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</w:p>
    <w:p w14:paraId="02F7CA6C" w14:textId="5A7B1734" w:rsidR="00F471E1" w:rsidRPr="00A61FFF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3604C0" w14:textId="2786FD88" w:rsidR="00A61FFF" w:rsidRPr="00A61FFF" w:rsidRDefault="00A61FFF" w:rsidP="00A61FFF">
      <w:pPr>
        <w:pStyle w:val="index"/>
        <w:numPr>
          <w:ilvl w:val="0"/>
          <w:numId w:val="2"/>
        </w:numPr>
        <w:tabs>
          <w:tab w:val="clear" w:pos="3164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60284">
        <w:rPr>
          <w:rFonts w:asciiTheme="majorBidi" w:hAnsiTheme="majorBidi" w:cs="Angsana New"/>
          <w:b/>
          <w:sz w:val="28"/>
          <w:szCs w:val="28"/>
          <w:lang w:bidi="th-TH"/>
        </w:rPr>
        <w:t xml:space="preserve">          </w:t>
      </w: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Pr="00A61FFF">
        <w:rPr>
          <w:rFonts w:asciiTheme="majorBidi" w:hAnsiTheme="majorBidi" w:cs="Angsana New" w:hint="cs"/>
          <w:b/>
          <w:sz w:val="30"/>
          <w:szCs w:val="30"/>
          <w:cs/>
          <w:lang w:bidi="th-TH"/>
        </w:rPr>
        <w:t>ไวรัส</w:t>
      </w:r>
      <w:r w:rsidRPr="00A61FFF">
        <w:rPr>
          <w:rFonts w:asciiTheme="majorBidi" w:hAnsiTheme="majorBidi" w:cs="Angsana New"/>
          <w:b/>
          <w:sz w:val="30"/>
          <w:szCs w:val="30"/>
          <w:cs/>
          <w:lang w:bidi="th-TH"/>
        </w:rPr>
        <w:t>โคโรนา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 xml:space="preserve"> </w:t>
      </w:r>
      <w:r w:rsidR="00F35C78" w:rsidRPr="00F35C78">
        <w:rPr>
          <w:rFonts w:asciiTheme="majorBidi" w:hAnsiTheme="majorBidi" w:cs="Angsana New"/>
          <w:bCs/>
          <w:sz w:val="30"/>
          <w:szCs w:val="30"/>
          <w:lang w:val="en-US" w:bidi="th-TH"/>
        </w:rPr>
        <w:t>2019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 xml:space="preserve"> (</w:t>
      </w:r>
      <w:proofErr w:type="spellStart"/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>Covid</w:t>
      </w:r>
      <w:proofErr w:type="spellEnd"/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>-</w:t>
      </w:r>
      <w:r w:rsidR="00F35C78" w:rsidRPr="00F35C78">
        <w:rPr>
          <w:rFonts w:asciiTheme="majorBidi" w:hAnsiTheme="majorBidi" w:cs="Angsana New"/>
          <w:bCs/>
          <w:sz w:val="30"/>
          <w:szCs w:val="30"/>
          <w:lang w:val="en-US" w:bidi="th-TH"/>
        </w:rPr>
        <w:t>19</w:t>
      </w:r>
      <w:r w:rsidRPr="00A61FFF">
        <w:rPr>
          <w:rFonts w:asciiTheme="majorBidi" w:hAnsiTheme="majorBidi" w:cs="Angsana New"/>
          <w:bCs/>
          <w:sz w:val="30"/>
          <w:szCs w:val="30"/>
          <w:lang w:bidi="th-TH"/>
        </w:rPr>
        <w:t>)</w:t>
      </w:r>
    </w:p>
    <w:p w14:paraId="3A9C77E0" w14:textId="2095A8B6" w:rsidR="00F471E1" w:rsidRPr="00697359" w:rsidRDefault="00F471E1" w:rsidP="00E53B19">
      <w:pPr>
        <w:pStyle w:val="index"/>
        <w:numPr>
          <w:ilvl w:val="0"/>
          <w:numId w:val="2"/>
        </w:numPr>
        <w:tabs>
          <w:tab w:val="clear" w:pos="3164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9DAFEE5" w:rsidR="00F471E1" w:rsidRPr="00A87BD7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A87BD7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61719392" w14:textId="68117356" w:rsidR="00A87BD7" w:rsidRPr="007524B9" w:rsidRDefault="00A87BD7" w:rsidP="00A87BD7">
      <w:pPr>
        <w:pStyle w:val="index"/>
        <w:numPr>
          <w:ilvl w:val="0"/>
          <w:numId w:val="2"/>
        </w:numPr>
        <w:tabs>
          <w:tab w:val="clear" w:pos="3164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F3CB1">
        <w:rPr>
          <w:rFonts w:ascii="Angsana New" w:hAnsi="Angsana New" w:cs="Angsana New"/>
          <w:sz w:val="30"/>
          <w:szCs w:val="30"/>
          <w:lang w:bidi="th-TH"/>
        </w:rPr>
        <w:t xml:space="preserve">     </w:t>
      </w: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30CD5A8D" w14:textId="2E38DEA8" w:rsidR="00F471E1" w:rsidRPr="007524B9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CB7CEC" w:rsidRPr="007524B9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</w:p>
    <w:p w14:paraId="52F27615" w14:textId="670BE18C" w:rsidR="009908D6" w:rsidRDefault="00F471E1" w:rsidP="00513865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DD899A4" w14:textId="5D3F6B62" w:rsidR="002C6207" w:rsidRDefault="002C6207" w:rsidP="00513865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A9369C5" w14:textId="54792FC4" w:rsidR="005020D1" w:rsidRPr="00C60284" w:rsidRDefault="005020D1" w:rsidP="00513865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B017FAD" w14:textId="29C927C4" w:rsidR="00F471E1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65076C7C" w:rsidR="00B6058C" w:rsidRPr="002C6207" w:rsidRDefault="00B6058C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68D9C1BD" w14:textId="1BC430CD" w:rsidR="002C6207" w:rsidRPr="00C60284" w:rsidRDefault="002C6207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 w:bidi="th-TH"/>
        </w:rPr>
        <w:t>ภาษีเงินได้</w:t>
      </w:r>
    </w:p>
    <w:p w14:paraId="4A982008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911BAD5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48BEA5" w14:textId="72C2ACB4" w:rsidR="00FA13DD" w:rsidRPr="00C60284" w:rsidRDefault="00F471E1" w:rsidP="00FA13D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316352E9" w14:textId="622F7486" w:rsidR="00FA13DD" w:rsidRDefault="00FA13DD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196185D" w14:textId="54A4FFEA" w:rsidR="00B73E90" w:rsidRPr="00C60284" w:rsidRDefault="00B73E90" w:rsidP="00F471E1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18F699EA" w14:textId="71E45DF7" w:rsidR="001F79E0" w:rsidRPr="00202966" w:rsidRDefault="007109B0" w:rsidP="001F79E0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1CD15F22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13</w:t>
      </w:r>
      <w:r w:rsidR="00471997">
        <w:rPr>
          <w:rFonts w:ascii="Angsana New" w:hAnsi="Angsana New" w:cs="Angsana New"/>
          <w:sz w:val="30"/>
          <w:szCs w:val="30"/>
        </w:rPr>
        <w:t xml:space="preserve"> </w:t>
      </w:r>
      <w:r w:rsidR="0047199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4D0638" w14:textId="5229235A" w:rsidR="00795D87" w:rsidRPr="00F35C78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2DEF1747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5C78" w:rsidRPr="00F35C78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31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</w:p>
    <w:p w14:paraId="615A7D02" w14:textId="77777777" w:rsidR="00BD51A1" w:rsidRPr="004500A9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72398FA1" w:rsidR="002C1C0E" w:rsidRPr="00A64606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A64606">
        <w:rPr>
          <w:rFonts w:ascii="Angsana New" w:hAnsi="Angsana New" w:cs="Angsana New" w:hint="cs"/>
          <w:sz w:val="30"/>
          <w:szCs w:val="30"/>
          <w:cs/>
        </w:rPr>
        <w:t>ไว้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F35C78" w:rsidRPr="00F35C78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</w:p>
    <w:p w14:paraId="4ED4DB29" w14:textId="18C9BFDE" w:rsidR="00705309" w:rsidRPr="00A64606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D8ED9" w14:textId="347B8BC2" w:rsidR="002C1C0E" w:rsidRPr="00A64606" w:rsidRDefault="002C1C0E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 w:hint="cs"/>
          <w:sz w:val="30"/>
          <w:szCs w:val="30"/>
          <w:u w:val="none"/>
          <w:cs/>
        </w:rPr>
        <w:t>ผลกระทบจากการแพร่ระบาดของโรคติดเชื้อไวรัสโคโรนา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362497">
        <w:rPr>
          <w:rFonts w:ascii="Angsana New" w:hAnsi="Angsana New" w:cs="Angsana New"/>
          <w:sz w:val="30"/>
          <w:szCs w:val="30"/>
          <w:u w:val="none"/>
        </w:rPr>
        <w:t>2019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 xml:space="preserve"> (</w:t>
      </w:r>
      <w:r w:rsidRPr="00A64606">
        <w:rPr>
          <w:rFonts w:ascii="Angsana New" w:hAnsi="Angsana New" w:cs="Angsana New"/>
          <w:sz w:val="30"/>
          <w:szCs w:val="30"/>
          <w:u w:val="none"/>
        </w:rPr>
        <w:t>COVID-</w:t>
      </w:r>
      <w:r w:rsidR="00F35C78" w:rsidRPr="00F35C78">
        <w:rPr>
          <w:rFonts w:ascii="Angsana New" w:hAnsi="Angsana New" w:cs="Angsana New"/>
          <w:sz w:val="30"/>
          <w:szCs w:val="30"/>
          <w:u w:val="none"/>
        </w:rPr>
        <w:t>19</w:t>
      </w:r>
      <w:r w:rsidRPr="00A64606">
        <w:rPr>
          <w:rFonts w:ascii="Angsana New" w:hAnsi="Angsana New" w:cs="Angsana New"/>
          <w:sz w:val="30"/>
          <w:szCs w:val="30"/>
          <w:u w:val="none"/>
          <w:cs/>
        </w:rPr>
        <w:t>)</w:t>
      </w:r>
    </w:p>
    <w:p w14:paraId="05FDD821" w14:textId="77777777" w:rsidR="002C1C0E" w:rsidRPr="00A64606" w:rsidRDefault="002C1C0E" w:rsidP="002C1C0E">
      <w:pPr>
        <w:rPr>
          <w:rFonts w:asciiTheme="majorBidi" w:hAnsiTheme="majorBidi" w:cstheme="majorBidi"/>
          <w:sz w:val="30"/>
          <w:szCs w:val="30"/>
          <w:cs/>
        </w:rPr>
      </w:pPr>
    </w:p>
    <w:p w14:paraId="76590D6D" w14:textId="1E4D02BF" w:rsidR="002C1C0E" w:rsidRDefault="002C1C0E" w:rsidP="002C1C0E">
      <w:pPr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6460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A64606">
        <w:rPr>
          <w:rFonts w:ascii="Angsana New" w:hAnsi="Angsana New" w:cs="Angsana New"/>
          <w:sz w:val="30"/>
          <w:szCs w:val="30"/>
        </w:rPr>
        <w:t>COVID-</w:t>
      </w:r>
      <w:r w:rsidR="00F35C78" w:rsidRPr="00F35C78">
        <w:rPr>
          <w:rFonts w:ascii="Angsana New" w:hAnsi="Angsana New" w:cs="Angsana New"/>
          <w:sz w:val="30"/>
          <w:szCs w:val="30"/>
        </w:rPr>
        <w:t>19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A64606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>จา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วันที่             </w:t>
      </w:r>
      <w:r w:rsidR="00F35C78" w:rsidRPr="00F35C78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A64606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2019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A64606">
        <w:rPr>
          <w:rFonts w:ascii="Angsana New" w:hAnsi="Angsana New" w:cs="Angsana New"/>
          <w:sz w:val="30"/>
          <w:szCs w:val="30"/>
        </w:rPr>
        <w:t>COVID-</w:t>
      </w:r>
      <w:r w:rsidR="00F35C78" w:rsidRPr="00F35C78">
        <w:rPr>
          <w:rFonts w:ascii="Angsana New" w:hAnsi="Angsana New" w:cs="Angsana New"/>
          <w:sz w:val="30"/>
          <w:szCs w:val="30"/>
        </w:rPr>
        <w:t>19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การด้อยค่าของสินทรัพย์</w:t>
      </w:r>
      <w:r w:rsidRPr="00A6460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และภาษ</w:t>
      </w:r>
      <w:r w:rsidR="00477459"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ี</w:t>
      </w:r>
      <w:r w:rsidRPr="00A6460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เงินได้รอการตัดบัญชี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bookmarkStart w:id="2" w:name="_Hlk77775096"/>
      <w:r w:rsidR="00F35C78" w:rsidRPr="00F35C78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  <w:r w:rsidRPr="00A64606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2"/>
      <w:r w:rsidRPr="00A64606">
        <w:rPr>
          <w:rFonts w:ascii="Angsana New" w:hAnsi="Angsana New" w:cs="Angsana New" w:hint="cs"/>
          <w:sz w:val="30"/>
          <w:szCs w:val="30"/>
          <w:cs/>
        </w:rPr>
        <w:t>โดยกลุ่มบริษัทได้</w:t>
      </w:r>
      <w:r w:rsidRPr="00A64606">
        <w:rPr>
          <w:rFonts w:ascii="Angsana New" w:hAnsi="Angsana New" w:cs="Angsana New" w:hint="cs"/>
          <w:spacing w:val="6"/>
          <w:sz w:val="30"/>
          <w:szCs w:val="30"/>
          <w:cs/>
        </w:rPr>
        <w:t>พิจารณาแล้วว่าเรื่อง</w:t>
      </w:r>
      <w:r w:rsidRPr="00D554EE">
        <w:rPr>
          <w:rFonts w:ascii="Angsana New" w:hAnsi="Angsana New" w:cs="Angsana New" w:hint="cs"/>
          <w:spacing w:val="16"/>
          <w:sz w:val="30"/>
          <w:szCs w:val="30"/>
          <w:cs/>
        </w:rPr>
        <w:t>ดังกล่าวไม่มีผลกระทบอย่างมีสาระสำคัญต่องบการเงินสำหรับ</w:t>
      </w:r>
      <w:r w:rsidR="00D554EE" w:rsidRPr="00D554EE">
        <w:rPr>
          <w:rFonts w:asciiTheme="majorBidi" w:hAnsiTheme="majorBidi" w:cstheme="majorBidi" w:hint="cs"/>
          <w:b/>
          <w:spacing w:val="16"/>
          <w:sz w:val="30"/>
          <w:szCs w:val="30"/>
          <w:cs/>
        </w:rPr>
        <w:t>งวดสามเดือนและหกเดือนสิ้นสุดวันที่</w:t>
      </w:r>
      <w:r w:rsidR="00B0459A">
        <w:rPr>
          <w:rFonts w:asciiTheme="majorBidi" w:hAnsiTheme="majorBidi" w:cstheme="majorBidi"/>
          <w:b/>
          <w:spacing w:val="16"/>
          <w:sz w:val="30"/>
          <w:szCs w:val="30"/>
        </w:rPr>
        <w:t xml:space="preserve"> </w:t>
      </w:r>
      <w:r w:rsidR="00D554EE" w:rsidRPr="00D554EE">
        <w:rPr>
          <w:rFonts w:asciiTheme="majorBidi" w:hAnsiTheme="majorBidi" w:cstheme="majorBidi"/>
          <w:bCs/>
          <w:spacing w:val="16"/>
          <w:sz w:val="30"/>
          <w:szCs w:val="30"/>
        </w:rPr>
        <w:t>30</w:t>
      </w:r>
      <w:r w:rsidR="00D554EE" w:rsidRPr="00A6460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554EE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D554EE" w:rsidRPr="00A6460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554EE" w:rsidRPr="00A64606">
        <w:rPr>
          <w:rFonts w:asciiTheme="majorBidi" w:hAnsiTheme="majorBidi" w:cstheme="majorBidi"/>
          <w:bCs/>
          <w:sz w:val="30"/>
          <w:szCs w:val="30"/>
        </w:rPr>
        <w:t>256</w:t>
      </w:r>
      <w:r w:rsidR="00D554EE">
        <w:rPr>
          <w:rFonts w:asciiTheme="majorBidi" w:hAnsiTheme="majorBidi" w:cstheme="majorBidi"/>
          <w:bCs/>
          <w:sz w:val="30"/>
          <w:szCs w:val="30"/>
        </w:rPr>
        <w:t>4</w:t>
      </w:r>
    </w:p>
    <w:p w14:paraId="6F2088ED" w14:textId="4E31D958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96BD883" w14:textId="695E07BB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75B9196" w14:textId="77777777" w:rsidR="00D554EE" w:rsidRDefault="00D554EE" w:rsidP="002C1C0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63C6B066" w:rsidR="00093B30" w:rsidRPr="00A64606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C48621F" w14:textId="0BBF1A06" w:rsidR="002F116D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D8A89B3" w14:textId="7ECEC52F" w:rsidR="00A64606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</w:t>
      </w:r>
      <w:r w:rsidR="00FB4E1B">
        <w:rPr>
          <w:rFonts w:asciiTheme="majorBidi" w:hAnsiTheme="majorBidi" w:cstheme="majorBidi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A64606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A6460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64606">
        <w:rPr>
          <w:rFonts w:asciiTheme="majorBidi" w:hAnsiTheme="majorBidi" w:cstheme="majorBidi"/>
          <w:bCs/>
          <w:sz w:val="30"/>
          <w:szCs w:val="30"/>
        </w:rPr>
        <w:t>7</w:t>
      </w:r>
      <w:r w:rsidRPr="00A6460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>
        <w:rPr>
          <w:rFonts w:ascii="Angsana New" w:hAnsi="Angsana New" w:cs="Angsana New" w:hint="cs"/>
          <w:spacing w:val="6"/>
          <w:sz w:val="30"/>
          <w:szCs w:val="30"/>
          <w:cs/>
        </w:rPr>
        <w:t>ปี</w:t>
      </w:r>
      <w:r w:rsidR="00D554EE" w:rsidRPr="00A64606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D554EE" w:rsidRPr="00F35C78">
        <w:rPr>
          <w:rFonts w:ascii="Angsana New" w:hAnsi="Angsana New" w:cs="Angsana New"/>
          <w:sz w:val="30"/>
          <w:szCs w:val="30"/>
        </w:rPr>
        <w:t>31</w:t>
      </w:r>
      <w:r w:rsidR="00D554EE" w:rsidRPr="00A64606">
        <w:rPr>
          <w:rFonts w:ascii="Angsana New" w:hAnsi="Angsana New" w:cs="Angsana New"/>
          <w:sz w:val="30"/>
          <w:szCs w:val="30"/>
        </w:rPr>
        <w:t xml:space="preserve"> </w:t>
      </w:r>
      <w:r w:rsidR="00D554EE"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554EE" w:rsidRPr="00F35C78">
        <w:rPr>
          <w:rFonts w:ascii="Angsana New" w:hAnsi="Angsana New" w:cs="Angsana New"/>
          <w:sz w:val="30"/>
          <w:szCs w:val="30"/>
        </w:rPr>
        <w:t>2563</w:t>
      </w:r>
    </w:p>
    <w:p w14:paraId="30F4770F" w14:textId="77777777" w:rsidR="0087547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1AD0D16B" w14:textId="5419C9E9" w:rsidR="00A64606" w:rsidRDefault="000B2FE1" w:rsidP="00325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6C22">
        <w:rPr>
          <w:rFonts w:ascii="Angsana New" w:hAnsi="Angsana New" w:cs="Angsana New"/>
          <w:spacing w:val="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</w:t>
      </w:r>
      <w:r w:rsidR="00577F30" w:rsidRPr="00A36C22">
        <w:rPr>
          <w:rFonts w:ascii="Angsana New" w:hAnsi="Angsana New" w:cs="Angsana New" w:hint="cs"/>
          <w:spacing w:val="6"/>
          <w:sz w:val="30"/>
          <w:szCs w:val="30"/>
          <w:cs/>
        </w:rPr>
        <w:t>ดหก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เดือนสิ้นสุดวันที่ </w:t>
      </w:r>
      <w:r w:rsidR="00F35C78" w:rsidRPr="00A36C22">
        <w:rPr>
          <w:rFonts w:ascii="Angsana New" w:hAnsi="Angsana New" w:cs="Angsana New"/>
          <w:spacing w:val="6"/>
          <w:sz w:val="30"/>
          <w:szCs w:val="30"/>
        </w:rPr>
        <w:t>30</w:t>
      </w:r>
      <w:r w:rsidR="00577F30" w:rsidRPr="00A36C2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577F30" w:rsidRPr="00A36C22"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F35C78" w:rsidRPr="00A36C22">
        <w:rPr>
          <w:rFonts w:ascii="Angsana New" w:hAnsi="Angsana New" w:cs="Angsana New"/>
          <w:spacing w:val="6"/>
          <w:sz w:val="30"/>
          <w:szCs w:val="30"/>
        </w:rPr>
        <w:t>2564</w:t>
      </w:r>
      <w:r w:rsidRPr="00A36C2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 xml:space="preserve">และ </w:t>
      </w:r>
      <w:r w:rsidR="00F35C78" w:rsidRPr="00A36C22">
        <w:rPr>
          <w:rFonts w:ascii="Angsana New" w:hAnsi="Angsana New" w:cs="Angsana New"/>
          <w:spacing w:val="6"/>
          <w:sz w:val="30"/>
          <w:szCs w:val="30"/>
        </w:rPr>
        <w:t>2563</w:t>
      </w:r>
      <w:r w:rsidRPr="00A36C2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A36C22">
        <w:rPr>
          <w:rFonts w:ascii="Angsana New" w:hAnsi="Angsana New" w:cs="Angsana New"/>
          <w:spacing w:val="6"/>
          <w:sz w:val="30"/>
          <w:szCs w:val="30"/>
          <w:cs/>
        </w:rPr>
        <w:t>มี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ดังนี้   </w:t>
      </w:r>
    </w:p>
    <w:p w14:paraId="1D9A4914" w14:textId="77777777" w:rsidR="003259CB" w:rsidRPr="003259CB" w:rsidRDefault="003259CB" w:rsidP="00325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0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0"/>
        <w:gridCol w:w="1088"/>
        <w:gridCol w:w="266"/>
        <w:gridCol w:w="1156"/>
        <w:gridCol w:w="260"/>
        <w:gridCol w:w="11"/>
        <w:gridCol w:w="1110"/>
        <w:gridCol w:w="260"/>
        <w:gridCol w:w="11"/>
        <w:gridCol w:w="19"/>
        <w:gridCol w:w="1084"/>
      </w:tblGrid>
      <w:tr w:rsidR="00A64606" w:rsidRPr="008D5487" w14:paraId="055CFB60" w14:textId="77777777" w:rsidTr="008B6EA1">
        <w:trPr>
          <w:trHeight w:val="403"/>
          <w:tblHeader/>
        </w:trPr>
        <w:tc>
          <w:tcPr>
            <w:tcW w:w="2230" w:type="pct"/>
          </w:tcPr>
          <w:p w14:paraId="63F63040" w14:textId="36D169B3" w:rsidR="00A64606" w:rsidRPr="008D5487" w:rsidRDefault="00A64606" w:rsidP="00A6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6A5E7E8" w14:textId="219A147C" w:rsidR="00A64606" w:rsidRPr="008D5487" w:rsidRDefault="00A64606" w:rsidP="00A6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5BE9542" w14:textId="2F10ABD8" w:rsidR="00A64606" w:rsidRPr="008D5487" w:rsidRDefault="00A64606" w:rsidP="00A6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313" w:type="pct"/>
            <w:gridSpan w:val="6"/>
          </w:tcPr>
          <w:p w14:paraId="0B70E710" w14:textId="2D9D4C4B" w:rsidR="00A64606" w:rsidRPr="008D5487" w:rsidRDefault="00A64606" w:rsidP="00A6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82" w:rsidRPr="008D5487" w14:paraId="15C3EA3A" w14:textId="77777777" w:rsidTr="008B6EA1">
        <w:trPr>
          <w:trHeight w:val="403"/>
          <w:tblHeader/>
        </w:trPr>
        <w:tc>
          <w:tcPr>
            <w:tcW w:w="2230" w:type="pct"/>
          </w:tcPr>
          <w:p w14:paraId="329C99AD" w14:textId="67710A78" w:rsidR="00BB5D82" w:rsidRPr="008D5487" w:rsidRDefault="00BB5D82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35C78" w:rsidRPr="00F35C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3CC04CB4" w14:textId="0213B0A6" w:rsidR="00BB5D82" w:rsidRPr="008D5487" w:rsidRDefault="00F35C78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384B5A7A" w14:textId="77777777" w:rsidR="00BB5D82" w:rsidRPr="008D5487" w:rsidRDefault="00BB5D82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DABFEE" w14:textId="07E2ABFF" w:rsidR="00BB5D82" w:rsidRPr="008D5487" w:rsidRDefault="00F35C78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  <w:gridSpan w:val="2"/>
          </w:tcPr>
          <w:p w14:paraId="0C01DD7D" w14:textId="77777777" w:rsidR="00BB5D82" w:rsidRPr="008D5487" w:rsidRDefault="00BB5D82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9AB796" w14:textId="28BA3843" w:rsidR="00BB5D82" w:rsidRPr="008D5487" w:rsidRDefault="00F35C78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53" w:type="pct"/>
            <w:gridSpan w:val="3"/>
          </w:tcPr>
          <w:p w14:paraId="5081D1A7" w14:textId="77777777" w:rsidR="00BB5D82" w:rsidRPr="008D5487" w:rsidRDefault="00BB5D82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F54DD8B" w14:textId="12F622FA" w:rsidR="00BB5D82" w:rsidRPr="008D5487" w:rsidRDefault="00F35C78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A64606" w:rsidRPr="008D5487" w14:paraId="7EF36CCB" w14:textId="77777777" w:rsidTr="009264F7">
        <w:trPr>
          <w:trHeight w:val="403"/>
          <w:tblHeader/>
        </w:trPr>
        <w:tc>
          <w:tcPr>
            <w:tcW w:w="2230" w:type="pct"/>
          </w:tcPr>
          <w:p w14:paraId="17FD668C" w14:textId="77777777" w:rsidR="00A64606" w:rsidRPr="008D5487" w:rsidRDefault="00A64606" w:rsidP="00A6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10"/>
          </w:tcPr>
          <w:p w14:paraId="6F53DA87" w14:textId="77777777" w:rsidR="00A64606" w:rsidRPr="008D5487" w:rsidRDefault="00A64606" w:rsidP="00A6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4606" w:rsidRPr="008D5487" w14:paraId="6812DC4E" w14:textId="77777777" w:rsidTr="008B6EA1">
        <w:trPr>
          <w:trHeight w:val="403"/>
        </w:trPr>
        <w:tc>
          <w:tcPr>
            <w:tcW w:w="2230" w:type="pct"/>
          </w:tcPr>
          <w:p w14:paraId="5BA19C68" w14:textId="77777777" w:rsidR="00A64606" w:rsidRPr="008D5487" w:rsidRDefault="00A64606" w:rsidP="00A6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61FA3AF0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B3FE60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F328603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04BF276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A17CBF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A3B8A19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792DAB55" w14:textId="77777777" w:rsidR="00A64606" w:rsidRPr="008D5487" w:rsidRDefault="00A64606" w:rsidP="00BB5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7FF473F3" w14:textId="77777777" w:rsidTr="008B6EA1">
        <w:trPr>
          <w:trHeight w:val="403"/>
        </w:trPr>
        <w:tc>
          <w:tcPr>
            <w:tcW w:w="2230" w:type="pct"/>
          </w:tcPr>
          <w:p w14:paraId="369A8310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</w:tcPr>
          <w:p w14:paraId="60A2D7C6" w14:textId="47A0425F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3CB46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E1955B" w14:textId="7B43D81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22B97E7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6F5C93" w14:textId="28E0C67F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478,948</w:t>
            </w:r>
          </w:p>
        </w:tc>
        <w:tc>
          <w:tcPr>
            <w:tcW w:w="137" w:type="pct"/>
          </w:tcPr>
          <w:p w14:paraId="743F3D3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391BF0DF" w14:textId="42897D73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431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</w:tr>
      <w:tr w:rsidR="008B6EA1" w:rsidRPr="008D5487" w14:paraId="68925700" w14:textId="77777777" w:rsidTr="008B6EA1">
        <w:trPr>
          <w:trHeight w:val="403"/>
        </w:trPr>
        <w:tc>
          <w:tcPr>
            <w:tcW w:w="2230" w:type="pct"/>
          </w:tcPr>
          <w:p w14:paraId="6011226B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72" w:type="pct"/>
          </w:tcPr>
          <w:p w14:paraId="0C624781" w14:textId="6A1F073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15DD12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2E2606" w14:textId="5A7BBA9D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075B85A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2E3E6A" w14:textId="1B4B9F31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5,468,931</w:t>
            </w:r>
          </w:p>
        </w:tc>
        <w:tc>
          <w:tcPr>
            <w:tcW w:w="137" w:type="pct"/>
          </w:tcPr>
          <w:p w14:paraId="2C1D7407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00F8EC6A" w14:textId="6FE1F441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8B6EA1" w:rsidRPr="008D5487" w14:paraId="0297B12F" w14:textId="77777777" w:rsidTr="008B6EA1">
        <w:trPr>
          <w:trHeight w:val="403"/>
        </w:trPr>
        <w:tc>
          <w:tcPr>
            <w:tcW w:w="2230" w:type="pct"/>
          </w:tcPr>
          <w:p w14:paraId="5120998E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2" w:type="pct"/>
          </w:tcPr>
          <w:p w14:paraId="6AAFB9DF" w14:textId="43646E25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7A7F5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73486D" w14:textId="0783C86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1AE5D22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37AB88" w14:textId="1395E9B0" w:rsidR="008B6EA1" w:rsidRPr="00F2668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128,376</w:t>
            </w:r>
          </w:p>
        </w:tc>
        <w:tc>
          <w:tcPr>
            <w:tcW w:w="137" w:type="pct"/>
          </w:tcPr>
          <w:p w14:paraId="47BC5380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EDC4033" w14:textId="14218CFA" w:rsidR="008B6EA1" w:rsidRPr="00F2668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</w:tr>
      <w:tr w:rsidR="008B6EA1" w:rsidRPr="008D5487" w14:paraId="0C21E288" w14:textId="77777777" w:rsidTr="008B6EA1">
        <w:trPr>
          <w:trHeight w:val="403"/>
        </w:trPr>
        <w:tc>
          <w:tcPr>
            <w:tcW w:w="2230" w:type="pct"/>
          </w:tcPr>
          <w:p w14:paraId="10750496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เงินปันผลรับ</w:t>
            </w:r>
          </w:p>
        </w:tc>
        <w:tc>
          <w:tcPr>
            <w:tcW w:w="572" w:type="pct"/>
          </w:tcPr>
          <w:p w14:paraId="743D9DEC" w14:textId="7EE25EE0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E056C0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B6CF2DF" w14:textId="7FC6414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DAE16D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B05C40" w14:textId="0B4E69F9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863,999</w:t>
            </w:r>
          </w:p>
        </w:tc>
        <w:tc>
          <w:tcPr>
            <w:tcW w:w="137" w:type="pct"/>
          </w:tcPr>
          <w:p w14:paraId="6ACFEB2C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457DF4B7" w14:textId="2168972B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466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8B6EA1" w:rsidRPr="008D5487" w14:paraId="3D895D46" w14:textId="77777777" w:rsidTr="008B6EA1">
        <w:trPr>
          <w:trHeight w:val="403"/>
        </w:trPr>
        <w:tc>
          <w:tcPr>
            <w:tcW w:w="2230" w:type="pct"/>
          </w:tcPr>
          <w:p w14:paraId="0AFC2AEA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2" w:type="pct"/>
          </w:tcPr>
          <w:p w14:paraId="07070CA2" w14:textId="4D5EA49F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47C4A1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341B45" w14:textId="1B04B71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D06ECA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DB17A30" w14:textId="417137D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39,397</w:t>
            </w:r>
          </w:p>
        </w:tc>
        <w:tc>
          <w:tcPr>
            <w:tcW w:w="137" w:type="pct"/>
          </w:tcPr>
          <w:p w14:paraId="1CA97422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2BD8F706" w14:textId="692A168E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631</w:t>
            </w:r>
          </w:p>
        </w:tc>
      </w:tr>
      <w:tr w:rsidR="008B6EA1" w:rsidRPr="008D5487" w14:paraId="76A6F41D" w14:textId="77777777" w:rsidTr="008B6EA1">
        <w:trPr>
          <w:trHeight w:val="403"/>
        </w:trPr>
        <w:tc>
          <w:tcPr>
            <w:tcW w:w="2230" w:type="pct"/>
          </w:tcPr>
          <w:p w14:paraId="59CC13D4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2" w:type="pct"/>
          </w:tcPr>
          <w:p w14:paraId="05219E36" w14:textId="42DE3B4F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5BF2A32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C2C34A" w14:textId="110ED4C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7CAC2E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A4DE27" w14:textId="4D49904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4,863</w:t>
            </w:r>
          </w:p>
        </w:tc>
        <w:tc>
          <w:tcPr>
            <w:tcW w:w="137" w:type="pct"/>
          </w:tcPr>
          <w:p w14:paraId="17EB792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3F929D3D" w14:textId="0316D2C4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</w:tr>
      <w:tr w:rsidR="008B6EA1" w:rsidRPr="008D5487" w14:paraId="6411D4C7" w14:textId="77777777" w:rsidTr="008B6EA1">
        <w:trPr>
          <w:trHeight w:val="403"/>
        </w:trPr>
        <w:tc>
          <w:tcPr>
            <w:tcW w:w="2230" w:type="pct"/>
          </w:tcPr>
          <w:p w14:paraId="7DEFFD42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2" w:type="pct"/>
          </w:tcPr>
          <w:p w14:paraId="7AD3CF93" w14:textId="62960D7B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ACF2B52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BDB870" w14:textId="4D29D4BD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1597DB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39F927" w14:textId="2A28DA0F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19,213</w:t>
            </w:r>
          </w:p>
        </w:tc>
        <w:tc>
          <w:tcPr>
            <w:tcW w:w="137" w:type="pct"/>
          </w:tcPr>
          <w:p w14:paraId="5818352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33BC90F5" w14:textId="082BDF20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  <w:tr w:rsidR="008B6EA1" w:rsidRPr="008D5487" w14:paraId="7E65D110" w14:textId="77777777" w:rsidTr="008B6EA1">
        <w:trPr>
          <w:trHeight w:val="403"/>
        </w:trPr>
        <w:tc>
          <w:tcPr>
            <w:tcW w:w="2230" w:type="pct"/>
          </w:tcPr>
          <w:p w14:paraId="1B1CC4F7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2" w:type="pct"/>
          </w:tcPr>
          <w:p w14:paraId="39BCF612" w14:textId="319001F9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138EF2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3C54A3" w14:textId="37940BAC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587A909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6CA47A" w14:textId="72531C1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67,551</w:t>
            </w:r>
          </w:p>
        </w:tc>
        <w:tc>
          <w:tcPr>
            <w:tcW w:w="137" w:type="pct"/>
          </w:tcPr>
          <w:p w14:paraId="62EE868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73AAE6D1" w14:textId="01FA040D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</w:tr>
      <w:tr w:rsidR="008B6EA1" w:rsidRPr="004E14C3" w14:paraId="50F500FD" w14:textId="77777777" w:rsidTr="008B6EA1">
        <w:trPr>
          <w:trHeight w:val="64"/>
        </w:trPr>
        <w:tc>
          <w:tcPr>
            <w:tcW w:w="2230" w:type="pct"/>
          </w:tcPr>
          <w:p w14:paraId="23125DCE" w14:textId="77777777" w:rsidR="008B6EA1" w:rsidRPr="004E14C3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2" w:type="pct"/>
          </w:tcPr>
          <w:p w14:paraId="12A57F94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721C1F23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7" w:type="pct"/>
          </w:tcPr>
          <w:p w14:paraId="3BE381C5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21F62661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14:paraId="7B2B1979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3F7D26AD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gridSpan w:val="3"/>
          </w:tcPr>
          <w:p w14:paraId="3F418E18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6EA1" w:rsidRPr="008D5487" w14:paraId="7C8A6189" w14:textId="77777777" w:rsidTr="008B6EA1">
        <w:trPr>
          <w:trHeight w:hRule="exact" w:val="403"/>
        </w:trPr>
        <w:tc>
          <w:tcPr>
            <w:tcW w:w="2230" w:type="pct"/>
          </w:tcPr>
          <w:p w14:paraId="6233D4AE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2" w:type="pct"/>
          </w:tcPr>
          <w:p w14:paraId="7973113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E6779EA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2BCDC3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25A5FB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16A8A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050D8D9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89BD01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337D8723" w14:textId="77777777" w:rsidTr="008B6EA1">
        <w:trPr>
          <w:trHeight w:hRule="exact" w:val="403"/>
        </w:trPr>
        <w:tc>
          <w:tcPr>
            <w:tcW w:w="2230" w:type="pct"/>
          </w:tcPr>
          <w:p w14:paraId="63CCAF8A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</w:tcPr>
          <w:p w14:paraId="3E773B31" w14:textId="20F2F0CF" w:rsidR="008B6EA1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46,084</w:t>
            </w:r>
          </w:p>
        </w:tc>
        <w:tc>
          <w:tcPr>
            <w:tcW w:w="140" w:type="pct"/>
          </w:tcPr>
          <w:p w14:paraId="7F269C8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4F6C5E" w14:textId="74BC293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43" w:type="pct"/>
            <w:gridSpan w:val="2"/>
          </w:tcPr>
          <w:p w14:paraId="0CFD01B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382385" w14:textId="1D16C600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46,084</w:t>
            </w:r>
          </w:p>
        </w:tc>
        <w:tc>
          <w:tcPr>
            <w:tcW w:w="143" w:type="pct"/>
            <w:gridSpan w:val="2"/>
          </w:tcPr>
          <w:p w14:paraId="41B7952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AE30D2F" w14:textId="52D851D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</w:tr>
      <w:tr w:rsidR="008B6EA1" w:rsidRPr="008D5487" w14:paraId="5783FC5C" w14:textId="77777777" w:rsidTr="008B6EA1">
        <w:trPr>
          <w:trHeight w:hRule="exact" w:val="403"/>
        </w:trPr>
        <w:tc>
          <w:tcPr>
            <w:tcW w:w="2230" w:type="pct"/>
          </w:tcPr>
          <w:p w14:paraId="71B612FE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2" w:type="pct"/>
          </w:tcPr>
          <w:p w14:paraId="71038CD6" w14:textId="559F0D98" w:rsidR="008B6EA1" w:rsidRDefault="00766BE2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140" w:type="pct"/>
          </w:tcPr>
          <w:p w14:paraId="303EE39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AE8081" w14:textId="5C682D8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3" w:type="pct"/>
            <w:gridSpan w:val="2"/>
          </w:tcPr>
          <w:p w14:paraId="7C84D4D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E61F3D" w14:textId="7AB04395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143" w:type="pct"/>
            <w:gridSpan w:val="2"/>
          </w:tcPr>
          <w:p w14:paraId="2D4926A0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A5B9C31" w14:textId="686BD191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B6EA1" w:rsidRPr="008D5487" w14:paraId="230B4E6F" w14:textId="77777777" w:rsidTr="008B6EA1">
        <w:trPr>
          <w:trHeight w:hRule="exact" w:val="403"/>
        </w:trPr>
        <w:tc>
          <w:tcPr>
            <w:tcW w:w="2230" w:type="pct"/>
          </w:tcPr>
          <w:p w14:paraId="4058CD8E" w14:textId="589CF5C8" w:rsidR="008B6EA1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572" w:type="pct"/>
          </w:tcPr>
          <w:p w14:paraId="29D2A9F0" w14:textId="36522E10" w:rsidR="008B6EA1" w:rsidRDefault="00766BE2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140" w:type="pct"/>
          </w:tcPr>
          <w:p w14:paraId="11CE1E8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74E4D3" w14:textId="143B2920" w:rsidR="008B6EA1" w:rsidRPr="00F35C78" w:rsidRDefault="00766BE2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E7B41B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946212" w14:textId="03CCAB34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C83118C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B450CDC" w14:textId="5DD0AA2D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6EA1" w:rsidRPr="008D5487" w14:paraId="5A9D6F23" w14:textId="77777777" w:rsidTr="008B6EA1">
        <w:trPr>
          <w:trHeight w:hRule="exact" w:val="403"/>
        </w:trPr>
        <w:tc>
          <w:tcPr>
            <w:tcW w:w="2230" w:type="pct"/>
          </w:tcPr>
          <w:p w14:paraId="33BD036A" w14:textId="6FBD63FF" w:rsidR="008B6EA1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72" w:type="pct"/>
          </w:tcPr>
          <w:p w14:paraId="7538CB54" w14:textId="41410CF9" w:rsidR="008B6EA1" w:rsidRDefault="00766BE2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140" w:type="pct"/>
          </w:tcPr>
          <w:p w14:paraId="1EDD3CD8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73F087" w14:textId="21613B31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2DF3E8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6E0EC4" w14:textId="1E93B3D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143" w:type="pct"/>
            <w:gridSpan w:val="2"/>
          </w:tcPr>
          <w:p w14:paraId="1E39539E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84999C9" w14:textId="6F5AADC8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6EA1" w:rsidRPr="008D5487" w14:paraId="5B23DAF2" w14:textId="77777777" w:rsidTr="008B6EA1">
        <w:trPr>
          <w:trHeight w:hRule="exact" w:val="403"/>
        </w:trPr>
        <w:tc>
          <w:tcPr>
            <w:tcW w:w="2230" w:type="pct"/>
          </w:tcPr>
          <w:p w14:paraId="311A0E03" w14:textId="6254CB1F" w:rsidR="008B6EA1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72" w:type="pct"/>
          </w:tcPr>
          <w:p w14:paraId="4F984E53" w14:textId="72B7E78E" w:rsidR="008B6EA1" w:rsidRDefault="00766BE2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30,969</w:t>
            </w:r>
          </w:p>
        </w:tc>
        <w:tc>
          <w:tcPr>
            <w:tcW w:w="140" w:type="pct"/>
          </w:tcPr>
          <w:p w14:paraId="210199B3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722FCF" w14:textId="2A2883F2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8A0F27E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837A87" w14:textId="46B83139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15,536</w:t>
            </w:r>
          </w:p>
        </w:tc>
        <w:tc>
          <w:tcPr>
            <w:tcW w:w="143" w:type="pct"/>
            <w:gridSpan w:val="2"/>
          </w:tcPr>
          <w:p w14:paraId="5C00741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871A717" w14:textId="04C9CDD1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6EA1" w:rsidRPr="004E14C3" w14:paraId="7C4AB178" w14:textId="77777777" w:rsidTr="008B6EA1">
        <w:trPr>
          <w:trHeight w:hRule="exact" w:val="272"/>
        </w:trPr>
        <w:tc>
          <w:tcPr>
            <w:tcW w:w="2230" w:type="pct"/>
          </w:tcPr>
          <w:p w14:paraId="55C8189E" w14:textId="77777777" w:rsidR="008B6EA1" w:rsidRPr="004E14C3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2" w:type="pct"/>
          </w:tcPr>
          <w:p w14:paraId="786549CD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60CD2698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7" w:type="pct"/>
          </w:tcPr>
          <w:p w14:paraId="394E8F6D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5E12C41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14:paraId="7A6B836A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099D767E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8D77259" w14:textId="77777777" w:rsidR="008B6EA1" w:rsidRPr="004E14C3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6EA1" w:rsidRPr="008D5487" w14:paraId="42C89C88" w14:textId="77777777" w:rsidTr="008B6EA1">
        <w:trPr>
          <w:trHeight w:hRule="exact" w:val="403"/>
        </w:trPr>
        <w:tc>
          <w:tcPr>
            <w:tcW w:w="2230" w:type="pct"/>
          </w:tcPr>
          <w:p w14:paraId="58875396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72" w:type="pct"/>
          </w:tcPr>
          <w:p w14:paraId="5A9E793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C9DC12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B088EA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56469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DEA3C3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23D3D5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2661F39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5E60DA26" w14:textId="77777777" w:rsidTr="008B6EA1">
        <w:trPr>
          <w:trHeight w:hRule="exact" w:val="403"/>
        </w:trPr>
        <w:tc>
          <w:tcPr>
            <w:tcW w:w="2230" w:type="pct"/>
          </w:tcPr>
          <w:p w14:paraId="2529EA8B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2" w:type="pct"/>
          </w:tcPr>
          <w:p w14:paraId="5417A7DE" w14:textId="67C378AE" w:rsidR="008B6EA1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276,186</w:t>
            </w:r>
          </w:p>
        </w:tc>
        <w:tc>
          <w:tcPr>
            <w:tcW w:w="140" w:type="pct"/>
          </w:tcPr>
          <w:p w14:paraId="2A8FD388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AB2C0C0" w14:textId="37AB9902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852</w:t>
            </w:r>
          </w:p>
        </w:tc>
        <w:tc>
          <w:tcPr>
            <w:tcW w:w="143" w:type="pct"/>
            <w:gridSpan w:val="2"/>
          </w:tcPr>
          <w:p w14:paraId="6699765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5ECE37" w14:textId="07AAC840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819D43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1EE4F30" w14:textId="6BE7BF7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6EA1" w:rsidRPr="008D5487" w14:paraId="61D06EA4" w14:textId="77777777" w:rsidTr="008B6EA1">
        <w:trPr>
          <w:trHeight w:hRule="exact" w:val="403"/>
        </w:trPr>
        <w:tc>
          <w:tcPr>
            <w:tcW w:w="2230" w:type="pct"/>
          </w:tcPr>
          <w:p w14:paraId="449DCB6E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72" w:type="pct"/>
          </w:tcPr>
          <w:p w14:paraId="74921CD0" w14:textId="4AEDCC93" w:rsidR="008B6EA1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2,930</w:t>
            </w:r>
          </w:p>
        </w:tc>
        <w:tc>
          <w:tcPr>
            <w:tcW w:w="140" w:type="pct"/>
          </w:tcPr>
          <w:p w14:paraId="2468604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437D35" w14:textId="4E74DD6E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789</w:t>
            </w:r>
          </w:p>
        </w:tc>
        <w:tc>
          <w:tcPr>
            <w:tcW w:w="143" w:type="pct"/>
            <w:gridSpan w:val="2"/>
          </w:tcPr>
          <w:p w14:paraId="5F27312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D96336E" w14:textId="3DD0E564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64009FC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1CBC84F" w14:textId="6AB615F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6EA1" w:rsidRPr="008D5487" w14:paraId="7AE47A8D" w14:textId="77777777" w:rsidTr="008B6EA1">
        <w:trPr>
          <w:trHeight w:hRule="exact" w:val="236"/>
        </w:trPr>
        <w:tc>
          <w:tcPr>
            <w:tcW w:w="2230" w:type="pct"/>
          </w:tcPr>
          <w:p w14:paraId="037FB85A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5D0089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E790E2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6ADEEC3" w14:textId="77777777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9ADA5A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B9BAD5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141672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5201578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471658D3" w14:textId="77777777" w:rsidTr="008B6EA1">
        <w:trPr>
          <w:trHeight w:hRule="exact" w:val="236"/>
        </w:trPr>
        <w:tc>
          <w:tcPr>
            <w:tcW w:w="2230" w:type="pct"/>
          </w:tcPr>
          <w:p w14:paraId="30CB0BC3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88EFE0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0B4F3C5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8F88523" w14:textId="77777777" w:rsidR="008B6EA1" w:rsidRPr="00F35C78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186EE0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62551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466A19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5279C6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40BB2886" w14:textId="77777777" w:rsidTr="008B6EA1">
        <w:tc>
          <w:tcPr>
            <w:tcW w:w="2230" w:type="pct"/>
            <w:shd w:val="clear" w:color="auto" w:fill="FFFFFF"/>
          </w:tcPr>
          <w:p w14:paraId="233E2A41" w14:textId="77777777" w:rsidR="008B6EA1" w:rsidRPr="008D5487" w:rsidRDefault="008B6EA1" w:rsidP="008B6EA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2" w:type="pct"/>
          </w:tcPr>
          <w:p w14:paraId="22E7B1E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A04D19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BA86AE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3CDAFCF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4DE4F93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F9F76C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39D330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673FE4A0" w14:textId="77777777" w:rsidTr="008B6EA1">
        <w:tc>
          <w:tcPr>
            <w:tcW w:w="2230" w:type="pct"/>
            <w:shd w:val="clear" w:color="auto" w:fill="FFFFFF"/>
          </w:tcPr>
          <w:p w14:paraId="670E711F" w14:textId="77777777" w:rsidR="008B6EA1" w:rsidRPr="008D5487" w:rsidRDefault="008B6EA1" w:rsidP="008B6EA1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8D5487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3016A74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01D042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35E59A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2B601B6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6C88DE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DCBA01C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7CA4EDA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EA1" w:rsidRPr="008D5487" w14:paraId="2162DCED" w14:textId="77777777" w:rsidTr="008B6EA1">
        <w:tc>
          <w:tcPr>
            <w:tcW w:w="2230" w:type="pct"/>
            <w:shd w:val="clear" w:color="auto" w:fill="FFFFFF"/>
          </w:tcPr>
          <w:p w14:paraId="65B327CE" w14:textId="76DD3738" w:rsidR="008B6EA1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73E4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1932A964" w14:textId="0236C859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1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E1D5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41A9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2" w:type="pct"/>
            <w:shd w:val="clear" w:color="auto" w:fill="auto"/>
          </w:tcPr>
          <w:p w14:paraId="3E0B8A18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  <w:p w14:paraId="47991DF2" w14:textId="3A711625" w:rsidR="007E0753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24,134</w:t>
            </w:r>
          </w:p>
        </w:tc>
        <w:tc>
          <w:tcPr>
            <w:tcW w:w="140" w:type="pct"/>
          </w:tcPr>
          <w:p w14:paraId="581EA4BB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3C3C04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  <w:p w14:paraId="2AA26F47" w14:textId="1F4BA33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143" w:type="pct"/>
            <w:gridSpan w:val="2"/>
          </w:tcPr>
          <w:p w14:paraId="3493CC5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DFB5E8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513CFE6" w14:textId="6C7CBD86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8,513</w:t>
            </w:r>
          </w:p>
        </w:tc>
        <w:tc>
          <w:tcPr>
            <w:tcW w:w="143" w:type="pct"/>
            <w:gridSpan w:val="2"/>
          </w:tcPr>
          <w:p w14:paraId="041B624E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B99BDA5" w14:textId="77777777" w:rsidR="008B6EA1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9970335" w14:textId="531CC46C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</w:tr>
      <w:tr w:rsidR="008B6EA1" w:rsidRPr="008D5487" w14:paraId="776DC0E6" w14:textId="77777777" w:rsidTr="008B6EA1">
        <w:tc>
          <w:tcPr>
            <w:tcW w:w="2230" w:type="pct"/>
            <w:shd w:val="clear" w:color="auto" w:fill="FFFFFF"/>
          </w:tcPr>
          <w:p w14:paraId="68C22D50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C513F42" w14:textId="5CD4DA96" w:rsidR="008B6EA1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2,216</w:t>
            </w:r>
          </w:p>
        </w:tc>
        <w:tc>
          <w:tcPr>
            <w:tcW w:w="140" w:type="pct"/>
          </w:tcPr>
          <w:p w14:paraId="53F4C814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AC7FE7" w14:textId="40A0CCF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143" w:type="pct"/>
            <w:gridSpan w:val="2"/>
          </w:tcPr>
          <w:p w14:paraId="24B3BC8D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553BFA" w14:textId="7D033C6A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1,033</w:t>
            </w:r>
          </w:p>
        </w:tc>
        <w:tc>
          <w:tcPr>
            <w:tcW w:w="143" w:type="pct"/>
            <w:gridSpan w:val="2"/>
          </w:tcPr>
          <w:p w14:paraId="46EA95A0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07AF09F" w14:textId="1E1AD635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</w:tr>
      <w:tr w:rsidR="008B6EA1" w:rsidRPr="008D5487" w14:paraId="694E933B" w14:textId="77777777" w:rsidTr="008B6EA1">
        <w:tc>
          <w:tcPr>
            <w:tcW w:w="2230" w:type="pct"/>
            <w:shd w:val="clear" w:color="auto" w:fill="FFFFFF"/>
          </w:tcPr>
          <w:p w14:paraId="488E4026" w14:textId="77777777" w:rsidR="008B6EA1" w:rsidRPr="008D5487" w:rsidRDefault="008B6EA1" w:rsidP="008B6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FD0BE" w14:textId="0F466664" w:rsidR="008B6EA1" w:rsidRPr="008D5487" w:rsidRDefault="007E0753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26,350</w:t>
            </w:r>
          </w:p>
        </w:tc>
        <w:tc>
          <w:tcPr>
            <w:tcW w:w="140" w:type="pct"/>
          </w:tcPr>
          <w:p w14:paraId="6F37C1D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91362FD" w14:textId="1EE273AD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43" w:type="pct"/>
            <w:gridSpan w:val="2"/>
          </w:tcPr>
          <w:p w14:paraId="07C96BB1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5085E" w14:textId="2704CD51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9,546</w:t>
            </w:r>
          </w:p>
        </w:tc>
        <w:tc>
          <w:tcPr>
            <w:tcW w:w="143" w:type="pct"/>
            <w:gridSpan w:val="2"/>
          </w:tcPr>
          <w:p w14:paraId="6E8ED849" w14:textId="77777777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0C5610" w14:textId="58287F02" w:rsidR="008B6EA1" w:rsidRPr="008D5487" w:rsidRDefault="008B6EA1" w:rsidP="008B6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</w:tr>
    </w:tbl>
    <w:p w14:paraId="66D9BF4D" w14:textId="4A8CE695" w:rsidR="00577F30" w:rsidRDefault="00577F30" w:rsidP="000B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C1C6F0" w14:textId="43F5BA9A" w:rsidR="000B2FE1" w:rsidRPr="00257F3C" w:rsidRDefault="000B2FE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66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 w:hint="cs"/>
          <w:sz w:val="30"/>
          <w:szCs w:val="30"/>
        </w:rPr>
        <w:t>30</w:t>
      </w:r>
      <w:r w:rsidR="00BB5D82"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BB5D82" w:rsidRPr="00257F3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 w:hint="cs"/>
          <w:sz w:val="30"/>
          <w:szCs w:val="30"/>
        </w:rPr>
        <w:t>2564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 w:hint="cs"/>
          <w:sz w:val="30"/>
          <w:szCs w:val="30"/>
        </w:rPr>
        <w:t>31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35C78" w:rsidRPr="00F35C78">
        <w:rPr>
          <w:rFonts w:ascii="Angsana New" w:hAnsi="Angsana New" w:cs="Angsana New" w:hint="cs"/>
          <w:sz w:val="30"/>
          <w:szCs w:val="30"/>
        </w:rPr>
        <w:t>2563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"/>
        <w:gridCol w:w="4182"/>
        <w:gridCol w:w="40"/>
        <w:gridCol w:w="1179"/>
        <w:gridCol w:w="243"/>
        <w:gridCol w:w="1140"/>
        <w:gridCol w:w="10"/>
        <w:gridCol w:w="236"/>
        <w:gridCol w:w="34"/>
        <w:gridCol w:w="1050"/>
        <w:gridCol w:w="261"/>
        <w:gridCol w:w="1137"/>
        <w:gridCol w:w="17"/>
      </w:tblGrid>
      <w:tr w:rsidR="00662442" w:rsidRPr="00C60284" w14:paraId="1AB4B0CD" w14:textId="77777777" w:rsidTr="005F063F">
        <w:trPr>
          <w:trHeight w:val="371"/>
        </w:trPr>
        <w:tc>
          <w:tcPr>
            <w:tcW w:w="2210" w:type="pct"/>
            <w:gridSpan w:val="2"/>
          </w:tcPr>
          <w:p w14:paraId="40D5E662" w14:textId="77777777" w:rsidR="00662442" w:rsidRPr="00662442" w:rsidRDefault="00662442" w:rsidP="006624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5"/>
          </w:tcPr>
          <w:p w14:paraId="68F41D49" w14:textId="77777777" w:rsidR="00662442" w:rsidRPr="00662442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  <w:vAlign w:val="bottom"/>
          </w:tcPr>
          <w:p w14:paraId="78145F45" w14:textId="77777777" w:rsidR="00662442" w:rsidRPr="00662442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4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442" w:rsidRPr="00C60284" w14:paraId="758C2248" w14:textId="77777777" w:rsidTr="005F063F">
        <w:trPr>
          <w:gridBefore w:val="1"/>
          <w:gridAfter w:val="1"/>
          <w:wBefore w:w="28" w:type="pct"/>
          <w:wAfter w:w="9" w:type="pct"/>
          <w:trHeight w:val="379"/>
          <w:tblHeader/>
        </w:trPr>
        <w:tc>
          <w:tcPr>
            <w:tcW w:w="2203" w:type="pct"/>
            <w:gridSpan w:val="2"/>
          </w:tcPr>
          <w:p w14:paraId="20EF6C83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C228E5F" w14:textId="5A1D2F63" w:rsidR="00662442" w:rsidRPr="00C60284" w:rsidRDefault="009264F7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74BC8F80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0DA1C29" w14:textId="1AF2A6EA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14:paraId="4A7711B5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54EF2B2A" w14:textId="2269076F" w:rsidR="00662442" w:rsidRPr="00C60284" w:rsidRDefault="009264F7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7657CA76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FF19C3" w14:textId="4B860779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62442" w:rsidRPr="00C60284" w14:paraId="6EAB4624" w14:textId="77777777" w:rsidTr="005F063F">
        <w:trPr>
          <w:gridBefore w:val="1"/>
          <w:gridAfter w:val="1"/>
          <w:wBefore w:w="28" w:type="pct"/>
          <w:wAfter w:w="9" w:type="pct"/>
          <w:trHeight w:val="366"/>
          <w:tblHeader/>
        </w:trPr>
        <w:tc>
          <w:tcPr>
            <w:tcW w:w="2203" w:type="pct"/>
            <w:gridSpan w:val="2"/>
          </w:tcPr>
          <w:p w14:paraId="1C0C1932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172F6284" w14:textId="5AC920E4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0FE32325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7C7F6F8" w14:textId="1C8AACB5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gridSpan w:val="2"/>
          </w:tcPr>
          <w:p w14:paraId="6D5A483B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B91EBDB" w14:textId="0096D248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6812041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344798" w14:textId="6BADAF29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62442" w:rsidRPr="00C60284" w14:paraId="2B78894B" w14:textId="77777777" w:rsidTr="005F063F">
        <w:trPr>
          <w:gridBefore w:val="1"/>
          <w:gridAfter w:val="1"/>
          <w:wBefore w:w="28" w:type="pct"/>
          <w:wAfter w:w="9" w:type="pct"/>
          <w:trHeight w:val="379"/>
          <w:tblHeader/>
        </w:trPr>
        <w:tc>
          <w:tcPr>
            <w:tcW w:w="2203" w:type="pct"/>
            <w:gridSpan w:val="2"/>
          </w:tcPr>
          <w:p w14:paraId="3BAECE8F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0" w:type="pct"/>
            <w:gridSpan w:val="9"/>
          </w:tcPr>
          <w:p w14:paraId="3C372AF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442" w:rsidRPr="00C60284" w14:paraId="69C271C4" w14:textId="77777777" w:rsidTr="005F063F">
        <w:trPr>
          <w:gridBefore w:val="1"/>
          <w:gridAfter w:val="1"/>
          <w:wBefore w:w="28" w:type="pct"/>
          <w:wAfter w:w="9" w:type="pct"/>
          <w:trHeight w:val="379"/>
        </w:trPr>
        <w:tc>
          <w:tcPr>
            <w:tcW w:w="2203" w:type="pct"/>
            <w:gridSpan w:val="2"/>
          </w:tcPr>
          <w:p w14:paraId="4A37DF3B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5C7BC43B" w14:textId="1AD2B8B6" w:rsidR="00662442" w:rsidRPr="00C60284" w:rsidRDefault="007E0753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23F78F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DCE08B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659F2C28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266DD772" w14:textId="74ED79CF" w:rsidR="00662442" w:rsidRPr="00C60284" w:rsidRDefault="00C41A94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128,111</w:t>
            </w:r>
          </w:p>
        </w:tc>
        <w:tc>
          <w:tcPr>
            <w:tcW w:w="136" w:type="pct"/>
          </w:tcPr>
          <w:p w14:paraId="5EEEECE1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F0263FC" w14:textId="454C411C" w:rsidR="00662442" w:rsidRPr="00C60284" w:rsidRDefault="00F35C78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662442" w:rsidRPr="00C60284" w14:paraId="5ACC3975" w14:textId="77777777" w:rsidTr="005F063F">
        <w:trPr>
          <w:gridBefore w:val="1"/>
          <w:gridAfter w:val="1"/>
          <w:wBefore w:w="28" w:type="pct"/>
          <w:wAfter w:w="9" w:type="pct"/>
          <w:trHeight w:val="379"/>
        </w:trPr>
        <w:tc>
          <w:tcPr>
            <w:tcW w:w="2203" w:type="pct"/>
            <w:gridSpan w:val="2"/>
          </w:tcPr>
          <w:p w14:paraId="63936762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shd w:val="clear" w:color="auto" w:fill="auto"/>
          </w:tcPr>
          <w:p w14:paraId="28F20C1F" w14:textId="1721E703" w:rsidR="00662442" w:rsidRPr="00C60284" w:rsidRDefault="007E0753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19,870</w:t>
            </w:r>
          </w:p>
        </w:tc>
        <w:tc>
          <w:tcPr>
            <w:tcW w:w="127" w:type="pct"/>
          </w:tcPr>
          <w:p w14:paraId="68C7BBDA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17E9C0C" w14:textId="557C0035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128" w:type="pct"/>
            <w:gridSpan w:val="2"/>
          </w:tcPr>
          <w:p w14:paraId="013549E3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4602E8D" w14:textId="305F3F86" w:rsidR="00662442" w:rsidRPr="00C60284" w:rsidRDefault="00C41A94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19,870</w:t>
            </w:r>
          </w:p>
        </w:tc>
        <w:tc>
          <w:tcPr>
            <w:tcW w:w="136" w:type="pct"/>
          </w:tcPr>
          <w:p w14:paraId="28E6D40E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A61F3A1" w14:textId="09BE543D" w:rsidR="00662442" w:rsidRPr="00C60284" w:rsidRDefault="00F35C78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662442" w:rsidRPr="00C60284" w14:paraId="08ABF6DF" w14:textId="77777777" w:rsidTr="005F063F">
        <w:trPr>
          <w:gridBefore w:val="1"/>
          <w:gridAfter w:val="1"/>
          <w:wBefore w:w="28" w:type="pct"/>
          <w:wAfter w:w="9" w:type="pct"/>
          <w:trHeight w:val="366"/>
        </w:trPr>
        <w:tc>
          <w:tcPr>
            <w:tcW w:w="2203" w:type="pct"/>
            <w:gridSpan w:val="2"/>
            <w:vAlign w:val="bottom"/>
          </w:tcPr>
          <w:p w14:paraId="67C532C4" w14:textId="77777777" w:rsidR="00662442" w:rsidRPr="00C60284" w:rsidRDefault="00662442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09DDA104" w:rsidR="00662442" w:rsidRPr="00C60284" w:rsidRDefault="007E0753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19,870</w:t>
            </w:r>
          </w:p>
        </w:tc>
        <w:tc>
          <w:tcPr>
            <w:tcW w:w="127" w:type="pct"/>
            <w:vAlign w:val="bottom"/>
          </w:tcPr>
          <w:p w14:paraId="1D233CF4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A87" w14:textId="59B389DD" w:rsidR="00662442" w:rsidRPr="00C60284" w:rsidRDefault="00F35C78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28" w:type="pct"/>
            <w:gridSpan w:val="2"/>
            <w:vAlign w:val="bottom"/>
          </w:tcPr>
          <w:p w14:paraId="7594AE97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0D30C886" w:rsidR="00662442" w:rsidRPr="00C60284" w:rsidRDefault="00C41A94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147,981</w:t>
            </w:r>
          </w:p>
        </w:tc>
        <w:tc>
          <w:tcPr>
            <w:tcW w:w="136" w:type="pct"/>
            <w:vAlign w:val="bottom"/>
          </w:tcPr>
          <w:p w14:paraId="296F6851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1C33E" w14:textId="3A4B3175" w:rsidR="00662442" w:rsidRPr="00C60284" w:rsidRDefault="00F35C78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</w:t>
            </w:r>
            <w:r w:rsidR="00662442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</w:tr>
    </w:tbl>
    <w:p w14:paraId="49CCA584" w14:textId="77777777" w:rsidR="00662442" w:rsidRPr="00662442" w:rsidRDefault="006624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7"/>
        <w:gridCol w:w="1110"/>
        <w:gridCol w:w="261"/>
        <w:gridCol w:w="1151"/>
        <w:gridCol w:w="239"/>
        <w:gridCol w:w="1106"/>
        <w:gridCol w:w="239"/>
        <w:gridCol w:w="1146"/>
      </w:tblGrid>
      <w:tr w:rsidR="006162F5" w:rsidRPr="00257F3C" w14:paraId="7D1A4C75" w14:textId="77777777" w:rsidTr="00FB4E1B">
        <w:trPr>
          <w:trHeight w:val="329"/>
          <w:tblHeader/>
        </w:trPr>
        <w:tc>
          <w:tcPr>
            <w:tcW w:w="2227" w:type="pct"/>
          </w:tcPr>
          <w:p w14:paraId="2681837C" w14:textId="4D4AAA39" w:rsidR="00F61EF0" w:rsidRPr="00257F3C" w:rsidRDefault="00F61EF0" w:rsidP="00257F3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19DE0B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0C2E74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402F9956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82" w:rsidRPr="00257F3C" w14:paraId="103FF3D8" w14:textId="77777777" w:rsidTr="00FB4E1B">
        <w:trPr>
          <w:trHeight w:val="403"/>
          <w:tblHeader/>
        </w:trPr>
        <w:tc>
          <w:tcPr>
            <w:tcW w:w="2227" w:type="pct"/>
          </w:tcPr>
          <w:p w14:paraId="0B54A3AC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4917C737" w14:textId="64539432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304258A1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4EF58C" w14:textId="5CFC7D2E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7C2EECA0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F389E34" w14:textId="0EBE0A3E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2A19EFE8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01567E8" w14:textId="0A61C82E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B5D82" w:rsidRPr="00257F3C" w14:paraId="6D1B6680" w14:textId="77777777" w:rsidTr="00FB4E1B">
        <w:trPr>
          <w:trHeight w:val="403"/>
          <w:tblHeader/>
        </w:trPr>
        <w:tc>
          <w:tcPr>
            <w:tcW w:w="2227" w:type="pct"/>
          </w:tcPr>
          <w:p w14:paraId="74F42AFF" w14:textId="447125F2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56227AA3" w14:textId="578CF9DD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03C79EC1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21F5EE" w14:textId="66A60FF5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5DE47E8E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1D7F849" w14:textId="3E2DB729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755CD52B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6ACBDC" w14:textId="5E894A0B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BB5D82" w:rsidRPr="00257F3C" w14:paraId="316D74CB" w14:textId="77777777" w:rsidTr="00FB4E1B">
        <w:trPr>
          <w:trHeight w:val="389"/>
          <w:tblHeader/>
        </w:trPr>
        <w:tc>
          <w:tcPr>
            <w:tcW w:w="2227" w:type="pct"/>
          </w:tcPr>
          <w:p w14:paraId="4F382373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37B4E2CC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D82" w:rsidRPr="00257F3C" w14:paraId="17341B9D" w14:textId="77777777" w:rsidTr="00FB4E1B">
        <w:trPr>
          <w:trHeight w:val="403"/>
        </w:trPr>
        <w:tc>
          <w:tcPr>
            <w:tcW w:w="2227" w:type="pct"/>
          </w:tcPr>
          <w:p w14:paraId="4F264A90" w14:textId="77777777" w:rsidR="00BB5D82" w:rsidRPr="00257F3C" w:rsidRDefault="00BB5D82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B0766B5" w14:textId="1676D0E6" w:rsidR="00BB5D82" w:rsidRPr="00257F3C" w:rsidRDefault="007E0753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5FBF2EA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DA2C796" w14:textId="0F902DDA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8CF9166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09A99C" w14:textId="6F63BFD3" w:rsidR="00BB5D82" w:rsidRPr="00257F3C" w:rsidRDefault="00C41A94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27,890</w:t>
            </w:r>
          </w:p>
        </w:tc>
        <w:tc>
          <w:tcPr>
            <w:tcW w:w="126" w:type="pct"/>
          </w:tcPr>
          <w:p w14:paraId="73BC77F2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0527A8C" w14:textId="4C22F474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</w:tr>
      <w:tr w:rsidR="00BB5D82" w:rsidRPr="00257F3C" w14:paraId="1BEAB8A8" w14:textId="77777777" w:rsidTr="00FB4E1B">
        <w:trPr>
          <w:trHeight w:val="403"/>
        </w:trPr>
        <w:tc>
          <w:tcPr>
            <w:tcW w:w="2227" w:type="pct"/>
          </w:tcPr>
          <w:p w14:paraId="5FFE09F7" w14:textId="35360A1D" w:rsidR="00BB5D82" w:rsidRPr="00257F3C" w:rsidRDefault="00BB5D82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FD13CCC" w14:textId="5E24401B" w:rsidR="00BB5D82" w:rsidRPr="00257F3C" w:rsidRDefault="007E0753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138" w:type="pct"/>
          </w:tcPr>
          <w:p w14:paraId="09161F73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C1413D" w14:textId="73A53E01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0F09F6D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A20B90B" w14:textId="34EE7783" w:rsidR="00BB5D82" w:rsidRPr="00257F3C" w:rsidRDefault="00C41A94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26" w:type="pct"/>
          </w:tcPr>
          <w:p w14:paraId="4467A76D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78ECA10" w14:textId="2FA6EE0A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411</w:t>
            </w:r>
          </w:p>
        </w:tc>
      </w:tr>
      <w:tr w:rsidR="00BB5D82" w:rsidRPr="00257F3C" w14:paraId="496E4BCB" w14:textId="77777777" w:rsidTr="00FB4E1B">
        <w:trPr>
          <w:trHeight w:val="389"/>
        </w:trPr>
        <w:tc>
          <w:tcPr>
            <w:tcW w:w="2227" w:type="pct"/>
          </w:tcPr>
          <w:p w14:paraId="451405D7" w14:textId="715E04DA" w:rsidR="00BB5D82" w:rsidRPr="00257F3C" w:rsidRDefault="00DA69B3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28ADEEDB" w:rsidR="00BB5D82" w:rsidRPr="00257F3C" w:rsidRDefault="007E0753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38" w:type="pct"/>
          </w:tcPr>
          <w:p w14:paraId="69D87716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70A681B2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26" w:type="pct"/>
          </w:tcPr>
          <w:p w14:paraId="0A9A8E92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6340984B" w:rsidR="00BB5D82" w:rsidRPr="00257F3C" w:rsidRDefault="00C41A94" w:rsidP="00FB4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27,906</w:t>
            </w:r>
          </w:p>
        </w:tc>
        <w:tc>
          <w:tcPr>
            <w:tcW w:w="126" w:type="pct"/>
          </w:tcPr>
          <w:p w14:paraId="78989E78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15E6D671" w:rsidR="00BB5D82" w:rsidRPr="00257F3C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74</w:t>
            </w:r>
            <w:r w:rsidR="00BB5D82"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545</w:t>
            </w:r>
          </w:p>
        </w:tc>
      </w:tr>
    </w:tbl>
    <w:p w14:paraId="6496BF22" w14:textId="23896A2A" w:rsidR="00FA313D" w:rsidRDefault="00FA313D">
      <w:pPr>
        <w:rPr>
          <w:rFonts w:asciiTheme="majorBidi" w:hAnsiTheme="majorBidi" w:cstheme="majorBidi"/>
          <w:sz w:val="30"/>
          <w:szCs w:val="30"/>
        </w:rPr>
      </w:pPr>
    </w:p>
    <w:p w14:paraId="69BA8A8C" w14:textId="34620D07" w:rsidR="00C41A94" w:rsidRDefault="00C41A94">
      <w:pPr>
        <w:rPr>
          <w:rFonts w:asciiTheme="majorBidi" w:hAnsiTheme="majorBidi" w:cstheme="majorBidi"/>
          <w:sz w:val="30"/>
          <w:szCs w:val="30"/>
        </w:rPr>
      </w:pPr>
    </w:p>
    <w:p w14:paraId="309A9C29" w14:textId="3665A9D6" w:rsidR="00C41A94" w:rsidRDefault="00C41A94">
      <w:pPr>
        <w:rPr>
          <w:rFonts w:asciiTheme="majorBidi" w:hAnsiTheme="majorBidi" w:cstheme="majorBidi"/>
          <w:sz w:val="30"/>
          <w:szCs w:val="30"/>
        </w:rPr>
      </w:pPr>
    </w:p>
    <w:p w14:paraId="75314185" w14:textId="7DAB6FCB" w:rsidR="00C41A94" w:rsidRDefault="00C41A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2"/>
        <w:gridCol w:w="272"/>
        <w:gridCol w:w="1170"/>
        <w:gridCol w:w="276"/>
        <w:gridCol w:w="1108"/>
        <w:gridCol w:w="259"/>
        <w:gridCol w:w="1134"/>
      </w:tblGrid>
      <w:tr w:rsidR="00CD3B26" w:rsidRPr="00C60284" w14:paraId="6A427673" w14:textId="77777777" w:rsidTr="00212853">
        <w:trPr>
          <w:trHeight w:val="388"/>
        </w:trPr>
        <w:tc>
          <w:tcPr>
            <w:tcW w:w="2160" w:type="pct"/>
          </w:tcPr>
          <w:p w14:paraId="4BCFF205" w14:textId="77777777" w:rsidR="00CD3B26" w:rsidRPr="00C60284" w:rsidRDefault="00CD3B26" w:rsidP="001F790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0384989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0DD91A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F285B47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3C" w:rsidRPr="00C60284" w14:paraId="346EC30F" w14:textId="77777777" w:rsidTr="00212853">
        <w:trPr>
          <w:trHeight w:val="388"/>
        </w:trPr>
        <w:tc>
          <w:tcPr>
            <w:tcW w:w="2160" w:type="pct"/>
          </w:tcPr>
          <w:p w14:paraId="12C71ACF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7B5C226E" w14:textId="60B67A07" w:rsidR="00257F3C" w:rsidRPr="00C60284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8A1CEC0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8547BC" w14:textId="2F86980A" w:rsidR="00257F3C" w:rsidRPr="00C60284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E1DC2AD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6C23658" w14:textId="23E169A1" w:rsidR="00257F3C" w:rsidRPr="00C60284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13ABC376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763226" w14:textId="5CA14AAF" w:rsidR="00257F3C" w:rsidRPr="00C60284" w:rsidRDefault="00F35C78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D3B26" w:rsidRPr="00C60284" w14:paraId="5D8DF757" w14:textId="77777777" w:rsidTr="00212853">
        <w:trPr>
          <w:trHeight w:val="376"/>
        </w:trPr>
        <w:tc>
          <w:tcPr>
            <w:tcW w:w="2160" w:type="pct"/>
          </w:tcPr>
          <w:p w14:paraId="183DD577" w14:textId="71E5B7A4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 w:rsidR="00177F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05" w:type="pct"/>
          </w:tcPr>
          <w:p w14:paraId="173306DB" w14:textId="650AFA22" w:rsidR="00CD3B26" w:rsidRPr="00C60284" w:rsidRDefault="00F35C78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B9AC41F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629475" w14:textId="11CF10CD" w:rsidR="00CD3B26" w:rsidRPr="00C60284" w:rsidRDefault="00F35C78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FE61303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8743102" w14:textId="38E30C6E" w:rsidR="00CD3B26" w:rsidRPr="00C60284" w:rsidRDefault="00F35C78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0C88E82E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3FE700" w14:textId="0B7B2F34" w:rsidR="00CD3B26" w:rsidRPr="00C60284" w:rsidRDefault="00F35C78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D3B26" w:rsidRPr="004B7599" w14:paraId="5A209E5A" w14:textId="77777777" w:rsidTr="00257F3C">
        <w:trPr>
          <w:trHeight w:val="388"/>
        </w:trPr>
        <w:tc>
          <w:tcPr>
            <w:tcW w:w="2160" w:type="pct"/>
          </w:tcPr>
          <w:p w14:paraId="2A56A6B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0" w:type="pct"/>
            <w:gridSpan w:val="7"/>
          </w:tcPr>
          <w:p w14:paraId="59457EDC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627C" w:rsidRPr="00C60284" w14:paraId="26F737F8" w14:textId="77777777" w:rsidTr="00212853">
        <w:trPr>
          <w:trHeight w:val="388"/>
        </w:trPr>
        <w:tc>
          <w:tcPr>
            <w:tcW w:w="2160" w:type="pct"/>
          </w:tcPr>
          <w:p w14:paraId="3067DA22" w14:textId="77777777" w:rsidR="000F627C" w:rsidRPr="00C60284" w:rsidRDefault="000F627C" w:rsidP="000F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1B28125C" w14:textId="17C2EF6E" w:rsidR="000F627C" w:rsidRPr="00C60284" w:rsidRDefault="006F4CC1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551C4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B29B25F" w14:textId="73889F14" w:rsidR="000F627C" w:rsidRPr="00C60284" w:rsidRDefault="000F627C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ACA860" w14:textId="77777777" w:rsidR="000F627C" w:rsidRPr="00C60284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C437BF" w14:textId="70A2A1EA" w:rsidR="000F627C" w:rsidRPr="000F627C" w:rsidRDefault="00C41A94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</w:t>
            </w:r>
            <w:r w:rsidR="00B20FC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7" w:type="pct"/>
          </w:tcPr>
          <w:p w14:paraId="259BA887" w14:textId="77777777" w:rsidR="000F627C" w:rsidRPr="000F627C" w:rsidRDefault="000F627C" w:rsidP="000F6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F9D0C8C" w14:textId="78B39703" w:rsidR="000F627C" w:rsidRPr="000F627C" w:rsidRDefault="00F35C78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F627C"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577</w:t>
            </w:r>
          </w:p>
        </w:tc>
      </w:tr>
      <w:tr w:rsidR="00A61019" w:rsidRPr="00C60284" w14:paraId="12917CF5" w14:textId="77777777" w:rsidTr="00212853">
        <w:trPr>
          <w:trHeight w:val="376"/>
        </w:trPr>
        <w:tc>
          <w:tcPr>
            <w:tcW w:w="2160" w:type="pct"/>
          </w:tcPr>
          <w:p w14:paraId="4A2F3066" w14:textId="77777777" w:rsidR="00A61019" w:rsidRPr="00C60284" w:rsidRDefault="00A61019" w:rsidP="00A61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F60A21C" w14:textId="2E3DA855" w:rsidR="00A61019" w:rsidRPr="00A61019" w:rsidRDefault="006F4CC1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7B29D" w14:textId="77777777" w:rsidR="00A61019" w:rsidRPr="00A61019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EB7B" w14:textId="4395F22A" w:rsidR="00A61019" w:rsidRPr="00A61019" w:rsidRDefault="00A61019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159B3D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1F12690" w14:textId="07DE9467" w:rsidR="00A61019" w:rsidRPr="00C60284" w:rsidRDefault="00C41A94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</w:t>
            </w:r>
            <w:r w:rsidR="00B20F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37" w:type="pct"/>
          </w:tcPr>
          <w:p w14:paraId="6B612D04" w14:textId="77777777" w:rsidR="00A61019" w:rsidRPr="00C60284" w:rsidRDefault="00A61019" w:rsidP="00A6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8E6F8" w14:textId="73DF75AD" w:rsidR="00A61019" w:rsidRPr="00C60284" w:rsidRDefault="00F35C78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</w:tr>
    </w:tbl>
    <w:p w14:paraId="15F3BC2C" w14:textId="77777777" w:rsidR="00506AC7" w:rsidRPr="00FA313D" w:rsidRDefault="00506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9E204D" w:rsidRPr="00C60284" w14:paraId="71517CDE" w14:textId="77777777" w:rsidTr="00DA69B3">
        <w:trPr>
          <w:trHeight w:val="379"/>
        </w:trPr>
        <w:tc>
          <w:tcPr>
            <w:tcW w:w="4137" w:type="dxa"/>
            <w:vAlign w:val="bottom"/>
          </w:tcPr>
          <w:p w14:paraId="75257977" w14:textId="31601C92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DA69B3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0A81A2FF" w:rsidR="009E204D" w:rsidRPr="000F627C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66830233" w:rsidR="009E204D" w:rsidRPr="000F627C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7F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7F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9E204D" w:rsidRPr="00C60284" w14:paraId="695EC2A0" w14:textId="77777777" w:rsidTr="00DA69B3">
        <w:trPr>
          <w:trHeight w:hRule="exact" w:val="404"/>
        </w:trPr>
        <w:tc>
          <w:tcPr>
            <w:tcW w:w="4137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DA69B3">
        <w:trPr>
          <w:trHeight w:hRule="exact" w:val="404"/>
        </w:trPr>
        <w:tc>
          <w:tcPr>
            <w:tcW w:w="4137" w:type="dxa"/>
          </w:tcPr>
          <w:p w14:paraId="735D6DBB" w14:textId="027D96E5" w:rsidR="009E204D" w:rsidRPr="000F627C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3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47BB" w:rsidRPr="00C60284" w14:paraId="7DAE0C1C" w14:textId="77777777" w:rsidTr="00DA69B3">
        <w:trPr>
          <w:trHeight w:val="367"/>
        </w:trPr>
        <w:tc>
          <w:tcPr>
            <w:tcW w:w="4137" w:type="dxa"/>
            <w:vAlign w:val="bottom"/>
          </w:tcPr>
          <w:p w14:paraId="6757AB7B" w14:textId="644E82EF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627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295A6BA5" w14:textId="1C08AE3D" w:rsidR="00CD47BB" w:rsidRPr="000F627C" w:rsidRDefault="00CD47BB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0CE06A3E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8588313" w14:textId="7E013B6F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25,800</w:t>
            </w:r>
          </w:p>
        </w:tc>
        <w:tc>
          <w:tcPr>
            <w:tcW w:w="270" w:type="dxa"/>
            <w:vAlign w:val="bottom"/>
          </w:tcPr>
          <w:p w14:paraId="16A92C5F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1051FA74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7B2093E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BD74CE7" w14:textId="3401E1A0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CD47BB" w:rsidRPr="00C60284" w14:paraId="7B1BB1FB" w14:textId="77777777" w:rsidTr="00DA69B3">
        <w:trPr>
          <w:trHeight w:val="367"/>
        </w:trPr>
        <w:tc>
          <w:tcPr>
            <w:tcW w:w="4137" w:type="dxa"/>
          </w:tcPr>
          <w:p w14:paraId="19139858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6C8A204A" w:rsidR="00CD47BB" w:rsidRPr="000F627C" w:rsidRDefault="00CD47BB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5A8139B5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AE72" w14:textId="4739746B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25,800</w:t>
            </w:r>
          </w:p>
        </w:tc>
        <w:tc>
          <w:tcPr>
            <w:tcW w:w="270" w:type="dxa"/>
            <w:vAlign w:val="bottom"/>
          </w:tcPr>
          <w:p w14:paraId="65240F26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0233F6AE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6C11C42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1E8B2178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</w:tr>
    </w:tbl>
    <w:p w14:paraId="75A1E4BB" w14:textId="77777777" w:rsidR="00DA69B3" w:rsidRPr="00DA69B3" w:rsidRDefault="00DA69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3C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50BDA9A9" w:rsidR="00257F3C" w:rsidRPr="00212853" w:rsidRDefault="00F35C78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7F3C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46596F" w14:textId="77777777" w:rsidR="00257F3C" w:rsidRPr="000F627C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3485270C" w:rsidR="00257F3C" w:rsidRPr="00212853" w:rsidRDefault="00F35C78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7F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7F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D2C4E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0A7C7F33" w:rsidR="00CD2C4E" w:rsidRPr="00212853" w:rsidRDefault="00F35C78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13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D36C31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138D0859" w:rsidR="00516276" w:rsidRPr="00212853" w:rsidRDefault="00F35C78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3C4B97EB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2,925,600</w:t>
            </w:r>
          </w:p>
        </w:tc>
        <w:tc>
          <w:tcPr>
            <w:tcW w:w="270" w:type="dxa"/>
          </w:tcPr>
          <w:p w14:paraId="1742D141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7E9E1AC6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2,205,550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4310A1B1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4,470,930</w:t>
            </w:r>
          </w:p>
        </w:tc>
      </w:tr>
      <w:tr w:rsidR="00516276" w:rsidRPr="00212853" w14:paraId="05D70EF8" w14:textId="77777777" w:rsidTr="00D36C31">
        <w:trPr>
          <w:trHeight w:val="366"/>
        </w:trPr>
        <w:tc>
          <w:tcPr>
            <w:tcW w:w="4137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50D545CE" w:rsidR="00516276" w:rsidRPr="00212853" w:rsidRDefault="00F35C78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3059CEC1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2,925,600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789A3C94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2,205,550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7D226884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4,470,930</w:t>
            </w:r>
          </w:p>
        </w:tc>
      </w:tr>
      <w:tr w:rsidR="00516276" w:rsidRPr="00212853" w14:paraId="48FC2C25" w14:textId="77777777" w:rsidTr="00D36C31">
        <w:trPr>
          <w:trHeight w:val="390"/>
        </w:trPr>
        <w:tc>
          <w:tcPr>
            <w:tcW w:w="4137" w:type="dxa"/>
          </w:tcPr>
          <w:p w14:paraId="1B09AE80" w14:textId="63685371" w:rsidR="00516276" w:rsidRPr="00212853" w:rsidRDefault="00516276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7BB9771F" w:rsidR="00516276" w:rsidRPr="00212853" w:rsidRDefault="00516276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5C78" w:rsidRPr="00F35C78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5C78" w:rsidRPr="00F35C78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72C0D658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(140,930)</w:t>
            </w:r>
          </w:p>
        </w:tc>
      </w:tr>
      <w:tr w:rsidR="00516276" w:rsidRPr="00212853" w14:paraId="21A9C5FD" w14:textId="77777777" w:rsidTr="00D36C31">
        <w:trPr>
          <w:trHeight w:val="378"/>
        </w:trPr>
        <w:tc>
          <w:tcPr>
            <w:tcW w:w="4137" w:type="dxa"/>
          </w:tcPr>
          <w:p w14:paraId="4C390AED" w14:textId="66F5208B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6A0620F9" w:rsidR="00516276" w:rsidRPr="00212853" w:rsidRDefault="00F35C78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1550E52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13931656" w:rsidR="00516276" w:rsidRPr="00212853" w:rsidRDefault="0073322D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4,330,000</w:t>
            </w:r>
          </w:p>
        </w:tc>
      </w:tr>
    </w:tbl>
    <w:p w14:paraId="7B25FC97" w14:textId="77777777" w:rsidR="00D36C31" w:rsidRPr="00C60284" w:rsidRDefault="00D36C31" w:rsidP="008B5549">
      <w:pPr>
        <w:rPr>
          <w:rFonts w:ascii="Angsana New" w:hAnsi="Angsana New" w:cs="Angsana New"/>
          <w:sz w:val="30"/>
          <w:szCs w:val="30"/>
        </w:rPr>
      </w:pPr>
    </w:p>
    <w:p w14:paraId="38CF62B9" w14:textId="19C28804" w:rsidR="0005353C" w:rsidRPr="00FC3DC5" w:rsidRDefault="009E204D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5C78" w:rsidRPr="00F35C78">
        <w:rPr>
          <w:rFonts w:ascii="Angsana New" w:hAnsi="Angsana New" w:cs="Angsana New"/>
          <w:sz w:val="30"/>
          <w:szCs w:val="30"/>
        </w:rPr>
        <w:t>30</w:t>
      </w:r>
      <w:r w:rsidR="00E83C7D">
        <w:rPr>
          <w:rFonts w:ascii="Angsana New" w:hAnsi="Angsana New" w:cs="Angsana New"/>
          <w:sz w:val="30"/>
          <w:szCs w:val="30"/>
        </w:rPr>
        <w:t xml:space="preserve"> </w:t>
      </w:r>
      <w:r w:rsidR="00E83C7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D642CA" w:rsidRPr="00FC3DC5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311CF0" w:rsidRPr="00FC3DC5">
        <w:rPr>
          <w:rFonts w:ascii="Angsana New" w:hAnsi="Angsana New" w:cs="Angsana New"/>
          <w:sz w:val="30"/>
          <w:szCs w:val="30"/>
        </w:rPr>
        <w:t xml:space="preserve"> </w:t>
      </w:r>
      <w:r w:rsidR="00F2137D">
        <w:rPr>
          <w:rFonts w:ascii="Angsana New" w:hAnsi="Angsana New" w:cs="Angsana New"/>
          <w:sz w:val="30"/>
          <w:szCs w:val="30"/>
        </w:rPr>
        <w:t>4.09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ถึงร้อย</w:t>
      </w:r>
      <w:r w:rsidRPr="00921075">
        <w:rPr>
          <w:rFonts w:ascii="Angsana New" w:hAnsi="Angsana New" w:cs="Angsana New"/>
          <w:sz w:val="30"/>
          <w:szCs w:val="30"/>
          <w:cs/>
        </w:rPr>
        <w:t>ล</w:t>
      </w:r>
      <w:r w:rsidRPr="00921075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F2137D" w:rsidRPr="00921075">
        <w:rPr>
          <w:rFonts w:ascii="Angsana New" w:hAnsi="Angsana New" w:cs="Angsana New"/>
          <w:sz w:val="30"/>
          <w:szCs w:val="30"/>
        </w:rPr>
        <w:t>6.00</w:t>
      </w:r>
      <w:r w:rsidRPr="00921075">
        <w:rPr>
          <w:rFonts w:ascii="Angsana New" w:hAnsi="Angsana New" w:cs="Angsana New"/>
          <w:sz w:val="30"/>
          <w:szCs w:val="30"/>
        </w:rPr>
        <w:t xml:space="preserve"> </w:t>
      </w:r>
      <w:r w:rsidRPr="00921075">
        <w:rPr>
          <w:rFonts w:ascii="Angsana New" w:hAnsi="Angsana New" w:cs="Angsana New"/>
          <w:sz w:val="30"/>
          <w:szCs w:val="30"/>
          <w:cs/>
        </w:rPr>
        <w:t>ต่อปี</w:t>
      </w:r>
      <w:r w:rsidR="0010305E"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2563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25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41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3957FA7" w14:textId="77777777" w:rsidR="009E204D" w:rsidRPr="00C058DA" w:rsidRDefault="009E204D" w:rsidP="009E204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7338821" w:rsidR="009E204D" w:rsidRPr="00C60284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25BDB2C3" w:rsidR="009E204D" w:rsidRPr="00C60284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83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3C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71595141" w:rsidR="009E204D" w:rsidRPr="00C60284" w:rsidRDefault="00F35C78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137D" w:rsidRPr="00C60284" w14:paraId="6ADE1647" w14:textId="77777777" w:rsidTr="004C05E6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944F77C" w14:textId="363E27E7" w:rsidR="00F2137D" w:rsidRPr="00C60284" w:rsidRDefault="00F2137D" w:rsidP="00F2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65D74ADA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5F8250" w14:textId="709BF3F6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A3A825" w14:textId="391E1272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9FE465C" w14:textId="17F73155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2137D" w:rsidRPr="00C60284" w14:paraId="061C5BA7" w14:textId="77777777" w:rsidTr="004C05E6">
        <w:trPr>
          <w:trHeight w:val="413"/>
        </w:trPr>
        <w:tc>
          <w:tcPr>
            <w:tcW w:w="4131" w:type="dxa"/>
          </w:tcPr>
          <w:p w14:paraId="6509A058" w14:textId="42C94F1C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B28946" w:rsidR="00F2137D" w:rsidRPr="00C60284" w:rsidRDefault="00F2137D" w:rsidP="00F2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7" w:type="dxa"/>
          </w:tcPr>
          <w:p w14:paraId="2534C75E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29EB0B52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51B66818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012C4FDE" w:rsidR="00F2137D" w:rsidRPr="00C60284" w:rsidRDefault="00F2137D" w:rsidP="00F2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D24C2E0" w14:textId="139448CF" w:rsidR="00D36C31" w:rsidRDefault="00D36C31" w:rsidP="009E204D">
      <w:pPr>
        <w:rPr>
          <w:rFonts w:asciiTheme="majorBidi" w:hAnsiTheme="majorBidi" w:cstheme="majorBidi"/>
          <w:sz w:val="30"/>
          <w:szCs w:val="30"/>
        </w:rPr>
      </w:pPr>
    </w:p>
    <w:p w14:paraId="43EEEED9" w14:textId="369E7978" w:rsidR="00D80E9C" w:rsidRPr="00FC3DC5" w:rsidRDefault="00D80E9C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Pr="00F35C78">
        <w:rPr>
          <w:rFonts w:ascii="Angsana New" w:hAnsi="Angsana New" w:cs="Angsana New"/>
          <w:spacing w:val="2"/>
          <w:sz w:val="30"/>
          <w:szCs w:val="30"/>
        </w:rPr>
        <w:t>30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35C78">
        <w:rPr>
          <w:rFonts w:ascii="Angsana New" w:hAnsi="Angsana New" w:cs="Angsana New"/>
          <w:spacing w:val="2"/>
          <w:sz w:val="30"/>
          <w:szCs w:val="30"/>
        </w:rPr>
        <w:t>2564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Pr="00F35C78">
        <w:rPr>
          <w:rFonts w:ascii="Angsana New" w:hAnsi="Angsana New" w:cs="Angsana New"/>
          <w:spacing w:val="-2"/>
          <w:sz w:val="30"/>
          <w:szCs w:val="30"/>
        </w:rPr>
        <w:t>2</w:t>
      </w:r>
      <w:r w:rsidRPr="00FB670F">
        <w:rPr>
          <w:rFonts w:ascii="Angsana New" w:hAnsi="Angsana New" w:cs="Angsana New"/>
          <w:spacing w:val="-2"/>
          <w:sz w:val="30"/>
          <w:szCs w:val="30"/>
        </w:rPr>
        <w:t>,</w:t>
      </w:r>
      <w:r w:rsidRPr="00F35C78">
        <w:rPr>
          <w:rFonts w:ascii="Angsana New" w:hAnsi="Angsana New" w:cs="Angsana New"/>
          <w:spacing w:val="-2"/>
          <w:sz w:val="30"/>
          <w:szCs w:val="30"/>
        </w:rPr>
        <w:t>000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Pr="00F35C78">
        <w:rPr>
          <w:rFonts w:ascii="Angsana New" w:hAnsi="Angsana New" w:cs="Angsana New"/>
          <w:spacing w:val="-2"/>
          <w:sz w:val="30"/>
          <w:szCs w:val="30"/>
        </w:rPr>
        <w:t>2568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F35C78">
        <w:rPr>
          <w:rFonts w:ascii="Angsana New" w:hAnsi="Angsana New" w:cs="Angsana New"/>
          <w:spacing w:val="-2"/>
          <w:sz w:val="30"/>
          <w:szCs w:val="30"/>
        </w:rPr>
        <w:t>4</w:t>
      </w:r>
      <w:r w:rsidRPr="00FB670F">
        <w:rPr>
          <w:rFonts w:ascii="Angsana New" w:hAnsi="Angsana New" w:cs="Angsana New"/>
          <w:spacing w:val="-2"/>
          <w:sz w:val="30"/>
          <w:szCs w:val="30"/>
        </w:rPr>
        <w:t>.</w:t>
      </w:r>
      <w:r w:rsidRPr="00F35C78">
        <w:rPr>
          <w:rFonts w:ascii="Angsana New" w:hAnsi="Angsana New" w:cs="Angsana New"/>
          <w:spacing w:val="-2"/>
          <w:sz w:val="30"/>
          <w:szCs w:val="30"/>
        </w:rPr>
        <w:t>78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ต่อปี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Pr="00F35C78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F35C78">
        <w:rPr>
          <w:rFonts w:ascii="Angsana New" w:hAnsi="Angsana New" w:cs="Angsana New"/>
          <w:i/>
          <w:iCs/>
          <w:sz w:val="30"/>
          <w:szCs w:val="30"/>
        </w:rPr>
        <w:t>2563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i/>
          <w:iCs/>
          <w:sz w:val="30"/>
          <w:szCs w:val="30"/>
        </w:rPr>
        <w:t>4.78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AB9D73C" w14:textId="77777777" w:rsidR="00D80E9C" w:rsidRPr="00FA313D" w:rsidRDefault="00D80E9C" w:rsidP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150"/>
        <w:gridCol w:w="268"/>
        <w:gridCol w:w="1156"/>
        <w:gridCol w:w="266"/>
        <w:gridCol w:w="1062"/>
        <w:gridCol w:w="268"/>
        <w:gridCol w:w="1107"/>
      </w:tblGrid>
      <w:tr w:rsidR="008B5549" w:rsidRPr="00C60284" w14:paraId="5B67CD8B" w14:textId="77777777" w:rsidTr="006B363A">
        <w:trPr>
          <w:trHeight w:val="60"/>
        </w:trPr>
        <w:tc>
          <w:tcPr>
            <w:tcW w:w="2183" w:type="pct"/>
          </w:tcPr>
          <w:p w14:paraId="5A798619" w14:textId="77777777" w:rsidR="008B5549" w:rsidRPr="00DA7BA2" w:rsidRDefault="008B5549" w:rsidP="006B363A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A7B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DA7B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374" w:type="pct"/>
            <w:gridSpan w:val="3"/>
          </w:tcPr>
          <w:p w14:paraId="031A5E3B" w14:textId="1BDFE900" w:rsidR="008B5549" w:rsidRPr="00257F3C" w:rsidRDefault="008B5549" w:rsidP="006B36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259DA0A7" w14:textId="77777777" w:rsidR="008B5549" w:rsidRPr="00257F3C" w:rsidRDefault="008B5549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2B28E862" w14:textId="6B4D9F29" w:rsidR="008B5549" w:rsidRPr="00257F3C" w:rsidRDefault="008B5549" w:rsidP="006B36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B1B9B" w:rsidRPr="00C60284" w14:paraId="74F5A4AB" w14:textId="77777777" w:rsidTr="006B363A">
        <w:trPr>
          <w:trHeight w:val="60"/>
        </w:trPr>
        <w:tc>
          <w:tcPr>
            <w:tcW w:w="2183" w:type="pct"/>
          </w:tcPr>
          <w:p w14:paraId="660C6577" w14:textId="1CC61110" w:rsidR="000B1B9B" w:rsidRPr="000B1B9B" w:rsidRDefault="000B1B9B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0B1B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จะเกิดขึ้นสำหรับงวดหกเดือนสิ้นสุดวันที่</w:t>
            </w:r>
          </w:p>
        </w:tc>
        <w:tc>
          <w:tcPr>
            <w:tcW w:w="1374" w:type="pct"/>
            <w:gridSpan w:val="3"/>
          </w:tcPr>
          <w:p w14:paraId="049D634C" w14:textId="5680786D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B9B" w:rsidRPr="00C60284" w14:paraId="5A16A3C5" w14:textId="77777777" w:rsidTr="006B363A">
        <w:trPr>
          <w:trHeight w:val="414"/>
        </w:trPr>
        <w:tc>
          <w:tcPr>
            <w:tcW w:w="2183" w:type="pct"/>
            <w:vAlign w:val="bottom"/>
          </w:tcPr>
          <w:p w14:paraId="51F9E948" w14:textId="3128F639" w:rsidR="000B1B9B" w:rsidRPr="00DA7BA2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7BA2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30</w:t>
            </w:r>
            <w:r w:rsidRPr="00DA7B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DA7B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4" w:type="pct"/>
            <w:vAlign w:val="bottom"/>
          </w:tcPr>
          <w:p w14:paraId="7B775043" w14:textId="2EC9C3F0" w:rsidR="000B1B9B" w:rsidRPr="00257F3C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2B4F03C4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1503F90" w14:textId="65347420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vAlign w:val="bottom"/>
          </w:tcPr>
          <w:p w14:paraId="4EA3241E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3AD8490" w14:textId="4B8DC3C1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12C37736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C0FF7F" w14:textId="2625DFB3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B1B9B" w:rsidRPr="00C60284" w14:paraId="2AA0BB9A" w14:textId="77777777" w:rsidTr="006B363A">
        <w:trPr>
          <w:trHeight w:val="414"/>
        </w:trPr>
        <w:tc>
          <w:tcPr>
            <w:tcW w:w="2183" w:type="pct"/>
          </w:tcPr>
          <w:p w14:paraId="3195A77E" w14:textId="77777777" w:rsidR="000B1B9B" w:rsidRPr="00DA7BA2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</w:tcPr>
          <w:p w14:paraId="554747F7" w14:textId="77777777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B9B" w:rsidRPr="00C60284" w14:paraId="67FD37C7" w14:textId="77777777" w:rsidTr="006B363A">
        <w:trPr>
          <w:trHeight w:val="461"/>
        </w:trPr>
        <w:tc>
          <w:tcPr>
            <w:tcW w:w="2183" w:type="pct"/>
            <w:vAlign w:val="bottom"/>
          </w:tcPr>
          <w:p w14:paraId="7349D9DC" w14:textId="77777777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BA2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  <w:vAlign w:val="center"/>
          </w:tcPr>
          <w:p w14:paraId="7337C1BB" w14:textId="3CA571E3" w:rsidR="000B1B9B" w:rsidRPr="00257F3C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3D102A08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30293B91" w14:textId="5B77C034" w:rsidR="000B1B9B" w:rsidRPr="001E1D58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70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D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5C78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1E1D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center"/>
          </w:tcPr>
          <w:p w14:paraId="38DEE82B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5A7D7FD4" w14:textId="5B9A6001" w:rsidR="000B1B9B" w:rsidRPr="001E1D58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center"/>
          </w:tcPr>
          <w:p w14:paraId="1B9DC96D" w14:textId="77777777" w:rsidR="000B1B9B" w:rsidRPr="001E1D58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0F45132C" w14:textId="7E894BCA" w:rsidR="000B1B9B" w:rsidRPr="001E1D58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D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5C78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1E1D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1B9B" w:rsidRPr="00C60284" w14:paraId="194E00F0" w14:textId="77777777" w:rsidTr="006B363A">
        <w:trPr>
          <w:trHeight w:val="60"/>
        </w:trPr>
        <w:tc>
          <w:tcPr>
            <w:tcW w:w="2183" w:type="pct"/>
            <w:vAlign w:val="bottom"/>
          </w:tcPr>
          <w:p w14:paraId="04C84EB3" w14:textId="77777777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4" w:type="pct"/>
            <w:vAlign w:val="bottom"/>
          </w:tcPr>
          <w:p w14:paraId="137FE4C0" w14:textId="5293A309" w:rsidR="000B1B9B" w:rsidRPr="0054379A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C774450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6846B21" w14:textId="77777777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37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10EC86C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F2BC5C1" w14:textId="1AB8A6B5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22,541</w:t>
            </w:r>
          </w:p>
        </w:tc>
        <w:tc>
          <w:tcPr>
            <w:tcW w:w="143" w:type="pct"/>
            <w:vAlign w:val="bottom"/>
          </w:tcPr>
          <w:p w14:paraId="0D4E53E2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0F4C59E" w14:textId="50887342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383</w:t>
            </w:r>
          </w:p>
        </w:tc>
      </w:tr>
      <w:tr w:rsidR="000B1B9B" w:rsidRPr="00C60284" w14:paraId="24FDFA9C" w14:textId="77777777" w:rsidTr="006B363A">
        <w:trPr>
          <w:trHeight w:val="60"/>
        </w:trPr>
        <w:tc>
          <w:tcPr>
            <w:tcW w:w="2183" w:type="pct"/>
            <w:vAlign w:val="bottom"/>
          </w:tcPr>
          <w:p w14:paraId="6086B60D" w14:textId="7E1EEBBF" w:rsidR="000B1B9B" w:rsidRPr="00DA7BA2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4" w:type="pct"/>
            <w:vAlign w:val="bottom"/>
          </w:tcPr>
          <w:p w14:paraId="2B02F9C6" w14:textId="04E26637" w:rsidR="000B1B9B" w:rsidRPr="0054379A" w:rsidRDefault="000B1B9B" w:rsidP="000B1B9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C34EDBC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590FFBF" w14:textId="77777777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6AFE993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5A0862B" w14:textId="29A5E04B" w:rsidR="000B1B9B" w:rsidRPr="0054379A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3A47EA53" w14:textId="77777777" w:rsidR="000B1B9B" w:rsidRPr="0054379A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3F54FA9" w14:textId="25A15348" w:rsidR="000B1B9B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652</w:t>
            </w:r>
          </w:p>
        </w:tc>
      </w:tr>
    </w:tbl>
    <w:p w14:paraId="30A0B2DE" w14:textId="77777777" w:rsidR="008B5549" w:rsidRDefault="008B5549" w:rsidP="001F79E0">
      <w:pPr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3"/>
        <w:gridCol w:w="282"/>
        <w:gridCol w:w="1163"/>
        <w:gridCol w:w="284"/>
        <w:gridCol w:w="1143"/>
        <w:gridCol w:w="267"/>
        <w:gridCol w:w="1169"/>
      </w:tblGrid>
      <w:tr w:rsidR="008E5338" w:rsidRPr="00C60284" w14:paraId="08093DAA" w14:textId="77777777" w:rsidTr="00B44114">
        <w:trPr>
          <w:trHeight w:val="369"/>
        </w:trPr>
        <w:tc>
          <w:tcPr>
            <w:tcW w:w="2069" w:type="pct"/>
          </w:tcPr>
          <w:p w14:paraId="4D79BA50" w14:textId="5DF8E650" w:rsidR="008E5338" w:rsidRPr="00C60284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400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6F6FF796" w14:textId="77777777" w:rsidTr="00B44114">
        <w:trPr>
          <w:trHeight w:val="369"/>
        </w:trPr>
        <w:tc>
          <w:tcPr>
            <w:tcW w:w="2069" w:type="pct"/>
          </w:tcPr>
          <w:p w14:paraId="202E9E6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545A0BFF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59A16A7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7F2C9B" w14:textId="7B1CCA25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9DEFF10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5018BD85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1887F9A4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80CE1D" w14:textId="7C730AC7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52445793" w14:textId="77777777" w:rsidTr="00B44114">
        <w:trPr>
          <w:trHeight w:val="357"/>
        </w:trPr>
        <w:tc>
          <w:tcPr>
            <w:tcW w:w="2069" w:type="pct"/>
          </w:tcPr>
          <w:p w14:paraId="658F55B5" w14:textId="174ECCD4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34CC198A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4E0A8BF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B6995B" w14:textId="38448378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0D25F61A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06CA2303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C7DF306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E109DE" w14:textId="0ED503F7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2EDE04CE" w14:textId="77777777" w:rsidTr="002F1472">
        <w:trPr>
          <w:trHeight w:val="369"/>
        </w:trPr>
        <w:tc>
          <w:tcPr>
            <w:tcW w:w="2069" w:type="pct"/>
          </w:tcPr>
          <w:p w14:paraId="22E078A6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</w:tcPr>
          <w:p w14:paraId="18812E68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4738ACF9" w14:textId="77777777" w:rsidTr="00B44114">
        <w:trPr>
          <w:trHeight w:val="369"/>
        </w:trPr>
        <w:tc>
          <w:tcPr>
            <w:tcW w:w="2069" w:type="pct"/>
          </w:tcPr>
          <w:p w14:paraId="166B0F15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33B101C7" w:rsidR="00347C2E" w:rsidRPr="00C60284" w:rsidRDefault="007E075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90382E3" w14:textId="0F14EF4C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6C1142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702159D2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90,040</w:t>
            </w:r>
          </w:p>
        </w:tc>
        <w:tc>
          <w:tcPr>
            <w:tcW w:w="143" w:type="pct"/>
          </w:tcPr>
          <w:p w14:paraId="19737835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DD749D7" w14:textId="37306F0A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347C2E" w:rsidRPr="00C60284" w14:paraId="690F7DE8" w14:textId="77777777" w:rsidTr="00B44114">
        <w:trPr>
          <w:trHeight w:val="369"/>
        </w:trPr>
        <w:tc>
          <w:tcPr>
            <w:tcW w:w="2069" w:type="pct"/>
          </w:tcPr>
          <w:p w14:paraId="6450ADA3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610B6A06" w:rsidR="00347C2E" w:rsidRPr="00C60284" w:rsidRDefault="007E075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40,981</w:t>
            </w:r>
          </w:p>
        </w:tc>
        <w:tc>
          <w:tcPr>
            <w:tcW w:w="151" w:type="pct"/>
          </w:tcPr>
          <w:p w14:paraId="6995C3D4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1868EF5" w14:textId="14BA233D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958</w:t>
            </w:r>
          </w:p>
        </w:tc>
        <w:tc>
          <w:tcPr>
            <w:tcW w:w="152" w:type="pct"/>
          </w:tcPr>
          <w:p w14:paraId="122718E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4A7FAFE5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DF781C" w14:textId="4257B03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7C2E" w:rsidRPr="00C60284" w14:paraId="1DE4B3EF" w14:textId="77777777" w:rsidTr="00B44114">
        <w:trPr>
          <w:trHeight w:val="357"/>
        </w:trPr>
        <w:tc>
          <w:tcPr>
            <w:tcW w:w="2069" w:type="pct"/>
          </w:tcPr>
          <w:p w14:paraId="125E2A87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1DC44C0F" w:rsidR="00347C2E" w:rsidRPr="00C60284" w:rsidRDefault="007E075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40,981</w:t>
            </w:r>
          </w:p>
        </w:tc>
        <w:tc>
          <w:tcPr>
            <w:tcW w:w="151" w:type="pct"/>
          </w:tcPr>
          <w:p w14:paraId="2100089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00EC1E84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52" w:type="pct"/>
          </w:tcPr>
          <w:p w14:paraId="498CF1C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0AB5FC8B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90,040</w:t>
            </w:r>
          </w:p>
        </w:tc>
        <w:tc>
          <w:tcPr>
            <w:tcW w:w="143" w:type="pct"/>
          </w:tcPr>
          <w:p w14:paraId="4B7F71C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2208A39A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</w:t>
            </w:r>
          </w:p>
        </w:tc>
      </w:tr>
    </w:tbl>
    <w:p w14:paraId="11B96497" w14:textId="4359FC20" w:rsidR="00D1740F" w:rsidRDefault="00D1740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2A398E" w14:textId="64EEE5EF" w:rsidR="00BB309F" w:rsidRDefault="00BB309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BF7EAA6" w14:textId="75CAA50D" w:rsidR="00BB309F" w:rsidRDefault="00BB309F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2ADAC8" w14:textId="77777777" w:rsidR="008222E4" w:rsidRPr="00B44114" w:rsidRDefault="008222E4" w:rsidP="00D1740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348AB48B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14:paraId="4783081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69572606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652E8C20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F135B5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55D8B6C4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7CEC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037F7086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66446395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387307D1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58782CD9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7E27C4FC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9554B31" w14:textId="77777777" w:rsidR="00677CEC" w:rsidRPr="00C60284" w:rsidRDefault="00677CEC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2C875AE8" w:rsidR="00677CEC" w:rsidRPr="00C60284" w:rsidRDefault="00F35C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B5618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BB5618" w:rsidRPr="00C60284" w:rsidRDefault="00BB561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C2E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27" w:type="pct"/>
          </w:tcPr>
          <w:p w14:paraId="3926BC37" w14:textId="0EA68A5C" w:rsidR="00347C2E" w:rsidRPr="00C60284" w:rsidRDefault="007E0753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55F982EE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0337B94A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18,118</w:t>
            </w:r>
          </w:p>
        </w:tc>
        <w:tc>
          <w:tcPr>
            <w:tcW w:w="143" w:type="pct"/>
          </w:tcPr>
          <w:p w14:paraId="7B3D97A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14C63B3E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</w:tr>
      <w:tr w:rsidR="00347C2E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0F29BEDC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</w:tcPr>
          <w:p w14:paraId="45A0848E" w14:textId="1D6D93AF" w:rsidR="00347C2E" w:rsidRPr="00C60284" w:rsidRDefault="00F75EF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4,878</w:t>
            </w:r>
          </w:p>
        </w:tc>
        <w:tc>
          <w:tcPr>
            <w:tcW w:w="152" w:type="pct"/>
          </w:tcPr>
          <w:p w14:paraId="3A0A1A3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38088FDD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087E5176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35764428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2,442</w:t>
            </w:r>
          </w:p>
        </w:tc>
        <w:tc>
          <w:tcPr>
            <w:tcW w:w="143" w:type="pct"/>
          </w:tcPr>
          <w:p w14:paraId="55847F4D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4F3078AD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347C2E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217AFCED" w:rsidR="00347C2E" w:rsidRPr="00C60284" w:rsidRDefault="00F75EF6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4,878</w:t>
            </w:r>
          </w:p>
        </w:tc>
        <w:tc>
          <w:tcPr>
            <w:tcW w:w="152" w:type="pct"/>
          </w:tcPr>
          <w:p w14:paraId="575800D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372A98E7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52" w:type="pct"/>
          </w:tcPr>
          <w:p w14:paraId="45D299F2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5424B331" w:rsidR="00347C2E" w:rsidRPr="00C60284" w:rsidRDefault="00042935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20,560</w:t>
            </w:r>
          </w:p>
        </w:tc>
        <w:tc>
          <w:tcPr>
            <w:tcW w:w="143" w:type="pct"/>
          </w:tcPr>
          <w:p w14:paraId="3A1A2DBC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6BD3A292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</w:tr>
    </w:tbl>
    <w:p w14:paraId="5E6DBF70" w14:textId="745F2147" w:rsidR="000D0250" w:rsidRPr="00B44114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3B764F20" w:rsidR="005A2C34" w:rsidRPr="00C60284" w:rsidRDefault="00F35C78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184C602E" w:rsidR="005A2C34" w:rsidRPr="00C60284" w:rsidRDefault="00F35C78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83C7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6319D45F" w:rsidR="005A2C34" w:rsidRPr="00C60284" w:rsidRDefault="00F35C78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0642DD66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52747B54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4,970,600</w:t>
            </w:r>
          </w:p>
        </w:tc>
        <w:tc>
          <w:tcPr>
            <w:tcW w:w="152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1EF324F1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3,758,600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0181EF4E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1,438,400</w:t>
            </w:r>
          </w:p>
        </w:tc>
      </w:tr>
      <w:tr w:rsidR="00347C2E" w:rsidRPr="00C60284" w14:paraId="78857CA8" w14:textId="77777777" w:rsidTr="002F1472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439923E4" w:rsidR="00347C2E" w:rsidRPr="00C60284" w:rsidRDefault="00F35C78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2BA0C03D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4,970,600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6B89E00A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3,758,600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7F7E8B15" w:rsidR="00347C2E" w:rsidRPr="00C60284" w:rsidRDefault="00042935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1,438,400</w:t>
            </w:r>
          </w:p>
        </w:tc>
      </w:tr>
    </w:tbl>
    <w:p w14:paraId="7F69C2EF" w14:textId="77777777" w:rsidR="00B44114" w:rsidRDefault="00B4411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B374FE7" w14:textId="711469AC" w:rsidR="00341728" w:rsidRPr="00C60284" w:rsidRDefault="00FE26E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F35C78" w:rsidRPr="00F35C78">
        <w:rPr>
          <w:rFonts w:ascii="Angsana New" w:hAnsi="Angsana New" w:cs="Angsana New"/>
          <w:spacing w:val="4"/>
          <w:sz w:val="30"/>
          <w:szCs w:val="30"/>
        </w:rPr>
        <w:t>30</w:t>
      </w:r>
      <w:r w:rsidR="00E83C7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3C7D">
        <w:rPr>
          <w:rFonts w:ascii="Angsana New" w:hAnsi="Angsana New" w:cs="Angsana New" w:hint="cs"/>
          <w:spacing w:val="4"/>
          <w:sz w:val="30"/>
          <w:szCs w:val="30"/>
          <w:cs/>
        </w:rPr>
        <w:t>มิถุนายน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pacing w:val="4"/>
          <w:sz w:val="30"/>
          <w:szCs w:val="30"/>
        </w:rPr>
        <w:t>2564</w:t>
      </w:r>
      <w:r w:rsidRPr="005258E6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เงินกู้ยืมระยะสั้น</w:t>
      </w:r>
      <w:r w:rsidRPr="005258E6">
        <w:rPr>
          <w:rFonts w:ascii="Angsana New" w:hAnsi="Angsana New" w:cs="Angsana New" w:hint="cs"/>
          <w:spacing w:val="4"/>
          <w:sz w:val="30"/>
          <w:szCs w:val="30"/>
          <w:cs/>
        </w:rPr>
        <w:t>จาก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บริษัทย่อย</w:t>
      </w:r>
      <w:r w:rsidR="005258E6" w:rsidRPr="005258E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5258E6">
        <w:rPr>
          <w:rFonts w:ascii="Angsana New" w:hAnsi="Angsana New" w:cs="Angsana New"/>
          <w:spacing w:val="4"/>
          <w:sz w:val="30"/>
          <w:szCs w:val="30"/>
          <w:cs/>
        </w:rPr>
        <w:t>เป็นเงินให้กู้ยืมประเภทไม่มีหลักประกันและชำระ</w:t>
      </w:r>
      <w:r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คืนเมื่อทวงถาม โดยมีอัตราดอกเบี้ย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ระหว่างร้อยล</w:t>
      </w:r>
      <w:r w:rsidR="00042935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>ะ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</w:rPr>
        <w:t xml:space="preserve"> 4.59 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ถึงร้อยล</w:t>
      </w:r>
      <w:r w:rsidR="00042935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 xml:space="preserve">ะ 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</w:rPr>
        <w:t xml:space="preserve">4.78 </w:t>
      </w:r>
      <w:r w:rsidR="00042935" w:rsidRPr="005A1024">
        <w:rPr>
          <w:rFonts w:ascii="Angsana New" w:hAnsi="Angsana New" w:cs="Angsana New"/>
          <w:spacing w:val="-2"/>
          <w:position w:val="2"/>
          <w:sz w:val="30"/>
          <w:szCs w:val="30"/>
          <w:cs/>
        </w:rPr>
        <w:t>ต่อปี</w:t>
      </w:r>
      <w:r w:rsidR="00327851" w:rsidRPr="005A1024">
        <w:rPr>
          <w:rFonts w:ascii="Angsana New" w:hAnsi="Angsana New" w:cs="Angsana New" w:hint="cs"/>
          <w:spacing w:val="-2"/>
          <w:position w:val="2"/>
          <w:sz w:val="30"/>
          <w:szCs w:val="30"/>
          <w:cs/>
        </w:rPr>
        <w:t xml:space="preserve">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(</w:t>
      </w:r>
      <w:r w:rsidR="00F35C7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31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 xml:space="preserve">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  <w:cs/>
        </w:rPr>
        <w:t xml:space="preserve">ธันวาคม </w:t>
      </w:r>
      <w:r w:rsidR="00F35C7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2563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 xml:space="preserve">: 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  <w:cs/>
        </w:rPr>
        <w:t xml:space="preserve">ร้อยละ </w:t>
      </w:r>
      <w:r w:rsidR="00F35C7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4</w:t>
      </w:r>
      <w:r w:rsidR="0034172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.</w:t>
      </w:r>
      <w:r w:rsidR="00F35C78" w:rsidRPr="005A1024">
        <w:rPr>
          <w:rFonts w:ascii="Angsana New" w:hAnsi="Angsana New" w:cs="Angsana New"/>
          <w:i/>
          <w:iCs/>
          <w:spacing w:val="-2"/>
          <w:position w:val="2"/>
          <w:sz w:val="30"/>
          <w:szCs w:val="30"/>
        </w:rPr>
        <w:t>41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C60284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C6028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BBE8D82" w14:textId="7F20EB5A" w:rsidR="000D0250" w:rsidRDefault="000D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654259A" w14:textId="77777777" w:rsidR="00E83C7D" w:rsidRDefault="00E8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F709795" w14:textId="400FB9B5" w:rsidR="00F85D22" w:rsidRPr="00C60284" w:rsidRDefault="00F85D22" w:rsidP="00E70AB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DEA1259" w14:textId="77CED870" w:rsidR="00F85D22" w:rsidRPr="00C058DA" w:rsidRDefault="00F85D22" w:rsidP="00F85D2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9903DC">
        <w:trPr>
          <w:cantSplit/>
          <w:trHeight w:val="410"/>
          <w:tblHeader/>
        </w:trPr>
        <w:tc>
          <w:tcPr>
            <w:tcW w:w="378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3C7D" w:rsidRPr="00C60284" w14:paraId="6213A24E" w14:textId="77777777" w:rsidTr="009903DC">
        <w:trPr>
          <w:cantSplit/>
          <w:trHeight w:val="808"/>
          <w:tblHeader/>
        </w:trPr>
        <w:tc>
          <w:tcPr>
            <w:tcW w:w="3780" w:type="dxa"/>
            <w:vAlign w:val="bottom"/>
          </w:tcPr>
          <w:p w14:paraId="16A67C96" w14:textId="53DA1D15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4C80453" w14:textId="7FB9432D" w:rsidR="00E83C7D" w:rsidRDefault="00F35C78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35C7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E83C7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509EAE7A" w:rsidR="00E83C7D" w:rsidRPr="00C60284" w:rsidRDefault="00F35C78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35C7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5C27293" w14:textId="77777777" w:rsidR="00E83C7D" w:rsidRPr="00C60284" w:rsidRDefault="00E83C7D" w:rsidP="00E83C7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5C8E9698" w:rsidR="00E83C7D" w:rsidRPr="00C60284" w:rsidRDefault="00F35C78" w:rsidP="00E83C7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35C78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F35C78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14:paraId="28D1BA9B" w14:textId="77777777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D51761" w14:textId="777DE4D4" w:rsidR="00E83C7D" w:rsidRDefault="00F35C78" w:rsidP="00E83C7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35C7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E83C7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E83C7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1D97FD1A" w:rsidR="00E83C7D" w:rsidRPr="00C60284" w:rsidRDefault="00F35C78" w:rsidP="00E83C7D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vAlign w:val="bottom"/>
          </w:tcPr>
          <w:p w14:paraId="7AAFD6A5" w14:textId="77777777" w:rsidR="00E83C7D" w:rsidRPr="00C60284" w:rsidRDefault="00E83C7D" w:rsidP="00E83C7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20E252FD" w:rsidR="00E83C7D" w:rsidRPr="00C60284" w:rsidRDefault="00F35C78" w:rsidP="00E83C7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35C78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E83C7D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F35C78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E83C7D" w:rsidRPr="00C60284" w14:paraId="3C1E6BFB" w14:textId="77777777" w:rsidTr="009903DC">
        <w:trPr>
          <w:cantSplit/>
          <w:trHeight w:val="398"/>
          <w:tblHeader/>
        </w:trPr>
        <w:tc>
          <w:tcPr>
            <w:tcW w:w="3780" w:type="dxa"/>
            <w:vAlign w:val="bottom"/>
            <w:hideMark/>
          </w:tcPr>
          <w:p w14:paraId="264676D6" w14:textId="77777777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849A3D0" w14:textId="0C6714FF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3C7D" w:rsidRPr="00C60284" w14:paraId="4E12AF87" w14:textId="77777777" w:rsidTr="009903DC">
        <w:trPr>
          <w:cantSplit/>
          <w:trHeight w:val="398"/>
          <w:tblHeader/>
        </w:trPr>
        <w:tc>
          <w:tcPr>
            <w:tcW w:w="3780" w:type="dxa"/>
            <w:vAlign w:val="bottom"/>
          </w:tcPr>
          <w:p w14:paraId="031C9539" w14:textId="526D2AD2" w:rsidR="00E83C7D" w:rsidRPr="00C60284" w:rsidRDefault="00E83C7D" w:rsidP="00E83C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5490" w:type="dxa"/>
            <w:gridSpan w:val="7"/>
            <w:vAlign w:val="bottom"/>
          </w:tcPr>
          <w:p w14:paraId="7A95560A" w14:textId="77777777" w:rsidR="00E83C7D" w:rsidRPr="00C60284" w:rsidRDefault="00E83C7D" w:rsidP="00E83C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83C7D" w:rsidRPr="00C60284" w14:paraId="2130258F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76215B1D" w14:textId="777777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8B16D0E" w14:textId="0D97FE39" w:rsidR="00E83C7D" w:rsidRPr="003D72BF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1,540,</w:t>
            </w:r>
            <w:r w:rsidR="008222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70" w:type="dxa"/>
          </w:tcPr>
          <w:p w14:paraId="49B1A64D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45A752" w14:textId="32177303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6E30DC56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381D07E" w14:textId="06474D22" w:rsidR="00E83C7D" w:rsidRPr="005635DC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573,082</w:t>
            </w:r>
          </w:p>
        </w:tc>
        <w:tc>
          <w:tcPr>
            <w:tcW w:w="259" w:type="dxa"/>
            <w:vAlign w:val="bottom"/>
          </w:tcPr>
          <w:p w14:paraId="0628585B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570E009E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881</w:t>
            </w:r>
          </w:p>
        </w:tc>
      </w:tr>
      <w:tr w:rsidR="00E83C7D" w:rsidRPr="00C60284" w14:paraId="2F1DEF59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4F1DA023" w14:textId="777777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E95399A" w14:textId="77777777" w:rsidR="00E83C7D" w:rsidRPr="00C60284" w:rsidRDefault="00E83C7D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8A94D6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77743AA" w14:textId="77777777" w:rsidR="00E83C7D" w:rsidRPr="00C60284" w:rsidRDefault="00E83C7D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456BAB0C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C7D" w:rsidRPr="00C60284" w14:paraId="0C9DAE5F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2A73F9CF" w14:textId="57A6E8FD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330D3" w14:textId="392368BA" w:rsidR="00E83C7D" w:rsidRPr="00C60284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222,903</w:t>
            </w:r>
          </w:p>
        </w:tc>
        <w:tc>
          <w:tcPr>
            <w:tcW w:w="270" w:type="dxa"/>
          </w:tcPr>
          <w:p w14:paraId="32B4D21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DEC821D" w14:textId="7163E908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83" w:type="dxa"/>
          </w:tcPr>
          <w:p w14:paraId="5548707F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710896F" w14:textId="2F2E2477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74,329</w:t>
            </w:r>
          </w:p>
        </w:tc>
        <w:tc>
          <w:tcPr>
            <w:tcW w:w="259" w:type="dxa"/>
            <w:vAlign w:val="bottom"/>
          </w:tcPr>
          <w:p w14:paraId="3075443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668DB211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</w:tr>
      <w:tr w:rsidR="00E83C7D" w:rsidRPr="00C60284" w14:paraId="4AE3E24D" w14:textId="77777777" w:rsidTr="009903DC">
        <w:trPr>
          <w:cantSplit/>
          <w:trHeight w:val="398"/>
        </w:trPr>
        <w:tc>
          <w:tcPr>
            <w:tcW w:w="3780" w:type="dxa"/>
            <w:hideMark/>
          </w:tcPr>
          <w:p w14:paraId="183729BD" w14:textId="02881971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748E61E" w14:textId="2AF0ABB0" w:rsidR="00E83C7D" w:rsidRPr="0006305F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5F">
              <w:rPr>
                <w:rFonts w:asciiTheme="majorBidi" w:hAnsiTheme="majorBidi" w:cstheme="majorBidi"/>
                <w:sz w:val="30"/>
                <w:szCs w:val="30"/>
              </w:rPr>
              <w:t>35,377</w:t>
            </w:r>
          </w:p>
        </w:tc>
        <w:tc>
          <w:tcPr>
            <w:tcW w:w="270" w:type="dxa"/>
          </w:tcPr>
          <w:p w14:paraId="62B0D80D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5D4BAE" w14:textId="7CA88A2F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3" w:type="dxa"/>
          </w:tcPr>
          <w:p w14:paraId="572D2DB3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B3EFD8C" w14:textId="1839A8D9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A91D5A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05D5C339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E83C7D" w:rsidRPr="00C60284" w14:paraId="206355C2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236D72E0" w14:textId="76FCE1D7" w:rsidR="00E83C7D" w:rsidRPr="00C60284" w:rsidRDefault="00E83C7D" w:rsidP="00E83C7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DCB91E" w14:textId="21C133F7" w:rsidR="00E83C7D" w:rsidRPr="0006305F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305F">
              <w:rPr>
                <w:rFonts w:asciiTheme="majorBidi" w:hAnsiTheme="majorBidi" w:cstheme="majorBidi"/>
                <w:sz w:val="30"/>
                <w:szCs w:val="30"/>
              </w:rPr>
              <w:t>53,100</w:t>
            </w:r>
          </w:p>
        </w:tc>
        <w:tc>
          <w:tcPr>
            <w:tcW w:w="270" w:type="dxa"/>
          </w:tcPr>
          <w:p w14:paraId="06B6812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857310" w14:textId="7AE337E9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83" w:type="dxa"/>
          </w:tcPr>
          <w:p w14:paraId="749BE1A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B2C063B" w14:textId="770F4879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F7BB03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576BC9CE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3C7D" w:rsidRPr="00C60284" w14:paraId="3D1F4FE7" w14:textId="77777777" w:rsidTr="009903DC">
        <w:trPr>
          <w:cantSplit/>
          <w:trHeight w:val="398"/>
        </w:trPr>
        <w:tc>
          <w:tcPr>
            <w:tcW w:w="3780" w:type="dxa"/>
          </w:tcPr>
          <w:p w14:paraId="2046500E" w14:textId="12604CBD" w:rsidR="00E83C7D" w:rsidRPr="00C60284" w:rsidRDefault="00E83C7D" w:rsidP="00E83C7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F35C78" w:rsidRPr="00F35C7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479E40E" w14:textId="1D0FDBEC" w:rsidR="00E83C7D" w:rsidRPr="0006305F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305F">
              <w:rPr>
                <w:rFonts w:asciiTheme="majorBidi" w:hAnsiTheme="majorBidi" w:cstheme="majorBidi"/>
                <w:sz w:val="30"/>
                <w:szCs w:val="30"/>
              </w:rPr>
              <w:t>43,71</w:t>
            </w:r>
            <w:r w:rsidR="000630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2EC50E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4A6702" w14:textId="2ABBC0E0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83" w:type="dxa"/>
          </w:tcPr>
          <w:p w14:paraId="355E5EB1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063712A" w14:textId="7C122829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10,050</w:t>
            </w:r>
          </w:p>
        </w:tc>
        <w:tc>
          <w:tcPr>
            <w:tcW w:w="259" w:type="dxa"/>
            <w:vAlign w:val="bottom"/>
          </w:tcPr>
          <w:p w14:paraId="01F908F7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5AFE5B4A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</w:tr>
      <w:tr w:rsidR="00E83C7D" w:rsidRPr="00C60284" w14:paraId="78A5949F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1DDDBCD5" w14:textId="6A1C4AC8" w:rsidR="00E83C7D" w:rsidRPr="00C60284" w:rsidRDefault="00E83C7D" w:rsidP="00E83C7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3EA63875" w:rsidR="00E83C7D" w:rsidRPr="00C60284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269,600</w:t>
            </w:r>
          </w:p>
        </w:tc>
        <w:tc>
          <w:tcPr>
            <w:tcW w:w="270" w:type="dxa"/>
          </w:tcPr>
          <w:p w14:paraId="097B8E87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79992" w14:textId="16262105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83" w:type="dxa"/>
          </w:tcPr>
          <w:p w14:paraId="786B6FA5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70593" w14:textId="51B78AB1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19,574</w:t>
            </w:r>
          </w:p>
        </w:tc>
        <w:tc>
          <w:tcPr>
            <w:tcW w:w="259" w:type="dxa"/>
            <w:vAlign w:val="bottom"/>
          </w:tcPr>
          <w:p w14:paraId="3E8DC353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2287150D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</w:tr>
      <w:tr w:rsidR="00E83C7D" w:rsidRPr="004E058A" w14:paraId="5E1FF8ED" w14:textId="77777777" w:rsidTr="009903DC">
        <w:trPr>
          <w:cantSplit/>
          <w:trHeight w:val="410"/>
        </w:trPr>
        <w:tc>
          <w:tcPr>
            <w:tcW w:w="3780" w:type="dxa"/>
            <w:hideMark/>
          </w:tcPr>
          <w:p w14:paraId="0343950C" w14:textId="56136877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99572" w14:textId="423FCD8B" w:rsidR="00E83C7D" w:rsidRPr="0006305F" w:rsidRDefault="004D58E5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2,164,</w:t>
            </w:r>
            <w:r w:rsidR="008222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</w:t>
            </w:r>
            <w:r w:rsidR="00063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4A71713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D0A86" w14:textId="49FD75A1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888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740</w:t>
            </w:r>
          </w:p>
        </w:tc>
        <w:tc>
          <w:tcPr>
            <w:tcW w:w="283" w:type="dxa"/>
          </w:tcPr>
          <w:p w14:paraId="1FF96942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7D3C1" w14:textId="1B865FFE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677,035</w:t>
            </w:r>
          </w:p>
        </w:tc>
        <w:tc>
          <w:tcPr>
            <w:tcW w:w="259" w:type="dxa"/>
            <w:vAlign w:val="bottom"/>
          </w:tcPr>
          <w:p w14:paraId="64937797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2C963F77" w:rsidR="00E83C7D" w:rsidRPr="00C60284" w:rsidRDefault="00F35C78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598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869</w:t>
            </w:r>
          </w:p>
        </w:tc>
      </w:tr>
      <w:tr w:rsidR="00E83C7D" w:rsidRPr="00C60284" w14:paraId="3F9F20AC" w14:textId="77777777" w:rsidTr="009903DC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48EFE772" w14:textId="77777777" w:rsidR="00E83C7D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B9D792A" w14:textId="041598E5" w:rsidR="00E83C7D" w:rsidRPr="00C60284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DE44D" w14:textId="5A56EEB9" w:rsidR="00E83C7D" w:rsidRPr="003D72BF" w:rsidRDefault="004D58E5" w:rsidP="00D741DC">
            <w:pPr>
              <w:pStyle w:val="acctfourfigures"/>
              <w:tabs>
                <w:tab w:val="clear" w:pos="765"/>
                <w:tab w:val="decimal" w:pos="465"/>
                <w:tab w:val="decimal" w:pos="910"/>
              </w:tabs>
              <w:spacing w:line="240" w:lineRule="auto"/>
              <w:ind w:left="-83" w:right="-260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 w:rsidR="008222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22E4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6C1F9C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1BD0A697" w:rsidR="00E83C7D" w:rsidRPr="00C60284" w:rsidRDefault="00E83C7D" w:rsidP="00E83C7D">
            <w:pPr>
              <w:pStyle w:val="acctfourfigures"/>
              <w:tabs>
                <w:tab w:val="left" w:pos="640"/>
                <w:tab w:val="decimal" w:pos="731"/>
                <w:tab w:val="left" w:pos="901"/>
              </w:tabs>
              <w:spacing w:line="240" w:lineRule="auto"/>
              <w:ind w:left="-83" w:right="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C78"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C78"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49595480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BA12C" w14:textId="145CA68B" w:rsidR="00E83C7D" w:rsidRPr="006D19DF" w:rsidRDefault="00EE751B" w:rsidP="00EE751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(34,82</w:t>
            </w:r>
            <w:r w:rsidR="005A10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7032D352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24C8F1D" w14:textId="77777777" w:rsidR="00E83C7D" w:rsidRDefault="00E83C7D" w:rsidP="00E83C7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E1F5C9" w14:textId="4A26EE1E" w:rsidR="00E83C7D" w:rsidRPr="00C60284" w:rsidRDefault="00E83C7D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C78"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C78"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83C7D" w:rsidRPr="00C60284" w14:paraId="422EF9A4" w14:textId="77777777" w:rsidTr="009903DC">
        <w:trPr>
          <w:cantSplit/>
          <w:trHeight w:val="424"/>
        </w:trPr>
        <w:tc>
          <w:tcPr>
            <w:tcW w:w="3780" w:type="dxa"/>
            <w:hideMark/>
          </w:tcPr>
          <w:p w14:paraId="56B53B9A" w14:textId="255E14B1" w:rsidR="00E83C7D" w:rsidRPr="00C60284" w:rsidRDefault="0006305F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06394FD3" w:rsidR="00E83C7D" w:rsidRPr="00C60284" w:rsidRDefault="004D58E5" w:rsidP="004D58E5">
            <w:pPr>
              <w:pStyle w:val="acctfourfigures"/>
              <w:tabs>
                <w:tab w:val="decimal" w:pos="465"/>
                <w:tab w:val="left" w:pos="870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1,84</w:t>
            </w:r>
            <w:r w:rsidR="008222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22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63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3A45EE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99873" w14:textId="6E09437E" w:rsidR="00E83C7D" w:rsidRPr="00C60284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585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988</w:t>
            </w:r>
          </w:p>
        </w:tc>
        <w:tc>
          <w:tcPr>
            <w:tcW w:w="283" w:type="dxa"/>
          </w:tcPr>
          <w:p w14:paraId="317A4E38" w14:textId="77777777" w:rsidR="00E83C7D" w:rsidRPr="00C60284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77709" w14:textId="2EB6579F" w:rsidR="00E83C7D" w:rsidRPr="00C60284" w:rsidRDefault="00EE751B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642,21</w:t>
            </w:r>
            <w:r w:rsidR="005A10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bottom"/>
          </w:tcPr>
          <w:p w14:paraId="6B3E730D" w14:textId="77777777" w:rsidR="00E83C7D" w:rsidRPr="00C60284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6594127C" w:rsidR="00E83C7D" w:rsidRPr="00C60284" w:rsidRDefault="00F35C78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 w:rsidR="00E83C7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  <w:tr w:rsidR="00DC03B4" w:rsidRPr="00C60284" w14:paraId="553786F1" w14:textId="77777777" w:rsidTr="00DC03B4">
        <w:trPr>
          <w:cantSplit/>
          <w:trHeight w:val="424"/>
        </w:trPr>
        <w:tc>
          <w:tcPr>
            <w:tcW w:w="3780" w:type="dxa"/>
          </w:tcPr>
          <w:p w14:paraId="5AB563BF" w14:textId="77777777" w:rsidR="00DC03B4" w:rsidRDefault="00DC03B4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C08EA5" w14:textId="77777777" w:rsidR="00DC03B4" w:rsidRDefault="00DC03B4" w:rsidP="004D58E5">
            <w:pPr>
              <w:pStyle w:val="acctfourfigures"/>
              <w:tabs>
                <w:tab w:val="decimal" w:pos="465"/>
                <w:tab w:val="left" w:pos="870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D3E3D" w14:textId="77777777" w:rsidR="00DC03B4" w:rsidRPr="00C60284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53B96C05" w14:textId="77777777" w:rsidR="00DC03B4" w:rsidRPr="00F35C78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B71EF0F" w14:textId="77777777" w:rsidR="00DC03B4" w:rsidRPr="00C60284" w:rsidRDefault="00DC03B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CD3DD" w14:textId="77777777" w:rsidR="00DC03B4" w:rsidRDefault="00DC03B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4888EB8" w14:textId="77777777" w:rsidR="00DC03B4" w:rsidRPr="00C60284" w:rsidRDefault="00DC03B4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55D7DC9E" w14:textId="77777777" w:rsidR="00DC03B4" w:rsidRPr="00F35C78" w:rsidRDefault="00DC03B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</w:tr>
      <w:tr w:rsidR="005A1024" w:rsidRPr="00C60284" w14:paraId="742787CF" w14:textId="77777777" w:rsidTr="00DC03B4">
        <w:trPr>
          <w:cantSplit/>
          <w:trHeight w:val="423"/>
        </w:trPr>
        <w:tc>
          <w:tcPr>
            <w:tcW w:w="3780" w:type="dxa"/>
          </w:tcPr>
          <w:p w14:paraId="7818911C" w14:textId="1309AE4F" w:rsidR="005A1024" w:rsidRPr="005A1024" w:rsidRDefault="005A1024" w:rsidP="00E83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10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83C898" w14:textId="77777777" w:rsidR="005A1024" w:rsidRPr="00C60284" w:rsidRDefault="005A1024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35EF1" w14:textId="77777777" w:rsidR="005A1024" w:rsidRPr="00C60284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574DF05B" w14:textId="77777777" w:rsidR="005A1024" w:rsidRPr="00F35C78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0AC4B9" w14:textId="77777777" w:rsidR="005A1024" w:rsidRPr="00C60284" w:rsidRDefault="005A1024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bottom"/>
          </w:tcPr>
          <w:p w14:paraId="0C29DC1B" w14:textId="77777777" w:rsidR="005A1024" w:rsidRDefault="005A102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CEDA4B1" w14:textId="77777777" w:rsidR="005A1024" w:rsidRPr="00C60284" w:rsidRDefault="005A1024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D3EC93" w14:textId="77777777" w:rsidR="005A1024" w:rsidRPr="00F35C78" w:rsidRDefault="005A102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</w:tr>
      <w:tr w:rsidR="00E83C7D" w:rsidRPr="00C60284" w14:paraId="5ADC906C" w14:textId="77777777" w:rsidTr="0006305F">
        <w:trPr>
          <w:cantSplit/>
          <w:trHeight w:val="423"/>
        </w:trPr>
        <w:tc>
          <w:tcPr>
            <w:tcW w:w="3780" w:type="dxa"/>
          </w:tcPr>
          <w:p w14:paraId="2A74E622" w14:textId="0852D744" w:rsidR="00E83C7D" w:rsidRPr="0010305E" w:rsidRDefault="00E83C7D" w:rsidP="00E83C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 w:rsidRPr="001030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030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D7865" w14:textId="4493B254" w:rsidR="00E83C7D" w:rsidRPr="0067188F" w:rsidRDefault="005F1B0E" w:rsidP="00E83C7D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128,742</w:t>
            </w:r>
          </w:p>
        </w:tc>
        <w:tc>
          <w:tcPr>
            <w:tcW w:w="270" w:type="dxa"/>
            <w:vAlign w:val="bottom"/>
          </w:tcPr>
          <w:p w14:paraId="56F0B6EC" w14:textId="77777777" w:rsidR="00E83C7D" w:rsidRPr="0067188F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65BB7" w14:textId="47FCE084" w:rsidR="00E83C7D" w:rsidRPr="0067188F" w:rsidRDefault="00F35C78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  <w:r w:rsidR="00E83C7D"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83" w:type="dxa"/>
            <w:vAlign w:val="bottom"/>
          </w:tcPr>
          <w:p w14:paraId="68196F78" w14:textId="77777777" w:rsidR="00E83C7D" w:rsidRPr="0067188F" w:rsidRDefault="00E83C7D" w:rsidP="00E83C7D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2F54" w14:textId="6FDC44C6" w:rsidR="00E83C7D" w:rsidRPr="0067188F" w:rsidRDefault="008F3EC4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5DE27019" w14:textId="77777777" w:rsidR="00E83C7D" w:rsidRPr="0067188F" w:rsidRDefault="00E83C7D" w:rsidP="00E83C7D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34CF7" w14:textId="551E8124" w:rsidR="00E83C7D" w:rsidRPr="0067188F" w:rsidRDefault="00E83C7D" w:rsidP="00E83C7D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188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222E4" w:rsidRPr="00C60284" w14:paraId="1AFF6F32" w14:textId="77777777" w:rsidTr="0006305F">
        <w:trPr>
          <w:cantSplit/>
          <w:trHeight w:val="423"/>
        </w:trPr>
        <w:tc>
          <w:tcPr>
            <w:tcW w:w="3780" w:type="dxa"/>
          </w:tcPr>
          <w:p w14:paraId="0AB4F017" w14:textId="05F45243" w:rsidR="008222E4" w:rsidRPr="0010305E" w:rsidRDefault="0006305F" w:rsidP="008222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0B1B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B6AF6" w14:textId="42F9654D" w:rsidR="008222E4" w:rsidRPr="007A2587" w:rsidRDefault="008222E4" w:rsidP="008222E4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25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1E6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7A25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E6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65F33994" w14:textId="77777777" w:rsidR="008222E4" w:rsidRPr="0067188F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D748" w14:textId="594BA8DC" w:rsidR="008222E4" w:rsidRPr="002C30BC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71,180</w:t>
            </w:r>
          </w:p>
        </w:tc>
        <w:tc>
          <w:tcPr>
            <w:tcW w:w="283" w:type="dxa"/>
          </w:tcPr>
          <w:p w14:paraId="51F3A9F1" w14:textId="77777777" w:rsidR="008222E4" w:rsidRPr="0067188F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B52A7" w14:textId="7D3795C6" w:rsidR="008222E4" w:rsidRDefault="008222E4" w:rsidP="008222E4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22E8AD1" w14:textId="77777777" w:rsidR="008222E4" w:rsidRPr="0067188F" w:rsidRDefault="008222E4" w:rsidP="008222E4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259B" w14:textId="07AFC63E" w:rsidR="008222E4" w:rsidRPr="0067188F" w:rsidRDefault="008222E4" w:rsidP="008222E4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-</w:t>
            </w:r>
          </w:p>
        </w:tc>
      </w:tr>
      <w:tr w:rsidR="008222E4" w:rsidRPr="00C60284" w14:paraId="728CC5A6" w14:textId="77777777" w:rsidTr="009903DC">
        <w:trPr>
          <w:cantSplit/>
          <w:trHeight w:val="423"/>
        </w:trPr>
        <w:tc>
          <w:tcPr>
            <w:tcW w:w="3780" w:type="dxa"/>
          </w:tcPr>
          <w:p w14:paraId="657392D1" w14:textId="30042963" w:rsidR="008222E4" w:rsidRPr="00C60284" w:rsidRDefault="008222E4" w:rsidP="008222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43D2F" w14:textId="32D1A757" w:rsidR="008222E4" w:rsidRPr="00765D71" w:rsidRDefault="008222E4" w:rsidP="008222E4">
            <w:pPr>
              <w:pStyle w:val="acctfourfigures"/>
              <w:tabs>
                <w:tab w:val="decimal" w:pos="465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1,971,56</w:t>
            </w:r>
            <w:r w:rsidR="00063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23C0512" w14:textId="77777777" w:rsidR="008222E4" w:rsidRPr="00C60284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6AF2" w14:textId="25FCCD3B" w:rsidR="008222E4" w:rsidRPr="00765D71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168</w:t>
            </w:r>
          </w:p>
        </w:tc>
        <w:tc>
          <w:tcPr>
            <w:tcW w:w="283" w:type="dxa"/>
          </w:tcPr>
          <w:p w14:paraId="7C626C80" w14:textId="77777777" w:rsidR="008222E4" w:rsidRPr="00C60284" w:rsidRDefault="008222E4" w:rsidP="008222E4">
            <w:pPr>
              <w:pStyle w:val="acctfourfigures"/>
              <w:tabs>
                <w:tab w:val="decimal" w:pos="731"/>
              </w:tabs>
              <w:spacing w:line="240" w:lineRule="auto"/>
              <w:ind w:left="-79"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9593E" w14:textId="1A3FD383" w:rsidR="008222E4" w:rsidRPr="00CB4BC6" w:rsidRDefault="008222E4" w:rsidP="008222E4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642,215</w:t>
            </w:r>
          </w:p>
        </w:tc>
        <w:tc>
          <w:tcPr>
            <w:tcW w:w="259" w:type="dxa"/>
            <w:vAlign w:val="bottom"/>
          </w:tcPr>
          <w:p w14:paraId="21118B59" w14:textId="77777777" w:rsidR="008222E4" w:rsidRPr="00C60284" w:rsidRDefault="008222E4" w:rsidP="008222E4">
            <w:pPr>
              <w:pStyle w:val="acctfourfigures"/>
              <w:spacing w:line="240" w:lineRule="auto"/>
              <w:ind w:right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976B" w14:textId="242303FA" w:rsidR="008222E4" w:rsidRPr="00CB4BC6" w:rsidRDefault="008222E4" w:rsidP="008222E4">
            <w:pPr>
              <w:pStyle w:val="acctfourfigures"/>
              <w:tabs>
                <w:tab w:val="decimal" w:pos="701"/>
              </w:tabs>
              <w:spacing w:line="240" w:lineRule="auto"/>
              <w:ind w:left="-79" w:right="102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</w:tbl>
    <w:p w14:paraId="55524768" w14:textId="508A5166" w:rsidR="00F85D22" w:rsidRPr="00BC1D0B" w:rsidRDefault="00F85D22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66"/>
        <w:gridCol w:w="274"/>
        <w:gridCol w:w="1170"/>
        <w:gridCol w:w="270"/>
        <w:gridCol w:w="1204"/>
        <w:gridCol w:w="180"/>
        <w:gridCol w:w="1226"/>
      </w:tblGrid>
      <w:tr w:rsidR="00666BC9" w:rsidRPr="00C60284" w14:paraId="3E859569" w14:textId="77777777" w:rsidTr="009903DC">
        <w:trPr>
          <w:cantSplit/>
          <w:trHeight w:val="488"/>
          <w:tblHeader/>
        </w:trPr>
        <w:tc>
          <w:tcPr>
            <w:tcW w:w="3780" w:type="dxa"/>
            <w:vAlign w:val="bottom"/>
            <w:hideMark/>
          </w:tcPr>
          <w:p w14:paraId="0A7AE54A" w14:textId="24E02FD9" w:rsidR="00666BC9" w:rsidRPr="00350B38" w:rsidRDefault="00526D2F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A7B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DA7B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666BC9"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666BC9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</w:t>
            </w:r>
          </w:p>
        </w:tc>
        <w:tc>
          <w:tcPr>
            <w:tcW w:w="2610" w:type="dxa"/>
            <w:gridSpan w:val="3"/>
            <w:vAlign w:val="bottom"/>
          </w:tcPr>
          <w:p w14:paraId="27BAFBBC" w14:textId="03687C33" w:rsidR="00666BC9" w:rsidRPr="00C60284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B582972" w14:textId="77777777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03AE591" w14:textId="5A715D2F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6D2F" w:rsidRPr="00C60284" w14:paraId="6BDF7469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CFE54AD" w14:textId="698DE226" w:rsidR="00526D2F" w:rsidRPr="00DA7BA2" w:rsidRDefault="00526D2F" w:rsidP="00C4763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  <w:tc>
          <w:tcPr>
            <w:tcW w:w="2610" w:type="dxa"/>
            <w:gridSpan w:val="3"/>
            <w:vAlign w:val="bottom"/>
          </w:tcPr>
          <w:p w14:paraId="340345F8" w14:textId="77777777" w:rsidR="00526D2F" w:rsidRPr="00C60284" w:rsidRDefault="00526D2F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C9FFBC1" w14:textId="77777777" w:rsidR="00526D2F" w:rsidRPr="00C60284" w:rsidRDefault="00526D2F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08A11F4" w14:textId="77777777" w:rsidR="00526D2F" w:rsidRPr="00C60284" w:rsidRDefault="00526D2F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</w:tr>
      <w:tr w:rsidR="00BE0352" w:rsidRPr="00327851" w14:paraId="392B5CFE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</w:tcPr>
          <w:p w14:paraId="25C1BDA7" w14:textId="46238FD3" w:rsidR="00666BC9" w:rsidRPr="00C60284" w:rsidRDefault="00526D2F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66BC9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E83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83C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49587B6" w14:textId="04937D8E" w:rsidR="00666BC9" w:rsidRPr="0067188F" w:rsidRDefault="00F35C78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4" w:type="dxa"/>
            <w:vAlign w:val="bottom"/>
          </w:tcPr>
          <w:p w14:paraId="47841501" w14:textId="77777777" w:rsidR="00666BC9" w:rsidRPr="0067188F" w:rsidRDefault="00666BC9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69092" w14:textId="3FBF8B7C" w:rsidR="00666BC9" w:rsidRPr="0067188F" w:rsidRDefault="00F35C78" w:rsidP="00C476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F84F646" w14:textId="77777777" w:rsidR="00666BC9" w:rsidRPr="0067188F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E8AEFA" w14:textId="4BDFAFEA" w:rsidR="00666BC9" w:rsidRPr="0067188F" w:rsidRDefault="00F35C78" w:rsidP="00C4763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B8D7499" w14:textId="77777777" w:rsidR="00666BC9" w:rsidRPr="0067188F" w:rsidRDefault="00666BC9" w:rsidP="00C476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CBF123C" w14:textId="5E0857D1" w:rsidR="00666BC9" w:rsidRPr="0067188F" w:rsidRDefault="00F35C78" w:rsidP="00C476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66BC9" w:rsidRPr="00C60284" w14:paraId="292B0F37" w14:textId="77777777" w:rsidTr="009903DC">
        <w:trPr>
          <w:cantSplit/>
          <w:trHeight w:val="390"/>
          <w:tblHeader/>
        </w:trPr>
        <w:tc>
          <w:tcPr>
            <w:tcW w:w="3780" w:type="dxa"/>
            <w:vAlign w:val="bottom"/>
            <w:hideMark/>
          </w:tcPr>
          <w:p w14:paraId="4F9B43E7" w14:textId="10C31352" w:rsidR="00666BC9" w:rsidRPr="00C60284" w:rsidRDefault="00666BC9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288E7A3" w14:textId="6257E7A1" w:rsidR="00666BC9" w:rsidRPr="00C60284" w:rsidRDefault="00666BC9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954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0352" w:rsidRPr="00C60284" w14:paraId="1AC9AC99" w14:textId="77777777" w:rsidTr="009903DC">
        <w:trPr>
          <w:cantSplit/>
          <w:trHeight w:val="367"/>
        </w:trPr>
        <w:tc>
          <w:tcPr>
            <w:tcW w:w="3780" w:type="dxa"/>
            <w:vAlign w:val="bottom"/>
          </w:tcPr>
          <w:p w14:paraId="73F370E4" w14:textId="77777777" w:rsidR="00666BC9" w:rsidRPr="00C60284" w:rsidRDefault="00666BC9" w:rsidP="00666BC9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5D3ED8B5" w14:textId="65B800B7" w:rsidR="00666BC9" w:rsidRPr="00F82342" w:rsidRDefault="00F82342" w:rsidP="000F2DD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19,350</w:t>
            </w:r>
          </w:p>
        </w:tc>
        <w:tc>
          <w:tcPr>
            <w:tcW w:w="274" w:type="dxa"/>
            <w:vAlign w:val="bottom"/>
          </w:tcPr>
          <w:p w14:paraId="4F0C7796" w14:textId="77777777" w:rsidR="00666BC9" w:rsidRPr="00C60284" w:rsidRDefault="00666BC9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49B8C" w14:textId="4A8CD6EF" w:rsidR="00666BC9" w:rsidRPr="00C60284" w:rsidRDefault="008441F1" w:rsidP="000F2DD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10,828</w:t>
            </w:r>
          </w:p>
        </w:tc>
        <w:tc>
          <w:tcPr>
            <w:tcW w:w="270" w:type="dxa"/>
            <w:vAlign w:val="bottom"/>
          </w:tcPr>
          <w:p w14:paraId="44E00C78" w14:textId="77777777" w:rsidR="00666BC9" w:rsidRPr="00C60284" w:rsidRDefault="00666BC9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24B43CA" w14:textId="6CF92B32" w:rsidR="00666BC9" w:rsidRPr="002954BD" w:rsidRDefault="009A0CD5" w:rsidP="000F2D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</w:t>
            </w:r>
            <w:r w:rsidR="005A10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C74814F" w14:textId="77777777" w:rsidR="00666BC9" w:rsidRPr="00C60284" w:rsidRDefault="00666BC9" w:rsidP="00C476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C91A73E" w14:textId="1149D01F" w:rsidR="00666BC9" w:rsidRPr="00C8430B" w:rsidRDefault="001B0151" w:rsidP="000F2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0151" w:rsidRPr="00C60284" w14:paraId="16FDB006" w14:textId="77777777" w:rsidTr="009903DC">
        <w:trPr>
          <w:cantSplit/>
          <w:trHeight w:val="367"/>
        </w:trPr>
        <w:tc>
          <w:tcPr>
            <w:tcW w:w="3780" w:type="dxa"/>
            <w:vAlign w:val="bottom"/>
          </w:tcPr>
          <w:p w14:paraId="392D6118" w14:textId="2117B8B6" w:rsidR="001B0151" w:rsidRPr="00C60284" w:rsidRDefault="001B0151" w:rsidP="00666BC9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1CF2952F" w14:textId="2B458A8E" w:rsidR="001B0151" w:rsidRPr="00C60284" w:rsidRDefault="00F82342" w:rsidP="000F2DD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21520025" w14:textId="77777777" w:rsidR="001B0151" w:rsidRPr="00C60284" w:rsidRDefault="001B0151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DC5DA3" w14:textId="4BDAEB38" w:rsidR="001B0151" w:rsidRPr="001B0151" w:rsidRDefault="001B0151" w:rsidP="000F2DD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11A05" w14:textId="77777777" w:rsidR="001B0151" w:rsidRPr="00C60284" w:rsidRDefault="001B0151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50098E" w14:textId="287E9C96" w:rsidR="001B0151" w:rsidRDefault="001B0151" w:rsidP="00C843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8B8152" w14:textId="77777777" w:rsidR="001B0151" w:rsidRPr="00C60284" w:rsidRDefault="001B0151" w:rsidP="00C476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AED26FE" w14:textId="32CD83E6" w:rsidR="001B0151" w:rsidRPr="00526D2F" w:rsidRDefault="001B0151" w:rsidP="001B01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D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(248)</w:t>
            </w:r>
          </w:p>
        </w:tc>
      </w:tr>
      <w:tr w:rsidR="0006305F" w:rsidRPr="00C60284" w14:paraId="40647164" w14:textId="77777777" w:rsidTr="009903DC">
        <w:trPr>
          <w:cantSplit/>
          <w:trHeight w:val="367"/>
        </w:trPr>
        <w:tc>
          <w:tcPr>
            <w:tcW w:w="3780" w:type="dxa"/>
            <w:vAlign w:val="bottom"/>
          </w:tcPr>
          <w:p w14:paraId="271D9C76" w14:textId="77777777" w:rsidR="0006305F" w:rsidRDefault="0006305F" w:rsidP="0006305F">
            <w:pPr>
              <w:pStyle w:val="ListParagraph"/>
              <w:tabs>
                <w:tab w:val="clear" w:pos="227"/>
                <w:tab w:val="left" w:pos="190"/>
              </w:tabs>
              <w:spacing w:line="240" w:lineRule="auto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60833F5" w14:textId="77777777" w:rsidR="0006305F" w:rsidRDefault="0006305F" w:rsidP="000F2DD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73BE16B7" w14:textId="77777777" w:rsidR="0006305F" w:rsidRPr="00C60284" w:rsidRDefault="0006305F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A6D14" w14:textId="77777777" w:rsidR="0006305F" w:rsidRDefault="0006305F" w:rsidP="000F2DD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B7892F" w14:textId="77777777" w:rsidR="0006305F" w:rsidRPr="00C60284" w:rsidRDefault="0006305F" w:rsidP="00C476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1169FA6" w14:textId="77777777" w:rsidR="0006305F" w:rsidRDefault="0006305F" w:rsidP="00C8430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F77966" w14:textId="77777777" w:rsidR="0006305F" w:rsidRPr="00C60284" w:rsidRDefault="0006305F" w:rsidP="00C476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F90C94" w14:textId="77777777" w:rsidR="0006305F" w:rsidRPr="00526D2F" w:rsidRDefault="0006305F" w:rsidP="001B015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617ABBA1" w14:textId="0474A862" w:rsidR="00396FE7" w:rsidRPr="00C60284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14:paraId="3C7CF05F" w14:textId="77777777" w:rsidR="00145548" w:rsidRPr="003D2AB8" w:rsidRDefault="00145548" w:rsidP="00145548">
      <w:pPr>
        <w:rPr>
          <w:rFonts w:ascii="Angsana New" w:hAnsi="Angsana New" w:cs="Angsana New"/>
          <w:sz w:val="24"/>
          <w:szCs w:val="24"/>
        </w:rPr>
      </w:pPr>
    </w:p>
    <w:tbl>
      <w:tblPr>
        <w:tblW w:w="91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5"/>
        <w:gridCol w:w="242"/>
        <w:gridCol w:w="1029"/>
        <w:gridCol w:w="240"/>
        <w:gridCol w:w="1082"/>
        <w:gridCol w:w="269"/>
        <w:gridCol w:w="1060"/>
      </w:tblGrid>
      <w:tr w:rsidR="009D0F98" w:rsidRPr="00C60284" w14:paraId="6BDC9FF7" w14:textId="77777777" w:rsidTr="0084708E">
        <w:trPr>
          <w:trHeight w:hRule="exact" w:val="403"/>
          <w:tblHeader/>
        </w:trPr>
        <w:tc>
          <w:tcPr>
            <w:tcW w:w="1965" w:type="pct"/>
          </w:tcPr>
          <w:p w14:paraId="201E4108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3B1A58D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128DD4E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18FE38FA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3C7D" w:rsidRPr="00C60284" w14:paraId="64A6E510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2169E95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772A71B1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2589C7F" w14:textId="72E55B9A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83C7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0C787E1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58A1CEA" w14:textId="413B3C9F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4EE67F" w14:textId="1F4F01FE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83C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83C7D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EED739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779548" w14:textId="2DF5100D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83C7D" w:rsidRPr="00C60284" w14:paraId="6F0A5A09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09F1BC1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19C8C36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5FCF71F" w14:textId="6F6D52B7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4A13CA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A084B9" w14:textId="589CBC1A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11106D93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485501" w14:textId="7B4B96B6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7F1CE7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8AB9E6" w14:textId="7ADBDC99" w:rsidR="00E83C7D" w:rsidRPr="00C60284" w:rsidRDefault="00F35C78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83C7D" w:rsidRPr="00C60284" w14:paraId="03BC535E" w14:textId="77777777" w:rsidTr="00746440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7B2CEEE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05D6C40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9" w:type="pct"/>
            <w:gridSpan w:val="7"/>
            <w:vAlign w:val="bottom"/>
          </w:tcPr>
          <w:p w14:paraId="1B2C0B5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C7D" w:rsidRPr="00C60284" w14:paraId="6A3924B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6AD6DE31" w14:textId="77777777" w:rsidR="00E83C7D" w:rsidRPr="00C60284" w:rsidRDefault="00E83C7D" w:rsidP="00E8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6" w:type="pct"/>
            <w:vAlign w:val="bottom"/>
          </w:tcPr>
          <w:p w14:paraId="5016DB9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F3D96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A102C8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B81ED5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0AF902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76CC75AC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D43764D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101E2EC8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0F57B15" w14:textId="2C0EF53B" w:rsidR="0084708E" w:rsidRPr="00C60284" w:rsidRDefault="0007614C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228,621</w:t>
            </w:r>
          </w:p>
        </w:tc>
        <w:tc>
          <w:tcPr>
            <w:tcW w:w="132" w:type="pct"/>
            <w:vAlign w:val="bottom"/>
          </w:tcPr>
          <w:p w14:paraId="147FB8F6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E7713D" w14:textId="69D39222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31" w:type="pct"/>
            <w:vAlign w:val="bottom"/>
          </w:tcPr>
          <w:p w14:paraId="03EFE9A9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E3AA3A" w14:textId="327892CC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B4024B1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708E" w:rsidRPr="00C60284" w14:paraId="753A7ACF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8D6FA09" w14:textId="7CF521AD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5A4305EE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47736C" w14:textId="3CA21213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D5A761" w14:textId="0349ADED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6951FE5" w14:textId="5239ACC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3AFAADC" w14:textId="520984D4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046BE417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5470A24C" w14:textId="2CFD527A" w:rsidR="0084708E" w:rsidRPr="00C058DA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000F11C2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D28F247" w14:textId="506E12AE" w:rsidR="0084708E" w:rsidRDefault="0007614C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(8,184)</w:t>
            </w:r>
          </w:p>
        </w:tc>
        <w:tc>
          <w:tcPr>
            <w:tcW w:w="132" w:type="pct"/>
            <w:vAlign w:val="bottom"/>
          </w:tcPr>
          <w:p w14:paraId="06E36D7B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EBC712" w14:textId="43203A1B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  <w:r w:rsidRPr="00C602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6A89AF" w14:textId="56A479EB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59B5DD8" w14:textId="505728C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708E" w:rsidRPr="00C60284" w14:paraId="2BCBD3F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1CCB4810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3D985BF7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AA50F88" w:rsidR="0084708E" w:rsidRPr="00C60284" w:rsidRDefault="0007614C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220,437</w:t>
            </w:r>
          </w:p>
        </w:tc>
        <w:tc>
          <w:tcPr>
            <w:tcW w:w="132" w:type="pct"/>
            <w:vAlign w:val="bottom"/>
          </w:tcPr>
          <w:p w14:paraId="1CB4B30E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0E82D140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186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31" w:type="pct"/>
            <w:vAlign w:val="bottom"/>
          </w:tcPr>
          <w:p w14:paraId="21D1E17A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EE6161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4708E" w:rsidRPr="00C60284" w14:paraId="4E339800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45907F0E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53671660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4D235FF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272B272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0E669E99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359FCACB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593E181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2C5B1211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6" w:type="pct"/>
            <w:vAlign w:val="bottom"/>
          </w:tcPr>
          <w:p w14:paraId="3CD0D664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2BD875B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BFE7D69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1DE655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F1A25C4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27B6B5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39903D0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0341609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0767C32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3E2EBC0A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21F0A061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456D6D" w14:textId="49C566A0" w:rsidR="0084708E" w:rsidRPr="00C60284" w:rsidRDefault="0007614C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364,628</w:t>
            </w:r>
          </w:p>
        </w:tc>
        <w:tc>
          <w:tcPr>
            <w:tcW w:w="132" w:type="pct"/>
            <w:vAlign w:val="bottom"/>
          </w:tcPr>
          <w:p w14:paraId="2D83AD50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F9CB12D" w14:textId="11CDDAB0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31" w:type="pct"/>
            <w:vAlign w:val="bottom"/>
          </w:tcPr>
          <w:p w14:paraId="2945E065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8BE3C62" w14:textId="5BEA7BDF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31428A3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708E" w:rsidRPr="00C60284" w14:paraId="601FE30C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7AF49EEB" w14:textId="73D4A42E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1581A18C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91F3B39" w14:textId="517FDEC7" w:rsidR="0084708E" w:rsidRPr="00310451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7C5C237" w14:textId="273904F4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028A422" w14:textId="2A8E538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F42442" w14:textId="56703AD8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72848733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638DA58B" w14:textId="3FAB728B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4C14A33B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EC6F130" w14:textId="0840F6A1" w:rsidR="0084708E" w:rsidRDefault="0007614C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(168,089)</w:t>
            </w:r>
          </w:p>
        </w:tc>
        <w:tc>
          <w:tcPr>
            <w:tcW w:w="132" w:type="pct"/>
            <w:vAlign w:val="bottom"/>
          </w:tcPr>
          <w:p w14:paraId="411FA7B6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671D2D2" w14:textId="2AD31A23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val="en-US"/>
              </w:rPr>
              <w:t>738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8B036D5" w14:textId="4D9EFC3E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342535B" w14:textId="564FE72D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708E" w:rsidRPr="00C60284" w14:paraId="37A3D4B1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707A915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6BEE3FD3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0DC61320" w:rsidR="0084708E" w:rsidRPr="00C60284" w:rsidRDefault="0007614C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196,539</w:t>
            </w:r>
          </w:p>
        </w:tc>
        <w:tc>
          <w:tcPr>
            <w:tcW w:w="132" w:type="pct"/>
            <w:vAlign w:val="bottom"/>
          </w:tcPr>
          <w:p w14:paraId="3D35C2A2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329402A8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192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31" w:type="pct"/>
            <w:vAlign w:val="bottom"/>
          </w:tcPr>
          <w:p w14:paraId="786BA31D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673FB561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84708E" w:rsidRPr="00C60284" w14:paraId="49892362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3235C20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1E91F897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FA7ED6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EC9879B" w14:textId="77777777" w:rsidR="0084708E" w:rsidRPr="00C60284" w:rsidRDefault="0084708E" w:rsidP="0084708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0ACBF3D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17B12B2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708E" w:rsidRPr="00C60284" w14:paraId="3AAC002A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D1F55F2" w14:textId="77777777" w:rsidR="0084708E" w:rsidRPr="00C60284" w:rsidRDefault="0084708E" w:rsidP="0084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pct"/>
            <w:vAlign w:val="bottom"/>
          </w:tcPr>
          <w:p w14:paraId="2630FB9C" w14:textId="77777777" w:rsidR="0084708E" w:rsidRPr="00C60284" w:rsidRDefault="0084708E" w:rsidP="0084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0314938" w14:textId="1C4FEE3D" w:rsidR="0084708E" w:rsidRPr="00C60284" w:rsidRDefault="0007614C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416,976</w:t>
            </w:r>
          </w:p>
        </w:tc>
        <w:tc>
          <w:tcPr>
            <w:tcW w:w="132" w:type="pct"/>
            <w:vAlign w:val="bottom"/>
          </w:tcPr>
          <w:p w14:paraId="3DD2B000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56B6D4DA" w14:textId="35CEBB2D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378</w:t>
            </w: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131" w:type="pct"/>
            <w:vAlign w:val="bottom"/>
          </w:tcPr>
          <w:p w14:paraId="3F109BC4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B348F9B" w14:textId="121E48CC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1380438C" w14:textId="77777777" w:rsidR="0084708E" w:rsidRPr="00C60284" w:rsidRDefault="0084708E" w:rsidP="0084708E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3C0A38" w:rsidRDefault="00BE035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170"/>
        <w:gridCol w:w="180"/>
        <w:gridCol w:w="1080"/>
        <w:gridCol w:w="180"/>
        <w:gridCol w:w="1080"/>
        <w:gridCol w:w="270"/>
        <w:gridCol w:w="1093"/>
      </w:tblGrid>
      <w:tr w:rsidR="00683E40" w:rsidRPr="00C60284" w14:paraId="55A8BB75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49B81039" w14:textId="77777777" w:rsidR="00683E40" w:rsidRPr="00C60284" w:rsidRDefault="00683E40" w:rsidP="00AC1E71">
            <w:pPr>
              <w:pStyle w:val="acctfourfigures"/>
              <w:tabs>
                <w:tab w:val="clear" w:pos="765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683E40" w:rsidRPr="00C60284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3E40" w:rsidRPr="00327851" w14:paraId="50C3C49B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</w:tcPr>
          <w:p w14:paraId="452C64AD" w14:textId="670D2A80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83C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E83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83C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31F0D46" w14:textId="7F0B9680" w:rsidR="00683E40" w:rsidRPr="00E61BDA" w:rsidRDefault="00F35C78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94D1AC2" w14:textId="77777777" w:rsidR="00683E40" w:rsidRPr="00E61BDA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75C81872" w:rsidR="00683E40" w:rsidRPr="00E61BDA" w:rsidRDefault="00F35C78" w:rsidP="00B2191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562CBE" w14:textId="77777777" w:rsidR="00683E40" w:rsidRPr="00E61BDA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072881FA" w:rsidR="00683E40" w:rsidRPr="00E61BDA" w:rsidRDefault="00F35C78" w:rsidP="00B219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5C7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CE021B0" w14:textId="77777777" w:rsidR="00683E40" w:rsidRPr="00E61BDA" w:rsidRDefault="00683E40" w:rsidP="00B219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35834A2B" w:rsidR="00683E40" w:rsidRPr="00E61BDA" w:rsidRDefault="00F35C78" w:rsidP="00B2191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83E40" w:rsidRPr="00C60284" w14:paraId="3A5310ED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015A5F4E" w14:textId="77777777" w:rsidR="00683E40" w:rsidRPr="00C60284" w:rsidRDefault="00683E40" w:rsidP="00AC1E71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3E40" w:rsidRPr="00C60284" w14:paraId="23AB5AEB" w14:textId="77777777" w:rsidTr="00746440">
        <w:trPr>
          <w:cantSplit/>
          <w:trHeight w:val="386"/>
        </w:trPr>
        <w:tc>
          <w:tcPr>
            <w:tcW w:w="4158" w:type="dxa"/>
          </w:tcPr>
          <w:p w14:paraId="1FBD2E80" w14:textId="44731B13" w:rsidR="00683E40" w:rsidRPr="00C60284" w:rsidRDefault="00AC1E71" w:rsidP="00AC1E7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3E40"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72C86341" w:rsidR="00683E40" w:rsidRPr="00683E40" w:rsidRDefault="0007614C" w:rsidP="006876E7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80" w:type="dxa"/>
            <w:vAlign w:val="bottom"/>
          </w:tcPr>
          <w:p w14:paraId="19F6E022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04630CC4" w:rsidR="00683E40" w:rsidRPr="006D07A8" w:rsidRDefault="006D07A8" w:rsidP="006876E7">
            <w:pPr>
              <w:pStyle w:val="acctfourfigures"/>
              <w:tabs>
                <w:tab w:val="clear" w:pos="765"/>
                <w:tab w:val="decimal" w:pos="530"/>
                <w:tab w:val="decimal" w:pos="620"/>
              </w:tabs>
              <w:spacing w:line="240" w:lineRule="auto"/>
              <w:ind w:left="-83" w:right="179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1,270</w:t>
            </w:r>
          </w:p>
        </w:tc>
        <w:tc>
          <w:tcPr>
            <w:tcW w:w="180" w:type="dxa"/>
            <w:vAlign w:val="bottom"/>
          </w:tcPr>
          <w:p w14:paraId="5C1AA8C1" w14:textId="77777777" w:rsidR="00683E40" w:rsidRPr="00683E40" w:rsidRDefault="00683E40" w:rsidP="00683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64A058B1" w:rsidR="00683E40" w:rsidRPr="00683E40" w:rsidRDefault="0084708E" w:rsidP="00AA326E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683E40" w:rsidRPr="00683E40" w:rsidRDefault="00683E40" w:rsidP="00683E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767759B6" w:rsidR="00683E40" w:rsidRPr="00683E40" w:rsidRDefault="0084708E" w:rsidP="00AA326E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B3F7C3" w14:textId="3334B434" w:rsidR="005C7688" w:rsidRPr="003C0A38" w:rsidRDefault="005C768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70173893" w14:textId="73C952C1" w:rsidR="007D6E3E" w:rsidRPr="00C60284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F35C78" w:rsidRPr="00F35C78">
        <w:rPr>
          <w:rFonts w:ascii="Angsana New" w:hAnsi="Angsana New" w:cs="Angsana New"/>
          <w:sz w:val="30"/>
          <w:szCs w:val="30"/>
        </w:rPr>
        <w:t>5</w:t>
      </w:r>
      <w:r w:rsidR="00666D2B">
        <w:rPr>
          <w:rFonts w:ascii="Angsana New" w:hAnsi="Angsana New" w:cs="Angsana New"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sz w:val="30"/>
          <w:szCs w:val="30"/>
        </w:rPr>
        <w:t>00</w:t>
      </w:r>
      <w:r w:rsidR="00D2160A" w:rsidRPr="00C60284">
        <w:rPr>
          <w:rFonts w:ascii="Angsana New" w:hAnsi="Angsana New" w:cs="Angsana New"/>
          <w:sz w:val="30"/>
          <w:szCs w:val="30"/>
        </w:rPr>
        <w:t xml:space="preserve">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F35C78" w:rsidRPr="00F35C78">
        <w:rPr>
          <w:rFonts w:ascii="Angsana New" w:hAnsi="Angsana New" w:cs="Angsana New"/>
          <w:sz w:val="30"/>
          <w:szCs w:val="30"/>
        </w:rPr>
        <w:t>11</w:t>
      </w:r>
      <w:r w:rsidR="00666D2B">
        <w:rPr>
          <w:rFonts w:ascii="Angsana New" w:hAnsi="Angsana New" w:cs="Angsana New"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sz w:val="30"/>
          <w:szCs w:val="30"/>
        </w:rPr>
        <w:t>00</w:t>
      </w:r>
      <w:r w:rsidR="00537709" w:rsidRPr="00C6028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35C78" w:rsidRPr="00F35C78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C60284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25</w:t>
      </w:r>
      <w:r w:rsidR="00F35C78" w:rsidRPr="00F35C78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3</w:t>
      </w:r>
      <w:r w:rsidR="00102418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F35C78" w:rsidRPr="00F35C78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60284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</w:t>
      </w:r>
      <w:r w:rsidRPr="00BB309F">
        <w:rPr>
          <w:rFonts w:ascii="Angsana New" w:hAnsi="Angsana New" w:cs="Angsana New"/>
          <w:spacing w:val="6"/>
          <w:sz w:val="30"/>
          <w:szCs w:val="30"/>
          <w:cs/>
          <w:lang w:val="th-TH"/>
        </w:rPr>
        <w:t>ประกอบการการรับจ้างเลี้ยงของเกษตรกรแต่ละราย เงินทดรองจ่ายให้แก่เกษตรกร</w:t>
      </w:r>
      <w:r w:rsidRPr="00BB309F">
        <w:rPr>
          <w:rFonts w:ascii="Angsana New" w:hAnsi="Angsana New" w:cs="Angsana New"/>
          <w:spacing w:val="6"/>
          <w:sz w:val="30"/>
          <w:szCs w:val="30"/>
          <w:cs/>
        </w:rPr>
        <w:t>ไม่หมุนเวียนมีหลักทรัพย์ค้ำ</w:t>
      </w:r>
      <w:r w:rsidRPr="00C60284">
        <w:rPr>
          <w:rFonts w:ascii="Angsana New" w:hAnsi="Angsana New" w:cs="Angsana New"/>
          <w:sz w:val="30"/>
          <w:szCs w:val="30"/>
          <w:cs/>
        </w:rPr>
        <w:t>ประกันเป็นการค้ำประกันโดยที่ดินของเกษตรกร</w:t>
      </w:r>
    </w:p>
    <w:p w14:paraId="6AC894F2" w14:textId="79679F07" w:rsidR="00450453" w:rsidRPr="00450453" w:rsidRDefault="00450453" w:rsidP="00450453">
      <w:pPr>
        <w:pStyle w:val="ListParagraph"/>
        <w:numPr>
          <w:ilvl w:val="0"/>
          <w:numId w:val="3"/>
        </w:numPr>
        <w:tabs>
          <w:tab w:val="clear" w:pos="227"/>
          <w:tab w:val="clear" w:pos="518"/>
          <w:tab w:val="left" w:pos="540"/>
        </w:tabs>
        <w:rPr>
          <w:rFonts w:cs="Arial"/>
          <w:b/>
          <w:bCs/>
          <w:sz w:val="30"/>
          <w:szCs w:val="30"/>
          <w:cs/>
          <w:lang w:val="th-TH"/>
        </w:rPr>
      </w:pPr>
      <w:r w:rsidRPr="0045045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174CC076" w14:textId="77777777" w:rsidR="00450453" w:rsidRPr="00644C86" w:rsidRDefault="00450453" w:rsidP="00450453">
      <w:pPr>
        <w:pStyle w:val="ListParagraph"/>
        <w:tabs>
          <w:tab w:val="clear" w:pos="227"/>
          <w:tab w:val="left" w:pos="540"/>
        </w:tabs>
        <w:ind w:left="518"/>
        <w:rPr>
          <w:b/>
          <w:bCs/>
          <w:sz w:val="30"/>
          <w:szCs w:val="30"/>
        </w:rPr>
      </w:pPr>
    </w:p>
    <w:tbl>
      <w:tblPr>
        <w:tblStyle w:val="TableGrid"/>
        <w:tblW w:w="96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144"/>
        <w:gridCol w:w="258"/>
        <w:gridCol w:w="1052"/>
        <w:gridCol w:w="251"/>
        <w:gridCol w:w="1158"/>
        <w:gridCol w:w="243"/>
        <w:gridCol w:w="1136"/>
        <w:gridCol w:w="243"/>
        <w:gridCol w:w="1178"/>
      </w:tblGrid>
      <w:tr w:rsidR="00450453" w:rsidRPr="00F80CA5" w14:paraId="62C3947B" w14:textId="77777777" w:rsidTr="006B363A">
        <w:trPr>
          <w:trHeight w:val="362"/>
          <w:tblHeader/>
        </w:trPr>
        <w:tc>
          <w:tcPr>
            <w:tcW w:w="2952" w:type="dxa"/>
          </w:tcPr>
          <w:p w14:paraId="1FC862CB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3" w:type="dxa"/>
            <w:gridSpan w:val="9"/>
            <w:hideMark/>
          </w:tcPr>
          <w:p w14:paraId="6582B76C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50453" w:rsidRPr="00F80CA5" w14:paraId="4FE28B14" w14:textId="77777777" w:rsidTr="006B363A">
        <w:trPr>
          <w:trHeight w:val="724"/>
          <w:tblHeader/>
        </w:trPr>
        <w:tc>
          <w:tcPr>
            <w:tcW w:w="2952" w:type="dxa"/>
            <w:vAlign w:val="bottom"/>
            <w:hideMark/>
          </w:tcPr>
          <w:p w14:paraId="04242241" w14:textId="77777777" w:rsidR="00450453" w:rsidRPr="00F80CA5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144" w:type="dxa"/>
            <w:vAlign w:val="bottom"/>
            <w:hideMark/>
          </w:tcPr>
          <w:p w14:paraId="7942DCD8" w14:textId="77777777" w:rsidR="00450453" w:rsidRPr="00F80CA5" w:rsidRDefault="00450453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51F4461" w14:textId="299A9F89" w:rsidR="00450453" w:rsidRPr="00F80CA5" w:rsidRDefault="00F35C78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6B8F0518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52" w:type="dxa"/>
            <w:vAlign w:val="bottom"/>
            <w:hideMark/>
          </w:tcPr>
          <w:p w14:paraId="68C34AF9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51" w:type="dxa"/>
            <w:vAlign w:val="bottom"/>
          </w:tcPr>
          <w:p w14:paraId="272029F8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vAlign w:val="bottom"/>
            <w:hideMark/>
          </w:tcPr>
          <w:p w14:paraId="17F6DE12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3" w:type="dxa"/>
            <w:vAlign w:val="bottom"/>
          </w:tcPr>
          <w:p w14:paraId="74B21D3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018E961" w14:textId="77777777" w:rsidR="00450453" w:rsidRPr="00F80CA5" w:rsidRDefault="00450453" w:rsidP="006B363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3" w:type="dxa"/>
            <w:vAlign w:val="bottom"/>
          </w:tcPr>
          <w:p w14:paraId="06BE12D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  <w:vAlign w:val="bottom"/>
            <w:hideMark/>
          </w:tcPr>
          <w:p w14:paraId="44E6A664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F8A18B4" w14:textId="123E0D34" w:rsidR="00450453" w:rsidRPr="00F80CA5" w:rsidRDefault="00F35C78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504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0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450453"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50453" w:rsidRPr="00F80CA5" w14:paraId="61686B58" w14:textId="77777777" w:rsidTr="006B363A">
        <w:trPr>
          <w:trHeight w:val="362"/>
          <w:tblHeader/>
        </w:trPr>
        <w:tc>
          <w:tcPr>
            <w:tcW w:w="2952" w:type="dxa"/>
          </w:tcPr>
          <w:p w14:paraId="40FE685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63" w:type="dxa"/>
            <w:gridSpan w:val="9"/>
            <w:vAlign w:val="bottom"/>
            <w:hideMark/>
          </w:tcPr>
          <w:p w14:paraId="7AF6996A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50453" w:rsidRPr="00F80CA5" w14:paraId="31DBF6C9" w14:textId="77777777" w:rsidTr="006B363A">
        <w:trPr>
          <w:trHeight w:val="362"/>
        </w:trPr>
        <w:tc>
          <w:tcPr>
            <w:tcW w:w="2952" w:type="dxa"/>
            <w:hideMark/>
          </w:tcPr>
          <w:p w14:paraId="7DEB0846" w14:textId="6A983783" w:rsidR="00450453" w:rsidRPr="00F80CA5" w:rsidRDefault="00F35C78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44" w:type="dxa"/>
          </w:tcPr>
          <w:p w14:paraId="3CA9688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4A1CE4A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17BD48C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695D375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CDDE5C1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C3E41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1160E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BF5A0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41ECBB58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F80CA5" w14:paraId="36AE99EC" w14:textId="77777777" w:rsidTr="006B363A">
        <w:trPr>
          <w:trHeight w:val="362"/>
        </w:trPr>
        <w:tc>
          <w:tcPr>
            <w:tcW w:w="2952" w:type="dxa"/>
            <w:hideMark/>
          </w:tcPr>
          <w:p w14:paraId="5E97525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4" w:type="dxa"/>
          </w:tcPr>
          <w:p w14:paraId="6E3F8F5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176B5A2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C6F01C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9A5220A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F17AA2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88AA9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1C819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A42BA4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62AE562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F80CA5" w14:paraId="3280743B" w14:textId="77777777" w:rsidTr="006B363A">
        <w:trPr>
          <w:trHeight w:val="350"/>
        </w:trPr>
        <w:tc>
          <w:tcPr>
            <w:tcW w:w="2952" w:type="dxa"/>
          </w:tcPr>
          <w:p w14:paraId="6353CAD9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</w:tcPr>
          <w:p w14:paraId="2099D80D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49022FCE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3F0DDC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7A7A1E3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9E64A3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2BB2F1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20BA91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63396A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2D9E71CC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F80CA5" w14:paraId="5DE6647B" w14:textId="77777777" w:rsidTr="006B363A">
        <w:trPr>
          <w:trHeight w:val="344"/>
        </w:trPr>
        <w:tc>
          <w:tcPr>
            <w:tcW w:w="2952" w:type="dxa"/>
            <w:hideMark/>
          </w:tcPr>
          <w:p w14:paraId="04F7BC1A" w14:textId="77777777" w:rsidR="00450453" w:rsidRPr="00F80CA5" w:rsidRDefault="00450453" w:rsidP="006B363A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2EF7DB8E" w14:textId="1FFBB3A4" w:rsidR="00450453" w:rsidRPr="00F80CA5" w:rsidRDefault="00F35C78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20</w:t>
            </w:r>
          </w:p>
        </w:tc>
        <w:tc>
          <w:tcPr>
            <w:tcW w:w="258" w:type="dxa"/>
            <w:vAlign w:val="bottom"/>
          </w:tcPr>
          <w:p w14:paraId="75AEB39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4A2BD1D6" w14:textId="2BDB4FF3" w:rsidR="00450453" w:rsidRPr="00F80CA5" w:rsidRDefault="00156B8C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0E1DEADE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2CC7FE3F" w14:textId="1796E8E2" w:rsidR="00450453" w:rsidRPr="00F80CA5" w:rsidRDefault="00156B8C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F718830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1824FFD" w14:textId="1370E425" w:rsidR="00450453" w:rsidRPr="00F80CA5" w:rsidRDefault="00156B8C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F435960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65C8A81E" w14:textId="6045F8A9" w:rsidR="00450453" w:rsidRPr="00F80CA5" w:rsidRDefault="00156B8C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450453" w:rsidRPr="00F80CA5" w14:paraId="6E7871D3" w14:textId="77777777" w:rsidTr="006B363A">
        <w:trPr>
          <w:trHeight w:val="350"/>
        </w:trPr>
        <w:tc>
          <w:tcPr>
            <w:tcW w:w="2952" w:type="dxa"/>
          </w:tcPr>
          <w:p w14:paraId="6AA9BDDD" w14:textId="77777777" w:rsidR="00450453" w:rsidRPr="00F80CA5" w:rsidRDefault="00450453" w:rsidP="006B363A">
            <w:pPr>
              <w:pStyle w:val="ListParagraph"/>
              <w:tabs>
                <w:tab w:val="clear" w:pos="680"/>
              </w:tabs>
              <w:spacing w:line="240" w:lineRule="auto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4" w:type="dxa"/>
            <w:vAlign w:val="bottom"/>
          </w:tcPr>
          <w:p w14:paraId="0CE5B8CE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  <w:vAlign w:val="bottom"/>
          </w:tcPr>
          <w:p w14:paraId="63EF716E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3DF6472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5C1D614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6E2A926C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2403610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466F55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CDE788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1DC37551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004D" w:rsidRPr="00F80CA5" w14:paraId="7A420E66" w14:textId="77777777" w:rsidTr="006B363A">
        <w:trPr>
          <w:trHeight w:val="326"/>
        </w:trPr>
        <w:tc>
          <w:tcPr>
            <w:tcW w:w="2952" w:type="dxa"/>
          </w:tcPr>
          <w:p w14:paraId="1DB39DD8" w14:textId="77777777" w:rsidR="003A004D" w:rsidRPr="00F80CA5" w:rsidRDefault="003A004D" w:rsidP="003A004D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4" w:type="dxa"/>
            <w:vAlign w:val="bottom"/>
          </w:tcPr>
          <w:p w14:paraId="0EBB3A6B" w14:textId="77777777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3FBCD145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49B518F6" w14:textId="16CEC3B0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251" w:type="dxa"/>
            <w:vAlign w:val="bottom"/>
          </w:tcPr>
          <w:p w14:paraId="438B677D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60E033F" w14:textId="1535E326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29F63BF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7C28AC0" w14:textId="4F57E2B9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243" w:type="dxa"/>
            <w:vAlign w:val="bottom"/>
          </w:tcPr>
          <w:p w14:paraId="2D51C50A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vAlign w:val="bottom"/>
          </w:tcPr>
          <w:p w14:paraId="3500C994" w14:textId="79A1BCB4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</w:tr>
      <w:tr w:rsidR="003A004D" w:rsidRPr="00F80CA5" w14:paraId="6851997C" w14:textId="77777777" w:rsidTr="006B363A">
        <w:trPr>
          <w:trHeight w:val="350"/>
        </w:trPr>
        <w:tc>
          <w:tcPr>
            <w:tcW w:w="2952" w:type="dxa"/>
            <w:hideMark/>
          </w:tcPr>
          <w:p w14:paraId="532F64E0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DCF19" w14:textId="00BB94CB" w:rsidR="003A004D" w:rsidRPr="00F80CA5" w:rsidRDefault="003A004D" w:rsidP="003A00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58" w:type="dxa"/>
            <w:vAlign w:val="bottom"/>
          </w:tcPr>
          <w:p w14:paraId="4A3ED73C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3FAE0" w14:textId="04C77361" w:rsidR="003A004D" w:rsidRPr="00F80CA5" w:rsidRDefault="00156B8C" w:rsidP="003A00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1,495</w:t>
            </w:r>
          </w:p>
        </w:tc>
        <w:tc>
          <w:tcPr>
            <w:tcW w:w="251" w:type="dxa"/>
            <w:vAlign w:val="bottom"/>
          </w:tcPr>
          <w:p w14:paraId="4A4C5AA9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EE5D3" w14:textId="72A1F1F4" w:rsidR="003A004D" w:rsidRPr="00F80CA5" w:rsidRDefault="00156B8C" w:rsidP="003A00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E03C716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98582" w14:textId="721628CC" w:rsidR="003A004D" w:rsidRPr="00F80CA5" w:rsidRDefault="00156B8C" w:rsidP="003A00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(156)</w:t>
            </w:r>
          </w:p>
        </w:tc>
        <w:tc>
          <w:tcPr>
            <w:tcW w:w="243" w:type="dxa"/>
            <w:vAlign w:val="bottom"/>
          </w:tcPr>
          <w:p w14:paraId="0C83C96F" w14:textId="77777777" w:rsidR="003A004D" w:rsidRPr="00F80CA5" w:rsidRDefault="003A004D" w:rsidP="003A004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36EE2" w14:textId="6645DFA9" w:rsidR="003A004D" w:rsidRPr="00F80CA5" w:rsidRDefault="00156B8C" w:rsidP="003A00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</w:t>
            </w:r>
            <w:r w:rsidR="00384F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</w:tbl>
    <w:p w14:paraId="2F63D6B3" w14:textId="77777777" w:rsidR="00450453" w:rsidRPr="00B35B50" w:rsidRDefault="00450453" w:rsidP="00450453">
      <w:pPr>
        <w:ind w:right="-360" w:firstLine="54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1141"/>
        <w:gridCol w:w="258"/>
        <w:gridCol w:w="1049"/>
        <w:gridCol w:w="250"/>
        <w:gridCol w:w="1155"/>
        <w:gridCol w:w="242"/>
        <w:gridCol w:w="1133"/>
        <w:gridCol w:w="242"/>
        <w:gridCol w:w="1175"/>
      </w:tblGrid>
      <w:tr w:rsidR="00450453" w:rsidRPr="00C60284" w14:paraId="658FD8EB" w14:textId="77777777" w:rsidTr="006B363A">
        <w:trPr>
          <w:trHeight w:val="353"/>
          <w:tblHeader/>
        </w:trPr>
        <w:tc>
          <w:tcPr>
            <w:tcW w:w="2944" w:type="dxa"/>
          </w:tcPr>
          <w:p w14:paraId="2430567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5" w:type="dxa"/>
            <w:gridSpan w:val="9"/>
            <w:hideMark/>
          </w:tcPr>
          <w:p w14:paraId="6D72BB7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F80CA5">
              <w:rPr>
                <w:rFonts w:asciiTheme="majorBidi" w:eastAsia="AngsanaNew" w:hAnsiTheme="majorBidi" w:cs="Angsana New" w:hint="cs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50453" w:rsidRPr="00C60284" w14:paraId="04C341F0" w14:textId="77777777" w:rsidTr="006B363A">
        <w:trPr>
          <w:trHeight w:val="707"/>
          <w:tblHeader/>
        </w:trPr>
        <w:tc>
          <w:tcPr>
            <w:tcW w:w="2944" w:type="dxa"/>
            <w:vAlign w:val="bottom"/>
            <w:hideMark/>
          </w:tcPr>
          <w:p w14:paraId="5A818ADB" w14:textId="77777777" w:rsidR="00450453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F80CA5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  </w:t>
            </w: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141" w:type="dxa"/>
            <w:vAlign w:val="bottom"/>
            <w:hideMark/>
          </w:tcPr>
          <w:p w14:paraId="6F2D3FDD" w14:textId="77777777" w:rsidR="00450453" w:rsidRPr="00F80CA5" w:rsidRDefault="00450453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35F7FE1E" w14:textId="58F39A34" w:rsidR="00450453" w:rsidRPr="00F80CA5" w:rsidRDefault="00F35C78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9" w:type="dxa"/>
            <w:vAlign w:val="bottom"/>
            <w:hideMark/>
          </w:tcPr>
          <w:p w14:paraId="798F23AD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5" w:type="dxa"/>
            <w:vAlign w:val="bottom"/>
            <w:hideMark/>
          </w:tcPr>
          <w:p w14:paraId="7AD9959F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F80CA5" w:rsidRDefault="00450453" w:rsidP="006B363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  <w:vAlign w:val="bottom"/>
            <w:hideMark/>
          </w:tcPr>
          <w:p w14:paraId="1C25F85A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  <w:p w14:paraId="77B563D1" w14:textId="3B755D15" w:rsidR="00450453" w:rsidRPr="00F80CA5" w:rsidRDefault="00F35C78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4504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045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450453" w:rsidRPr="00F80C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450453" w:rsidRPr="00C60284" w14:paraId="02FAC7AC" w14:textId="77777777" w:rsidTr="006B363A">
        <w:trPr>
          <w:trHeight w:val="353"/>
          <w:tblHeader/>
        </w:trPr>
        <w:tc>
          <w:tcPr>
            <w:tcW w:w="2944" w:type="dxa"/>
          </w:tcPr>
          <w:p w14:paraId="51C55526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45" w:type="dxa"/>
            <w:gridSpan w:val="9"/>
            <w:vAlign w:val="bottom"/>
            <w:hideMark/>
          </w:tcPr>
          <w:p w14:paraId="1A607F27" w14:textId="77777777" w:rsidR="00450453" w:rsidRPr="00F80CA5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F80CA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450453" w:rsidRPr="00C60284" w14:paraId="6AF72C19" w14:textId="77777777" w:rsidTr="006B363A">
        <w:trPr>
          <w:trHeight w:val="353"/>
        </w:trPr>
        <w:tc>
          <w:tcPr>
            <w:tcW w:w="2944" w:type="dxa"/>
            <w:hideMark/>
          </w:tcPr>
          <w:p w14:paraId="69CAD66B" w14:textId="302428B1" w:rsidR="00450453" w:rsidRPr="00F80CA5" w:rsidRDefault="00F35C78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35C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41" w:type="dxa"/>
          </w:tcPr>
          <w:p w14:paraId="2590A4E9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dxa"/>
          </w:tcPr>
          <w:p w14:paraId="3913478D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3ACBBF3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4B316F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5840832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53B4E8B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F40DEF3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6B5C97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6FE0AF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C60284" w14:paraId="76BA31F3" w14:textId="77777777" w:rsidTr="006B363A">
        <w:trPr>
          <w:trHeight w:val="353"/>
        </w:trPr>
        <w:tc>
          <w:tcPr>
            <w:tcW w:w="2944" w:type="dxa"/>
            <w:hideMark/>
          </w:tcPr>
          <w:p w14:paraId="2763A5C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141" w:type="dxa"/>
          </w:tcPr>
          <w:p w14:paraId="34DBB64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6BEDC79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C0E01D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0692178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C35D14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7AB9FE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E2384AB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A55CE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9E8E586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C60284" w14:paraId="4CDE4A36" w14:textId="77777777" w:rsidTr="006B363A">
        <w:trPr>
          <w:trHeight w:val="342"/>
        </w:trPr>
        <w:tc>
          <w:tcPr>
            <w:tcW w:w="2944" w:type="dxa"/>
          </w:tcPr>
          <w:p w14:paraId="601B233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ตราสารทุนที่วัดมูลค่าด้วย</w:t>
            </w:r>
            <w:r w:rsidRPr="00F80CA5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1141" w:type="dxa"/>
          </w:tcPr>
          <w:p w14:paraId="0C241E5A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C383C2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46841B1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EACECA7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AFFBC3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FE3E258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246F2083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63F138F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453" w:rsidRPr="00C60284" w14:paraId="05F65727" w14:textId="77777777" w:rsidTr="006B363A">
        <w:trPr>
          <w:trHeight w:val="398"/>
        </w:trPr>
        <w:tc>
          <w:tcPr>
            <w:tcW w:w="2944" w:type="dxa"/>
            <w:hideMark/>
          </w:tcPr>
          <w:p w14:paraId="06D1DDBA" w14:textId="77777777" w:rsidR="00450453" w:rsidRPr="00F80CA5" w:rsidRDefault="00450453" w:rsidP="006B363A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41" w:type="dxa"/>
            <w:vAlign w:val="bottom"/>
          </w:tcPr>
          <w:p w14:paraId="3C33CF75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2AAA9FC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6EBFB0A9" w14:textId="510C8544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250" w:type="dxa"/>
            <w:vAlign w:val="bottom"/>
          </w:tcPr>
          <w:p w14:paraId="4AE945C5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2267280" w14:textId="6B7534A2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80393D5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C4B2B9E" w14:textId="51024552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242" w:type="dxa"/>
            <w:vAlign w:val="bottom"/>
          </w:tcPr>
          <w:p w14:paraId="7AD5330C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0144DB7" w14:textId="492DA78E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</w:tr>
      <w:tr w:rsidR="00450453" w:rsidRPr="00FC6DC9" w14:paraId="4B6F8373" w14:textId="77777777" w:rsidTr="006B363A">
        <w:trPr>
          <w:trHeight w:val="353"/>
        </w:trPr>
        <w:tc>
          <w:tcPr>
            <w:tcW w:w="2944" w:type="dxa"/>
            <w:hideMark/>
          </w:tcPr>
          <w:p w14:paraId="567A1556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1577D" w14:textId="77777777" w:rsidR="00450453" w:rsidRPr="00F80CA5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0C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8" w:type="dxa"/>
            <w:vAlign w:val="bottom"/>
          </w:tcPr>
          <w:p w14:paraId="76D628AE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385FD" w14:textId="3B028A02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1,495</w:t>
            </w:r>
          </w:p>
        </w:tc>
        <w:tc>
          <w:tcPr>
            <w:tcW w:w="250" w:type="dxa"/>
            <w:vAlign w:val="bottom"/>
          </w:tcPr>
          <w:p w14:paraId="0397E83F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683D" w14:textId="0A7116C0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B6CE49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98AFC" w14:textId="23E104EB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(156)</w:t>
            </w:r>
          </w:p>
        </w:tc>
        <w:tc>
          <w:tcPr>
            <w:tcW w:w="242" w:type="dxa"/>
            <w:vAlign w:val="bottom"/>
          </w:tcPr>
          <w:p w14:paraId="56A5A622" w14:textId="77777777" w:rsidR="00450453" w:rsidRPr="00F80CA5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35639" w14:textId="63629480" w:rsidR="00450453" w:rsidRPr="00F80CA5" w:rsidRDefault="00157720" w:rsidP="006B36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1,339</w:t>
            </w:r>
          </w:p>
        </w:tc>
      </w:tr>
    </w:tbl>
    <w:p w14:paraId="65B76A4A" w14:textId="7F5A1F10" w:rsidR="00450453" w:rsidRDefault="00450453" w:rsidP="0045045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F6698AE" w14:textId="5DFC2C64" w:rsidR="00450453" w:rsidRDefault="00450453" w:rsidP="00450453">
      <w:pPr>
        <w:rPr>
          <w:rFonts w:cs="Arial"/>
          <w:cs/>
          <w:lang w:val="th-TH"/>
        </w:rPr>
      </w:pPr>
    </w:p>
    <w:p w14:paraId="2E3FE8B9" w14:textId="77777777" w:rsidR="00450453" w:rsidRPr="00450453" w:rsidRDefault="00450453" w:rsidP="00450453">
      <w:pPr>
        <w:rPr>
          <w:rFonts w:cstheme="minorBidi"/>
          <w:cs/>
          <w:lang w:val="th-TH"/>
        </w:rPr>
      </w:pPr>
    </w:p>
    <w:p w14:paraId="11F9D0BA" w14:textId="77777777" w:rsidR="00450453" w:rsidRDefault="0045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3C9E8A8" w14:textId="64CFC65D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276D7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D52F800" w14:textId="77777777" w:rsidR="008266E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0"/>
        <w:gridCol w:w="1710"/>
        <w:gridCol w:w="270"/>
        <w:gridCol w:w="1890"/>
      </w:tblGrid>
      <w:tr w:rsidR="00E40AFC" w:rsidRPr="00E40AFC" w14:paraId="0C212AD2" w14:textId="77777777" w:rsidTr="003C0744">
        <w:trPr>
          <w:tblHeader/>
        </w:trPr>
        <w:tc>
          <w:tcPr>
            <w:tcW w:w="4860" w:type="dxa"/>
            <w:vAlign w:val="bottom"/>
          </w:tcPr>
          <w:p w14:paraId="5301064B" w14:textId="77777777" w:rsidR="00E40AFC" w:rsidRPr="00022856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230AA71A" w:rsidR="00E40AFC" w:rsidRPr="00E40AFC" w:rsidRDefault="00B40AEB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02285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5C78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0AFC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F35C78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  <w:r w:rsidR="00E40AFC" w:rsidRPr="00E40AFC">
              <w:rPr>
                <w:rFonts w:ascii="Angsana New" w:eastAsia="Calibri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EB87428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4CEC0A" w14:textId="31DDCC2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203DABB" w14:textId="77777777" w:rsidR="003C0744" w:rsidRDefault="00E40AFC" w:rsidP="0090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590438CC" w:rsidR="00E40AFC" w:rsidRPr="009035AD" w:rsidRDefault="00E40AFC" w:rsidP="0090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40AFC" w:rsidRPr="00E40AFC" w14:paraId="45FD4150" w14:textId="77777777" w:rsidTr="003C0744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6F746359" w14:textId="013B4966" w:rsidR="00E40AFC" w:rsidRPr="00E40AFC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2648F10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53D41D" w14:textId="357D71CA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40AFC" w:rsidRPr="00E40AFC" w14:paraId="1A6DE20E" w14:textId="77777777" w:rsidTr="003C0744">
        <w:tc>
          <w:tcPr>
            <w:tcW w:w="4860" w:type="dxa"/>
            <w:vAlign w:val="bottom"/>
          </w:tcPr>
          <w:p w14:paraId="1FBF7FAB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9400914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A926F2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70EE2C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0AFC" w:rsidRPr="00E40AFC" w14:paraId="301C65DF" w14:textId="77777777" w:rsidTr="003C0744">
        <w:tc>
          <w:tcPr>
            <w:tcW w:w="4860" w:type="dxa"/>
            <w:vAlign w:val="bottom"/>
          </w:tcPr>
          <w:p w14:paraId="1A2D79B1" w14:textId="378D8505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="003224E4"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24E4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270" w:type="dxa"/>
          </w:tcPr>
          <w:p w14:paraId="369AE3E8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26186A" w14:textId="4F8F4478" w:rsidR="00E40AFC" w:rsidRPr="00E40AFC" w:rsidRDefault="003224E4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3923F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98E388E" w14:textId="572DF492" w:rsidR="00E40AFC" w:rsidRPr="00E40AFC" w:rsidRDefault="003224E4" w:rsidP="006C1BDD">
            <w:pPr>
              <w:pStyle w:val="acctfourfigures"/>
              <w:tabs>
                <w:tab w:val="clear" w:pos="765"/>
                <w:tab w:val="left" w:pos="1607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347,090</w:t>
            </w:r>
          </w:p>
        </w:tc>
      </w:tr>
      <w:tr w:rsidR="00E40AFC" w:rsidRPr="00E40AFC" w14:paraId="24F083AA" w14:textId="77777777" w:rsidTr="003C0744">
        <w:tc>
          <w:tcPr>
            <w:tcW w:w="4860" w:type="dxa"/>
            <w:vAlign w:val="bottom"/>
          </w:tcPr>
          <w:p w14:paraId="5036A81C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27069119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F92C39" w14:textId="039C021C" w:rsidR="00E40AFC" w:rsidRPr="00E40AFC" w:rsidRDefault="003224E4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224CC5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E7CEAD" w14:textId="16252CF8" w:rsidR="00E40AFC" w:rsidRPr="00E40AFC" w:rsidRDefault="006C1BDD" w:rsidP="006C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379D5">
              <w:rPr>
                <w:rFonts w:ascii="Angsana New" w:hAnsi="Angsana New" w:cs="Angsana New"/>
                <w:sz w:val="30"/>
                <w:szCs w:val="30"/>
              </w:rPr>
              <w:t>2,123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40AFC" w:rsidRPr="00E40AFC" w14:paraId="422C5C02" w14:textId="77777777" w:rsidTr="003C0744">
        <w:tc>
          <w:tcPr>
            <w:tcW w:w="4860" w:type="dxa"/>
            <w:vAlign w:val="bottom"/>
          </w:tcPr>
          <w:p w14:paraId="39F7C8CE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C92751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FF60D4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68B8EE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58B75A0" w14:textId="77777777" w:rsidR="00E40AFC" w:rsidRPr="00E40AFC" w:rsidRDefault="00E40AFC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40AFC" w:rsidRPr="00E40AFC" w14:paraId="5A1E2539" w14:textId="77777777" w:rsidTr="003C0744">
        <w:tc>
          <w:tcPr>
            <w:tcW w:w="4860" w:type="dxa"/>
            <w:shd w:val="clear" w:color="auto" w:fill="auto"/>
            <w:vAlign w:val="bottom"/>
          </w:tcPr>
          <w:p w14:paraId="2C5D4D6B" w14:textId="77777777" w:rsidR="00E40AFC" w:rsidRPr="00793CD1" w:rsidRDefault="00E40AFC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5362A5A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03ACD6" w14:textId="77777777" w:rsidR="00E40AFC" w:rsidRPr="00E40AFC" w:rsidRDefault="00E40AFC" w:rsidP="006B36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0A8E65" w14:textId="77777777" w:rsidR="00E40AFC" w:rsidRPr="00E40AFC" w:rsidRDefault="00E40AFC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058DCF" w14:textId="77777777" w:rsidR="00E40AFC" w:rsidRPr="00E40AFC" w:rsidRDefault="00E40AFC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2856" w:rsidRPr="00E40AFC" w14:paraId="3CAEDED9" w14:textId="77777777" w:rsidTr="003C0744">
        <w:tc>
          <w:tcPr>
            <w:tcW w:w="4860" w:type="dxa"/>
            <w:shd w:val="clear" w:color="auto" w:fill="auto"/>
            <w:vAlign w:val="bottom"/>
          </w:tcPr>
          <w:p w14:paraId="5186F29E" w14:textId="0B43A3E0" w:rsidR="00022856" w:rsidRPr="00793CD1" w:rsidRDefault="009676E8" w:rsidP="00CC6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  <w:r w:rsidR="00022856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</w:t>
            </w:r>
            <w:r w:rsidR="00022856"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22856" w:rsidRPr="00793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นิวเคลียส จีเนติกส์ </w:t>
            </w:r>
            <w:r w:rsidR="00022856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16871160" w14:textId="77777777" w:rsidR="00022856" w:rsidRPr="00E40AFC" w:rsidRDefault="00022856" w:rsidP="000228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B25602" w14:textId="1C32E1B3" w:rsidR="00022856" w:rsidRPr="00E40AFC" w:rsidRDefault="00022856" w:rsidP="000228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70" w:type="dxa"/>
            <w:vAlign w:val="bottom"/>
          </w:tcPr>
          <w:p w14:paraId="129A652B" w14:textId="77777777" w:rsidR="00022856" w:rsidRPr="00E40AFC" w:rsidRDefault="00022856" w:rsidP="0002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827DF50" w14:textId="6709594E" w:rsidR="00022856" w:rsidRPr="00E40AFC" w:rsidRDefault="00022856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3CD1" w:rsidRPr="00E40AFC" w14:paraId="32F19169" w14:textId="77777777" w:rsidTr="003C0744">
        <w:tc>
          <w:tcPr>
            <w:tcW w:w="4860" w:type="dxa"/>
            <w:shd w:val="clear" w:color="auto" w:fill="auto"/>
            <w:vAlign w:val="bottom"/>
          </w:tcPr>
          <w:p w14:paraId="774A9152" w14:textId="6549E556" w:rsidR="00793CD1" w:rsidRPr="00793CD1" w:rsidRDefault="009676E8" w:rsidP="0079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</w:t>
            </w:r>
            <w:r w:rsidR="00793CD1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ทุนในบริษัท</w:t>
            </w:r>
            <w:r w:rsidR="00793CD1"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93CD1" w:rsidRPr="00793C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เจเนพูติก ไบโอ</w:t>
            </w:r>
            <w:r w:rsidR="00793CD1" w:rsidRPr="00793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3CD1"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2B5E862" w14:textId="77777777" w:rsidR="00793CD1" w:rsidRPr="00E40AFC" w:rsidRDefault="00793CD1" w:rsidP="00793C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A0B92B" w14:textId="1F5F665B" w:rsidR="00793CD1" w:rsidRDefault="00793CD1" w:rsidP="00793C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3C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793CD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0BEC57A1" w14:textId="77777777" w:rsidR="00793CD1" w:rsidRPr="00E40AFC" w:rsidRDefault="00793CD1" w:rsidP="0079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EA7E07" w14:textId="563FFFAA" w:rsidR="00793CD1" w:rsidRDefault="005619C2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3CD1" w:rsidRPr="00E40AFC" w14:paraId="3B98619A" w14:textId="77777777" w:rsidTr="003C0744">
        <w:tc>
          <w:tcPr>
            <w:tcW w:w="4860" w:type="dxa"/>
            <w:shd w:val="clear" w:color="auto" w:fill="auto"/>
            <w:vAlign w:val="bottom"/>
          </w:tcPr>
          <w:p w14:paraId="6687BC5E" w14:textId="4F3A2857" w:rsidR="00793CD1" w:rsidRPr="00793CD1" w:rsidRDefault="00793CD1" w:rsidP="0079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0525A7D" w14:textId="77777777" w:rsidR="00793CD1" w:rsidRPr="00E40AFC" w:rsidRDefault="00793CD1" w:rsidP="00793C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6615F2" w14:textId="052A8021" w:rsidR="00793CD1" w:rsidRPr="00E40AFC" w:rsidRDefault="00793CD1" w:rsidP="00793C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64C905" w14:textId="77777777" w:rsidR="00793CD1" w:rsidRPr="00E40AFC" w:rsidRDefault="00793CD1" w:rsidP="0079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80A075" w14:textId="4A822264" w:rsidR="00793CD1" w:rsidRPr="00E40AFC" w:rsidRDefault="00793CD1" w:rsidP="006C1BDD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5B32342" w14:textId="7FDA482A" w:rsidR="00CC6ACC" w:rsidRPr="00AC4CA7" w:rsidRDefault="00CC6ACC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1F8C5CAA" w14:textId="2E2E2958" w:rsidR="00404927" w:rsidRPr="00E173CF" w:rsidRDefault="00404927" w:rsidP="00404927">
      <w:pPr>
        <w:pStyle w:val="ListParagraph"/>
        <w:tabs>
          <w:tab w:val="clear" w:pos="680"/>
          <w:tab w:val="left" w:pos="540"/>
        </w:tabs>
        <w:ind w:hanging="18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E173C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</w:t>
      </w:r>
      <w:r w:rsidR="00CF1F2B" w:rsidRPr="00E173C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เพิ่มทุนในบริษัทย่อย</w:t>
      </w:r>
    </w:p>
    <w:p w14:paraId="66CBB6AE" w14:textId="77777777" w:rsidR="00404927" w:rsidRPr="00AC4CA7" w:rsidRDefault="00404927" w:rsidP="00404927">
      <w:pPr>
        <w:pStyle w:val="ListParagraph"/>
        <w:tabs>
          <w:tab w:val="clear" w:pos="680"/>
          <w:tab w:val="left" w:pos="540"/>
        </w:tabs>
        <w:ind w:hanging="180"/>
        <w:rPr>
          <w:rFonts w:asciiTheme="majorBidi" w:hAnsiTheme="majorBidi" w:cstheme="majorBidi"/>
          <w:spacing w:val="-6"/>
          <w:sz w:val="30"/>
          <w:szCs w:val="30"/>
        </w:rPr>
      </w:pPr>
    </w:p>
    <w:p w14:paraId="302C11A5" w14:textId="61498D7A" w:rsidR="00404927" w:rsidRPr="00DC03B4" w:rsidRDefault="00404927" w:rsidP="00CF1F2B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ที พาราก้อน โฮลดิ้ง 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เพิ่มขึ้นเป็นจำนวนเงิน 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/>
          <w:sz w:val="30"/>
          <w:szCs w:val="30"/>
        </w:rPr>
        <w:t xml:space="preserve">347.09 </w:t>
      </w:r>
      <w:r w:rsidRPr="00DC03B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25ADB804" w14:textId="77777777" w:rsidR="00404927" w:rsidRPr="00DC03B4" w:rsidRDefault="00404927" w:rsidP="004049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C86A1" w14:textId="019236B6" w:rsidR="00884668" w:rsidRPr="00DC03B4" w:rsidRDefault="00404927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Theme="majorBidi" w:hAnsiTheme="majorBidi" w:cstheme="majorBidi"/>
          <w:sz w:val="30"/>
          <w:szCs w:val="30"/>
        </w:rPr>
        <w:t xml:space="preserve">- 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DC03B4">
        <w:rPr>
          <w:rFonts w:asciiTheme="majorBidi" w:hAnsiTheme="majorBidi" w:cstheme="majorBidi"/>
          <w:sz w:val="30"/>
          <w:szCs w:val="30"/>
        </w:rPr>
        <w:t>450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DC03B4">
        <w:rPr>
          <w:rFonts w:asciiTheme="majorBidi" w:hAnsiTheme="majorBidi" w:cstheme="majorBidi"/>
          <w:sz w:val="30"/>
          <w:szCs w:val="30"/>
        </w:rPr>
        <w:t>700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Pr="00DC03B4">
        <w:rPr>
          <w:rFonts w:asciiTheme="majorBidi" w:hAnsiTheme="majorBidi" w:cstheme="majorBidi"/>
          <w:sz w:val="30"/>
          <w:szCs w:val="30"/>
        </w:rPr>
        <w:t>25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DC03B4">
        <w:rPr>
          <w:rFonts w:asciiTheme="majorBidi" w:hAnsiTheme="majorBidi" w:cstheme="majorBidi"/>
          <w:sz w:val="30"/>
          <w:szCs w:val="30"/>
        </w:rPr>
        <w:t xml:space="preserve"> 62.5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173CF" w:rsidRPr="00DC03B4">
        <w:rPr>
          <w:rFonts w:asciiTheme="majorBidi" w:hAnsiTheme="majorBidi" w:cstheme="majorBidi"/>
          <w:sz w:val="30"/>
          <w:szCs w:val="30"/>
          <w:cs/>
        </w:rPr>
        <w:t>การ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ดำเนินการจดทะเบียนเพิ่มทุนดังกล่าวกับกระทรวงพาณิชย์ได้แล้วเสร็จเมื่อวันที่ </w:t>
      </w:r>
      <w:r w:rsid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/>
          <w:sz w:val="30"/>
          <w:szCs w:val="30"/>
        </w:rPr>
        <w:t xml:space="preserve">8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C03B4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69DD40A1" w14:textId="058A5C87" w:rsidR="00E173CF" w:rsidRPr="00DC03B4" w:rsidRDefault="00E173CF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7AE889C8" w14:textId="361E50FC" w:rsidR="00E173CF" w:rsidRPr="00DC03B4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DC03B4">
        <w:rPr>
          <w:rFonts w:ascii="Angsana New" w:hAnsi="Angsana New" w:hint="cs"/>
          <w:sz w:val="30"/>
          <w:szCs w:val="30"/>
        </w:rPr>
        <w:t xml:space="preserve">70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DC03B4">
        <w:rPr>
          <w:rFonts w:ascii="Angsana New" w:hAnsi="Angsana New" w:hint="cs"/>
          <w:sz w:val="30"/>
          <w:szCs w:val="30"/>
        </w:rPr>
        <w:t xml:space="preserve">1,737,000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DC03B4">
        <w:rPr>
          <w:rFonts w:ascii="Angsana New" w:hAnsi="Angsana New" w:hint="cs"/>
          <w:sz w:val="30"/>
          <w:szCs w:val="30"/>
        </w:rPr>
        <w:t xml:space="preserve">121.59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280C4CBC" w14:textId="77777777" w:rsidR="00E173CF" w:rsidRPr="00DC03B4" w:rsidRDefault="00E173CF" w:rsidP="00544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58885C7D" w14:textId="1904DDAF" w:rsidR="0064469A" w:rsidRPr="00DC03B4" w:rsidRDefault="0064469A" w:rsidP="0064469A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="00E173CF" w:rsidRPr="00DC03B4">
        <w:rPr>
          <w:rFonts w:ascii="Angsana New" w:hAnsi="Angsana New" w:hint="cs"/>
          <w:sz w:val="30"/>
          <w:szCs w:val="30"/>
        </w:rPr>
        <w:t xml:space="preserve">20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E173CF" w:rsidRPr="00DC03B4">
        <w:rPr>
          <w:rFonts w:ascii="Angsana New" w:hAnsi="Angsana New" w:hint="cs"/>
          <w:sz w:val="30"/>
          <w:szCs w:val="30"/>
        </w:rPr>
        <w:t xml:space="preserve">2,500,000 </w:t>
      </w:r>
      <w:r w:rsidR="00E173CF"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="00E173CF"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="00E173CF" w:rsidRPr="00DC03B4">
        <w:rPr>
          <w:rFonts w:ascii="Angsana New" w:hAnsi="Angsana New" w:hint="cs"/>
          <w:sz w:val="30"/>
          <w:szCs w:val="30"/>
        </w:rPr>
        <w:t xml:space="preserve">50 </w:t>
      </w:r>
      <w:r w:rsidR="00E173CF"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5BAE475" w14:textId="4ADED9A9" w:rsidR="00994D81" w:rsidRPr="00DC03B4" w:rsidRDefault="00994D81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z w:val="30"/>
          <w:szCs w:val="30"/>
        </w:rPr>
      </w:pPr>
    </w:p>
    <w:p w14:paraId="57F5134C" w14:textId="7E8AC8C1" w:rsidR="00E173CF" w:rsidRPr="00DC03B4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DC03B4">
        <w:rPr>
          <w:rFonts w:ascii="Angsana New" w:hAnsi="Angsana New" w:hint="cs"/>
          <w:sz w:val="30"/>
          <w:szCs w:val="30"/>
        </w:rPr>
        <w:t xml:space="preserve">5.2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DC03B4">
        <w:rPr>
          <w:rFonts w:ascii="Angsana New" w:hAnsi="Angsana New" w:hint="cs"/>
          <w:sz w:val="30"/>
          <w:szCs w:val="30"/>
        </w:rPr>
        <w:t xml:space="preserve">2,500,000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DC03B4">
        <w:rPr>
          <w:rFonts w:ascii="Angsana New" w:hAnsi="Angsana New" w:hint="cs"/>
          <w:sz w:val="30"/>
          <w:szCs w:val="30"/>
        </w:rPr>
        <w:t xml:space="preserve">13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2D449E35" w14:textId="78C62DD6" w:rsidR="00E173CF" w:rsidRPr="00AC4CA7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2E1703" w14:textId="7D6F8D99" w:rsidR="00E173CF" w:rsidRPr="00AC4CA7" w:rsidRDefault="00E173CF" w:rsidP="00E173CF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4CA7">
        <w:rPr>
          <w:rFonts w:ascii="Angsana New" w:hAnsi="Angsana New" w:hint="cs"/>
          <w:sz w:val="30"/>
          <w:szCs w:val="30"/>
          <w:cs/>
        </w:rPr>
        <w:lastRenderedPageBreak/>
        <w:t xml:space="preserve">-  เรียกชำระค่าหุ้นส่วนที่เหลือในราคาหุ้นละ </w:t>
      </w:r>
      <w:r w:rsidRPr="00AC4CA7">
        <w:rPr>
          <w:rFonts w:ascii="Angsana New" w:hAnsi="Angsana New" w:hint="cs"/>
          <w:sz w:val="30"/>
          <w:szCs w:val="30"/>
        </w:rPr>
        <w:t xml:space="preserve">40 </w:t>
      </w:r>
      <w:r w:rsidRPr="00AC4CA7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AC4CA7">
        <w:rPr>
          <w:rFonts w:ascii="Angsana New" w:hAnsi="Angsana New" w:hint="cs"/>
          <w:sz w:val="30"/>
          <w:szCs w:val="30"/>
        </w:rPr>
        <w:t xml:space="preserve">2,500,000 </w:t>
      </w:r>
      <w:r w:rsidRPr="00AC4CA7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AC4CA7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AC4CA7">
        <w:rPr>
          <w:rFonts w:ascii="Angsana New" w:hAnsi="Angsana New" w:hint="cs"/>
          <w:sz w:val="30"/>
          <w:szCs w:val="30"/>
        </w:rPr>
        <w:t xml:space="preserve">100 </w:t>
      </w:r>
      <w:r w:rsidRPr="00AC4CA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250FC8A" w14:textId="77777777" w:rsidR="00E173CF" w:rsidRPr="00AC4CA7" w:rsidRDefault="00E173C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35C2E9CF" w14:textId="6A938C60" w:rsidR="00E173CF" w:rsidRPr="00AC4CA7" w:rsidRDefault="00E173CF" w:rsidP="00E17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C4CA7">
        <w:rPr>
          <w:rFonts w:ascii="Angsana New" w:hAnsi="Angsana New" w:cs="Angsana New" w:hint="cs"/>
          <w:sz w:val="30"/>
          <w:szCs w:val="30"/>
        </w:rPr>
        <w:t>Thai Viet Corporation Joint Stock Company (“TVC”) (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Pr="00AC4CA7">
        <w:rPr>
          <w:rFonts w:ascii="Angsana New" w:hAnsi="Angsana New" w:cs="Angsana New" w:hint="cs"/>
          <w:sz w:val="30"/>
          <w:szCs w:val="30"/>
        </w:rPr>
        <w:t xml:space="preserve">Thai Viet Swine Line Joint Stock Co., Ltd.)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ซึ่งเป็นบริษัทย่อยทางอ้อมในต่างประเทศของบริษัทได้เพิ่มทุนจดทะเบียนเป็นจำนวนเงิน </w:t>
      </w:r>
      <w:r w:rsidRPr="00AC4CA7">
        <w:rPr>
          <w:rFonts w:ascii="Angsana New" w:hAnsi="Angsana New" w:cs="Angsana New" w:hint="cs"/>
          <w:sz w:val="30"/>
          <w:szCs w:val="30"/>
        </w:rPr>
        <w:t xml:space="preserve">610,508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โดยเพิ่มทุนจดทะเบียนจาก </w:t>
      </w:r>
      <w:r w:rsidRPr="00AC4CA7">
        <w:rPr>
          <w:rFonts w:ascii="Angsana New" w:hAnsi="Angsana New" w:cs="Angsana New" w:hint="cs"/>
          <w:sz w:val="30"/>
          <w:szCs w:val="30"/>
        </w:rPr>
        <w:t xml:space="preserve">189,492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เป็น </w:t>
      </w:r>
      <w:r w:rsidRPr="00AC4CA7">
        <w:rPr>
          <w:rFonts w:ascii="Angsana New" w:hAnsi="Angsana New" w:cs="Angsana New" w:hint="cs"/>
          <w:sz w:val="30"/>
          <w:szCs w:val="30"/>
        </w:rPr>
        <w:t xml:space="preserve">800,000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และเรียกชำระในอัตราร้อยละ </w:t>
      </w:r>
      <w:r w:rsidRPr="00AC4CA7">
        <w:rPr>
          <w:rFonts w:ascii="Angsana New" w:hAnsi="Angsana New" w:cs="Angsana New" w:hint="cs"/>
          <w:sz w:val="30"/>
          <w:szCs w:val="30"/>
        </w:rPr>
        <w:t xml:space="preserve">22.98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และได้ดำเนินการจดทะเบียนเพิ่มทุนดังกล่าวแล้วเสร็จเมื่อวันที่ </w:t>
      </w:r>
      <w:r w:rsidRPr="00AC4CA7">
        <w:rPr>
          <w:rFonts w:ascii="Angsana New" w:hAnsi="Angsana New" w:cs="Angsana New" w:hint="cs"/>
          <w:sz w:val="30"/>
          <w:szCs w:val="30"/>
        </w:rPr>
        <w:t xml:space="preserve">9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AC4CA7">
        <w:rPr>
          <w:rFonts w:ascii="Angsana New" w:hAnsi="Angsana New" w:cs="Angsana New" w:hint="cs"/>
          <w:sz w:val="30"/>
          <w:szCs w:val="30"/>
        </w:rPr>
        <w:t xml:space="preserve">2564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คณะกรรมการของบริษัทได้อนุมัติให้บริษัทย่อยแห่งหนึ่ง (บริษัท ที พาราก้อน โฮลดิ้ง จำกัด) จ่ายชำระค่าหุ้นเพิ่มทุนให้ </w:t>
      </w:r>
      <w:r w:rsidRPr="00AC4CA7">
        <w:rPr>
          <w:rFonts w:ascii="Angsana New" w:hAnsi="Angsana New" w:cs="Angsana New" w:hint="cs"/>
          <w:sz w:val="30"/>
          <w:szCs w:val="30"/>
        </w:rPr>
        <w:t>TV</w:t>
      </w:r>
      <w:r w:rsidR="00814E3C" w:rsidRPr="00AC4CA7">
        <w:rPr>
          <w:rFonts w:ascii="Angsana New" w:hAnsi="Angsana New" w:cs="Angsana New" w:hint="cs"/>
          <w:sz w:val="30"/>
          <w:szCs w:val="30"/>
        </w:rPr>
        <w:t>C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AC4CA7">
        <w:rPr>
          <w:rFonts w:ascii="Angsana New" w:hAnsi="Angsana New" w:cs="Angsana New" w:hint="cs"/>
          <w:sz w:val="30"/>
          <w:szCs w:val="30"/>
        </w:rPr>
        <w:t xml:space="preserve">184.09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5DFC5E85" w14:textId="77777777" w:rsidR="00E173CF" w:rsidRPr="00AC4CA7" w:rsidRDefault="00E173C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221642C3" w14:textId="705AC816" w:rsidR="0031665F" w:rsidRPr="00AC4CA7" w:rsidRDefault="0031665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i/>
          <w:iCs/>
          <w:spacing w:val="-6"/>
          <w:sz w:val="30"/>
          <w:szCs w:val="30"/>
        </w:rPr>
      </w:pPr>
      <w:r w:rsidRPr="00AC4CA7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14:paraId="4B0BF9CC" w14:textId="77777777" w:rsidR="0031665F" w:rsidRPr="00AC4CA7" w:rsidRDefault="0031665F" w:rsidP="0031665F">
      <w:pPr>
        <w:pStyle w:val="ListParagraph"/>
        <w:tabs>
          <w:tab w:val="left" w:pos="540"/>
          <w:tab w:val="left" w:pos="630"/>
        </w:tabs>
        <w:ind w:left="540"/>
        <w:rPr>
          <w:rFonts w:ascii="Angsana New" w:hAnsi="Angsana New"/>
          <w:spacing w:val="-6"/>
          <w:sz w:val="30"/>
          <w:szCs w:val="30"/>
        </w:rPr>
      </w:pPr>
    </w:p>
    <w:p w14:paraId="257AE17A" w14:textId="75DC5FA0" w:rsidR="0031665F" w:rsidRPr="00AC4CA7" w:rsidRDefault="009676E8" w:rsidP="0031665F">
      <w:pPr>
        <w:pStyle w:val="ListParagraph"/>
        <w:tabs>
          <w:tab w:val="clear" w:pos="680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4CA7">
        <w:rPr>
          <w:rFonts w:ascii="Angsana New" w:hAnsi="Angsana New" w:hint="cs"/>
          <w:sz w:val="30"/>
          <w:szCs w:val="30"/>
          <w:cs/>
        </w:rPr>
        <w:t>ประมาณการ</w:t>
      </w:r>
      <w:r w:rsidR="0031665F" w:rsidRPr="00AC4CA7">
        <w:rPr>
          <w:rFonts w:ascii="Angsana New" w:hAnsi="Angsana New" w:hint="cs"/>
          <w:sz w:val="30"/>
          <w:szCs w:val="30"/>
          <w:cs/>
        </w:rPr>
        <w:t xml:space="preserve">มูลค่าที่คาดว่าจะได้รับคืนของบริษัทย่อยแห่งหนึ่ง </w:t>
      </w:r>
      <w:r w:rsidR="0031665F" w:rsidRPr="00AC4CA7">
        <w:rPr>
          <w:rFonts w:ascii="Angsana New" w:hAnsi="Angsana New" w:hint="cs"/>
          <w:sz w:val="30"/>
          <w:szCs w:val="30"/>
        </w:rPr>
        <w:t>(</w:t>
      </w:r>
      <w:r w:rsidR="0031665F" w:rsidRPr="00AC4CA7">
        <w:rPr>
          <w:rFonts w:ascii="Angsana New" w:hAnsi="Angsana New" w:hint="cs"/>
          <w:sz w:val="30"/>
          <w:szCs w:val="30"/>
          <w:cs/>
        </w:rPr>
        <w:t>บริษัท ไทย โพรเซส ฟู้ดส์</w:t>
      </w:r>
      <w:r w:rsidR="0031665F" w:rsidRPr="00AC4CA7">
        <w:rPr>
          <w:rFonts w:ascii="Angsana New" w:hAnsi="Angsana New" w:hint="cs"/>
          <w:cs/>
        </w:rPr>
        <w:t xml:space="preserve"> </w:t>
      </w:r>
      <w:r w:rsidR="0031665F" w:rsidRPr="00AC4CA7">
        <w:rPr>
          <w:rFonts w:ascii="Angsana New" w:hAnsi="Angsana New" w:hint="cs"/>
          <w:sz w:val="30"/>
          <w:szCs w:val="30"/>
          <w:cs/>
        </w:rPr>
        <w:t>จำกัด</w:t>
      </w:r>
      <w:r w:rsidR="0031665F" w:rsidRPr="00AC4CA7">
        <w:rPr>
          <w:rFonts w:ascii="Angsana New" w:hAnsi="Angsana New" w:hint="cs"/>
          <w:sz w:val="30"/>
          <w:szCs w:val="30"/>
        </w:rPr>
        <w:t xml:space="preserve">) </w:t>
      </w:r>
      <w:r w:rsidR="0031665F" w:rsidRPr="00AC4CA7">
        <w:rPr>
          <w:rFonts w:ascii="Angsana New" w:hAnsi="Angsana New" w:hint="cs"/>
          <w:sz w:val="30"/>
          <w:szCs w:val="30"/>
          <w:cs/>
        </w:rPr>
        <w:t xml:space="preserve"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 </w:t>
      </w:r>
      <w:r w:rsidR="0031665F" w:rsidRPr="00AC4CA7">
        <w:rPr>
          <w:rFonts w:ascii="Angsana New" w:hAnsi="Angsana New" w:hint="cs"/>
          <w:sz w:val="30"/>
          <w:szCs w:val="30"/>
        </w:rPr>
        <w:t xml:space="preserve">2.1 </w:t>
      </w:r>
      <w:r w:rsidR="0031665F" w:rsidRPr="00AC4CA7">
        <w:rPr>
          <w:rFonts w:ascii="Angsana New" w:hAnsi="Angsana New" w:hint="cs"/>
          <w:sz w:val="30"/>
          <w:szCs w:val="30"/>
          <w:cs/>
        </w:rPr>
        <w:t xml:space="preserve">ล้านบาท สำหรับงวดหกเดือนสิ้นสุดวันที่ </w:t>
      </w:r>
      <w:r w:rsidR="0031665F" w:rsidRPr="00AC4CA7">
        <w:rPr>
          <w:rFonts w:ascii="Angsana New" w:hAnsi="Angsana New" w:hint="cs"/>
          <w:sz w:val="30"/>
          <w:szCs w:val="30"/>
        </w:rPr>
        <w:t xml:space="preserve">30 </w:t>
      </w:r>
      <w:r w:rsidR="0031665F" w:rsidRPr="00AC4CA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1665F" w:rsidRPr="00AC4CA7">
        <w:rPr>
          <w:rFonts w:ascii="Angsana New" w:hAnsi="Angsana New" w:hint="cs"/>
          <w:sz w:val="30"/>
          <w:szCs w:val="30"/>
        </w:rPr>
        <w:t>2564</w:t>
      </w:r>
    </w:p>
    <w:p w14:paraId="386D9DAB" w14:textId="77777777" w:rsidR="0031665F" w:rsidRPr="00DC03B4" w:rsidRDefault="0031665F" w:rsidP="001B5EF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DF0A7F" w14:textId="123CB1BC" w:rsidR="00DC0B5E" w:rsidRPr="00DC03B4" w:rsidRDefault="001B5EF4" w:rsidP="001B5EF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</w:t>
      </w:r>
      <w:r w:rsidR="009676E8"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</w:t>
      </w: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ทุนใน</w:t>
      </w:r>
      <w:r w:rsidR="0006305F"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</w:t>
      </w: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ร่วมค้า</w:t>
      </w:r>
    </w:p>
    <w:p w14:paraId="157269B1" w14:textId="29E66FDA" w:rsidR="001B5EF4" w:rsidRPr="00DC03B4" w:rsidRDefault="001B5EF4" w:rsidP="00DC0B5E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33FD44" w14:textId="58E155FF" w:rsidR="00793CD1" w:rsidRPr="00DC03B4" w:rsidRDefault="0006305F" w:rsidP="00793CD1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กลุ่ม</w:t>
      </w:r>
      <w:r w:rsidR="00793CD1" w:rsidRPr="00DC03B4">
        <w:rPr>
          <w:rFonts w:ascii="Angsana New" w:hAnsi="Angsana New" w:hint="cs"/>
          <w:sz w:val="30"/>
          <w:szCs w:val="30"/>
          <w:cs/>
        </w:rPr>
        <w:t>บริษัทลงทุนใน</w:t>
      </w:r>
      <w:r w:rsidRPr="00DC03B4">
        <w:rPr>
          <w:rFonts w:ascii="Angsana New" w:hAnsi="Angsana New" w:hint="cs"/>
          <w:sz w:val="30"/>
          <w:szCs w:val="30"/>
          <w:cs/>
        </w:rPr>
        <w:t>การ</w:t>
      </w:r>
      <w:r w:rsidR="00793CD1" w:rsidRPr="00DC03B4">
        <w:rPr>
          <w:rFonts w:ascii="Angsana New" w:hAnsi="Angsana New" w:hint="cs"/>
          <w:sz w:val="30"/>
          <w:szCs w:val="30"/>
          <w:cs/>
        </w:rPr>
        <w:t>ร่วมค้าในประเทศแห่งหนึ่ง</w:t>
      </w:r>
      <w:r w:rsidR="00793CD1" w:rsidRPr="00DC03B4">
        <w:rPr>
          <w:rFonts w:ascii="Angsana New" w:hAnsi="Angsana New" w:hint="cs"/>
          <w:sz w:val="30"/>
          <w:szCs w:val="30"/>
        </w:rPr>
        <w:t xml:space="preserve"> (</w:t>
      </w:r>
      <w:r w:rsidR="00793CD1" w:rsidRPr="00DC03B4">
        <w:rPr>
          <w:rFonts w:ascii="Angsana New" w:hAnsi="Angsana New" w:hint="cs"/>
          <w:sz w:val="30"/>
          <w:szCs w:val="30"/>
          <w:cs/>
        </w:rPr>
        <w:t>บริษัท เจเนพูติก ไบโอ จำกัด</w:t>
      </w:r>
      <w:r w:rsidR="00793CD1" w:rsidRPr="00DC03B4">
        <w:rPr>
          <w:rFonts w:ascii="Angsana New" w:hAnsi="Angsana New" w:hint="cs"/>
          <w:sz w:val="30"/>
          <w:szCs w:val="30"/>
        </w:rPr>
        <w:t xml:space="preserve">) </w:t>
      </w:r>
      <w:r w:rsidR="00793CD1" w:rsidRPr="00DC03B4">
        <w:rPr>
          <w:rFonts w:ascii="Angsana New" w:hAnsi="Angsana New" w:hint="cs"/>
          <w:sz w:val="30"/>
          <w:szCs w:val="30"/>
          <w:cs/>
        </w:rPr>
        <w:t>เพิ่มขึ้นเป็นจำนวนเงิน</w:t>
      </w:r>
      <w:r w:rsidR="00793CD1" w:rsidRPr="00DC03B4">
        <w:rPr>
          <w:rFonts w:ascii="Angsana New" w:hAnsi="Angsana New" w:hint="cs"/>
          <w:sz w:val="30"/>
          <w:szCs w:val="30"/>
        </w:rPr>
        <w:t xml:space="preserve"> 25.25 </w:t>
      </w:r>
      <w:r w:rsidR="00793CD1" w:rsidRPr="00DC03B4">
        <w:rPr>
          <w:rFonts w:ascii="Angsana New" w:hAnsi="Angsana New" w:hint="cs"/>
          <w:sz w:val="30"/>
          <w:szCs w:val="30"/>
          <w:cs/>
        </w:rPr>
        <w:t>ล้านบาท โดยมีรายละเอียดดังนี้</w:t>
      </w:r>
    </w:p>
    <w:p w14:paraId="4D87CD7A" w14:textId="77777777" w:rsidR="00793CD1" w:rsidRPr="00DC03B4" w:rsidRDefault="00793CD1" w:rsidP="00793CD1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E2AEDD" w14:textId="022589A8" w:rsidR="00793CD1" w:rsidRPr="00DC03B4" w:rsidRDefault="00793CD1" w:rsidP="00793CD1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Pr="00DC03B4">
        <w:rPr>
          <w:rFonts w:ascii="Angsana New" w:hAnsi="Angsana New" w:hint="cs"/>
          <w:sz w:val="30"/>
          <w:szCs w:val="30"/>
        </w:rPr>
        <w:t xml:space="preserve">10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DC03B4">
        <w:rPr>
          <w:rFonts w:ascii="Angsana New" w:hAnsi="Angsana New" w:hint="cs"/>
          <w:sz w:val="30"/>
          <w:szCs w:val="30"/>
        </w:rPr>
        <w:t xml:space="preserve">180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ล้านบาทและให้เรียกชำระค่าหุ้นในอัตราร้อยละ </w:t>
      </w:r>
      <w:r w:rsidRPr="00DC03B4">
        <w:rPr>
          <w:rFonts w:ascii="Angsana New" w:hAnsi="Angsana New" w:hint="cs"/>
          <w:sz w:val="30"/>
          <w:szCs w:val="30"/>
        </w:rPr>
        <w:t xml:space="preserve">25 </w:t>
      </w:r>
      <w:r w:rsidRPr="00DC03B4">
        <w:rPr>
          <w:rFonts w:ascii="Angsana New" w:hAnsi="Angsana New" w:hint="cs"/>
          <w:sz w:val="30"/>
          <w:szCs w:val="30"/>
          <w:cs/>
        </w:rPr>
        <w:t>คิดเป็น</w:t>
      </w:r>
      <w:r w:rsidR="00DC03B4"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DC03B4">
        <w:rPr>
          <w:rFonts w:ascii="Angsana New" w:hAnsi="Angsana New" w:hint="cs"/>
          <w:sz w:val="30"/>
          <w:szCs w:val="30"/>
        </w:rPr>
        <w:t xml:space="preserve">42.5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คณะกรรมการของบริษัทได้อนุมัติให้กลุ่มบริษัทเข้าซื้อหุ้นเพิ่มทุนเป็นจำนวนเงิน </w:t>
      </w:r>
      <w:r w:rsidRPr="00DC03B4">
        <w:rPr>
          <w:rFonts w:ascii="Angsana New" w:hAnsi="Angsana New" w:hint="cs"/>
          <w:sz w:val="30"/>
          <w:szCs w:val="30"/>
        </w:rPr>
        <w:t xml:space="preserve">12.25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Pr="00DC03B4">
        <w:rPr>
          <w:rFonts w:ascii="Angsana New" w:hAnsi="Angsana New" w:hint="cs"/>
          <w:sz w:val="30"/>
          <w:szCs w:val="30"/>
        </w:rPr>
        <w:t xml:space="preserve">30.00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DC03B4">
        <w:rPr>
          <w:rFonts w:ascii="Angsana New" w:hAnsi="Angsana New" w:hint="cs"/>
          <w:sz w:val="30"/>
          <w:szCs w:val="30"/>
        </w:rPr>
        <w:t xml:space="preserve">28.89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Pr="00DC03B4">
        <w:rPr>
          <w:rFonts w:ascii="Angsana New" w:hAnsi="Angsana New" w:hint="cs"/>
          <w:sz w:val="30"/>
          <w:szCs w:val="30"/>
        </w:rPr>
        <w:t xml:space="preserve">27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C03B4">
        <w:rPr>
          <w:rFonts w:ascii="Angsana New" w:hAnsi="Angsana New" w:hint="cs"/>
          <w:sz w:val="30"/>
          <w:szCs w:val="30"/>
        </w:rPr>
        <w:t>2564</w:t>
      </w:r>
    </w:p>
    <w:p w14:paraId="2C5B438E" w14:textId="77777777" w:rsidR="00793CD1" w:rsidRPr="00DC03B4" w:rsidRDefault="00793CD1" w:rsidP="00793CD1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43B6E62" w14:textId="341959E5" w:rsidR="00793CD1" w:rsidRPr="00DC03B4" w:rsidRDefault="00793CD1" w:rsidP="00793CD1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  <w:lang w:bidi="ar-SA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Pr="00DC03B4">
        <w:rPr>
          <w:rFonts w:ascii="Angsana New" w:hAnsi="Angsana New" w:hint="cs"/>
          <w:sz w:val="30"/>
          <w:szCs w:val="30"/>
        </w:rPr>
        <w:t xml:space="preserve">180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DC03B4">
        <w:rPr>
          <w:rFonts w:ascii="Angsana New" w:hAnsi="Angsana New" w:hint="cs"/>
          <w:sz w:val="30"/>
          <w:szCs w:val="30"/>
        </w:rPr>
        <w:t xml:space="preserve">200 </w:t>
      </w:r>
      <w:r w:rsidRPr="00DC03B4">
        <w:rPr>
          <w:rFonts w:ascii="Angsana New" w:hAnsi="Angsana New" w:hint="cs"/>
          <w:sz w:val="30"/>
          <w:szCs w:val="30"/>
          <w:cs/>
        </w:rPr>
        <w:t>ล้านบาท และให้เรียกชำระค่าหุ้นในอัตราร้อยละ</w:t>
      </w:r>
      <w:r w:rsidRPr="00DC03B4">
        <w:rPr>
          <w:rFonts w:ascii="Angsana New" w:hAnsi="Angsana New" w:hint="cs"/>
          <w:sz w:val="30"/>
          <w:szCs w:val="30"/>
        </w:rPr>
        <w:t xml:space="preserve"> 50 </w:t>
      </w:r>
      <w:r w:rsidRPr="00DC03B4">
        <w:rPr>
          <w:rFonts w:ascii="Angsana New" w:hAnsi="Angsana New" w:hint="cs"/>
          <w:sz w:val="30"/>
          <w:szCs w:val="30"/>
          <w:cs/>
        </w:rPr>
        <w:t>คิดเป็น</w:t>
      </w:r>
      <w:r w:rsidR="00DC03B4"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 w:hint="cs"/>
          <w:sz w:val="30"/>
          <w:szCs w:val="30"/>
          <w:cs/>
        </w:rPr>
        <w:t>จำนวนเงิน</w:t>
      </w:r>
      <w:r w:rsidRPr="00DC03B4">
        <w:rPr>
          <w:rFonts w:ascii="Angsana New" w:hAnsi="Angsana New" w:hint="cs"/>
          <w:sz w:val="30"/>
          <w:szCs w:val="30"/>
        </w:rPr>
        <w:t xml:space="preserve"> 100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  <w:r w:rsidR="009676E8" w:rsidRPr="00DC03B4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คณะกรรมการของบริษัทได้อนุมัติให้กลุ่มบริษัทเข้าซื้อหุ้นเพิ่มทุนเป็นจำนวนเงิน </w:t>
      </w:r>
      <w:r w:rsidR="00DC03B4">
        <w:rPr>
          <w:rFonts w:ascii="Angsana New" w:hAnsi="Angsana New"/>
          <w:sz w:val="30"/>
          <w:szCs w:val="30"/>
        </w:rPr>
        <w:br/>
      </w:r>
      <w:r w:rsidR="009676E8" w:rsidRPr="00DC03B4">
        <w:rPr>
          <w:rFonts w:ascii="Angsana New" w:hAnsi="Angsana New" w:hint="cs"/>
          <w:sz w:val="30"/>
          <w:szCs w:val="30"/>
        </w:rPr>
        <w:t xml:space="preserve">13 </w:t>
      </w:r>
      <w:r w:rsidR="009676E8" w:rsidRPr="00DC03B4">
        <w:rPr>
          <w:rFonts w:ascii="Angsana New" w:hAnsi="Angsana New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โดยภายหลังการเพิ่มทุนดังกล่าว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Pr="00DC03B4">
        <w:rPr>
          <w:rFonts w:ascii="Angsana New" w:hAnsi="Angsana New" w:hint="cs"/>
          <w:sz w:val="30"/>
          <w:szCs w:val="30"/>
        </w:rPr>
        <w:t xml:space="preserve">28.89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DC03B4">
        <w:rPr>
          <w:rFonts w:ascii="Angsana New" w:hAnsi="Angsana New" w:hint="cs"/>
          <w:sz w:val="30"/>
          <w:szCs w:val="30"/>
        </w:rPr>
        <w:t xml:space="preserve">26.00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="00DD62B1" w:rsidRPr="00DC03B4">
        <w:rPr>
          <w:rFonts w:ascii="Angsana New" w:hAnsi="Angsana New" w:hint="cs"/>
          <w:sz w:val="30"/>
          <w:szCs w:val="30"/>
        </w:rPr>
        <w:t>8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C03B4">
        <w:rPr>
          <w:rFonts w:ascii="Angsana New" w:hAnsi="Angsana New" w:hint="cs"/>
          <w:sz w:val="30"/>
          <w:szCs w:val="30"/>
        </w:rPr>
        <w:t>2564</w:t>
      </w:r>
    </w:p>
    <w:p w14:paraId="32690D99" w14:textId="4AAC59BB" w:rsidR="00CC6ACC" w:rsidRPr="00DC03B4" w:rsidRDefault="00CC6ACC" w:rsidP="009716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03B4">
        <w:rPr>
          <w:rFonts w:ascii="Angsana New" w:hAnsi="Angsana New" w:cs="Angsana New" w:hint="cs"/>
          <w:sz w:val="30"/>
          <w:szCs w:val="30"/>
          <w:cs/>
        </w:rPr>
        <w:lastRenderedPageBreak/>
        <w:t>คณะกรรมการของบริษัทได้อนุมัติให้บริษัทย่อยแห่งหนึ่ง (บริษัท ไทยฟู้ดส์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เซอร์วิส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ซัพพลาย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DC03B4">
        <w:rPr>
          <w:rFonts w:ascii="Angsana New" w:hAnsi="Angsana New" w:cs="Angsana New"/>
          <w:sz w:val="30"/>
          <w:szCs w:val="30"/>
        </w:rPr>
        <w:t>(</w:t>
      </w:r>
      <w:r w:rsidRPr="00DC03B4">
        <w:rPr>
          <w:rFonts w:ascii="Angsana New" w:hAnsi="Angsana New" w:cs="Angsana New" w:hint="cs"/>
          <w:sz w:val="30"/>
          <w:szCs w:val="30"/>
          <w:cs/>
        </w:rPr>
        <w:t>“</w:t>
      </w:r>
      <w:r w:rsidRPr="00DC03B4">
        <w:rPr>
          <w:rFonts w:ascii="Angsana New" w:hAnsi="Angsana New" w:cs="Angsana New"/>
          <w:sz w:val="30"/>
          <w:szCs w:val="30"/>
        </w:rPr>
        <w:t>TFSS”)</w:t>
      </w:r>
      <w:r w:rsidR="00530444" w:rsidRPr="00DC03B4">
        <w:rPr>
          <w:rFonts w:ascii="Angsana New" w:hAnsi="Angsana New" w:cs="Angsana New"/>
          <w:sz w:val="30"/>
          <w:szCs w:val="30"/>
        </w:rPr>
        <w:t>)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8A" w:rsidRPr="00DC03B4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Pr="00DC03B4">
        <w:rPr>
          <w:rFonts w:ascii="Angsana New" w:hAnsi="Angsana New" w:cs="Angsana New" w:hint="cs"/>
          <w:sz w:val="30"/>
          <w:szCs w:val="30"/>
          <w:cs/>
        </w:rPr>
        <w:t>การร่วมค้าในประเทศแห่งหนึ่ง (บริษัท สไวน์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พร๊อพเพอร์ตี้</w:t>
      </w:r>
      <w:r w:rsidRPr="00DC03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จำกัด) โดยมีทุนจดทะเบียนเริ่มแรกเป็นจำนวนเงิน </w:t>
      </w:r>
      <w:r w:rsidRPr="00DC03B4">
        <w:rPr>
          <w:rFonts w:ascii="Angsana New" w:hAnsi="Angsana New" w:cs="Angsana New"/>
          <w:sz w:val="30"/>
          <w:szCs w:val="30"/>
        </w:rPr>
        <w:t>1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DC03B4">
        <w:rPr>
          <w:rFonts w:ascii="Angsana New" w:hAnsi="Angsana New" w:cs="Angsana New"/>
          <w:sz w:val="30"/>
          <w:szCs w:val="30"/>
        </w:rPr>
        <w:t xml:space="preserve">25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31665F" w:rsidRPr="00DC03B4">
        <w:rPr>
          <w:rFonts w:ascii="Angsana New" w:hAnsi="Angsana New" w:cs="Angsana New"/>
          <w:sz w:val="30"/>
          <w:szCs w:val="30"/>
        </w:rPr>
        <w:t>0.25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="0031665F" w:rsidRPr="00DC03B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บริษัทมีสัดส่วนการลงทุนในการร่วมค้าดังกล่าวคิดเป็นอัตราร้อยละ </w:t>
      </w:r>
      <w:r w:rsidRPr="00DC03B4">
        <w:rPr>
          <w:rFonts w:ascii="Angsana New" w:hAnsi="Angsana New" w:cs="Angsana New"/>
          <w:sz w:val="30"/>
          <w:szCs w:val="30"/>
        </w:rPr>
        <w:t xml:space="preserve">40 </w:t>
      </w:r>
      <w:r w:rsidRPr="00DC03B4">
        <w:rPr>
          <w:rFonts w:ascii="Angsana New" w:hAnsi="Angsana New" w:cs="Angsana New" w:hint="cs"/>
          <w:sz w:val="30"/>
          <w:szCs w:val="30"/>
          <w:cs/>
        </w:rPr>
        <w:t>ของทุนที่ชำระแล้ว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31665F" w:rsidRPr="00DC03B4">
        <w:rPr>
          <w:rFonts w:ascii="Angsana New" w:hAnsi="Angsana New" w:cs="Angsana New"/>
          <w:sz w:val="30"/>
          <w:szCs w:val="30"/>
        </w:rPr>
        <w:t>0.1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="0031665F" w:rsidRPr="00DC03B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การดำเนินการจดทะเบียนหุ้นทุนเริ่มแรกของการร่วมค้าดังกล่าวกับกระทรวงพาณิชย์ได้แล้วเสร็จเมื่อวันที่ </w:t>
      </w:r>
      <w:r w:rsidR="00DC03B4">
        <w:rPr>
          <w:rFonts w:ascii="Angsana New" w:hAnsi="Angsana New" w:cs="Angsana New"/>
          <w:sz w:val="30"/>
          <w:szCs w:val="30"/>
        </w:rPr>
        <w:br/>
      </w:r>
      <w:r w:rsidRPr="00DC03B4">
        <w:rPr>
          <w:rFonts w:ascii="Angsana New" w:hAnsi="Angsana New" w:cs="Angsana New"/>
          <w:sz w:val="30"/>
          <w:szCs w:val="30"/>
        </w:rPr>
        <w:t xml:space="preserve">20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DC03B4">
        <w:rPr>
          <w:rFonts w:ascii="Angsana New" w:hAnsi="Angsana New" w:cs="Angsana New"/>
          <w:sz w:val="30"/>
          <w:szCs w:val="30"/>
        </w:rPr>
        <w:t>2564</w:t>
      </w:r>
    </w:p>
    <w:p w14:paraId="2777C0F2" w14:textId="7929A82B" w:rsidR="00035ED5" w:rsidRPr="00DC03B4" w:rsidRDefault="00035ED5" w:rsidP="00917A4B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0C721FFD" w14:textId="77777777" w:rsidR="00DC03B4" w:rsidRPr="00DC03B4" w:rsidRDefault="00DC03B4" w:rsidP="00DC03B4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กลุ่ม</w:t>
      </w:r>
      <w:r w:rsidRPr="00DC03B4">
        <w:rPr>
          <w:rFonts w:ascii="Angsana New" w:hAnsi="Angsana New"/>
          <w:sz w:val="30"/>
          <w:szCs w:val="30"/>
          <w:cs/>
        </w:rPr>
        <w:t>บริษัทลงทุนใน</w:t>
      </w:r>
      <w:r w:rsidRPr="00DC03B4">
        <w:rPr>
          <w:rFonts w:ascii="Angsana New" w:hAnsi="Angsana New" w:hint="cs"/>
          <w:sz w:val="30"/>
          <w:szCs w:val="30"/>
          <w:cs/>
        </w:rPr>
        <w:t>การ</w:t>
      </w:r>
      <w:r w:rsidRPr="00DC03B4">
        <w:rPr>
          <w:rFonts w:ascii="Angsana New" w:hAnsi="Angsana New"/>
          <w:sz w:val="30"/>
          <w:szCs w:val="30"/>
          <w:cs/>
        </w:rPr>
        <w:t>ร่วมค้าในประเทศแห่งหนึ่ง</w:t>
      </w:r>
      <w:r w:rsidRPr="00DC03B4">
        <w:rPr>
          <w:rFonts w:ascii="Angsana New" w:hAnsi="Angsana New"/>
          <w:sz w:val="30"/>
          <w:szCs w:val="30"/>
        </w:rPr>
        <w:t xml:space="preserve"> 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ไทยฟู้ดส์ นิวเคลียส จีเนติกส์ จำกัด</w:t>
      </w:r>
      <w:r w:rsidRPr="00DC03B4">
        <w:rPr>
          <w:rFonts w:ascii="Angsana New" w:hAnsi="Angsana New"/>
          <w:sz w:val="30"/>
          <w:szCs w:val="30"/>
        </w:rPr>
        <w:t xml:space="preserve">) </w:t>
      </w:r>
      <w:r w:rsidRPr="00DC03B4">
        <w:rPr>
          <w:rFonts w:ascii="Angsana New" w:hAnsi="Angsana New"/>
          <w:sz w:val="30"/>
          <w:szCs w:val="30"/>
          <w:cs/>
        </w:rPr>
        <w:t>เพิ่มขึ้นเป็น</w:t>
      </w:r>
      <w:r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/>
          <w:sz w:val="30"/>
          <w:szCs w:val="30"/>
          <w:cs/>
        </w:rPr>
        <w:t>จำนวนเงิน</w:t>
      </w:r>
      <w:r w:rsidRPr="00DC03B4">
        <w:rPr>
          <w:rFonts w:ascii="Angsana New" w:hAnsi="Angsana New"/>
          <w:sz w:val="30"/>
          <w:szCs w:val="30"/>
        </w:rPr>
        <w:t xml:space="preserve"> 50 </w:t>
      </w:r>
      <w:r w:rsidRPr="00DC03B4">
        <w:rPr>
          <w:rFonts w:ascii="Angsana New" w:hAnsi="Angsana New"/>
          <w:sz w:val="30"/>
          <w:szCs w:val="30"/>
          <w:cs/>
        </w:rPr>
        <w:t>ล้านบาท โดยมีรายละเอียดดังนี้</w:t>
      </w:r>
    </w:p>
    <w:p w14:paraId="1141EEB3" w14:textId="77777777" w:rsidR="00DC03B4" w:rsidRPr="00DC03B4" w:rsidRDefault="00DC03B4" w:rsidP="00DC0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6F0EF0" w14:textId="77777777" w:rsidR="00DC03B4" w:rsidRPr="00DC03B4" w:rsidRDefault="00DC03B4" w:rsidP="00DC03B4">
      <w:pPr>
        <w:pStyle w:val="ListParagraph"/>
        <w:tabs>
          <w:tab w:val="left" w:pos="810"/>
        </w:tabs>
        <w:ind w:hanging="180"/>
        <w:jc w:val="thaiDistribute"/>
        <w:rPr>
          <w:rFonts w:ascii="Angsana New" w:hAnsi="Angsana New"/>
          <w:sz w:val="30"/>
          <w:szCs w:val="30"/>
          <w:lang w:bidi="ar-SA"/>
        </w:rPr>
      </w:pPr>
      <w:r w:rsidRPr="00DC03B4">
        <w:rPr>
          <w:rFonts w:ascii="Angsana New" w:hAnsi="Angsana New"/>
          <w:sz w:val="30"/>
          <w:szCs w:val="30"/>
        </w:rPr>
        <w:t xml:space="preserve">-  </w:t>
      </w:r>
      <w:r w:rsidRPr="00DC03B4">
        <w:rPr>
          <w:rFonts w:ascii="Angsana New" w:hAnsi="Angsana New"/>
          <w:sz w:val="30"/>
          <w:szCs w:val="30"/>
          <w:cs/>
        </w:rPr>
        <w:t xml:space="preserve">เพิ่มทุนจดทะเบียนจาก </w:t>
      </w:r>
      <w:r w:rsidRPr="00DC03B4">
        <w:rPr>
          <w:rFonts w:asciiTheme="majorBidi" w:hAnsiTheme="majorBidi" w:cstheme="majorBidi"/>
          <w:sz w:val="30"/>
          <w:szCs w:val="30"/>
        </w:rPr>
        <w:t xml:space="preserve">235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DC03B4">
        <w:rPr>
          <w:rFonts w:asciiTheme="majorBidi" w:hAnsiTheme="majorBidi" w:cstheme="majorBidi"/>
          <w:sz w:val="30"/>
          <w:szCs w:val="30"/>
        </w:rPr>
        <w:t xml:space="preserve">458.75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03B4">
        <w:rPr>
          <w:rFonts w:ascii="Angsana New" w:hAnsi="Angsana New"/>
          <w:sz w:val="30"/>
          <w:szCs w:val="30"/>
          <w:cs/>
        </w:rPr>
        <w:t>และให้เรียกชำระค่าหุ้นในอัตราร้อยละ</w:t>
      </w:r>
      <w:r w:rsidRPr="00DC03B4">
        <w:rPr>
          <w:rFonts w:ascii="Angsana New" w:hAnsi="Angsana New"/>
          <w:sz w:val="30"/>
          <w:szCs w:val="30"/>
        </w:rPr>
        <w:t xml:space="preserve"> 25 </w:t>
      </w:r>
      <w:r w:rsidRPr="00DC03B4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DC03B4">
        <w:rPr>
          <w:rFonts w:ascii="Angsana New" w:hAnsi="Angsana New"/>
          <w:sz w:val="30"/>
          <w:szCs w:val="30"/>
        </w:rPr>
        <w:t xml:space="preserve"> 55.94 </w:t>
      </w:r>
      <w:r w:rsidRPr="00DC03B4">
        <w:rPr>
          <w:rFonts w:ascii="Angsana New" w:hAnsi="Angsana New"/>
          <w:sz w:val="30"/>
          <w:szCs w:val="30"/>
          <w:cs/>
        </w:rPr>
        <w:t>ล้านบาท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บริษัทมี</w:t>
      </w:r>
      <w:r w:rsidRPr="00DC03B4">
        <w:rPr>
          <w:rFonts w:asciiTheme="majorBidi" w:hAnsiTheme="majorBidi" w:cstheme="majorBidi"/>
          <w:sz w:val="30"/>
          <w:szCs w:val="30"/>
          <w:cs/>
        </w:rPr>
        <w:t>สัดส่วนการลงทุน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ในการร่วมค้าดังกล่าว คิดเป็นอัตรา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C03B4">
        <w:rPr>
          <w:rFonts w:asciiTheme="majorBidi" w:hAnsiTheme="majorBidi" w:cstheme="majorBidi"/>
          <w:sz w:val="30"/>
          <w:szCs w:val="30"/>
        </w:rPr>
        <w:t>50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 ของทุน</w:t>
      </w:r>
      <w:r w:rsidRP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ที่ชำระแล้ว คิดเป็นจำนวนเงิน </w:t>
      </w:r>
      <w:r w:rsidRPr="00DC03B4">
        <w:rPr>
          <w:rFonts w:asciiTheme="majorBidi" w:hAnsiTheme="majorBidi" w:cstheme="majorBidi"/>
          <w:sz w:val="30"/>
          <w:szCs w:val="30"/>
        </w:rPr>
        <w:t xml:space="preserve">27.97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  <w:cs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 xml:space="preserve">การดำเนินการจดทะเบียนเพิ่มทุนดังกล่าวกับกระทรวงพาณิชย์ได้แล้วเสร็จเมื่อวันที่ </w:t>
      </w:r>
      <w:r w:rsidRPr="00DC03B4">
        <w:rPr>
          <w:rFonts w:ascii="Angsana New" w:hAnsi="Angsana New"/>
          <w:sz w:val="30"/>
          <w:szCs w:val="30"/>
        </w:rPr>
        <w:t xml:space="preserve">8 </w:t>
      </w:r>
      <w:r w:rsidRPr="00DC03B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C03B4">
        <w:rPr>
          <w:rFonts w:ascii="Angsana New" w:hAnsi="Angsana New"/>
          <w:sz w:val="30"/>
          <w:szCs w:val="30"/>
        </w:rPr>
        <w:t>2564</w:t>
      </w:r>
    </w:p>
    <w:p w14:paraId="249CD2B9" w14:textId="77777777" w:rsidR="00DC03B4" w:rsidRPr="00DC03B4" w:rsidRDefault="00DC03B4" w:rsidP="00DC0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4CCC43" w14:textId="06B20346" w:rsidR="00DC03B4" w:rsidRPr="00DC03B4" w:rsidRDefault="00DC03B4" w:rsidP="00DC03B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-  เรียกชำระค่าหุ้น</w:t>
      </w:r>
      <w:r w:rsidR="00647DDF"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DC03B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Pr="00DC03B4">
        <w:rPr>
          <w:rFonts w:ascii="Angsana New" w:hAnsi="Angsana New"/>
          <w:sz w:val="30"/>
          <w:szCs w:val="30"/>
        </w:rPr>
        <w:t xml:space="preserve">18.75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DC03B4">
        <w:rPr>
          <w:rFonts w:ascii="Angsana New" w:hAnsi="Angsana New"/>
          <w:sz w:val="30"/>
          <w:szCs w:val="30"/>
        </w:rPr>
        <w:t>2</w:t>
      </w:r>
      <w:r w:rsidR="00647DDF">
        <w:rPr>
          <w:rFonts w:ascii="Angsana New" w:hAnsi="Angsana New"/>
          <w:sz w:val="30"/>
          <w:szCs w:val="30"/>
        </w:rPr>
        <w:t xml:space="preserve">,350,000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หุ้นเป็นจำนวนเงินรวม </w:t>
      </w:r>
      <w:r w:rsidR="00647DDF">
        <w:rPr>
          <w:rFonts w:ascii="Angsana New" w:hAnsi="Angsana New"/>
          <w:sz w:val="30"/>
          <w:szCs w:val="30"/>
        </w:rPr>
        <w:t>44</w:t>
      </w:r>
      <w:r w:rsidRPr="00DC03B4">
        <w:rPr>
          <w:rFonts w:ascii="Angsana New" w:hAnsi="Angsana New"/>
          <w:sz w:val="30"/>
          <w:szCs w:val="30"/>
        </w:rPr>
        <w:t>.0</w:t>
      </w:r>
      <w:r w:rsidR="00647DDF">
        <w:rPr>
          <w:rFonts w:ascii="Angsana New" w:hAnsi="Angsana New"/>
          <w:sz w:val="30"/>
          <w:szCs w:val="30"/>
        </w:rPr>
        <w:t>6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 บริษัทมี</w:t>
      </w:r>
      <w:r w:rsidRPr="00DC03B4">
        <w:rPr>
          <w:rFonts w:asciiTheme="majorBidi" w:hAnsiTheme="majorBidi" w:cstheme="majorBidi"/>
          <w:sz w:val="30"/>
          <w:szCs w:val="30"/>
          <w:cs/>
        </w:rPr>
        <w:t>สัดส่วนการลงทุน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ในการร่วมค้าดังกล่าว คิดเป็นอัตรา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C03B4">
        <w:rPr>
          <w:rFonts w:asciiTheme="majorBidi" w:hAnsiTheme="majorBidi" w:cstheme="majorBidi"/>
          <w:sz w:val="30"/>
          <w:szCs w:val="30"/>
        </w:rPr>
        <w:t>50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 ของทุน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ที่ชำระแล้ว คิดเป็นจำนวนเงิน </w:t>
      </w:r>
      <w:r w:rsidRPr="00DC03B4">
        <w:rPr>
          <w:rFonts w:asciiTheme="majorBidi" w:hAnsiTheme="majorBidi" w:cstheme="majorBidi"/>
          <w:sz w:val="30"/>
          <w:szCs w:val="30"/>
        </w:rPr>
        <w:t xml:space="preserve">22.03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0450400" w14:textId="77777777" w:rsidR="00DC03B4" w:rsidRPr="00DC03B4" w:rsidRDefault="00DC03B4" w:rsidP="00DC03B4">
      <w:pPr>
        <w:pStyle w:val="block"/>
        <w:tabs>
          <w:tab w:val="left" w:pos="540"/>
          <w:tab w:val="left" w:pos="63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72603CC7" w14:textId="7AE55FC4" w:rsidR="00E151C0" w:rsidRPr="00C60284" w:rsidRDefault="00E151C0" w:rsidP="00E151C0">
      <w:pPr>
        <w:pStyle w:val="index"/>
        <w:numPr>
          <w:ilvl w:val="0"/>
          <w:numId w:val="3"/>
        </w:numPr>
        <w:tabs>
          <w:tab w:val="clear" w:pos="518"/>
          <w:tab w:val="num" w:pos="810"/>
          <w:tab w:val="left" w:pos="153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4CF1ED9" w14:textId="261BF169" w:rsidR="00513865" w:rsidRPr="00DC03B4" w:rsidRDefault="00513865" w:rsidP="00513865">
      <w:pPr>
        <w:pStyle w:val="index"/>
        <w:tabs>
          <w:tab w:val="clear" w:pos="1134"/>
          <w:tab w:val="left" w:pos="153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3C0744" w:rsidRPr="006C5F37" w14:paraId="4551C813" w14:textId="77777777" w:rsidTr="00217B40">
        <w:trPr>
          <w:cantSplit/>
          <w:tblHeader/>
        </w:trPr>
        <w:tc>
          <w:tcPr>
            <w:tcW w:w="4950" w:type="dxa"/>
            <w:vAlign w:val="bottom"/>
          </w:tcPr>
          <w:p w14:paraId="0D3F9E5A" w14:textId="3F099415" w:rsidR="003C0744" w:rsidRPr="006C5F37" w:rsidRDefault="003C0744" w:rsidP="006B36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F35C78"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F35C78"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00" w:type="dxa"/>
            <w:vAlign w:val="bottom"/>
          </w:tcPr>
          <w:p w14:paraId="5CAAAB86" w14:textId="77777777" w:rsidR="003C0744" w:rsidRPr="006C5F37" w:rsidRDefault="003C0744" w:rsidP="006B363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A8322CD" w14:textId="538E2FEC" w:rsidR="003C0744" w:rsidRPr="006C5F37" w:rsidRDefault="003C0744" w:rsidP="006B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C5F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DAD443" w14:textId="77777777" w:rsidR="003C0744" w:rsidRPr="006C5F37" w:rsidRDefault="003C0744" w:rsidP="006B363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0DD43F" w14:textId="77777777" w:rsidR="003C0744" w:rsidRPr="006C5F37" w:rsidRDefault="003C0744" w:rsidP="006B363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9460C9" w14:textId="48CF7814" w:rsidR="003C0744" w:rsidRPr="006C5F37" w:rsidRDefault="003C0744" w:rsidP="006B363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3C0744" w:rsidRPr="006C5F37" w14:paraId="032D4B87" w14:textId="77777777" w:rsidTr="00217B40">
        <w:trPr>
          <w:cantSplit/>
        </w:trPr>
        <w:tc>
          <w:tcPr>
            <w:tcW w:w="4950" w:type="dxa"/>
          </w:tcPr>
          <w:p w14:paraId="6D755E8F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B99619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4CC02A8D" w14:textId="3785D70B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5F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0744" w:rsidRPr="006C5F37" w14:paraId="78A05B11" w14:textId="77777777" w:rsidTr="00217B40">
        <w:trPr>
          <w:cantSplit/>
        </w:trPr>
        <w:tc>
          <w:tcPr>
            <w:tcW w:w="4950" w:type="dxa"/>
          </w:tcPr>
          <w:p w14:paraId="7BB72785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3C742356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7C7B20" w14:textId="5FB6DB61" w:rsidR="003C0744" w:rsidRPr="006C5F37" w:rsidRDefault="00217B40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  <w:t>1,2</w:t>
            </w:r>
            <w:r w:rsidR="00063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16,245</w:t>
            </w:r>
          </w:p>
        </w:tc>
        <w:tc>
          <w:tcPr>
            <w:tcW w:w="180" w:type="dxa"/>
          </w:tcPr>
          <w:p w14:paraId="188C4F26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C51415" w14:textId="67B43C17" w:rsidR="003C0744" w:rsidRPr="006C5F37" w:rsidRDefault="00BB278D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="00291A3C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3C0744" w:rsidRPr="006C5F37" w14:paraId="50CC66FD" w14:textId="77777777" w:rsidTr="00217B40">
        <w:trPr>
          <w:cantSplit/>
        </w:trPr>
        <w:tc>
          <w:tcPr>
            <w:tcW w:w="4950" w:type="dxa"/>
          </w:tcPr>
          <w:p w14:paraId="3AD29B87" w14:textId="7037DC52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CA6B83"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3CA569BA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0D5DCB0" w14:textId="4F1738B4" w:rsidR="003C0744" w:rsidRPr="006C5F37" w:rsidRDefault="00217B40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617,128</w:t>
            </w:r>
          </w:p>
        </w:tc>
        <w:tc>
          <w:tcPr>
            <w:tcW w:w="180" w:type="dxa"/>
          </w:tcPr>
          <w:p w14:paraId="178016CB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F72ED5" w14:textId="1400C093" w:rsidR="003C0744" w:rsidRPr="006C5F37" w:rsidRDefault="00291A3C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</w:t>
            </w:r>
            <w:r w:rsidR="00A2370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C0744" w:rsidRPr="006C5F37" w14:paraId="64AABACA" w14:textId="77777777" w:rsidTr="00217B40">
        <w:trPr>
          <w:cantSplit/>
        </w:trPr>
        <w:tc>
          <w:tcPr>
            <w:tcW w:w="4950" w:type="dxa"/>
          </w:tcPr>
          <w:p w14:paraId="4C97C7EF" w14:textId="77777777" w:rsidR="003C0744" w:rsidRPr="006C5F37" w:rsidRDefault="003C0744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00" w:type="dxa"/>
          </w:tcPr>
          <w:p w14:paraId="75DDF55C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F1ACCF2" w14:textId="1CC8CADB" w:rsidR="003C0744" w:rsidRPr="00243706" w:rsidRDefault="00243706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3,640</w:t>
            </w:r>
          </w:p>
        </w:tc>
        <w:tc>
          <w:tcPr>
            <w:tcW w:w="180" w:type="dxa"/>
          </w:tcPr>
          <w:p w14:paraId="223549F1" w14:textId="77777777" w:rsidR="003C0744" w:rsidRPr="006C5F37" w:rsidRDefault="003C0744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6256D9" w14:textId="1335A390" w:rsidR="003C0744" w:rsidRPr="006C5F37" w:rsidRDefault="00BB278D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1A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A6B83" w:rsidRPr="006C5F37" w14:paraId="1F766ECC" w14:textId="77777777" w:rsidTr="00217B40">
        <w:trPr>
          <w:cantSplit/>
        </w:trPr>
        <w:tc>
          <w:tcPr>
            <w:tcW w:w="4950" w:type="dxa"/>
          </w:tcPr>
          <w:p w14:paraId="432E7626" w14:textId="422E3D8F" w:rsidR="00CA6B83" w:rsidRPr="006C5F37" w:rsidRDefault="00CA6B83" w:rsidP="006B3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8775E8D" w14:textId="77777777" w:rsidR="00CA6B83" w:rsidRPr="006C5F37" w:rsidRDefault="00CA6B83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7343C1" w14:textId="3B3F3BF3" w:rsidR="00CA6B83" w:rsidRPr="006C5F37" w:rsidRDefault="00217B40" w:rsidP="00217B4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11,485</w:t>
            </w:r>
          </w:p>
        </w:tc>
        <w:tc>
          <w:tcPr>
            <w:tcW w:w="180" w:type="dxa"/>
          </w:tcPr>
          <w:p w14:paraId="4EFB189B" w14:textId="77777777" w:rsidR="00CA6B83" w:rsidRPr="006C5F37" w:rsidRDefault="00CA6B83" w:rsidP="006B36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EBD5D1" w14:textId="4F58135B" w:rsidR="00CA6B83" w:rsidRPr="0061330D" w:rsidRDefault="0061330D" w:rsidP="00291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C4580" w:rsidRPr="006C5F37" w14:paraId="692E04EC" w14:textId="77777777" w:rsidTr="00B0459A">
        <w:trPr>
          <w:cantSplit/>
        </w:trPr>
        <w:tc>
          <w:tcPr>
            <w:tcW w:w="4950" w:type="dxa"/>
          </w:tcPr>
          <w:p w14:paraId="3429EA25" w14:textId="77777777" w:rsidR="000C4580" w:rsidRPr="006C5F37" w:rsidRDefault="000C4580" w:rsidP="00B0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5F37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การตีราคาสินทรัพย์ใหม่เพิ่มขึ้น</w:t>
            </w:r>
          </w:p>
        </w:tc>
        <w:tc>
          <w:tcPr>
            <w:tcW w:w="900" w:type="dxa"/>
          </w:tcPr>
          <w:p w14:paraId="47084F01" w14:textId="77777777" w:rsidR="000C4580" w:rsidRPr="006C5F37" w:rsidRDefault="000C4580" w:rsidP="00B045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CBB0BB" w14:textId="77777777" w:rsidR="000C4580" w:rsidRPr="006C5F37" w:rsidRDefault="000C4580" w:rsidP="00B0459A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18,204</w:t>
            </w:r>
          </w:p>
        </w:tc>
        <w:tc>
          <w:tcPr>
            <w:tcW w:w="180" w:type="dxa"/>
          </w:tcPr>
          <w:p w14:paraId="3547C7D5" w14:textId="77777777" w:rsidR="000C4580" w:rsidRPr="006C5F37" w:rsidRDefault="000C4580" w:rsidP="00B045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9FE50" w14:textId="77777777" w:rsidR="000C4580" w:rsidRPr="008C24A8" w:rsidRDefault="000C4580" w:rsidP="00B045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3BE5" w:rsidRPr="006C5F37" w14:paraId="6E550CB9" w14:textId="77777777" w:rsidTr="00B0459A">
        <w:trPr>
          <w:cantSplit/>
        </w:trPr>
        <w:tc>
          <w:tcPr>
            <w:tcW w:w="4950" w:type="dxa"/>
          </w:tcPr>
          <w:p w14:paraId="683BF226" w14:textId="77777777" w:rsidR="00C53BE5" w:rsidRPr="006C5F37" w:rsidRDefault="00C53BE5" w:rsidP="00B045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การตีราคาสินทรัพย์ใหม่ลดลง</w:t>
            </w:r>
          </w:p>
        </w:tc>
        <w:tc>
          <w:tcPr>
            <w:tcW w:w="900" w:type="dxa"/>
          </w:tcPr>
          <w:p w14:paraId="5EC59CAE" w14:textId="77777777" w:rsidR="00C53BE5" w:rsidRPr="006C5F37" w:rsidRDefault="00C53BE5" w:rsidP="00B045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18A93C" w14:textId="77777777" w:rsidR="00C53BE5" w:rsidRPr="00AD4817" w:rsidRDefault="00C53BE5" w:rsidP="00B0459A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2,334</w:t>
            </w:r>
          </w:p>
        </w:tc>
        <w:tc>
          <w:tcPr>
            <w:tcW w:w="180" w:type="dxa"/>
          </w:tcPr>
          <w:p w14:paraId="73213D75" w14:textId="77777777" w:rsidR="00C53BE5" w:rsidRPr="006C5F37" w:rsidRDefault="00C53BE5" w:rsidP="00B045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3FA976" w14:textId="77777777" w:rsidR="00C53BE5" w:rsidRPr="002C25F7" w:rsidRDefault="00C53BE5" w:rsidP="00B045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59BD5D4" w14:textId="77777777" w:rsidR="003C0744" w:rsidRPr="00DC03B4" w:rsidRDefault="003C0744" w:rsidP="003C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5BF21B3" w14:textId="0ADFC0B9" w:rsidR="00FC4AD2" w:rsidRPr="00537614" w:rsidRDefault="00DC03B4" w:rsidP="00FC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5F3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C5F3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6C5F37">
        <w:rPr>
          <w:rFonts w:ascii="Angsana New" w:hAnsi="Angsana New" w:cs="Angsana New"/>
          <w:bCs/>
          <w:sz w:val="30"/>
          <w:szCs w:val="30"/>
        </w:rPr>
        <w:t>2564</w:t>
      </w:r>
      <w:r w:rsidRPr="006C5F37">
        <w:rPr>
          <w:rFonts w:ascii="Angsana New" w:hAnsi="Angsana New" w:cs="Angsana New"/>
          <w:b/>
          <w:sz w:val="30"/>
          <w:szCs w:val="30"/>
        </w:rPr>
        <w:t xml:space="preserve"> </w:t>
      </w:r>
      <w:r w:rsidRPr="006C5F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5F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อาคาร 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อุปกรณ์การผลิต</w:t>
      </w:r>
      <w:r w:rsidRPr="00BE1468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 w:rsidR="00515929">
        <w:rPr>
          <w:rFonts w:asciiTheme="majorBidi" w:hAnsiTheme="majorBidi" w:cstheme="majorBidi" w:hint="cs"/>
          <w:sz w:val="30"/>
          <w:szCs w:val="30"/>
          <w:cs/>
        </w:rPr>
        <w:t>ถึง</w:t>
      </w:r>
      <w:r>
        <w:rPr>
          <w:rFonts w:asciiTheme="majorBidi" w:hAnsiTheme="majorBidi" w:cstheme="majorBidi"/>
          <w:sz w:val="30"/>
          <w:szCs w:val="30"/>
        </w:rPr>
        <w:t xml:space="preserve"> 1</w:t>
      </w:r>
      <w:r w:rsidRPr="00BE1468">
        <w:rPr>
          <w:rFonts w:asciiTheme="majorBidi" w:hAnsiTheme="majorBidi" w:cstheme="majorBidi"/>
          <w:sz w:val="30"/>
          <w:szCs w:val="30"/>
        </w:rPr>
        <w:t>5</w:t>
      </w:r>
      <w:r w:rsidRPr="00BE1468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20227">
        <w:rPr>
          <w:rFonts w:asciiTheme="majorBidi" w:hAnsiTheme="majorBidi" w:cstheme="majorBidi"/>
          <w:sz w:val="30"/>
          <w:szCs w:val="30"/>
        </w:rPr>
        <w:br/>
      </w:r>
      <w:r w:rsidRPr="00BE146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>จำนวน</w:t>
      </w:r>
      <w:r w:rsidR="00515929">
        <w:rPr>
          <w:rFonts w:ascii="Angsana New" w:hAnsi="Angsana New" w:cs="Angsana New" w:hint="cs"/>
          <w:sz w:val="30"/>
          <w:szCs w:val="30"/>
          <w:cs/>
        </w:rPr>
        <w:t>เงิน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="00FC4AD2">
        <w:rPr>
          <w:rFonts w:ascii="Angsana New" w:hAnsi="Angsana New" w:cs="Angsana New"/>
          <w:sz w:val="30"/>
          <w:szCs w:val="30"/>
        </w:rPr>
        <w:t xml:space="preserve">304 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FC4AD2" w:rsidRPr="00E7777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C4AD2">
        <w:rPr>
          <w:rFonts w:ascii="Angsana New" w:hAnsi="Angsana New" w:cs="Angsana New"/>
          <w:sz w:val="30"/>
          <w:szCs w:val="30"/>
        </w:rPr>
        <w:t>103</w:t>
      </w:r>
      <w:r w:rsidR="00FC4AD2" w:rsidRPr="00E7777B">
        <w:rPr>
          <w:rFonts w:ascii="Angsana New" w:hAnsi="Angsana New" w:cs="Angsana New"/>
          <w:sz w:val="30"/>
          <w:szCs w:val="30"/>
        </w:rPr>
        <w:t xml:space="preserve"> </w:t>
      </w:r>
      <w:r w:rsidR="00FC4AD2"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="00FC4AD2"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57B54924" w14:textId="45D6B59F" w:rsidR="003C2712" w:rsidRPr="003C2712" w:rsidRDefault="003C2712" w:rsidP="0084741D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การตีราคาที่ดิน</w:t>
      </w:r>
    </w:p>
    <w:p w14:paraId="753982C1" w14:textId="77777777" w:rsidR="003C2712" w:rsidRDefault="003C2712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F5070" w14:textId="4385D2BE" w:rsidR="00277AFB" w:rsidRDefault="00277AFB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F35C78" w:rsidRPr="00F35C78">
        <w:rPr>
          <w:rFonts w:asciiTheme="majorBidi" w:hAnsiTheme="majorBidi" w:cstheme="majorBidi"/>
          <w:sz w:val="30"/>
          <w:szCs w:val="30"/>
        </w:rPr>
        <w:t>2564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CB5E28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84741D">
        <w:rPr>
          <w:rFonts w:asciiTheme="majorBidi" w:hAnsiTheme="majorBidi" w:cstheme="majorBidi"/>
          <w:sz w:val="30"/>
          <w:szCs w:val="30"/>
          <w:cs/>
        </w:rPr>
        <w:t>ของกลุ่ม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F35C78" w:rsidRPr="00F35C78">
        <w:rPr>
          <w:rFonts w:asciiTheme="majorBidi" w:hAnsiTheme="majorBidi" w:cstheme="majorBidi"/>
          <w:sz w:val="30"/>
          <w:szCs w:val="30"/>
        </w:rPr>
        <w:t>3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ซึ่งกลุ่มบริษัทรับรู้ผลขาดทุนจากการตีราคาที่ดินใหม่จำนวน </w:t>
      </w:r>
      <w:r w:rsidR="00F35C78" w:rsidRPr="00F35C78">
        <w:rPr>
          <w:rFonts w:asciiTheme="majorBidi" w:hAnsiTheme="majorBidi" w:cstheme="majorBidi"/>
          <w:sz w:val="30"/>
          <w:szCs w:val="30"/>
        </w:rPr>
        <w:t>2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 xml:space="preserve"> ล้านบาทในกำไรขาดทุนและรับรู้สำรองการตีราคาที่ดินใหม่สุทธิภาษีเงินได้จำนวน </w:t>
      </w:r>
      <w:r w:rsidR="00F35C78" w:rsidRPr="00F35C78">
        <w:rPr>
          <w:rFonts w:asciiTheme="majorBidi" w:hAnsiTheme="majorBidi" w:cstheme="majorBidi"/>
          <w:sz w:val="30"/>
          <w:szCs w:val="30"/>
        </w:rPr>
        <w:t>15</w:t>
      </w:r>
      <w:r w:rsidR="0084741D"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="0084741D" w:rsidRPr="0084741D">
        <w:rPr>
          <w:rFonts w:asciiTheme="majorBidi" w:hAnsiTheme="majorBidi" w:cstheme="majorBidi"/>
          <w:sz w:val="30"/>
          <w:szCs w:val="30"/>
          <w:cs/>
        </w:rPr>
        <w:t>ล้านบาทในกำไรขาดทุนเบ็ดเสร็จอื่น</w:t>
      </w:r>
    </w:p>
    <w:p w14:paraId="141DE4F3" w14:textId="77777777" w:rsidR="00DC56E1" w:rsidRPr="00457911" w:rsidRDefault="00DC56E1" w:rsidP="0084741D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2149C5" w14:textId="34A666CC" w:rsidR="003C2712" w:rsidRPr="003C2712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</w:t>
      </w:r>
    </w:p>
    <w:p w14:paraId="6EC26B1C" w14:textId="77777777" w:rsidR="003C2712" w:rsidRPr="0084741D" w:rsidRDefault="003C2712" w:rsidP="00847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2AE56" w14:textId="66556419" w:rsidR="00B653AA" w:rsidRDefault="00513865" w:rsidP="009F6A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="00F35C78" w:rsidRPr="00F35C78">
        <w:rPr>
          <w:rFonts w:asciiTheme="majorBidi" w:hAnsiTheme="majorBidi" w:cstheme="majorBidi" w:hint="cs"/>
          <w:sz w:val="30"/>
          <w:szCs w:val="30"/>
        </w:rPr>
        <w:t>30</w:t>
      </w:r>
      <w:r w:rsidR="00BE3A0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5C78" w:rsidRPr="00F35C78">
        <w:rPr>
          <w:rFonts w:asciiTheme="majorBidi" w:hAnsiTheme="majorBidi" w:cstheme="majorBidi"/>
          <w:sz w:val="30"/>
          <w:szCs w:val="30"/>
        </w:rPr>
        <w:t>2564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84741D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9E796C">
        <w:rPr>
          <w:rFonts w:asciiTheme="majorBidi" w:hAnsiTheme="majorBidi" w:cstheme="majorBidi"/>
          <w:sz w:val="30"/>
          <w:szCs w:val="30"/>
        </w:rPr>
        <w:t>3,4</w:t>
      </w:r>
      <w:r w:rsidR="00217B40">
        <w:rPr>
          <w:rFonts w:asciiTheme="majorBidi" w:hAnsiTheme="majorBidi" w:cstheme="majorBidi"/>
          <w:sz w:val="30"/>
          <w:szCs w:val="30"/>
        </w:rPr>
        <w:t>06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E1468">
        <w:rPr>
          <w:rFonts w:asciiTheme="majorBidi" w:hAnsiTheme="majorBidi" w:cstheme="majorBidi"/>
          <w:sz w:val="30"/>
          <w:szCs w:val="30"/>
          <w:cs/>
        </w:rPr>
        <w:t>แล</w:t>
      </w:r>
      <w:r w:rsidR="0042646D" w:rsidRPr="00BE1468">
        <w:rPr>
          <w:rFonts w:asciiTheme="majorBidi" w:hAnsiTheme="majorBidi" w:cstheme="majorBidi"/>
          <w:sz w:val="30"/>
          <w:szCs w:val="30"/>
          <w:cs/>
        </w:rPr>
        <w:t>ะ</w:t>
      </w:r>
      <w:r w:rsidR="000450D9">
        <w:rPr>
          <w:rFonts w:asciiTheme="majorBidi" w:hAnsiTheme="majorBidi" w:cstheme="majorBidi"/>
          <w:sz w:val="30"/>
          <w:szCs w:val="30"/>
        </w:rPr>
        <w:t xml:space="preserve"> </w:t>
      </w:r>
      <w:r w:rsidR="00365D62" w:rsidRPr="00BE1468">
        <w:rPr>
          <w:rFonts w:asciiTheme="majorBidi" w:hAnsiTheme="majorBidi" w:cstheme="majorBidi"/>
          <w:sz w:val="30"/>
          <w:szCs w:val="30"/>
        </w:rPr>
        <w:t>4</w:t>
      </w:r>
      <w:r w:rsidR="000450D9">
        <w:rPr>
          <w:rFonts w:asciiTheme="majorBidi" w:hAnsiTheme="majorBidi" w:cstheme="majorBidi"/>
          <w:sz w:val="30"/>
          <w:szCs w:val="30"/>
        </w:rPr>
        <w:t>40</w:t>
      </w:r>
      <w:r w:rsidRPr="00BE1468">
        <w:rPr>
          <w:rFonts w:asciiTheme="majorBidi" w:hAnsiTheme="majorBidi" w:cstheme="majorBidi"/>
          <w:sz w:val="30"/>
          <w:szCs w:val="30"/>
        </w:rPr>
        <w:t xml:space="preserve"> </w:t>
      </w:r>
      <w:r w:rsidRPr="00BE14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4741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5C78" w:rsidRPr="00F35C7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35C78" w:rsidRPr="00F35C7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5C78" w:rsidRPr="00F35C7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35C78" w:rsidRPr="00F35C78">
        <w:rPr>
          <w:rFonts w:asciiTheme="majorBidi" w:hAnsiTheme="majorBidi" w:cstheme="majorBidi"/>
          <w:i/>
          <w:iCs/>
          <w:sz w:val="30"/>
          <w:szCs w:val="30"/>
        </w:rPr>
        <w:t>041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5E2324"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5C78" w:rsidRPr="00F35C78">
        <w:rPr>
          <w:rFonts w:asciiTheme="majorBidi" w:hAnsiTheme="majorBidi" w:cstheme="majorBidi"/>
          <w:i/>
          <w:iCs/>
          <w:sz w:val="30"/>
          <w:szCs w:val="30"/>
        </w:rPr>
        <w:t>461</w:t>
      </w:r>
      <w:r w:rsidRPr="008474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84741D">
        <w:rPr>
          <w:rFonts w:asciiTheme="majorBidi" w:hAnsiTheme="majorBidi" w:cstheme="majorBidi"/>
          <w:sz w:val="30"/>
          <w:szCs w:val="30"/>
        </w:rPr>
        <w:t xml:space="preserve"> </w:t>
      </w:r>
      <w:r w:rsidRPr="0084741D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1148858D" w14:textId="77777777" w:rsidR="00B62282" w:rsidRPr="008C24A8" w:rsidRDefault="00B62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5313597" w14:textId="77777777" w:rsidR="00B653AA" w:rsidRDefault="00B653AA" w:rsidP="00B653A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3BE1C330" w14:textId="77777777" w:rsidR="00B653AA" w:rsidRDefault="00B653AA" w:rsidP="00B653A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2"/>
        <w:gridCol w:w="328"/>
        <w:gridCol w:w="919"/>
        <w:gridCol w:w="232"/>
        <w:gridCol w:w="942"/>
        <w:gridCol w:w="233"/>
        <w:gridCol w:w="929"/>
        <w:gridCol w:w="235"/>
        <w:gridCol w:w="901"/>
        <w:gridCol w:w="239"/>
        <w:gridCol w:w="1135"/>
        <w:gridCol w:w="232"/>
        <w:gridCol w:w="1137"/>
      </w:tblGrid>
      <w:tr w:rsidR="00B653AA" w:rsidRPr="005D1863" w14:paraId="42F4BE9A" w14:textId="77777777" w:rsidTr="004B7599">
        <w:trPr>
          <w:trHeight w:val="322"/>
          <w:tblHeader/>
        </w:trPr>
        <w:tc>
          <w:tcPr>
            <w:tcW w:w="1960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3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4B7599">
        <w:trPr>
          <w:trHeight w:val="322"/>
          <w:tblHeader/>
        </w:trPr>
        <w:tc>
          <w:tcPr>
            <w:tcW w:w="1960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</w:tcPr>
          <w:p w14:paraId="2642CDD7" w14:textId="33AA9EF2" w:rsidR="00B653AA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3" w:type="dxa"/>
            <w:gridSpan w:val="5"/>
          </w:tcPr>
          <w:p w14:paraId="786108EA" w14:textId="268C5AAE" w:rsidR="00B653AA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A73D9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4B7599" w:rsidRPr="005D1863" w14:paraId="4387BE35" w14:textId="77777777" w:rsidTr="004B7599">
        <w:trPr>
          <w:trHeight w:val="635"/>
          <w:tblHeader/>
        </w:trPr>
        <w:tc>
          <w:tcPr>
            <w:tcW w:w="1960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34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2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4B7599">
        <w:trPr>
          <w:trHeight w:val="312"/>
          <w:tblHeader/>
        </w:trPr>
        <w:tc>
          <w:tcPr>
            <w:tcW w:w="1960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34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070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B7599" w:rsidRPr="005D1863" w14:paraId="39CCBBBF" w14:textId="77777777" w:rsidTr="004B7599">
        <w:trPr>
          <w:trHeight w:val="635"/>
        </w:trPr>
        <w:tc>
          <w:tcPr>
            <w:tcW w:w="1960" w:type="dxa"/>
          </w:tcPr>
          <w:p w14:paraId="1606008C" w14:textId="77777777" w:rsidR="00B653AA" w:rsidRPr="00F81554" w:rsidRDefault="00B653AA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34" w:type="dxa"/>
          </w:tcPr>
          <w:p w14:paraId="7F4FAB2F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673059" w14:textId="05886A7E" w:rsidR="00B653AA" w:rsidRPr="009C7238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4,800,597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B68CFD" w14:textId="77777777" w:rsidR="00B653AA" w:rsidRPr="009C7238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414BAAC4" w14:textId="5E90A5F2" w:rsidR="00B653AA" w:rsidRPr="009C7238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2,169,718</w:t>
            </w:r>
          </w:p>
        </w:tc>
        <w:tc>
          <w:tcPr>
            <w:tcW w:w="233" w:type="dxa"/>
            <w:vAlign w:val="bottom"/>
          </w:tcPr>
          <w:p w14:paraId="0EE2E76A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31D4888D" w14:textId="4CED9939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6,970,315</w:t>
            </w:r>
          </w:p>
        </w:tc>
        <w:tc>
          <w:tcPr>
            <w:tcW w:w="236" w:type="dxa"/>
            <w:vAlign w:val="bottom"/>
          </w:tcPr>
          <w:p w14:paraId="41876828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2B3A5B2" w14:textId="67761E11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834,859</w:t>
            </w:r>
          </w:p>
        </w:tc>
        <w:tc>
          <w:tcPr>
            <w:tcW w:w="240" w:type="dxa"/>
            <w:vAlign w:val="bottom"/>
          </w:tcPr>
          <w:p w14:paraId="40E8450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29ABF8B4" w14:textId="5AC94F02" w:rsidR="00B653AA" w:rsidRPr="00C90373" w:rsidRDefault="006431FE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2,032,765</w:t>
            </w:r>
          </w:p>
        </w:tc>
        <w:tc>
          <w:tcPr>
            <w:tcW w:w="232" w:type="dxa"/>
            <w:vAlign w:val="bottom"/>
          </w:tcPr>
          <w:p w14:paraId="4570EAD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7EEA8C1" w14:textId="50C1E93B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2,867,624</w:t>
            </w:r>
          </w:p>
        </w:tc>
      </w:tr>
      <w:tr w:rsidR="004B7599" w:rsidRPr="005D1863" w14:paraId="04821FF0" w14:textId="77777777" w:rsidTr="004B7599">
        <w:trPr>
          <w:trHeight w:val="635"/>
        </w:trPr>
        <w:tc>
          <w:tcPr>
            <w:tcW w:w="1960" w:type="dxa"/>
          </w:tcPr>
          <w:p w14:paraId="7161685A" w14:textId="77777777" w:rsidR="004B7599" w:rsidRDefault="00B653AA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B653AA" w:rsidRPr="00F81554" w:rsidRDefault="004B7599" w:rsidP="004C05E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B653AA" w:rsidRPr="00635C2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="00B653AA"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34" w:type="dxa"/>
          </w:tcPr>
          <w:p w14:paraId="2BE4E206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6BFC03F" w14:textId="521BFD4B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053EEFF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5A892169" w14:textId="16D0FB11" w:rsidR="00B653AA" w:rsidRPr="00C90373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59D39FF2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26ABE8D9" w14:textId="6A3C8654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C108FD2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26A2D9B" w14:textId="514B32A0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E643D46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368F4F1E" w14:textId="38901D1C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1,438,400</w:t>
            </w:r>
          </w:p>
        </w:tc>
        <w:tc>
          <w:tcPr>
            <w:tcW w:w="232" w:type="dxa"/>
            <w:vAlign w:val="bottom"/>
          </w:tcPr>
          <w:p w14:paraId="32DAFD9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63EDBC7" w14:textId="6A5CC84D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1,438,400</w:t>
            </w:r>
          </w:p>
        </w:tc>
      </w:tr>
      <w:tr w:rsidR="004B7599" w:rsidRPr="005D1863" w14:paraId="2E92A638" w14:textId="77777777" w:rsidTr="004B7599">
        <w:trPr>
          <w:trHeight w:val="625"/>
        </w:trPr>
        <w:tc>
          <w:tcPr>
            <w:tcW w:w="1960" w:type="dxa"/>
          </w:tcPr>
          <w:p w14:paraId="0F0FE7F9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4" w:type="dxa"/>
          </w:tcPr>
          <w:p w14:paraId="7042EE41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2BB39A9" w14:textId="3E703587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1,792,871</w:t>
            </w:r>
          </w:p>
        </w:tc>
        <w:tc>
          <w:tcPr>
            <w:tcW w:w="232" w:type="dxa"/>
            <w:vAlign w:val="bottom"/>
          </w:tcPr>
          <w:p w14:paraId="739FE095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5777AC50" w14:textId="4401F038" w:rsidR="00B653AA" w:rsidRPr="00C90373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251A606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vAlign w:val="bottom"/>
          </w:tcPr>
          <w:p w14:paraId="7FF0A24F" w14:textId="7491CF9C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1,792,871</w:t>
            </w:r>
          </w:p>
        </w:tc>
        <w:tc>
          <w:tcPr>
            <w:tcW w:w="236" w:type="dxa"/>
            <w:vAlign w:val="bottom"/>
          </w:tcPr>
          <w:p w14:paraId="4D8FA39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A82B6B0" w14:textId="1C0C1D28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748,643</w:t>
            </w:r>
          </w:p>
        </w:tc>
        <w:tc>
          <w:tcPr>
            <w:tcW w:w="240" w:type="dxa"/>
            <w:vAlign w:val="bottom"/>
          </w:tcPr>
          <w:p w14:paraId="23A73C9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1CBCDE9" w14:textId="2AD71ED3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2A73CCF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44D4B0E2" w14:textId="12ED54DE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748,643</w:t>
            </w:r>
          </w:p>
        </w:tc>
      </w:tr>
      <w:tr w:rsidR="004B7599" w:rsidRPr="00FB3369" w14:paraId="2882E224" w14:textId="77777777" w:rsidTr="004B7599">
        <w:trPr>
          <w:trHeight w:val="332"/>
        </w:trPr>
        <w:tc>
          <w:tcPr>
            <w:tcW w:w="1960" w:type="dxa"/>
          </w:tcPr>
          <w:p w14:paraId="4AFF7D32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34" w:type="dxa"/>
          </w:tcPr>
          <w:p w14:paraId="4672D29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E0696A5" w14:textId="11902F81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CE07F8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04146846" w14:textId="2848D6E3" w:rsidR="00B653AA" w:rsidRPr="00C90373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1,948,259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DF0FB3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0E2C9F2" w14:textId="47839724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1,948,259</w:t>
            </w:r>
          </w:p>
        </w:tc>
        <w:tc>
          <w:tcPr>
            <w:tcW w:w="236" w:type="dxa"/>
            <w:vAlign w:val="bottom"/>
          </w:tcPr>
          <w:p w14:paraId="576A15A4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1BCD0E6B" w14:textId="17C741D4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4AEF08C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64EDDE2" w14:textId="5BC98A74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309,563</w:t>
            </w:r>
          </w:p>
        </w:tc>
        <w:tc>
          <w:tcPr>
            <w:tcW w:w="232" w:type="dxa"/>
            <w:vAlign w:val="bottom"/>
          </w:tcPr>
          <w:p w14:paraId="7AA31BB0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E6A210D" w14:textId="69721B03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309,563</w:t>
            </w:r>
          </w:p>
        </w:tc>
      </w:tr>
      <w:tr w:rsidR="004B7599" w:rsidRPr="005D1863" w14:paraId="0D3EF377" w14:textId="77777777" w:rsidTr="004B7599">
        <w:trPr>
          <w:trHeight w:val="322"/>
        </w:trPr>
        <w:tc>
          <w:tcPr>
            <w:tcW w:w="1960" w:type="dxa"/>
          </w:tcPr>
          <w:p w14:paraId="402A4091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34" w:type="dxa"/>
          </w:tcPr>
          <w:p w14:paraId="2FFBCB1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9AA6DEB" w14:textId="0B5AE51B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32" w:type="dxa"/>
            <w:vAlign w:val="bottom"/>
          </w:tcPr>
          <w:p w14:paraId="4A47BE4A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3D5C08A1" w14:textId="59E24C46" w:rsidR="00B653AA" w:rsidRPr="00C90373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3" w:type="dxa"/>
            <w:vAlign w:val="bottom"/>
          </w:tcPr>
          <w:p w14:paraId="0EC3E9F9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0CF3B500" w14:textId="3FDAAC81" w:rsidR="00B653AA" w:rsidRPr="00C90373" w:rsidRDefault="009C5875" w:rsidP="009C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0" w:right="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3,568,600</w:t>
            </w:r>
          </w:p>
        </w:tc>
        <w:tc>
          <w:tcPr>
            <w:tcW w:w="236" w:type="dxa"/>
            <w:vAlign w:val="bottom"/>
          </w:tcPr>
          <w:p w14:paraId="7C7375AC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4763BEC" w14:textId="112703EB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40" w:type="dxa"/>
            <w:vAlign w:val="bottom"/>
          </w:tcPr>
          <w:p w14:paraId="76E5B10F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4C6950B" w14:textId="5C6F4373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2" w:type="dxa"/>
            <w:vAlign w:val="bottom"/>
          </w:tcPr>
          <w:p w14:paraId="3150A5EE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DFA7A9E" w14:textId="3F678CAF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3,568,600</w:t>
            </w:r>
          </w:p>
        </w:tc>
      </w:tr>
      <w:tr w:rsidR="004B7599" w:rsidRPr="005D1863" w14:paraId="146D6DA1" w14:textId="77777777" w:rsidTr="00D169E1">
        <w:trPr>
          <w:trHeight w:val="280"/>
        </w:trPr>
        <w:tc>
          <w:tcPr>
            <w:tcW w:w="1960" w:type="dxa"/>
          </w:tcPr>
          <w:p w14:paraId="430EDDA5" w14:textId="77777777" w:rsidR="00B653AA" w:rsidRPr="00F81554" w:rsidRDefault="00B653AA" w:rsidP="004C05E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34" w:type="dxa"/>
          </w:tcPr>
          <w:p w14:paraId="2C59CC5F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08DF2307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8,593,468</w:t>
            </w:r>
          </w:p>
        </w:tc>
        <w:tc>
          <w:tcPr>
            <w:tcW w:w="232" w:type="dxa"/>
            <w:vAlign w:val="bottom"/>
          </w:tcPr>
          <w:p w14:paraId="4B5DF7D9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61B40F40" w:rsidR="00B653AA" w:rsidRPr="00C90373" w:rsidRDefault="009C5875" w:rsidP="002A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5,686,577</w:t>
            </w:r>
          </w:p>
        </w:tc>
        <w:tc>
          <w:tcPr>
            <w:tcW w:w="233" w:type="dxa"/>
            <w:vAlign w:val="bottom"/>
          </w:tcPr>
          <w:p w14:paraId="0EEDC82C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5E9ABBFB" w:rsidR="00B653AA" w:rsidRPr="00C90373" w:rsidRDefault="009C5875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14,280,045</w:t>
            </w:r>
          </w:p>
        </w:tc>
        <w:tc>
          <w:tcPr>
            <w:tcW w:w="236" w:type="dxa"/>
            <w:vAlign w:val="bottom"/>
          </w:tcPr>
          <w:p w14:paraId="4D23B5F3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62F2160E" w:rsidR="00B653AA" w:rsidRPr="00C90373" w:rsidRDefault="00766FE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3,583,502</w:t>
            </w:r>
          </w:p>
        </w:tc>
        <w:tc>
          <w:tcPr>
            <w:tcW w:w="240" w:type="dxa"/>
            <w:vAlign w:val="bottom"/>
          </w:tcPr>
          <w:p w14:paraId="46E6C87B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1F0C635D" w:rsidR="00B653AA" w:rsidRPr="00C90373" w:rsidRDefault="00766FEC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5,349,328</w:t>
            </w:r>
          </w:p>
        </w:tc>
        <w:tc>
          <w:tcPr>
            <w:tcW w:w="232" w:type="dxa"/>
            <w:vAlign w:val="bottom"/>
          </w:tcPr>
          <w:p w14:paraId="5FE38C85" w14:textId="77777777" w:rsidR="00B653AA" w:rsidRPr="00C9037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423BF033" w:rsidR="00B653AA" w:rsidRPr="00C90373" w:rsidRDefault="004B7599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8,932,830</w:t>
            </w:r>
          </w:p>
        </w:tc>
      </w:tr>
      <w:tr w:rsidR="00D169E1" w:rsidRPr="005D1863" w14:paraId="2DC55887" w14:textId="77777777" w:rsidTr="00D169E1">
        <w:trPr>
          <w:trHeight w:val="280"/>
        </w:trPr>
        <w:tc>
          <w:tcPr>
            <w:tcW w:w="1960" w:type="dxa"/>
          </w:tcPr>
          <w:p w14:paraId="13C83CAE" w14:textId="77777777" w:rsidR="00D169E1" w:rsidRPr="00F81554" w:rsidRDefault="00D169E1" w:rsidP="004C05E6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dxa"/>
          </w:tcPr>
          <w:p w14:paraId="03CCA845" w14:textId="77777777" w:rsidR="00D169E1" w:rsidRPr="0089186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bottom w:val="nil"/>
            </w:tcBorders>
            <w:vAlign w:val="bottom"/>
          </w:tcPr>
          <w:p w14:paraId="5D60165D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" w:type="dxa"/>
            <w:vAlign w:val="bottom"/>
          </w:tcPr>
          <w:p w14:paraId="4A46C992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nil"/>
            </w:tcBorders>
            <w:vAlign w:val="bottom"/>
          </w:tcPr>
          <w:p w14:paraId="18AFD370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3" w:type="dxa"/>
            <w:vAlign w:val="bottom"/>
          </w:tcPr>
          <w:p w14:paraId="2C4F2AA8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nil"/>
            </w:tcBorders>
            <w:vAlign w:val="bottom"/>
          </w:tcPr>
          <w:p w14:paraId="742446FF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C487EB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nil"/>
            </w:tcBorders>
            <w:vAlign w:val="bottom"/>
          </w:tcPr>
          <w:p w14:paraId="449F0FC6" w14:textId="77777777" w:rsidR="00D169E1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52CEAC2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  <w:vAlign w:val="bottom"/>
          </w:tcPr>
          <w:p w14:paraId="4736E76C" w14:textId="77777777" w:rsidR="00D169E1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2058F6FF" w14:textId="77777777" w:rsidR="00D169E1" w:rsidRPr="00C90373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  <w:vAlign w:val="bottom"/>
          </w:tcPr>
          <w:p w14:paraId="10086989" w14:textId="77777777" w:rsidR="00D169E1" w:rsidRDefault="00D169E1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623A08F3" w14:textId="1549F9ED" w:rsidR="00D169E1" w:rsidRDefault="00D169E1" w:rsidP="00B653AA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169E1" w:rsidRPr="00CF1517" w14:paraId="260EC0BA" w14:textId="77777777" w:rsidTr="001B1CB3">
        <w:trPr>
          <w:trHeight w:hRule="exact" w:val="384"/>
        </w:trPr>
        <w:tc>
          <w:tcPr>
            <w:tcW w:w="2205" w:type="pct"/>
            <w:vAlign w:val="bottom"/>
          </w:tcPr>
          <w:p w14:paraId="57642CA8" w14:textId="77777777" w:rsidR="00D169E1" w:rsidRPr="00CF1517" w:rsidRDefault="00D169E1" w:rsidP="00D1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02745EEB" w14:textId="77777777" w:rsidR="00D169E1" w:rsidRPr="00CF1517" w:rsidRDefault="00D169E1" w:rsidP="00D1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456A0B27" w14:textId="39121514" w:rsidR="00D169E1" w:rsidRPr="00CF1517" w:rsidRDefault="00D169E1" w:rsidP="00D1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03AB057" w14:textId="77777777" w:rsidR="00D169E1" w:rsidRPr="00CF1517" w:rsidRDefault="00D169E1" w:rsidP="00D1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pct"/>
            <w:gridSpan w:val="5"/>
          </w:tcPr>
          <w:p w14:paraId="368BA391" w14:textId="05BF7743" w:rsidR="00D169E1" w:rsidRPr="00CF1517" w:rsidRDefault="00D169E1" w:rsidP="00D16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A19" w:rsidRPr="00CF1517" w14:paraId="6435C15C" w14:textId="77777777" w:rsidTr="001B1CB3">
        <w:trPr>
          <w:trHeight w:hRule="exact" w:val="384"/>
        </w:trPr>
        <w:tc>
          <w:tcPr>
            <w:tcW w:w="2205" w:type="pct"/>
            <w:vAlign w:val="bottom"/>
          </w:tcPr>
          <w:p w14:paraId="52F99F91" w14:textId="77777777" w:rsidR="00C86A19" w:rsidRPr="00CF1517" w:rsidRDefault="00C86A19" w:rsidP="00C8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A521711" w14:textId="02B80127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A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86A1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A4BB434" w14:textId="77777777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D6B5FFB" w14:textId="265F7E5C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B4E117A" w14:textId="77777777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A43C73A" w14:textId="55D28402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A1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86A1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</w:tcPr>
          <w:p w14:paraId="553EBCE2" w14:textId="77777777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D01415F" w14:textId="081F3252" w:rsidR="00C86A19" w:rsidRPr="00C86A19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86A19" w:rsidRPr="00CF1517" w14:paraId="708F7BFF" w14:textId="77777777" w:rsidTr="001B1CB3">
        <w:trPr>
          <w:trHeight w:hRule="exact" w:val="384"/>
        </w:trPr>
        <w:tc>
          <w:tcPr>
            <w:tcW w:w="2205" w:type="pct"/>
            <w:vAlign w:val="bottom"/>
          </w:tcPr>
          <w:p w14:paraId="19AD45DE" w14:textId="4902E9D5" w:rsidR="00C86A19" w:rsidRPr="00CF1517" w:rsidRDefault="00C86A19" w:rsidP="00C8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75E13EA" w14:textId="60A6801C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5F2ECFAC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1E1E742" w14:textId="493DE9DF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7271866C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083EC6F6" w14:textId="20B0D70D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gridSpan w:val="2"/>
          </w:tcPr>
          <w:p w14:paraId="6B638A3B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BAE27B" w14:textId="3FA1478F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86A19" w:rsidRPr="00CF1517" w14:paraId="6BC51CE6" w14:textId="77777777" w:rsidTr="001B1CB3">
        <w:trPr>
          <w:trHeight w:hRule="exact" w:val="384"/>
        </w:trPr>
        <w:tc>
          <w:tcPr>
            <w:tcW w:w="2205" w:type="pct"/>
            <w:vAlign w:val="bottom"/>
          </w:tcPr>
          <w:p w14:paraId="4B94D461" w14:textId="77777777" w:rsidR="00C86A19" w:rsidRPr="00CF1517" w:rsidRDefault="00C86A19" w:rsidP="00C8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7A47910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C86A19" w:rsidRPr="00CF1517" w14:paraId="3B7204AE" w14:textId="77777777" w:rsidTr="001B1CB3">
        <w:trPr>
          <w:trHeight w:hRule="exact" w:val="384"/>
        </w:trPr>
        <w:tc>
          <w:tcPr>
            <w:tcW w:w="2205" w:type="pct"/>
          </w:tcPr>
          <w:p w14:paraId="03F28557" w14:textId="77777777" w:rsidR="00C86A19" w:rsidRPr="00CF1517" w:rsidRDefault="00C86A19" w:rsidP="00C86A19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09F20FBC" w14:textId="69D95B94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3,406,313</w:t>
            </w:r>
          </w:p>
        </w:tc>
        <w:tc>
          <w:tcPr>
            <w:tcW w:w="140" w:type="pct"/>
            <w:vAlign w:val="bottom"/>
          </w:tcPr>
          <w:p w14:paraId="26524A75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DFF35F5" w14:textId="49FA879C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4,041,495</w:t>
            </w:r>
          </w:p>
        </w:tc>
        <w:tc>
          <w:tcPr>
            <w:tcW w:w="145" w:type="pct"/>
            <w:vAlign w:val="bottom"/>
          </w:tcPr>
          <w:p w14:paraId="02C5CE7A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8EC2F5" w14:textId="36B1AE21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439,992</w:t>
            </w:r>
          </w:p>
        </w:tc>
        <w:tc>
          <w:tcPr>
            <w:tcW w:w="127" w:type="pct"/>
            <w:gridSpan w:val="2"/>
            <w:vAlign w:val="bottom"/>
          </w:tcPr>
          <w:p w14:paraId="74DA2A63" w14:textId="77777777" w:rsidR="00C86A19" w:rsidRPr="00CF1517" w:rsidRDefault="00C86A19" w:rsidP="00C86A1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709912C5" w14:textId="35FE45D0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461,239</w:t>
            </w:r>
          </w:p>
        </w:tc>
      </w:tr>
      <w:tr w:rsidR="00C86A19" w:rsidRPr="00CF1517" w14:paraId="29B18F40" w14:textId="77777777" w:rsidTr="001B1CB3">
        <w:trPr>
          <w:trHeight w:hRule="exact" w:val="384"/>
        </w:trPr>
        <w:tc>
          <w:tcPr>
            <w:tcW w:w="2205" w:type="pct"/>
          </w:tcPr>
          <w:p w14:paraId="202A5D75" w14:textId="77777777" w:rsidR="00C86A19" w:rsidRPr="00CF1517" w:rsidRDefault="00C86A19" w:rsidP="00C86A19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450079B" w14:textId="797A76DC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C016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140" w:type="pct"/>
            <w:vAlign w:val="bottom"/>
          </w:tcPr>
          <w:p w14:paraId="5D407E54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E3B3F20" w14:textId="3C66753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33,949</w:t>
            </w:r>
          </w:p>
        </w:tc>
        <w:tc>
          <w:tcPr>
            <w:tcW w:w="145" w:type="pct"/>
            <w:vAlign w:val="bottom"/>
          </w:tcPr>
          <w:p w14:paraId="11F1639A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86CE87" w14:textId="16905C34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15,396</w:t>
            </w:r>
          </w:p>
        </w:tc>
        <w:tc>
          <w:tcPr>
            <w:tcW w:w="127" w:type="pct"/>
            <w:gridSpan w:val="2"/>
            <w:vAlign w:val="bottom"/>
          </w:tcPr>
          <w:p w14:paraId="72AE0B19" w14:textId="77777777" w:rsidR="00C86A19" w:rsidRPr="00CF1517" w:rsidRDefault="00C86A19" w:rsidP="00C86A1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vAlign w:val="bottom"/>
          </w:tcPr>
          <w:p w14:paraId="19ECBA3E" w14:textId="267CDEC1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15,396</w:t>
            </w:r>
          </w:p>
        </w:tc>
      </w:tr>
      <w:tr w:rsidR="00C86A19" w:rsidRPr="00CF1517" w14:paraId="475C7F4A" w14:textId="77777777" w:rsidTr="001B1CB3">
        <w:trPr>
          <w:trHeight w:hRule="exact" w:val="384"/>
        </w:trPr>
        <w:tc>
          <w:tcPr>
            <w:tcW w:w="2205" w:type="pct"/>
            <w:vAlign w:val="bottom"/>
          </w:tcPr>
          <w:p w14:paraId="1BD162F8" w14:textId="77777777" w:rsidR="00C86A19" w:rsidRPr="00CF1517" w:rsidRDefault="00C86A19" w:rsidP="00C8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E79F8" w14:textId="7660E6D8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3,455,658</w:t>
            </w:r>
          </w:p>
        </w:tc>
        <w:tc>
          <w:tcPr>
            <w:tcW w:w="140" w:type="pct"/>
            <w:vAlign w:val="bottom"/>
          </w:tcPr>
          <w:p w14:paraId="6E29E992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7502" w14:textId="33BC27B6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4,075,444</w:t>
            </w:r>
          </w:p>
        </w:tc>
        <w:tc>
          <w:tcPr>
            <w:tcW w:w="145" w:type="pct"/>
            <w:vAlign w:val="bottom"/>
          </w:tcPr>
          <w:p w14:paraId="687FA803" w14:textId="77777777" w:rsidR="00C86A19" w:rsidRPr="00CF1517" w:rsidRDefault="00C86A19" w:rsidP="00C8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D7693" w14:textId="2160A635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455,388</w:t>
            </w:r>
          </w:p>
        </w:tc>
        <w:tc>
          <w:tcPr>
            <w:tcW w:w="127" w:type="pct"/>
            <w:gridSpan w:val="2"/>
            <w:vAlign w:val="bottom"/>
          </w:tcPr>
          <w:p w14:paraId="109AA612" w14:textId="77777777" w:rsidR="00C86A19" w:rsidRPr="00CF1517" w:rsidRDefault="00C86A19" w:rsidP="00C86A1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1AAA7" w14:textId="5BE72EE7" w:rsidR="00C86A19" w:rsidRPr="00CF1517" w:rsidRDefault="00C86A19" w:rsidP="00C86A1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476,635</w:t>
            </w:r>
          </w:p>
        </w:tc>
      </w:tr>
    </w:tbl>
    <w:p w14:paraId="2814AFF9" w14:textId="7BA0026C" w:rsidR="00D76847" w:rsidRDefault="00D76847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1B1CB3">
        <w:trPr>
          <w:trHeight w:hRule="exact" w:val="374"/>
        </w:trPr>
        <w:tc>
          <w:tcPr>
            <w:tcW w:w="1749" w:type="pct"/>
          </w:tcPr>
          <w:p w14:paraId="4948A540" w14:textId="77777777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CB3" w:rsidRPr="00C146C0" w14:paraId="413B9AD2" w14:textId="77777777" w:rsidTr="001B1CB3">
        <w:trPr>
          <w:trHeight w:hRule="exact" w:val="374"/>
        </w:trPr>
        <w:tc>
          <w:tcPr>
            <w:tcW w:w="1749" w:type="pct"/>
          </w:tcPr>
          <w:p w14:paraId="30BDA141" w14:textId="77777777" w:rsidR="00515929" w:rsidRPr="00C146C0" w:rsidRDefault="00515929" w:rsidP="000D525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515929" w:rsidRPr="00C146C0" w:rsidRDefault="00515929" w:rsidP="000D525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294F814A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CC5D62F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A09E956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496F31" w14:textId="77777777" w:rsidR="00515929" w:rsidRPr="00C146C0" w:rsidRDefault="00515929" w:rsidP="000D5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A73D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15929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515929" w:rsidRPr="00C146C0" w:rsidRDefault="00515929" w:rsidP="000D525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515929" w:rsidRPr="00C146C0" w:rsidRDefault="00515929" w:rsidP="000D5258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CB3" w:rsidRPr="00C146C0" w14:paraId="7F8DA737" w14:textId="77777777" w:rsidTr="001B1CB3">
        <w:trPr>
          <w:trHeight w:hRule="exact" w:val="374"/>
        </w:trPr>
        <w:tc>
          <w:tcPr>
            <w:tcW w:w="1749" w:type="pct"/>
          </w:tcPr>
          <w:p w14:paraId="78938D36" w14:textId="77777777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54C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61CCA684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1" w:type="pct"/>
          </w:tcPr>
          <w:p w14:paraId="542353AA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08EBA490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2,132,920</w:t>
            </w:r>
          </w:p>
        </w:tc>
        <w:tc>
          <w:tcPr>
            <w:tcW w:w="146" w:type="pct"/>
          </w:tcPr>
          <w:p w14:paraId="3CB22B3C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77777777" w:rsidR="00515929" w:rsidRPr="00C146C0" w:rsidRDefault="00515929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  <w:tc>
          <w:tcPr>
            <w:tcW w:w="144" w:type="pct"/>
          </w:tcPr>
          <w:p w14:paraId="73374433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404B18" w14:textId="77777777" w:rsidR="00515929" w:rsidRPr="00C146C0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914,758</w:t>
            </w:r>
          </w:p>
        </w:tc>
      </w:tr>
      <w:tr w:rsidR="001B1CB3" w:rsidRPr="00C146C0" w14:paraId="77AA4DDE" w14:textId="77777777" w:rsidTr="001B1CB3">
        <w:trPr>
          <w:trHeight w:hRule="exact" w:val="374"/>
        </w:trPr>
        <w:tc>
          <w:tcPr>
            <w:tcW w:w="1749" w:type="pct"/>
          </w:tcPr>
          <w:p w14:paraId="7854DE77" w14:textId="77777777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AE7743D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4C632F7C" w14:textId="5FBA074F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14219479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7499310" w14:textId="4F13675D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333,000</w:t>
            </w:r>
          </w:p>
        </w:tc>
        <w:tc>
          <w:tcPr>
            <w:tcW w:w="146" w:type="pct"/>
          </w:tcPr>
          <w:p w14:paraId="0C9BB3FE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54CF52" w14:textId="77777777" w:rsidR="00515929" w:rsidRPr="00C146C0" w:rsidRDefault="00515929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CA25188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1EB8F5" w14:textId="50D4B9F7" w:rsidR="00515929" w:rsidRPr="00C146C0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333,000</w:t>
            </w:r>
          </w:p>
        </w:tc>
      </w:tr>
      <w:tr w:rsidR="001B1CB3" w:rsidRPr="00C146C0" w14:paraId="61FB751F" w14:textId="77777777" w:rsidTr="001B1CB3">
        <w:trPr>
          <w:trHeight w:hRule="exact" w:val="374"/>
        </w:trPr>
        <w:tc>
          <w:tcPr>
            <w:tcW w:w="1749" w:type="pct"/>
          </w:tcPr>
          <w:p w14:paraId="5B7A26B2" w14:textId="77777777" w:rsidR="00515929" w:rsidRPr="00C146C0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1FB1EEFB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(328,205)</w:t>
            </w:r>
          </w:p>
        </w:tc>
        <w:tc>
          <w:tcPr>
            <w:tcW w:w="141" w:type="pct"/>
          </w:tcPr>
          <w:p w14:paraId="3400C623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2BCAA346" w:rsidR="00515929" w:rsidRPr="00C146C0" w:rsidRDefault="00515929" w:rsidP="00515929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(417,777)</w:t>
            </w:r>
          </w:p>
        </w:tc>
        <w:tc>
          <w:tcPr>
            <w:tcW w:w="146" w:type="pct"/>
          </w:tcPr>
          <w:p w14:paraId="3D7F1041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5F036120" w:rsidR="00515929" w:rsidRPr="00C146C0" w:rsidRDefault="00515929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(149,551)</w:t>
            </w:r>
          </w:p>
        </w:tc>
        <w:tc>
          <w:tcPr>
            <w:tcW w:w="144" w:type="pct"/>
          </w:tcPr>
          <w:p w14:paraId="548CFC18" w14:textId="77777777" w:rsidR="00515929" w:rsidRPr="00C146C0" w:rsidRDefault="00515929" w:rsidP="000D5258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B01AA8" w14:textId="215D15FA" w:rsidR="00515929" w:rsidRPr="00C146C0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(270,493)</w:t>
            </w:r>
          </w:p>
        </w:tc>
      </w:tr>
      <w:tr w:rsidR="001B1CB3" w:rsidRPr="00C146C0" w14:paraId="494F6F0B" w14:textId="77777777" w:rsidTr="001B1CB3">
        <w:trPr>
          <w:trHeight w:hRule="exact" w:val="374"/>
        </w:trPr>
        <w:tc>
          <w:tcPr>
            <w:tcW w:w="1749" w:type="pct"/>
          </w:tcPr>
          <w:p w14:paraId="06C91B27" w14:textId="77777777" w:rsidR="00515929" w:rsidRPr="00C146C0" w:rsidRDefault="00515929" w:rsidP="000D5258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6C23686E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39504BAF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1,792,871</w:t>
            </w:r>
          </w:p>
        </w:tc>
        <w:tc>
          <w:tcPr>
            <w:tcW w:w="141" w:type="pct"/>
          </w:tcPr>
          <w:p w14:paraId="7439A574" w14:textId="77777777" w:rsidR="00515929" w:rsidRPr="00C146C0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13861F80" w:rsidR="00515929" w:rsidRPr="00C146C0" w:rsidRDefault="00515929" w:rsidP="000D5258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2,048,143</w:t>
            </w:r>
          </w:p>
        </w:tc>
        <w:tc>
          <w:tcPr>
            <w:tcW w:w="146" w:type="pct"/>
          </w:tcPr>
          <w:p w14:paraId="61F1523B" w14:textId="77777777" w:rsidR="00515929" w:rsidRPr="00C146C0" w:rsidRDefault="00515929" w:rsidP="000D525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77777777" w:rsidR="00515929" w:rsidRPr="00C146C0" w:rsidRDefault="00515929" w:rsidP="001B1CB3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748,643</w:t>
            </w:r>
          </w:p>
        </w:tc>
        <w:tc>
          <w:tcPr>
            <w:tcW w:w="144" w:type="pct"/>
          </w:tcPr>
          <w:p w14:paraId="695E914C" w14:textId="77777777" w:rsidR="00515929" w:rsidRPr="00C146C0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BF8F803" w14:textId="18AC81AA" w:rsidR="00515929" w:rsidRPr="00C146C0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977,265</w:t>
            </w:r>
          </w:p>
        </w:tc>
      </w:tr>
      <w:tr w:rsidR="001B1CB3" w:rsidRPr="00C146C0" w14:paraId="4E1D233C" w14:textId="77777777" w:rsidTr="001B1CB3">
        <w:trPr>
          <w:trHeight w:hRule="exact" w:val="410"/>
        </w:trPr>
        <w:tc>
          <w:tcPr>
            <w:tcW w:w="1749" w:type="pct"/>
          </w:tcPr>
          <w:p w14:paraId="0763DED4" w14:textId="77777777" w:rsidR="00515929" w:rsidRPr="00C146C0" w:rsidRDefault="00515929" w:rsidP="000D5258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515929" w:rsidRPr="00C146C0" w:rsidRDefault="00515929" w:rsidP="000D5258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515929" w:rsidRPr="00C146C0" w:rsidRDefault="00515929" w:rsidP="000D525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515929" w:rsidRPr="001A0DF5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4CC76EFD" w:rsidR="00515929" w:rsidRPr="001A0DF5" w:rsidRDefault="00515929" w:rsidP="000D5258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6" w:type="pct"/>
          </w:tcPr>
          <w:p w14:paraId="66F91E26" w14:textId="77777777" w:rsidR="00515929" w:rsidRPr="001A0DF5" w:rsidRDefault="00515929" w:rsidP="000D5258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515929" w:rsidRPr="001A0DF5" w:rsidRDefault="00515929" w:rsidP="000D5258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515929" w:rsidRPr="001A0DF5" w:rsidRDefault="00515929" w:rsidP="000D5258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77777777" w:rsidR="00515929" w:rsidRPr="001A0DF5" w:rsidRDefault="00515929" w:rsidP="001B1CB3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898,194</w:t>
            </w:r>
          </w:p>
        </w:tc>
      </w:tr>
    </w:tbl>
    <w:p w14:paraId="4489E5C5" w14:textId="77777777" w:rsidR="00515929" w:rsidRPr="00D76847" w:rsidRDefault="00515929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</w:p>
    <w:p w14:paraId="72C53284" w14:textId="2798B2EB" w:rsidR="00B653AA" w:rsidRPr="001B0062" w:rsidRDefault="00B653AA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7746D3D0" w14:textId="48F5962A" w:rsidR="004A0F72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5929E3">
        <w:rPr>
          <w:rFonts w:ascii="Angsana New" w:hAnsi="Angsana New" w:cs="Angsana New" w:hint="cs"/>
          <w:sz w:val="30"/>
          <w:szCs w:val="30"/>
          <w:cs/>
        </w:rPr>
        <w:t>มิถุน</w:t>
      </w:r>
      <w:r>
        <w:rPr>
          <w:rFonts w:ascii="Angsana New" w:hAnsi="Angsana New" w:cs="Angsana New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F26681">
        <w:rPr>
          <w:rFonts w:ascii="Angsana New" w:hAnsi="Angsana New" w:cs="Angsana New"/>
          <w:sz w:val="30"/>
          <w:szCs w:val="30"/>
        </w:rPr>
        <w:t>5</w:t>
      </w:r>
      <w:r w:rsidRPr="00FA73D9">
        <w:rPr>
          <w:rFonts w:ascii="Angsana New" w:hAnsi="Angsana New" w:cs="Angsana New"/>
          <w:sz w:val="30"/>
          <w:szCs w:val="30"/>
        </w:rPr>
        <w:t>6</w:t>
      </w:r>
      <w:r w:rsidR="005929E3">
        <w:rPr>
          <w:rFonts w:ascii="Angsana New" w:hAnsi="Angsana New" w:cs="Angsana New"/>
          <w:sz w:val="30"/>
          <w:szCs w:val="30"/>
        </w:rPr>
        <w:t>4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0373C">
        <w:rPr>
          <w:rFonts w:ascii="Angsana New" w:hAnsi="Angsana New" w:cs="Angsana New"/>
          <w:sz w:val="30"/>
          <w:szCs w:val="30"/>
        </w:rPr>
        <w:t>1,845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E84871">
        <w:rPr>
          <w:rFonts w:ascii="Angsana New" w:hAnsi="Angsana New" w:cs="Angsana New"/>
          <w:sz w:val="30"/>
          <w:szCs w:val="30"/>
        </w:rPr>
        <w:t>558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Pr="00FA73D9">
        <w:rPr>
          <w:rFonts w:ascii="Angsana New" w:hAnsi="Angsana New" w:cs="Angsana New"/>
          <w:i/>
          <w:iCs/>
          <w:sz w:val="30"/>
          <w:szCs w:val="30"/>
        </w:rPr>
        <w:t>6</w:t>
      </w:r>
      <w:r w:rsidR="005929E3">
        <w:rPr>
          <w:rFonts w:ascii="Angsana New" w:hAnsi="Angsana New" w:cs="Angsana New"/>
          <w:i/>
          <w:iCs/>
          <w:sz w:val="30"/>
          <w:szCs w:val="30"/>
        </w:rPr>
        <w:t>3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63E2C">
        <w:rPr>
          <w:rFonts w:ascii="Angsana New" w:hAnsi="Angsana New" w:cs="Angsana New"/>
          <w:i/>
          <w:iCs/>
          <w:sz w:val="30"/>
          <w:szCs w:val="30"/>
        </w:rPr>
        <w:t>3,685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063E2C">
        <w:rPr>
          <w:rFonts w:ascii="Angsana New" w:hAnsi="Angsana New" w:cs="Angsana New"/>
          <w:i/>
          <w:iCs/>
          <w:sz w:val="30"/>
          <w:szCs w:val="30"/>
        </w:rPr>
        <w:t>1,148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108EB54F" w14:textId="77777777" w:rsidR="002221ED" w:rsidRPr="00A32AB7" w:rsidRDefault="002221ED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5AA8BA" w14:textId="77777777" w:rsidR="00D76847" w:rsidRDefault="00D7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E44283" w14:textId="11EDB58D" w:rsidR="006B363A" w:rsidRDefault="006B363A" w:rsidP="00D53DE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ทุนเรือนหุ้น</w:t>
      </w:r>
    </w:p>
    <w:p w14:paraId="019BB1ED" w14:textId="60179767" w:rsidR="00D53DE0" w:rsidRPr="00D76357" w:rsidRDefault="00D53DE0" w:rsidP="00D53DE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0B116F" w:rsidRPr="00C146C0" w14:paraId="77EE66E0" w14:textId="77777777" w:rsidTr="000B116F">
        <w:tc>
          <w:tcPr>
            <w:tcW w:w="3330" w:type="dxa"/>
          </w:tcPr>
          <w:p w14:paraId="23A9ACDD" w14:textId="77777777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95C39" w14:textId="3DB9E7A9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233CA8D" w14:textId="77777777" w:rsidR="000B116F" w:rsidRPr="00C146C0" w:rsidRDefault="000B116F" w:rsidP="002F781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06305F" w:rsidRPr="00C146C0" w14:paraId="29464A90" w14:textId="77777777" w:rsidTr="000B116F">
        <w:tc>
          <w:tcPr>
            <w:tcW w:w="3330" w:type="dxa"/>
          </w:tcPr>
          <w:p w14:paraId="0FED8F8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7A89E31" w14:textId="0725E28E" w:rsidR="0006305F" w:rsidRPr="0006305F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AC97759" w14:textId="77777777" w:rsidR="0006305F" w:rsidRPr="00C146C0" w:rsidRDefault="0006305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DF457FD" w14:textId="77777777" w:rsidR="0006305F" w:rsidRPr="00C146C0" w:rsidRDefault="0006305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E069C3" w14:textId="77777777" w:rsidR="0006305F" w:rsidRPr="00C146C0" w:rsidRDefault="0006305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6305F" w:rsidRPr="00C146C0" w14:paraId="6AB8B138" w14:textId="77777777" w:rsidTr="000B116F">
        <w:tc>
          <w:tcPr>
            <w:tcW w:w="3330" w:type="dxa"/>
          </w:tcPr>
          <w:p w14:paraId="08A73F4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333F6F1" w14:textId="53712518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B953518" w14:textId="77777777" w:rsidR="0006305F" w:rsidRPr="00C146C0" w:rsidRDefault="0006305F" w:rsidP="0006305F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622C6BE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2F2583" w14:textId="77777777" w:rsidR="0006305F" w:rsidRPr="00C146C0" w:rsidRDefault="0006305F" w:rsidP="0006305F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EBEFF28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FA961" w14:textId="77777777" w:rsidR="0006305F" w:rsidRPr="00C146C0" w:rsidRDefault="0006305F" w:rsidP="0006305F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B21ADDB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176634" w14:textId="77777777" w:rsidR="0006305F" w:rsidRPr="00C146C0" w:rsidRDefault="0006305F" w:rsidP="0006305F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6305F" w:rsidRPr="00C146C0" w14:paraId="700F4708" w14:textId="77777777" w:rsidTr="000B116F">
        <w:trPr>
          <w:trHeight w:val="389"/>
        </w:trPr>
        <w:tc>
          <w:tcPr>
            <w:tcW w:w="3330" w:type="dxa"/>
          </w:tcPr>
          <w:p w14:paraId="4A73A838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20939AB" w14:textId="36A8FCCF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</w:tcPr>
          <w:p w14:paraId="46F64058" w14:textId="77777777" w:rsidR="0006305F" w:rsidRPr="00C146C0" w:rsidRDefault="0006305F" w:rsidP="0006305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305F" w:rsidRPr="00C146C0" w14:paraId="0FD11676" w14:textId="77777777" w:rsidTr="000B116F">
        <w:tc>
          <w:tcPr>
            <w:tcW w:w="3330" w:type="dxa"/>
          </w:tcPr>
          <w:p w14:paraId="152500A9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7970585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BBAD0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5E922EF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DF24F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757F1E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A612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D8D613D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6616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6305F" w:rsidRPr="00C146C0" w14:paraId="7DBE2087" w14:textId="77777777" w:rsidTr="000B116F">
        <w:tc>
          <w:tcPr>
            <w:tcW w:w="3330" w:type="dxa"/>
          </w:tcPr>
          <w:p w14:paraId="635776BF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D735AF9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75D747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D089F2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8E9E0" w14:textId="77777777" w:rsidR="0006305F" w:rsidRPr="00C146C0" w:rsidRDefault="0006305F" w:rsidP="0006305F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340EBA6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D1EC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2B2086A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9A1B9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6305F" w:rsidRPr="00C146C0" w14:paraId="7550D37D" w14:textId="77777777" w:rsidTr="000B116F">
        <w:tc>
          <w:tcPr>
            <w:tcW w:w="3330" w:type="dxa"/>
          </w:tcPr>
          <w:p w14:paraId="01F2D195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5B5F0264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6EB982F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14:paraId="773A3C74" w14:textId="77777777" w:rsidR="0006305F" w:rsidRPr="00903124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2E383D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14:paraId="583026A5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76168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14:paraId="2F70A7FA" w14:textId="77777777" w:rsidR="0006305F" w:rsidRPr="00C146C0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E8E97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</w:tr>
      <w:tr w:rsidR="0006305F" w:rsidRPr="00C146C0" w14:paraId="63050946" w14:textId="77777777" w:rsidTr="000B116F">
        <w:tc>
          <w:tcPr>
            <w:tcW w:w="3330" w:type="dxa"/>
          </w:tcPr>
          <w:p w14:paraId="38CE6623" w14:textId="0EA67896" w:rsidR="0006305F" w:rsidRPr="00B366D6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</w:t>
            </w:r>
            <w:r w:rsidRPr="00B366D6">
              <w:rPr>
                <w:rFonts w:cs="Angsana New" w:hint="cs"/>
                <w:sz w:val="30"/>
                <w:szCs w:val="30"/>
                <w:cs/>
              </w:rPr>
              <w:t>ลด</w:t>
            </w:r>
            <w:r>
              <w:rPr>
                <w:rFonts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1310CC7" w14:textId="77777777" w:rsidR="0006305F" w:rsidRPr="00F35C78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1C413BF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4A365DFA" w14:textId="77777777" w:rsidR="0006305F" w:rsidRPr="00903124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2C026A0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(531)</w:t>
            </w:r>
          </w:p>
        </w:tc>
        <w:tc>
          <w:tcPr>
            <w:tcW w:w="270" w:type="dxa"/>
          </w:tcPr>
          <w:p w14:paraId="409683B1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706A6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D6F6FA" w14:textId="77777777" w:rsidR="0006305F" w:rsidRPr="00C146C0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CDCB82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6305F" w:rsidRPr="00C146C0" w14:paraId="5346E820" w14:textId="77777777" w:rsidTr="000B116F">
        <w:tc>
          <w:tcPr>
            <w:tcW w:w="3330" w:type="dxa"/>
          </w:tcPr>
          <w:p w14:paraId="5341B478" w14:textId="68946535" w:rsidR="0006305F" w:rsidRPr="00B366D6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เพิ่มทุนจดทะเบียน</w:t>
            </w:r>
          </w:p>
        </w:tc>
        <w:tc>
          <w:tcPr>
            <w:tcW w:w="810" w:type="dxa"/>
          </w:tcPr>
          <w:p w14:paraId="1AB54AF8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809CABC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6AB36270" w14:textId="77777777" w:rsidR="0006305F" w:rsidRPr="00903124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D46236" w14:textId="77777777" w:rsidR="0006305F" w:rsidRPr="00903124" w:rsidRDefault="0006305F" w:rsidP="0006305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34C8B7AA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CCF4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D55819" w14:textId="77777777" w:rsidR="0006305F" w:rsidRPr="00C146C0" w:rsidRDefault="0006305F" w:rsidP="0006305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19E6A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6305F" w:rsidRPr="00C146C0" w14:paraId="22EF24A4" w14:textId="77777777" w:rsidTr="000B116F">
        <w:tc>
          <w:tcPr>
            <w:tcW w:w="3330" w:type="dxa"/>
          </w:tcPr>
          <w:p w14:paraId="6244067D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66B9E02B" w14:textId="77777777" w:rsidR="0006305F" w:rsidRPr="00C146C0" w:rsidRDefault="0006305F" w:rsidP="0006305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D9CE02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0C3EB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8FA1E" w14:textId="77777777" w:rsidR="0006305F" w:rsidRPr="00903124" w:rsidRDefault="0006305F" w:rsidP="0006305F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03261" w14:textId="77777777" w:rsidR="0006305F" w:rsidRPr="00903124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699925" w14:textId="77777777" w:rsidR="0006305F" w:rsidRPr="00903124" w:rsidRDefault="0006305F" w:rsidP="0006305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4D51E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10ADFA" w14:textId="77777777" w:rsidR="0006305F" w:rsidRPr="00C146C0" w:rsidRDefault="0006305F" w:rsidP="0006305F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05F" w:rsidRPr="00C146C0" w14:paraId="7FE64CF3" w14:textId="77777777" w:rsidTr="000B116F">
        <w:tc>
          <w:tcPr>
            <w:tcW w:w="3330" w:type="dxa"/>
          </w:tcPr>
          <w:p w14:paraId="4B5D72BB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5B0750E4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B71651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4DFF2F4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781FBC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1661F68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CF7D6C" w14:textId="77777777" w:rsidR="0006305F" w:rsidRPr="009A275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14:paraId="440B6B42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1E8BD0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06305F" w:rsidRPr="00C146C0" w14:paraId="280E1B8A" w14:textId="77777777" w:rsidTr="000B116F">
        <w:tc>
          <w:tcPr>
            <w:tcW w:w="3330" w:type="dxa"/>
          </w:tcPr>
          <w:p w14:paraId="412314CB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9E175CD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1334E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A1EA9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0725BD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3FB68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4A1E0D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FBDCC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D13C96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24273F4A" w14:textId="77777777" w:rsidTr="000B116F">
        <w:tc>
          <w:tcPr>
            <w:tcW w:w="3330" w:type="dxa"/>
          </w:tcPr>
          <w:p w14:paraId="404336D4" w14:textId="77777777" w:rsidR="0006305F" w:rsidRPr="00C146C0" w:rsidRDefault="0006305F" w:rsidP="0006305F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6D9B379B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6B1384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C90F7B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395C2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751688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EE3E30" w14:textId="77777777" w:rsidR="0006305F" w:rsidRPr="009A275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14:paraId="7ED4AF05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4B4F1F" w14:textId="77777777" w:rsidR="0006305F" w:rsidRPr="009A2754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A27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06305F" w:rsidRPr="00C146C0" w14:paraId="7668F97C" w14:textId="77777777" w:rsidTr="000B116F">
        <w:trPr>
          <w:trHeight w:val="447"/>
        </w:trPr>
        <w:tc>
          <w:tcPr>
            <w:tcW w:w="3330" w:type="dxa"/>
          </w:tcPr>
          <w:p w14:paraId="10B3CA5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C66E20B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1FAA9CB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3850BCDE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C6A6EB0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A2507D6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AA9BE6" w14:textId="77777777" w:rsidR="0006305F" w:rsidRPr="00903124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12B8366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D5CA669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06305F" w:rsidRPr="00C146C0" w14:paraId="17E05E7F" w14:textId="77777777" w:rsidTr="000B116F">
        <w:tc>
          <w:tcPr>
            <w:tcW w:w="3330" w:type="dxa"/>
          </w:tcPr>
          <w:p w14:paraId="3438071A" w14:textId="77777777" w:rsidR="0006305F" w:rsidRPr="00265046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475506D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B5997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C8B039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1D67A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1E4FB4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E484A8" w14:textId="77777777" w:rsidR="0006305F" w:rsidRPr="00903124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C1F9D2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99D07F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0E9235C3" w14:textId="77777777" w:rsidTr="000B116F">
        <w:tc>
          <w:tcPr>
            <w:tcW w:w="3330" w:type="dxa"/>
          </w:tcPr>
          <w:p w14:paraId="1595F71F" w14:textId="77777777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35361097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750C3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235DC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E91DDA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B015F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076CC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3A4F6A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059782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585E13CB" w14:textId="77777777" w:rsidTr="000B116F">
        <w:tc>
          <w:tcPr>
            <w:tcW w:w="3330" w:type="dxa"/>
          </w:tcPr>
          <w:p w14:paraId="1A254406" w14:textId="77777777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22AF46EA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404358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7164539E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E8CDA2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6E2595CB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F073B3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4D9363AE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3F942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</w:tr>
      <w:tr w:rsidR="0006305F" w:rsidRPr="00C146C0" w14:paraId="1FDACCC9" w14:textId="77777777" w:rsidTr="000B116F">
        <w:tc>
          <w:tcPr>
            <w:tcW w:w="3330" w:type="dxa"/>
          </w:tcPr>
          <w:p w14:paraId="2C2A4324" w14:textId="77777777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C5E813C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90CDBE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197B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9608F8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EDF5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F9E01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ED699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F804BF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6305F" w:rsidRPr="00C146C0" w14:paraId="2D7C63CE" w14:textId="77777777" w:rsidTr="000B116F">
        <w:tc>
          <w:tcPr>
            <w:tcW w:w="3330" w:type="dxa"/>
          </w:tcPr>
          <w:p w14:paraId="27EEF3BE" w14:textId="77777777" w:rsidR="0006305F" w:rsidRPr="002F00E5" w:rsidRDefault="0006305F" w:rsidP="0006305F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150986C2" w14:textId="77777777" w:rsidR="0006305F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98385F0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60A46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B50137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FC5007" w14:textId="77777777" w:rsidR="0006305F" w:rsidRPr="00903124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970D75" w14:textId="77777777" w:rsidR="0006305F" w:rsidRDefault="0006305F" w:rsidP="0006305F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78EC3783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1AA017" w14:textId="77777777" w:rsidR="0006305F" w:rsidRDefault="0006305F" w:rsidP="0006305F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</w:tr>
    </w:tbl>
    <w:p w14:paraId="2BF08B99" w14:textId="77777777" w:rsidR="002221ED" w:rsidRPr="00D76357" w:rsidRDefault="002221ED" w:rsidP="006B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24"/>
          <w:szCs w:val="24"/>
          <w:highlight w:val="yellow"/>
        </w:rPr>
      </w:pPr>
    </w:p>
    <w:p w14:paraId="51A01D78" w14:textId="77777777" w:rsidR="00D52889" w:rsidRPr="00BA28B3" w:rsidRDefault="00D52889" w:rsidP="00D52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การออกใบสำคัญแสดงสิทธิที่จะซื้อหุ้นสามัญ</w:t>
      </w:r>
    </w:p>
    <w:p w14:paraId="0697719E" w14:textId="77777777" w:rsidR="00D52889" w:rsidRPr="00D76357" w:rsidRDefault="00D52889" w:rsidP="00D52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4"/>
          <w:szCs w:val="24"/>
        </w:rPr>
      </w:pPr>
    </w:p>
    <w:p w14:paraId="5D0E8CC6" w14:textId="10F3E098" w:rsidR="004A0F72" w:rsidRPr="008825C1" w:rsidRDefault="00D52889" w:rsidP="008825C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BA28B3">
        <w:rPr>
          <w:rFonts w:ascii="Angsana New" w:hAnsi="Angsana New" w:cs="Angsana New"/>
          <w:sz w:val="30"/>
          <w:szCs w:val="30"/>
        </w:rPr>
        <w:t xml:space="preserve">22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A28B3"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Pr="00BA28B3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(“ใบสำคัญแสดงสิทธิฯ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”) โดยไม่คิดมูลค่า จำนวนไม่เกิน </w:t>
      </w:r>
      <w:r w:rsidRPr="00BA28B3">
        <w:rPr>
          <w:rFonts w:ascii="Angsana New" w:hAnsi="Angsana New" w:cs="Angsana New"/>
          <w:sz w:val="30"/>
          <w:szCs w:val="30"/>
        </w:rPr>
        <w:t>560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Pr="00BA28B3">
        <w:rPr>
          <w:rFonts w:ascii="Angsana New" w:hAnsi="Angsana New" w:cs="Angsana New"/>
          <w:sz w:val="30"/>
          <w:szCs w:val="30"/>
        </w:rPr>
        <w:t>76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ล้านหน่วย ต่อผู้ถือหุ้นเดิมของบริษัทตามสัดส่วนการถือหุ้น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ในอัตราส่วนการจัดสรรที่หุ้นสามัญเดิม มูลค่าหุ้นที่ตราไว้หุ้นละ </w:t>
      </w:r>
      <w:r w:rsidRPr="00BA28B3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BA28B3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ต่อ </w:t>
      </w:r>
      <w:r w:rsidRPr="00BA28B3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หน่วยใบสำคัญ</w:t>
      </w:r>
      <w:r w:rsidR="00DC56E1">
        <w:rPr>
          <w:rFonts w:ascii="Angsana New" w:hAnsi="Angsana New" w:cs="Angsana New" w:hint="cs"/>
          <w:sz w:val="30"/>
          <w:szCs w:val="30"/>
          <w:cs/>
        </w:rPr>
        <w:t>แ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สดงสิทธิฯ </w:t>
      </w:r>
      <w:r w:rsidRPr="00BA28B3">
        <w:rPr>
          <w:rFonts w:ascii="Angsana New" w:hAnsi="Angsana New" w:cs="Angsana New"/>
          <w:sz w:val="30"/>
          <w:szCs w:val="30"/>
        </w:rPr>
        <w:t>TFG-W3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A28B3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>:</w:t>
      </w:r>
      <w:r w:rsidRPr="00BA28B3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) ทั้งนี้ อัตราการใช้สิทธิ คือใบสำคัญแสดงสิทธิฯ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28B3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มีสิทธิซื้อหุ้นสามัญของบริษัทได้ </w:t>
      </w:r>
      <w:r w:rsidRPr="00BA28B3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และราคาใช้สิทธิคือ </w:t>
      </w:r>
      <w:r w:rsidRPr="00BA28B3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Pr="00BA28B3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บาทต่อหุ้น (เว้นแต่ในกรณีมีการปรับสิทธิ) 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มีอายุ </w:t>
      </w:r>
      <w:r w:rsidRPr="00BA28B3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นับแต่วันที่ออกใบสำคัญแสดงสิทธิฯ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TFG-W3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บริษัทได้ออกใบสำคัญแสดงสิทธิฯ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TFG-W3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แล้วเมื่อวันที่ </w:t>
      </w:r>
      <w:r w:rsidRPr="008825C1">
        <w:rPr>
          <w:rFonts w:ascii="Angsana New" w:hAnsi="Angsana New" w:cs="Angsana New"/>
          <w:sz w:val="30"/>
          <w:szCs w:val="30"/>
        </w:rPr>
        <w:t xml:space="preserve">14 </w:t>
      </w:r>
      <w:r w:rsidRPr="008825C1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8825C1">
        <w:rPr>
          <w:rFonts w:ascii="Angsana New" w:hAnsi="Angsana New" w:cs="Angsana New"/>
          <w:sz w:val="30"/>
          <w:szCs w:val="30"/>
        </w:rPr>
        <w:t>2564</w:t>
      </w:r>
      <w:r w:rsidR="008825C1" w:rsidRPr="008825C1">
        <w:rPr>
          <w:rFonts w:ascii="Angsana New" w:hAnsi="Angsana New" w:cs="Angsana New" w:hint="cs"/>
          <w:sz w:val="30"/>
          <w:szCs w:val="30"/>
          <w:cs/>
        </w:rPr>
        <w:t xml:space="preserve"> โดยมีกำหนดการใช้สิทธิครั้งแรกในวันที่ </w:t>
      </w:r>
      <w:r w:rsidR="008825C1" w:rsidRPr="008825C1">
        <w:rPr>
          <w:rFonts w:ascii="Angsana New" w:hAnsi="Angsana New" w:cs="Angsana New"/>
          <w:sz w:val="30"/>
          <w:szCs w:val="30"/>
        </w:rPr>
        <w:t xml:space="preserve">30 </w:t>
      </w:r>
      <w:r w:rsidR="008825C1" w:rsidRPr="008825C1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8825C1" w:rsidRPr="008825C1">
        <w:rPr>
          <w:rFonts w:ascii="Angsana New" w:hAnsi="Angsana New" w:cs="Angsana New"/>
          <w:sz w:val="30"/>
          <w:szCs w:val="30"/>
        </w:rPr>
        <w:t>2564</w:t>
      </w:r>
    </w:p>
    <w:p w14:paraId="53D337B4" w14:textId="1C07E4DA" w:rsidR="00D52889" w:rsidRPr="00BA28B3" w:rsidRDefault="00D52889" w:rsidP="00F616FD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การลดทุนและการเพิ่มทุนจดทะเบียน</w:t>
      </w:r>
    </w:p>
    <w:p w14:paraId="690CE8E7" w14:textId="77777777" w:rsidR="00D52889" w:rsidRPr="00D76847" w:rsidRDefault="00D52889" w:rsidP="00D52889">
      <w:pPr>
        <w:ind w:left="540"/>
        <w:rPr>
          <w:rFonts w:ascii="Angsana New" w:hAnsi="Angsana New" w:cs="Angsana New"/>
        </w:rPr>
      </w:pPr>
    </w:p>
    <w:p w14:paraId="2F4FD111" w14:textId="77777777" w:rsidR="00D52889" w:rsidRPr="00BA28B3" w:rsidRDefault="00D52889" w:rsidP="00D528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BA28B3">
        <w:rPr>
          <w:rFonts w:ascii="Angsana New" w:hAnsi="Angsana New" w:cs="Angsana New"/>
          <w:sz w:val="30"/>
          <w:szCs w:val="30"/>
        </w:rPr>
        <w:t xml:space="preserve">22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A28B3"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ได้มีมติอนุมัติการลดทุนจดทะเบียนของบริษัทเป็นจำนวนเงิน </w:t>
      </w:r>
      <w:r w:rsidRPr="00BA28B3">
        <w:rPr>
          <w:rFonts w:ascii="Angsana New" w:hAnsi="Angsana New" w:cs="Angsana New"/>
          <w:sz w:val="30"/>
          <w:szCs w:val="30"/>
        </w:rPr>
        <w:t xml:space="preserve">530.59 </w:t>
      </w:r>
      <w:r w:rsidRPr="00BA28B3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จากทุนจดทะเบียนเดิมจำนวน </w:t>
      </w:r>
      <w:r w:rsidRPr="00BA28B3">
        <w:rPr>
          <w:rFonts w:ascii="Angsana New" w:hAnsi="Angsana New" w:cs="Angsana New"/>
          <w:sz w:val="30"/>
          <w:szCs w:val="30"/>
        </w:rPr>
        <w:t>6,138.16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ล้านบาท เป็นทุน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จดทะเบียนจำนวน </w:t>
      </w:r>
      <w:r w:rsidRPr="00F616FD">
        <w:rPr>
          <w:rFonts w:ascii="Angsana New" w:hAnsi="Angsana New" w:cs="Angsana New"/>
          <w:spacing w:val="4"/>
          <w:sz w:val="30"/>
          <w:szCs w:val="30"/>
        </w:rPr>
        <w:t>5,607.57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โดยการตัดหุ้นที่ยังไม่ได้ออกจำหน่ายของบริษัทจำนวน 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530.59 </w:t>
      </w:r>
      <w:r w:rsidRPr="00F616FD">
        <w:rPr>
          <w:rFonts w:ascii="Angsana New" w:hAnsi="Angsana New" w:cs="Angsana New" w:hint="cs"/>
          <w:spacing w:val="4"/>
          <w:sz w:val="30"/>
          <w:szCs w:val="30"/>
          <w:cs/>
        </w:rPr>
        <w:t>ล้านหุ้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น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Pr="00F616FD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บาท บริษัทได้จดทะเบียนการลดทุนดังกล่าวกับกระทรวงพาณิชย์แล้วเมื่อวันที่ </w:t>
      </w:r>
      <w:r w:rsidRPr="00F616FD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F616FD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28B3">
        <w:rPr>
          <w:rFonts w:asciiTheme="majorBidi" w:hAnsiTheme="majorBidi" w:cstheme="majorBidi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และอนุมัติการเพิ่มทุนจดทะเบียนของบริษัทเป็นจำนวนเงิน </w:t>
      </w:r>
      <w:r w:rsidRPr="00BA28B3">
        <w:rPr>
          <w:rFonts w:ascii="Angsana New" w:hAnsi="Angsana New" w:cs="Angsana New"/>
          <w:sz w:val="30"/>
          <w:szCs w:val="30"/>
        </w:rPr>
        <w:t xml:space="preserve">560.76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จากทุนจดทะเบียนเดิมจำนวน </w:t>
      </w:r>
      <w:r w:rsidRPr="00F616FD">
        <w:rPr>
          <w:rFonts w:ascii="Angsana New" w:hAnsi="Angsana New" w:cs="Angsana New"/>
          <w:spacing w:val="4"/>
          <w:sz w:val="30"/>
          <w:szCs w:val="30"/>
        </w:rPr>
        <w:t>5,607.57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เป็นทุนจดทะเบียนจำนวน 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6,168.33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โดยการออกหุ้นสามัญจำนวน 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560.76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>ล้านหุ้น มูล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ค่าที่ตราไว้หุ้นละ </w:t>
      </w:r>
      <w:r w:rsidRPr="00BA28B3">
        <w:rPr>
          <w:rFonts w:ascii="Angsana New" w:hAnsi="Angsana New" w:cs="Angsana New"/>
          <w:sz w:val="30"/>
          <w:szCs w:val="30"/>
        </w:rPr>
        <w:t xml:space="preserve">1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ภายหลังจากที่ได้ทำการลดทุนจดทะเบียนโดยวิธีตัดหุ้นจดทะเบียนที่ยังไม่ได้ออกจำหน่าย บริษัทได้จดทะเบียนการเพิ่มทุนดังกล่าวกับกระทรวงพาณิชย์แล้วเมื่อวันที่ </w:t>
      </w:r>
      <w:r w:rsidRPr="00BA28B3">
        <w:rPr>
          <w:rFonts w:asciiTheme="majorBidi" w:hAnsiTheme="majorBidi" w:cstheme="majorBidi"/>
          <w:sz w:val="30"/>
          <w:szCs w:val="30"/>
        </w:rPr>
        <w:t xml:space="preserve">30 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BA28B3">
        <w:rPr>
          <w:rFonts w:asciiTheme="majorBidi" w:hAnsiTheme="majorBidi" w:cstheme="majorBidi"/>
          <w:sz w:val="30"/>
          <w:szCs w:val="30"/>
        </w:rPr>
        <w:t>2564</w:t>
      </w:r>
    </w:p>
    <w:p w14:paraId="6B2FF627" w14:textId="64096655" w:rsidR="00281061" w:rsidRPr="00D76847" w:rsidRDefault="00281061" w:rsidP="006B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highlight w:val="yellow"/>
        </w:rPr>
      </w:pPr>
    </w:p>
    <w:p w14:paraId="5883A471" w14:textId="7E54253E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D76847" w:rsidRDefault="002221ED" w:rsidP="006856B4">
      <w:pPr>
        <w:jc w:val="thaiDistribute"/>
        <w:rPr>
          <w:rFonts w:ascii="Angsana New" w:hAnsi="Angsana New" w:cs="Angsana New"/>
        </w:rPr>
      </w:pPr>
    </w:p>
    <w:p w14:paraId="363DD03E" w14:textId="26BF5EDC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05F0614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6509CDBF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6194B570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F35C78" w:rsidRPr="00F35C78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D76847" w:rsidRDefault="006856B4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9949322" w14:textId="71CD860F" w:rsidR="006856B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405053B0" w14:textId="77777777" w:rsidR="00A54A43" w:rsidRPr="00D76847" w:rsidRDefault="00A54A43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D76847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713D3949" w14:textId="64A76EA3" w:rsidR="00EA0238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77777777" w:rsidR="00A54A43" w:rsidRPr="00D76847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</w:rPr>
      </w:pPr>
    </w:p>
    <w:p w14:paraId="7C54C6EF" w14:textId="77777777" w:rsidR="00684461" w:rsidRPr="00CF151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D7684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lang w:eastAsia="th-TH"/>
        </w:rPr>
      </w:pPr>
    </w:p>
    <w:p w14:paraId="2ACEAD4F" w14:textId="1CA44BB3" w:rsidR="00684461" w:rsidRPr="00CF1517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BB5BF1">
          <w:headerReference w:type="default" r:id="rId9"/>
          <w:footerReference w:type="default" r:id="rId10"/>
          <w:pgSz w:w="11909" w:h="16834" w:code="9"/>
          <w:pgMar w:top="691" w:right="1152" w:bottom="576" w:left="1152" w:header="720" w:footer="362" w:gutter="0"/>
          <w:pgNumType w:start="19"/>
          <w:cols w:space="720"/>
          <w:docGrid w:linePitch="360"/>
        </w:sectPr>
      </w:pPr>
    </w:p>
    <w:p w14:paraId="5F6D1CA6" w14:textId="631DBB10" w:rsidR="006D058F" w:rsidRDefault="006D058F" w:rsidP="0087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</w:t>
      </w:r>
      <w:r w:rsidR="004C132D">
        <w:rPr>
          <w:rFonts w:ascii="Angsana New" w:hAnsi="Angsana New" w:cs="Angsana New" w:hint="cs"/>
          <w:sz w:val="30"/>
          <w:szCs w:val="30"/>
          <w:cs/>
        </w:rPr>
        <w:t>หก</w:t>
      </w:r>
      <w:r w:rsidR="0003453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30</w:t>
      </w:r>
      <w:r w:rsidR="004C132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และ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438449A" w14:textId="77777777" w:rsidR="00B35E9C" w:rsidRDefault="00B35E9C" w:rsidP="00873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  <w:cs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B35E9C" w:rsidRPr="00C146C0" w14:paraId="5E7C8155" w14:textId="77777777" w:rsidTr="00A848FF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F82A77" w14:textId="77777777" w:rsidR="00F25C3B" w:rsidRDefault="00F25C3B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A27193C" w14:textId="7B4C6CD5" w:rsidR="00B35E9C" w:rsidRPr="00C146C0" w:rsidRDefault="00B35E9C" w:rsidP="00F25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EF1B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4D69E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A5640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89A1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97B1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2F9A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9AC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DCFA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4415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1D558444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74BFE5BD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00DD76FB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4B2A1D47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29B1F913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BAD096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284E4A13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3F79" w:rsidRPr="00C146C0" w14:paraId="65B13A11" w14:textId="77777777" w:rsidTr="00A848FF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A9030" w14:textId="2D9CE011" w:rsidR="00AC3F79" w:rsidRPr="00C146C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35C78" w:rsidRPr="00F35C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7A60" w14:textId="3C9EC523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6ECC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4B3E" w14:textId="6BE8780C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8022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86DF" w14:textId="02F1852F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EFDA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6C09" w14:textId="3BAD2ADE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A06A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C1D2" w14:textId="5D154804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81CA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D674" w14:textId="744BC27F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298F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31E2" w14:textId="33DE4721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28A43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A0A" w14:textId="5DFE9F7E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3956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5AB5" w14:textId="17DFFA80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89A6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927A" w14:textId="51161571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bottom"/>
          </w:tcPr>
          <w:p w14:paraId="401C1ED3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1D74997" w14:textId="0320A629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B2EDD88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1FF55C50" w14:textId="255F25C2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22E31B7E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DA26D9D" w14:textId="60B77CBF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5B540CC1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27A3788" w14:textId="0E4B1621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B35E9C" w:rsidRPr="00C146C0" w14:paraId="17257D2D" w14:textId="77777777" w:rsidTr="00A848FF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D79F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2F0CBFC4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F25D8" w:rsidRPr="00C146C0" w14:paraId="59BBBDD7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FD8F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072C58E" w14:textId="37903AA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</w:t>
            </w:r>
            <w:r w:rsidR="000D5258">
              <w:rPr>
                <w:rFonts w:ascii="Angsana New" w:hAnsi="Angsana New" w:cs="Angsana New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11CC46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BD684A8" w14:textId="01B6B8FC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ABD1C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D9CD58E" w14:textId="2D786271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</w:t>
            </w:r>
            <w:r w:rsidR="000D5258">
              <w:rPr>
                <w:rFonts w:ascii="Angsana New" w:hAnsi="Angsana New" w:cs="Angsana New"/>
                <w:color w:val="000000"/>
                <w:sz w:val="28"/>
                <w:szCs w:val="28"/>
              </w:rPr>
              <w:t>90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97CE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F8AAD8" w14:textId="1E87EA59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BED18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379C0B9" w14:textId="1FD5E2E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3,2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E3636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E6868D7" w14:textId="7D2D2BA3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8AC97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55F870A" w14:textId="48EFFDBB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16,290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CC55F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609A0B8" w14:textId="40681930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67861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08FF2A0" w14:textId="749B13D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5BCEE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1D212D" w14:textId="60C5A5C5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66" w:type="dxa"/>
            <w:vAlign w:val="bottom"/>
          </w:tcPr>
          <w:p w14:paraId="768E8A1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54B740" w14:textId="19755368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06E7E5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9FB0745" w14:textId="2FE60228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E52BC0F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70544B2" w14:textId="25ED95BE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16,676</w:t>
            </w:r>
          </w:p>
        </w:tc>
        <w:tc>
          <w:tcPr>
            <w:tcW w:w="270" w:type="dxa"/>
            <w:vAlign w:val="bottom"/>
          </w:tcPr>
          <w:p w14:paraId="402931D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768C78A" w14:textId="74AE398A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993</w:t>
            </w:r>
          </w:p>
        </w:tc>
      </w:tr>
      <w:tr w:rsidR="002F25D8" w:rsidRPr="00C146C0" w14:paraId="256058D6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D09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56236" w14:textId="58F53FF0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</w:t>
            </w:r>
            <w:r w:rsidR="000D5258">
              <w:rPr>
                <w:rFonts w:ascii="Angsana New" w:hAnsi="Angsana New" w:cs="Angsan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5894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07CED" w14:textId="4758DD9D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56DE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64700" w14:textId="36E2E8D9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</w:t>
            </w:r>
            <w:r w:rsidR="000D5258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ED68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686830" w14:textId="6EF03670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926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1B1E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C3F604" w14:textId="0E27755F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6,47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C1D7A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B50ED" w14:textId="01985049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C687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A08B4C" w14:textId="4B4CB4BF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0CDC5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EE25C" w14:textId="2AF2517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EE9F9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D383A" w14:textId="2D2BE5D3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12D0E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5F55B" w14:textId="4A7A682B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66" w:type="dxa"/>
            <w:vAlign w:val="bottom"/>
          </w:tcPr>
          <w:p w14:paraId="0F02750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51817C" w14:textId="54FB0526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(14,494)</w:t>
            </w:r>
          </w:p>
        </w:tc>
        <w:tc>
          <w:tcPr>
            <w:tcW w:w="270" w:type="dxa"/>
            <w:vAlign w:val="bottom"/>
          </w:tcPr>
          <w:p w14:paraId="0DE1655D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AFA693E" w14:textId="78D5F16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13A43BCE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E96FDDE" w14:textId="429AF62D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95F1A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0659DB8" w14:textId="180295FD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2F25D8" w:rsidRPr="00C146C0" w14:paraId="14E59E60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DE0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61EE65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78A1F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0E9E68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CCD0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F92BAF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1AA63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868413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9A804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C38A89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A99A6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995358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4AE7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165E0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21247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F814D8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886C4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2AF45D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167B8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E8ED08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7E1972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701558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EFC5EE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B892A0F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81F38D3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0D3B30B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88964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6F9B6C5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2F25D8" w:rsidRPr="00C146C0" w14:paraId="72E00F13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978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37CB6C" w14:textId="3640DB29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83C7D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96B2F7" w14:textId="1FB4F59F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5C6D3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D5EB3C" w14:textId="6D5ED6A2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6,15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AE2EF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AA14" w14:textId="3511B09F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82990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34B01A" w14:textId="7BA958E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9,75</w:t>
            </w:r>
            <w:r w:rsidR="00FA3F82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54AF2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F9574" w14:textId="2E8FFDF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A53E6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580FA0" w14:textId="650EA0CE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5C198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4D51C6" w14:textId="7D55C69C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46F61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5ABB8C" w14:textId="5EB14655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D9CDB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B6AA5F" w14:textId="340E931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66" w:type="dxa"/>
            <w:vAlign w:val="bottom"/>
          </w:tcPr>
          <w:p w14:paraId="5CB2C8C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1CCE144" w14:textId="2E2D78C0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(14,494)</w:t>
            </w:r>
          </w:p>
        </w:tc>
        <w:tc>
          <w:tcPr>
            <w:tcW w:w="270" w:type="dxa"/>
            <w:vAlign w:val="bottom"/>
          </w:tcPr>
          <w:p w14:paraId="3BEAD448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3ADE9B2F" w14:textId="02C5866B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816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08F4296D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9E5FBCA" w14:textId="6EC26D6B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16,676</w:t>
            </w:r>
          </w:p>
        </w:tc>
        <w:tc>
          <w:tcPr>
            <w:tcW w:w="270" w:type="dxa"/>
            <w:vAlign w:val="bottom"/>
          </w:tcPr>
          <w:p w14:paraId="26F928E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3FA332C9" w14:textId="13ABCE4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993</w:t>
            </w:r>
          </w:p>
        </w:tc>
      </w:tr>
      <w:tr w:rsidR="002F25D8" w:rsidRPr="00C146C0" w14:paraId="4FAE0D71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24A0" w14:textId="35BABAA2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0D41B" w14:textId="6B933195" w:rsidR="002F25D8" w:rsidRPr="00C146C0" w:rsidRDefault="002F25D8" w:rsidP="000C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</w:t>
            </w:r>
            <w:r w:rsidR="00841278">
              <w:rPr>
                <w:rFonts w:ascii="Angsana New" w:hAnsi="Angsana New" w:cs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02A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16BC8" w14:textId="1BD4AAD1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B5B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1F91" w14:textId="6129450B" w:rsidR="002F25D8" w:rsidRPr="00C146C0" w:rsidRDefault="002A1FB2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2,07</w:t>
            </w:r>
            <w:r w:rsidR="00841278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2D67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A7670" w14:textId="60BEFB86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6D0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A2E57" w14:textId="579C9A1F" w:rsidR="002F25D8" w:rsidRPr="00C146C0" w:rsidRDefault="002A1FB2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84127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67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88142" w14:textId="10C7B92D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3A5C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AC2B7" w14:textId="5F1E4EDF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</w:t>
            </w:r>
            <w:r w:rsidR="002A1FB2">
              <w:rPr>
                <w:rFonts w:ascii="Angsana New" w:hAnsi="Angsana New" w:cs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CC0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B475D" w14:textId="5D98DFCC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7E1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A56BA" w14:textId="4142F589" w:rsidR="002F25D8" w:rsidRPr="00C146C0" w:rsidRDefault="002A1FB2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DD6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3D5B1" w14:textId="54FA66C3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69E24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9DA96" w14:textId="2545294C" w:rsidR="002F25D8" w:rsidRPr="00903124" w:rsidRDefault="002F25D8" w:rsidP="000C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399CF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09AED" w14:textId="73AF3CEA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0945256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777B9" w14:textId="24C0D652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1,465</w:t>
            </w:r>
          </w:p>
        </w:tc>
        <w:tc>
          <w:tcPr>
            <w:tcW w:w="270" w:type="dxa"/>
            <w:vAlign w:val="bottom"/>
          </w:tcPr>
          <w:p w14:paraId="2628BCD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3E051C8" w14:textId="0C91EC35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530</w:t>
            </w:r>
          </w:p>
        </w:tc>
      </w:tr>
      <w:tr w:rsidR="002F25D8" w:rsidRPr="00C146C0" w14:paraId="51AA12C6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46933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ขาดทุน)</w:t>
            </w:r>
          </w:p>
          <w:p w14:paraId="2589DBA1" w14:textId="77777777" w:rsidR="002F25D8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จากเงินลงทุนในการร่วมค้า</w:t>
            </w:r>
          </w:p>
          <w:p w14:paraId="34BB69A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043E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96C1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4047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C5B3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33A5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2301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CA2F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50D8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4395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9E92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319F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828E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59EF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FAE3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C2B7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C046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2395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E887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6DAA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94E4DA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6A1A5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73E877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AAA1FE7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B96D8BA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05427F" w14:textId="7E008662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5D4BD6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D730C42" w14:textId="3CF3B3E9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F25D8" w:rsidRPr="00C146C0" w14:paraId="7ED73D13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9F04C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63D3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891A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64A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CC64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FCF2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4BC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9F7D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F30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95F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4A5B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6F83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C09A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B18B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F340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B3EB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1D45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BC9C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8854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EA2A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943C08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3DFAA6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C57299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4CA0537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536DA35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5E0B2E" w14:textId="7530508A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(211)</w:t>
            </w:r>
          </w:p>
        </w:tc>
        <w:tc>
          <w:tcPr>
            <w:tcW w:w="270" w:type="dxa"/>
            <w:vAlign w:val="bottom"/>
          </w:tcPr>
          <w:p w14:paraId="36DFBB2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01BA009" w14:textId="154250EF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175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F25D8" w:rsidRPr="00C146C0" w14:paraId="0D319449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4F10D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6DE0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F9F8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8161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39F6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8389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F0B5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1C07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B59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FBD8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6473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25A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E4A8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D3FD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6A9B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9BB6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3EA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888C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2FFC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C0AF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C2DF8CE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EC477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B3C39A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63B187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F9E65EE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925CA" w14:textId="598EB08C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6BEB976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81C9FF7" w14:textId="17BBD9A4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279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F25D8" w:rsidRPr="00C146C0" w14:paraId="20330E74" w14:textId="77777777" w:rsidTr="00A848F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1267E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99370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A0D3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92B6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1F79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41D0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B09E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7099C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8455D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9FA9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07DA7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4BFB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ADA2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E45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D91D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0630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31A4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39B09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F9DA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10E4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76C989F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27F0C4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C6359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48C267F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FADB5D1" w14:textId="77777777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51167" w14:textId="5217D2C9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870</w:t>
            </w:r>
          </w:p>
        </w:tc>
        <w:tc>
          <w:tcPr>
            <w:tcW w:w="270" w:type="dxa"/>
          </w:tcPr>
          <w:p w14:paraId="07198DA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7A5B6B5F" w14:textId="2AE013B0" w:rsidR="002F25D8" w:rsidRPr="00903124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35C78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072</w:t>
            </w:r>
          </w:p>
        </w:tc>
      </w:tr>
    </w:tbl>
    <w:p w14:paraId="532C58FA" w14:textId="6D2CE79A" w:rsidR="006856B4" w:rsidRPr="00C60284" w:rsidRDefault="006856B4" w:rsidP="006856B4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</w:rPr>
        <w:br w:type="page"/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F35C78" w:rsidRPr="00F35C78">
        <w:rPr>
          <w:rFonts w:ascii="Angsana New" w:hAnsi="Angsana New" w:cs="Angsana New"/>
          <w:color w:val="000000"/>
          <w:sz w:val="30"/>
          <w:szCs w:val="30"/>
        </w:rPr>
        <w:t>30</w:t>
      </w:r>
      <w:r w:rsidR="004C13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C132D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color w:val="000000"/>
          <w:sz w:val="30"/>
          <w:szCs w:val="30"/>
        </w:rPr>
        <w:t>2564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F35C78" w:rsidRPr="00F35C78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F35C78" w:rsidRPr="00F35C78">
        <w:rPr>
          <w:rFonts w:ascii="Angsana New" w:hAnsi="Angsana New" w:cs="Angsana New"/>
          <w:color w:val="000000"/>
          <w:sz w:val="30"/>
          <w:szCs w:val="30"/>
        </w:rPr>
        <w:t>2563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44221D94" w14:textId="77777777" w:rsidR="006856B4" w:rsidRPr="00C60284" w:rsidRDefault="006856B4" w:rsidP="006856B4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B35E9C" w:rsidRPr="00C146C0" w14:paraId="76F99B88" w14:textId="77777777" w:rsidTr="00A848FF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4CB8CCA9" w14:textId="77777777" w:rsidR="00B35E9C" w:rsidRPr="00C146C0" w:rsidRDefault="00B35E9C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555F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FF8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5B4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4A9E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867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2864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820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20F2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BE48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75FF85E0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66BFEBA4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6BBFE9C9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3C78C3D9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7FFE312C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55B160EA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10DFDBA2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3F79" w:rsidRPr="00C146C0" w14:paraId="194749C4" w14:textId="77777777" w:rsidTr="00A848FF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0ADC2" w14:textId="77777777" w:rsidR="00AC3F79" w:rsidRPr="00C146C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E755" w14:textId="06F2A903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8B62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10D6" w14:textId="12F62114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9A3D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EE5A" w14:textId="7D199B5D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C484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E347" w14:textId="394FBE09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0723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BC94" w14:textId="2C9C4E1C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6510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F4D9" w14:textId="16C039FB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70118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1F4DF" w14:textId="42631529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F24A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F4A6" w14:textId="356B9152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5035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DB2A" w14:textId="38EF02AE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D943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B4B0" w14:textId="623095AC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12207325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4" w:type="dxa"/>
            <w:vAlign w:val="bottom"/>
          </w:tcPr>
          <w:p w14:paraId="01EE168E" w14:textId="598AEAD5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0" w:type="dxa"/>
            <w:vAlign w:val="bottom"/>
          </w:tcPr>
          <w:p w14:paraId="25E3FD56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7A851E" w14:textId="170ACBBC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5519536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14:paraId="75D5ECC4" w14:textId="12A8F33D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2AE9053A" w14:textId="77777777" w:rsidR="00AC3F79" w:rsidRPr="00A0123F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87A5CCF" w14:textId="5DF8314D" w:rsidR="00AC3F79" w:rsidRPr="00A0123F" w:rsidRDefault="00F35C78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B35E9C" w:rsidRPr="00C146C0" w14:paraId="205E2F5A" w14:textId="77777777" w:rsidTr="00A848FF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5B280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14:paraId="2CFDD196" w14:textId="77777777" w:rsidR="00B35E9C" w:rsidRPr="00C146C0" w:rsidRDefault="00B35E9C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2F25D8" w:rsidRPr="00C146C0" w14:paraId="7FB1F613" w14:textId="77777777" w:rsidTr="00A848FF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B4A96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5B7953DA" w14:textId="63A3CE4C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14:paraId="5892B998" w14:textId="162F2CFA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26,232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FE6EF89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29802327" w14:textId="03940672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3D1547A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0A2A6D6" w14:textId="60C7F829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9,348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E72366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0460116" w14:textId="6EE4C20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864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8A45FC3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4FAB394" w14:textId="58F481A6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10,874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C7F249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1A692DE" w14:textId="2E1D1B25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633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5D18E7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4912FFC" w14:textId="2DA7316F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46,454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0EA96C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14:paraId="02A683DF" w14:textId="2AFA0990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830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91DAAFF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1235E031" w14:textId="554D994D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E68354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1490AF4" w14:textId="00C0C584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989</w:t>
            </w:r>
          </w:p>
        </w:tc>
        <w:tc>
          <w:tcPr>
            <w:tcW w:w="236" w:type="dxa"/>
            <w:vAlign w:val="bottom"/>
          </w:tcPr>
          <w:p w14:paraId="0A35F987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53B25D13" w14:textId="7E6619D6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(16,816)</w:t>
            </w:r>
          </w:p>
        </w:tc>
        <w:tc>
          <w:tcPr>
            <w:tcW w:w="260" w:type="dxa"/>
            <w:vAlign w:val="bottom"/>
          </w:tcPr>
          <w:p w14:paraId="7CA9821B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F14EB5" w14:textId="726F9B48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15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728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7D6523D5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2C1C976B" w14:textId="3EA50A00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31,164</w:t>
            </w:r>
          </w:p>
        </w:tc>
        <w:tc>
          <w:tcPr>
            <w:tcW w:w="270" w:type="dxa"/>
            <w:vAlign w:val="bottom"/>
          </w:tcPr>
          <w:p w14:paraId="5FE9B338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38D52E6" w14:textId="52755643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26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091</w:t>
            </w:r>
          </w:p>
        </w:tc>
      </w:tr>
      <w:tr w:rsidR="002F25D8" w:rsidRPr="00C146C0" w14:paraId="398FCF1C" w14:textId="77777777" w:rsidTr="00A848FF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43C4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7B46A29F" w14:textId="6DCE6D8A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14:paraId="5FD9A798" w14:textId="7A7B349C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16,217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FF598C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4E1B15D8" w14:textId="46BA1A18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21CBFA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B9AD465" w14:textId="6C87E860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5,619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D2DE5D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DA97C70" w14:textId="29FCACA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560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7A8D4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8B4CC8A" w14:textId="5D78449A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7,877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17D054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BA00CA4" w14:textId="3AE135D3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11DF85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6B8D98B" w14:textId="6CDAA974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29,713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7E7673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3A92E229" w14:textId="74A7B233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911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FB0434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4BDD1967" w14:textId="606C3FAB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246E70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ADBFB7" w14:textId="5040086A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sz w:val="27"/>
                <w:szCs w:val="27"/>
              </w:rPr>
              <w:t>128</w:t>
            </w:r>
          </w:p>
        </w:tc>
        <w:tc>
          <w:tcPr>
            <w:tcW w:w="236" w:type="dxa"/>
            <w:vAlign w:val="bottom"/>
          </w:tcPr>
          <w:p w14:paraId="50A0A13A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3D560E6E" w14:textId="438FB84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(10,632)</w:t>
            </w:r>
          </w:p>
        </w:tc>
        <w:tc>
          <w:tcPr>
            <w:tcW w:w="260" w:type="dxa"/>
            <w:vAlign w:val="bottom"/>
          </w:tcPr>
          <w:p w14:paraId="29745C11" w14:textId="77777777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FFCC44D" w14:textId="5E8352AB" w:rsidR="002F25D8" w:rsidRPr="001B4C43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sz w:val="27"/>
                <w:szCs w:val="27"/>
              </w:rPr>
              <w:t>089</w:t>
            </w:r>
            <w:r w:rsidRPr="00C6028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F03ACCA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5B08B419" w14:textId="6F074F59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19,402</w:t>
            </w:r>
          </w:p>
        </w:tc>
        <w:tc>
          <w:tcPr>
            <w:tcW w:w="270" w:type="dxa"/>
            <w:vAlign w:val="bottom"/>
          </w:tcPr>
          <w:p w14:paraId="77F20071" w14:textId="77777777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A07D555" w14:textId="5C0E668D" w:rsidR="002F25D8" w:rsidRPr="00C146C0" w:rsidRDefault="002F25D8" w:rsidP="002F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14</w:t>
            </w:r>
            <w:r w:rsidRPr="00C60284">
              <w:rPr>
                <w:rFonts w:ascii="Angsana New" w:hAnsi="Angsana New" w:cs="Angsana New"/>
                <w:b/>
                <w:sz w:val="27"/>
                <w:szCs w:val="27"/>
              </w:rPr>
              <w:t>,</w:t>
            </w:r>
            <w:r w:rsidRPr="00F35C78">
              <w:rPr>
                <w:rFonts w:ascii="Angsana New" w:hAnsi="Angsana New" w:cs="Angsana New"/>
                <w:b/>
                <w:sz w:val="27"/>
                <w:szCs w:val="27"/>
              </w:rPr>
              <w:t>950</w:t>
            </w:r>
          </w:p>
        </w:tc>
      </w:tr>
    </w:tbl>
    <w:p w14:paraId="675E4151" w14:textId="02361628" w:rsidR="006856B4" w:rsidRPr="00C60284" w:rsidRDefault="006856B4" w:rsidP="006856B4">
      <w:pPr>
        <w:rPr>
          <w:rFonts w:cs="Cordia New"/>
        </w:rPr>
      </w:pPr>
    </w:p>
    <w:p w14:paraId="300A7F6B" w14:textId="77777777" w:rsidR="006856B4" w:rsidRPr="00C60284" w:rsidRDefault="006856B4" w:rsidP="006856B4">
      <w:pPr>
        <w:rPr>
          <w:rFonts w:cstheme="minorBidi"/>
        </w:rPr>
      </w:pPr>
    </w:p>
    <w:p w14:paraId="580A2787" w14:textId="189B4CD9" w:rsidR="006856B4" w:rsidRPr="00C60284" w:rsidRDefault="006856B4" w:rsidP="006856B4">
      <w:pPr>
        <w:rPr>
          <w:rFonts w:cs="Arial"/>
          <w:cs/>
          <w:lang w:val="th-TH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DD770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Default="0058207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82076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ข้อมูลงบกระแสเงินสดเปิดเผยเพิ่มเติม</w:t>
      </w:r>
    </w:p>
    <w:p w14:paraId="63500000" w14:textId="0F1CE874" w:rsidR="00582076" w:rsidRPr="003A5E3D" w:rsidRDefault="00582076" w:rsidP="00582076">
      <w:pPr>
        <w:rPr>
          <w:rFonts w:asciiTheme="majorBidi" w:hAnsiTheme="majorBidi" w:cstheme="majorBidi"/>
          <w:sz w:val="30"/>
          <w:szCs w:val="30"/>
        </w:rPr>
      </w:pPr>
    </w:p>
    <w:p w14:paraId="493D4EA0" w14:textId="2301B647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4C132D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30</w:t>
      </w:r>
      <w:r w:rsidR="004C132D">
        <w:rPr>
          <w:rFonts w:ascii="Angsana New" w:hAnsi="Angsana New" w:cs="Angsana New"/>
          <w:sz w:val="30"/>
          <w:szCs w:val="30"/>
        </w:rPr>
        <w:t xml:space="preserve"> </w:t>
      </w:r>
      <w:r w:rsidR="004C132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35C78" w:rsidRPr="00F35C7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FFE3D25" w14:textId="77777777" w:rsidR="00582076" w:rsidRPr="003A5E3D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9"/>
        <w:gridCol w:w="984"/>
        <w:gridCol w:w="270"/>
        <w:gridCol w:w="1081"/>
        <w:gridCol w:w="270"/>
        <w:gridCol w:w="984"/>
        <w:gridCol w:w="270"/>
        <w:gridCol w:w="1158"/>
      </w:tblGrid>
      <w:tr w:rsidR="00AC3F79" w:rsidRPr="00CB560E" w14:paraId="3917DB33" w14:textId="77777777" w:rsidTr="00AC3F79">
        <w:tc>
          <w:tcPr>
            <w:tcW w:w="2143" w:type="pct"/>
          </w:tcPr>
          <w:p w14:paraId="66B8A2A2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400FC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4FE69F1C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72CDA9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848BA18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F79" w:rsidRPr="00130565" w14:paraId="7B00FB3F" w14:textId="77777777" w:rsidTr="00AC3F79">
        <w:tc>
          <w:tcPr>
            <w:tcW w:w="2143" w:type="pct"/>
          </w:tcPr>
          <w:p w14:paraId="6340FB02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A6081" w14:textId="77777777" w:rsidR="00AC3F79" w:rsidRPr="00807A74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10851A78" w14:textId="7705DDA3" w:rsidR="00AC3F79" w:rsidRPr="00434657" w:rsidRDefault="00F35C78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D552CC2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A2ED0A" w14:textId="2CF5433E" w:rsidR="00AC3F79" w:rsidRPr="00130565" w:rsidRDefault="00F35C78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06C54F4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703D095" w14:textId="15C324C4" w:rsidR="00AC3F79" w:rsidRPr="00434657" w:rsidRDefault="00F35C78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865C9F4" w14:textId="77777777" w:rsidR="00AC3F79" w:rsidRPr="00130565" w:rsidRDefault="00AC3F79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4019012" w14:textId="3B0F1C95" w:rsidR="00AC3F79" w:rsidRPr="00130565" w:rsidRDefault="00F35C78" w:rsidP="00A8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AC3F79" w:rsidRPr="008877D9" w14:paraId="55C376E1" w14:textId="77777777" w:rsidTr="00AC3F79">
        <w:tc>
          <w:tcPr>
            <w:tcW w:w="2143" w:type="pct"/>
          </w:tcPr>
          <w:p w14:paraId="6FB391B3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E97CEF" w14:textId="77777777" w:rsidR="00AC3F79" w:rsidRPr="00CB560E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1" w:type="pct"/>
            <w:gridSpan w:val="7"/>
          </w:tcPr>
          <w:p w14:paraId="566AAEDF" w14:textId="77777777" w:rsidR="00AC3F79" w:rsidRPr="008877D9" w:rsidRDefault="00AC3F79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3F79" w:rsidRPr="00710936" w14:paraId="2F82AFD2" w14:textId="77777777" w:rsidTr="00AC3F79">
        <w:tc>
          <w:tcPr>
            <w:tcW w:w="2143" w:type="pct"/>
          </w:tcPr>
          <w:p w14:paraId="46B475B9" w14:textId="77777777" w:rsidR="00AC3F79" w:rsidRPr="00EE742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141507D6" w14:textId="77777777" w:rsidR="00AC3F79" w:rsidRPr="00EE7420" w:rsidRDefault="00AC3F79" w:rsidP="00AC3F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DA571D" w14:textId="0225CA2F" w:rsidR="00AC3F79" w:rsidRPr="0036691F" w:rsidRDefault="006838C2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1,216,245</w:t>
            </w:r>
          </w:p>
        </w:tc>
        <w:tc>
          <w:tcPr>
            <w:tcW w:w="146" w:type="pct"/>
          </w:tcPr>
          <w:p w14:paraId="244CBA1F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E8CEEC9" w14:textId="05DEB190" w:rsidR="00AC3F79" w:rsidRPr="007A1636" w:rsidRDefault="007A1636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708,406</w:t>
            </w:r>
          </w:p>
        </w:tc>
        <w:tc>
          <w:tcPr>
            <w:tcW w:w="146" w:type="pct"/>
          </w:tcPr>
          <w:p w14:paraId="6FB15F59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2A3BA5E" w14:textId="7B317005" w:rsidR="00AC3F79" w:rsidRPr="00710936" w:rsidRDefault="00BD3C68" w:rsidP="00BD3C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80" w:firstLine="87"/>
              <w:jc w:val="center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188,773</w:t>
            </w:r>
          </w:p>
        </w:tc>
        <w:tc>
          <w:tcPr>
            <w:tcW w:w="146" w:type="pct"/>
          </w:tcPr>
          <w:p w14:paraId="5E316450" w14:textId="77777777" w:rsidR="00AC3F79" w:rsidRPr="00710936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27E24BCD" w14:textId="7AA36BB8" w:rsidR="00AC3F79" w:rsidRPr="00710936" w:rsidRDefault="00F35C78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="007A163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97</w:t>
            </w:r>
            <w:r w:rsidR="00AC3F7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7A163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719</w:t>
            </w:r>
          </w:p>
        </w:tc>
      </w:tr>
      <w:tr w:rsidR="00AC3F79" w:rsidRPr="00710936" w14:paraId="0AD1AAE8" w14:textId="77777777" w:rsidTr="00AC3F79">
        <w:tc>
          <w:tcPr>
            <w:tcW w:w="2143" w:type="pct"/>
          </w:tcPr>
          <w:p w14:paraId="439FD58B" w14:textId="3B0D6F7E" w:rsidR="00AC3F79" w:rsidRPr="00EE742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="00A87BE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A87B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(หัก)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65D00F8F" w14:textId="77777777" w:rsidR="00AC3F79" w:rsidRPr="00EE7420" w:rsidRDefault="00AC3F79" w:rsidP="00AC3F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9F1C786" w14:textId="48DBC630" w:rsidR="00AC3F79" w:rsidRPr="002F7816" w:rsidRDefault="00D7414D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(28,051)</w:t>
            </w:r>
          </w:p>
        </w:tc>
        <w:tc>
          <w:tcPr>
            <w:tcW w:w="146" w:type="pct"/>
          </w:tcPr>
          <w:p w14:paraId="4B805312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FFA8E4" w14:textId="4E866A39" w:rsidR="00AC3F79" w:rsidRPr="00A42295" w:rsidRDefault="007A1636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AC3F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A422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EFEF404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E41858" w14:textId="20FC29AF" w:rsidR="00AC3F79" w:rsidRPr="00710936" w:rsidRDefault="00BD3C68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" w:firstLine="74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1,989</w:t>
            </w:r>
          </w:p>
        </w:tc>
        <w:tc>
          <w:tcPr>
            <w:tcW w:w="146" w:type="pct"/>
          </w:tcPr>
          <w:p w14:paraId="1A86A81C" w14:textId="77777777" w:rsidR="00AC3F79" w:rsidRPr="00710936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3AEC003B" w14:textId="372C0CB0" w:rsidR="00AC3F79" w:rsidRPr="00710936" w:rsidRDefault="00F35C78" w:rsidP="007A163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8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</w:t>
            </w:r>
            <w:r w:rsidR="00AC3F7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76</w:t>
            </w:r>
            <w:r w:rsidR="007A163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</w:t>
            </w:r>
          </w:p>
        </w:tc>
      </w:tr>
      <w:tr w:rsidR="00AC3F79" w:rsidRPr="00710936" w14:paraId="2F2F83F4" w14:textId="77777777" w:rsidTr="00AC3F79">
        <w:tc>
          <w:tcPr>
            <w:tcW w:w="2143" w:type="pct"/>
          </w:tcPr>
          <w:p w14:paraId="1E5E4769" w14:textId="77777777" w:rsidR="00AC3F79" w:rsidRPr="00EE7420" w:rsidRDefault="00AC3F79" w:rsidP="00AC3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21E63D05" w14:textId="77777777" w:rsidR="00AC3F79" w:rsidRPr="00EE7420" w:rsidRDefault="00AC3F79" w:rsidP="00AC3F7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FB34C" w14:textId="129DF4A6" w:rsidR="00AC3F79" w:rsidRPr="006838C2" w:rsidRDefault="006838C2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1,</w:t>
            </w:r>
            <w:r w:rsidR="00D7414D">
              <w:rPr>
                <w:rFonts w:ascii="Angsana New" w:hAnsi="Angsana New" w:cs="Angsana New"/>
                <w:b/>
                <w:bCs/>
                <w:sz w:val="30"/>
                <w:szCs w:val="38"/>
              </w:rPr>
              <w:t>1</w:t>
            </w:r>
            <w:r w:rsidR="00CB20CE">
              <w:rPr>
                <w:rFonts w:ascii="Angsana New" w:hAnsi="Angsana New" w:cs="Angsana New"/>
                <w:b/>
                <w:bCs/>
                <w:sz w:val="30"/>
                <w:szCs w:val="38"/>
              </w:rPr>
              <w:t>8</w:t>
            </w:r>
            <w:r w:rsidR="00D7414D">
              <w:rPr>
                <w:rFonts w:ascii="Angsana New" w:hAnsi="Angsana New" w:cs="Angsana New"/>
                <w:b/>
                <w:bCs/>
                <w:sz w:val="30"/>
                <w:szCs w:val="38"/>
              </w:rPr>
              <w:t>8,194</w:t>
            </w:r>
          </w:p>
        </w:tc>
        <w:tc>
          <w:tcPr>
            <w:tcW w:w="146" w:type="pct"/>
          </w:tcPr>
          <w:p w14:paraId="0D4E3338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C0F9F33" w14:textId="19B54D16" w:rsidR="00AC3F79" w:rsidRPr="00A94117" w:rsidRDefault="00F35C78" w:rsidP="00AC3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A1636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AC3F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1636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A422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E5B0F50" w14:textId="77777777" w:rsidR="00AC3F79" w:rsidRPr="00EE7420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75B36" w14:textId="445EC2E7" w:rsidR="00AC3F79" w:rsidRPr="00710936" w:rsidRDefault="00BD3C68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40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190,762</w:t>
            </w:r>
          </w:p>
        </w:tc>
        <w:tc>
          <w:tcPr>
            <w:tcW w:w="146" w:type="pct"/>
          </w:tcPr>
          <w:p w14:paraId="1622F6B8" w14:textId="77777777" w:rsidR="00AC3F79" w:rsidRPr="009A12C1" w:rsidRDefault="00AC3F79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65FAAFD" w14:textId="34110C25" w:rsidR="00AC3F79" w:rsidRPr="00710936" w:rsidRDefault="00F35C78" w:rsidP="00AC3F7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7A163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22</w:t>
            </w:r>
            <w:r w:rsidR="00AC3F79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="007A1636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487</w:t>
            </w:r>
          </w:p>
        </w:tc>
      </w:tr>
    </w:tbl>
    <w:p w14:paraId="05C80D73" w14:textId="77777777" w:rsidR="00AC3F79" w:rsidRPr="003A5E3D" w:rsidRDefault="00AC3F79" w:rsidP="00582076">
      <w:pPr>
        <w:rPr>
          <w:rFonts w:asciiTheme="majorBidi" w:hAnsiTheme="majorBidi" w:cstheme="majorBidi"/>
          <w:sz w:val="30"/>
          <w:szCs w:val="30"/>
        </w:rPr>
      </w:pPr>
    </w:p>
    <w:p w14:paraId="4BB007C2" w14:textId="6E5769F8" w:rsidR="00D848F9" w:rsidRDefault="00D848F9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48F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836686" w:rsidRDefault="00D848F9" w:rsidP="00D848F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70594AE" w14:textId="7DFCFC1E" w:rsidR="00257662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0FFD">
        <w:rPr>
          <w:rFonts w:asciiTheme="majorBidi" w:hAnsiTheme="majorBidi" w:cstheme="majorBidi"/>
          <w:spacing w:val="4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31717E">
        <w:rPr>
          <w:rFonts w:asciiTheme="majorBidi" w:hAnsiTheme="majorBidi" w:cstheme="majorBidi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350B38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350B38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350B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บริษัทในการดำเนินงานต่อเนื่องเป็นระยะเวลาหกเดือนสิ้นสุดวันที่ </w:t>
      </w:r>
      <w:r w:rsidRPr="00350B38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50B3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50B38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31717E" w:rsidRPr="00350B38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D848F9">
        <w:rPr>
          <w:rFonts w:asciiTheme="majorBidi" w:hAnsiTheme="majorBidi" w:cstheme="majorBidi"/>
          <w:sz w:val="30"/>
          <w:szCs w:val="30"/>
        </w:rPr>
        <w:t xml:space="preserve"> </w:t>
      </w:r>
      <w:r w:rsidRPr="00D848F9">
        <w:rPr>
          <w:rFonts w:asciiTheme="majorBidi" w:hAnsiTheme="majorBidi" w:cstheme="majorBidi"/>
          <w:sz w:val="30"/>
          <w:szCs w:val="30"/>
          <w:cs/>
        </w:rPr>
        <w:t>คือ</w:t>
      </w:r>
      <w:r w:rsidR="00A0123F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8C1952">
        <w:rPr>
          <w:rFonts w:asciiTheme="majorBidi" w:hAnsiTheme="majorBidi" w:cstheme="majorBidi"/>
          <w:sz w:val="30"/>
          <w:szCs w:val="30"/>
        </w:rPr>
        <w:t>3</w:t>
      </w:r>
      <w:r w:rsidR="00CC334E">
        <w:rPr>
          <w:rFonts w:asciiTheme="majorBidi" w:hAnsiTheme="majorBidi" w:cstheme="majorBidi"/>
          <w:sz w:val="30"/>
          <w:szCs w:val="30"/>
        </w:rPr>
        <w:t>1</w:t>
      </w:r>
      <w:r w:rsidR="00A0123F">
        <w:rPr>
          <w:rFonts w:asciiTheme="majorBidi" w:hAnsiTheme="majorBidi" w:cstheme="majorBidi"/>
          <w:sz w:val="30"/>
          <w:szCs w:val="30"/>
        </w:rPr>
        <w:t xml:space="preserve"> </w:t>
      </w:r>
      <w:r w:rsidR="00A0123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848F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50B38">
        <w:rPr>
          <w:rFonts w:asciiTheme="majorBidi" w:hAnsiTheme="majorBidi" w:cstheme="majorBidi"/>
          <w:sz w:val="30"/>
          <w:szCs w:val="30"/>
        </w:rPr>
        <w:t xml:space="preserve"> -1</w:t>
      </w:r>
      <w:r w:rsidR="008C24A8">
        <w:rPr>
          <w:rFonts w:asciiTheme="majorBidi" w:hAnsiTheme="majorBidi" w:cstheme="majorBidi"/>
          <w:sz w:val="30"/>
          <w:szCs w:val="30"/>
        </w:rPr>
        <w:t>3</w:t>
      </w:r>
      <w:r w:rsidRPr="00D848F9">
        <w:rPr>
          <w:rFonts w:asciiTheme="majorBidi" w:hAnsiTheme="majorBidi" w:cstheme="majorBidi"/>
          <w:sz w:val="30"/>
          <w:szCs w:val="30"/>
        </w:rPr>
        <w:t xml:space="preserve"> </w:t>
      </w:r>
      <w:r w:rsidR="00257662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D848F9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31717E">
        <w:rPr>
          <w:rFonts w:asciiTheme="majorBidi" w:hAnsiTheme="majorBidi" w:cstheme="majorBidi"/>
          <w:i/>
          <w:iCs/>
          <w:sz w:val="30"/>
          <w:szCs w:val="30"/>
        </w:rPr>
        <w:t>63</w:t>
      </w:r>
      <w:r w:rsidRPr="00D848F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257662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25766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Pr="00D848F9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350B38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25766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D848F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836686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4AFDA" w14:textId="77777777" w:rsidR="00827E1A" w:rsidRDefault="00D848F9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48F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D848F9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4CAB772C" w14:textId="77777777" w:rsidR="00827E1A" w:rsidRPr="0006305F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6436991B" w14:textId="2407F856" w:rsidR="00827E1A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theme="min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-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สิ้นสุดลงของบัตรส่งเสริมการลงทุนบางกิจการ</w:t>
      </w:r>
    </w:p>
    <w:p w14:paraId="103279F7" w14:textId="49346CBC" w:rsidR="00D848F9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theme="minorBidi" w:hint="cs"/>
          <w:sz w:val="30"/>
          <w:szCs w:val="30"/>
          <w:cs/>
        </w:rPr>
        <w:t>-</w:t>
      </w:r>
      <w:r>
        <w:rPr>
          <w:rFonts w:ascii="Angsana New" w:hAnsi="Angsana New" w:cstheme="minorBidi"/>
          <w:sz w:val="30"/>
          <w:szCs w:val="30"/>
          <w:cs/>
        </w:rPr>
        <w:tab/>
      </w:r>
      <w:r w:rsidRPr="0006305F">
        <w:rPr>
          <w:rFonts w:asciiTheme="majorBidi" w:hAnsiTheme="majorBidi" w:cstheme="majorBidi"/>
          <w:sz w:val="30"/>
          <w:szCs w:val="30"/>
          <w:cs/>
        </w:rPr>
        <w:t xml:space="preserve">การบันทึกหนี้สินภาษีเงินได้รอตัดบัญชีของผลแตกต่างชั่วคราวที่เกี่ยวข้องกับการวัดมูลค่ายุติธรรมของสินทรัพย์ชีวภาพ </w:t>
      </w:r>
      <w:r w:rsidR="0006305F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06305F">
        <w:rPr>
          <w:rFonts w:ascii="Angsana New" w:hAnsi="Angsana New" w:hint="cs"/>
          <w:sz w:val="30"/>
          <w:szCs w:val="30"/>
          <w:cs/>
        </w:rPr>
        <w:t xml:space="preserve"> </w:t>
      </w:r>
      <w:r w:rsidR="00DB2D2A">
        <w:rPr>
          <w:rFonts w:ascii="Angsana New" w:hAnsi="Angsana New" w:cstheme="minorBidi"/>
          <w:sz w:val="30"/>
          <w:szCs w:val="30"/>
        </w:rPr>
        <w:t>30</w:t>
      </w:r>
      <w:r w:rsidR="0006305F">
        <w:rPr>
          <w:rFonts w:ascii="Angsana New" w:hAnsi="Angsana New"/>
          <w:sz w:val="30"/>
          <w:szCs w:val="30"/>
        </w:rPr>
        <w:t xml:space="preserve"> </w:t>
      </w:r>
      <w:r w:rsidR="0006305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B2D2A">
        <w:rPr>
          <w:rFonts w:ascii="Angsana New" w:hAnsi="Angsana New"/>
          <w:sz w:val="30"/>
          <w:szCs w:val="30"/>
        </w:rPr>
        <w:t xml:space="preserve"> 2564</w:t>
      </w:r>
    </w:p>
    <w:p w14:paraId="5C2929FC" w14:textId="5DAAE61E" w:rsidR="00257662" w:rsidRDefault="00257662" w:rsidP="00257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3DE6669" w14:textId="77777777" w:rsidR="00827E1A" w:rsidRDefault="00257662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48F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</w:t>
      </w:r>
      <w:r w:rsidRPr="00D848F9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7D0E0DB2" w14:textId="77777777" w:rsidR="00827E1A" w:rsidRPr="0006305F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B68107D" w14:textId="3530F1C9" w:rsidR="00827E1A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-</w:t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257662">
        <w:rPr>
          <w:rFonts w:ascii="Angsana New" w:hAnsi="Angsana New" w:cs="Angsana New" w:hint="cs"/>
          <w:sz w:val="30"/>
          <w:szCs w:val="30"/>
          <w:cs/>
        </w:rPr>
        <w:t>การปรับปรุงสินทรัพย์ภาษีเงินได้รอตัดบัญชีในร</w:t>
      </w:r>
      <w:r>
        <w:rPr>
          <w:rFonts w:ascii="Angsana New" w:hAnsi="Angsana New" w:cs="Angsana New" w:hint="cs"/>
          <w:sz w:val="30"/>
          <w:szCs w:val="30"/>
          <w:cs/>
        </w:rPr>
        <w:t>ะหว่างงวดหกเดือนสิ้นสุดวันที่</w:t>
      </w:r>
      <w:r w:rsidR="00DB2D2A"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42E2D">
        <w:rPr>
          <w:rFonts w:ascii="Angsana New" w:hAnsi="Angsana New" w:cstheme="minorBidi"/>
          <w:sz w:val="30"/>
          <w:szCs w:val="30"/>
        </w:rPr>
        <w:t>3</w:t>
      </w:r>
      <w:r w:rsidR="00257662">
        <w:rPr>
          <w:rFonts w:ascii="Angsana New" w:hAnsi="Angsana New"/>
          <w:sz w:val="30"/>
          <w:szCs w:val="30"/>
        </w:rPr>
        <w:t xml:space="preserve"> </w:t>
      </w:r>
      <w:r w:rsidR="00257662">
        <w:rPr>
          <w:rFonts w:ascii="Angsana New" w:hAnsi="Angsana New" w:cs="Angsana New" w:hint="cs"/>
          <w:sz w:val="30"/>
          <w:szCs w:val="30"/>
          <w:cs/>
        </w:rPr>
        <w:t>เนื่องจากขาดทุนทางภาษีสิ้นสุดลง</w:t>
      </w:r>
    </w:p>
    <w:p w14:paraId="7B566BAE" w14:textId="3FAD1AA2" w:rsidR="00257662" w:rsidRPr="00827E1A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>
        <w:rPr>
          <w:rFonts w:ascii="Angsana New" w:hAnsi="Angsana New" w:cs="Angsana New" w:hint="cs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257662">
        <w:rPr>
          <w:rFonts w:ascii="Angsana New" w:hAnsi="Angsana New" w:cs="Angsana New" w:hint="cs"/>
          <w:sz w:val="30"/>
          <w:szCs w:val="30"/>
          <w:cs/>
        </w:rPr>
        <w:t>การบันทึกสินทรัพย์ภาษีเงินได้รอตัดบัญชี</w:t>
      </w:r>
      <w:r>
        <w:rPr>
          <w:rFonts w:ascii="Angsana New" w:hAnsi="Angsana New" w:cs="Angsana New" w:hint="cs"/>
          <w:sz w:val="30"/>
          <w:szCs w:val="30"/>
          <w:cs/>
        </w:rPr>
        <w:t>ของผลแตกต่างชั่วคราวที่เกี่ยวข้องกับการวัด</w:t>
      </w:r>
      <w:r w:rsidR="00257662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มูลค่ายุติธรรมของสินทรัพย์ทางการเงินที่อยู่ในความต้องการของตลาด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="0025766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57662">
        <w:rPr>
          <w:rFonts w:ascii="Angsana New" w:hAnsi="Angsana New" w:hint="cs"/>
          <w:sz w:val="30"/>
          <w:szCs w:val="30"/>
          <w:cs/>
        </w:rPr>
        <w:t xml:space="preserve"> </w:t>
      </w:r>
      <w:r w:rsidR="00257662">
        <w:rPr>
          <w:rFonts w:ascii="Angsana New" w:hAnsi="Angsana New"/>
          <w:sz w:val="30"/>
          <w:szCs w:val="30"/>
        </w:rPr>
        <w:t xml:space="preserve">30 </w:t>
      </w:r>
      <w:r w:rsidR="0025766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57662">
        <w:rPr>
          <w:rFonts w:ascii="Angsana New" w:hAnsi="Angsana New" w:hint="cs"/>
          <w:sz w:val="30"/>
          <w:szCs w:val="30"/>
          <w:cs/>
        </w:rPr>
        <w:t xml:space="preserve"> </w:t>
      </w:r>
      <w:r w:rsidR="00257662">
        <w:rPr>
          <w:rFonts w:ascii="Angsana New" w:hAnsi="Angsana New"/>
          <w:sz w:val="30"/>
          <w:szCs w:val="30"/>
        </w:rPr>
        <w:t>2564</w:t>
      </w:r>
    </w:p>
    <w:p w14:paraId="17479111" w14:textId="4FC174F0" w:rsidR="00944BF6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38BE333" w14:textId="2897D573" w:rsidR="00944BF6" w:rsidRPr="00774C7F" w:rsidRDefault="00944BF6" w:rsidP="00944BF6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4CFCF6DE" w14:textId="32F15940" w:rsidR="0040560D" w:rsidRPr="00C60284" w:rsidRDefault="00B15265" w:rsidP="0040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="0040560D"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D91032" w14:textId="77777777" w:rsidR="00944BF6" w:rsidRPr="003A5E3D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710"/>
        <w:gridCol w:w="1530"/>
        <w:gridCol w:w="270"/>
        <w:gridCol w:w="1440"/>
      </w:tblGrid>
      <w:tr w:rsidR="00944BF6" w:rsidRPr="00C60284" w14:paraId="2EC92AA4" w14:textId="77777777" w:rsidTr="00944BF6">
        <w:tc>
          <w:tcPr>
            <w:tcW w:w="2610" w:type="dxa"/>
            <w:vAlign w:val="bottom"/>
          </w:tcPr>
          <w:p w14:paraId="1C4F201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8DCDBF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51ADA4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2339620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70133166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B5B05D9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FC2FF8" w14:textId="77777777" w:rsidR="00944BF6" w:rsidRPr="00C60284" w:rsidDel="00D43E7A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44BF6" w:rsidRPr="00C60284" w14:paraId="1A1D76CB" w14:textId="77777777" w:rsidTr="00944BF6">
        <w:tc>
          <w:tcPr>
            <w:tcW w:w="2610" w:type="dxa"/>
          </w:tcPr>
          <w:p w14:paraId="76759E7B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4DCAC6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8CB98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5772DD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0DE70AA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94DE34" w14:textId="77777777" w:rsidR="00944BF6" w:rsidRPr="00C60284" w:rsidRDefault="00944BF6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73D3" w:rsidRPr="00C60284" w14:paraId="33ABC99A" w14:textId="77777777" w:rsidTr="00944BF6">
        <w:tc>
          <w:tcPr>
            <w:tcW w:w="2610" w:type="dxa"/>
          </w:tcPr>
          <w:p w14:paraId="4DCFD265" w14:textId="4F9AC174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8C74795" w14:textId="77777777" w:rsidR="00AB73D3" w:rsidRPr="00C60284" w:rsidRDefault="00AB73D3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11DF44" w14:textId="77777777" w:rsidR="00AB73D3" w:rsidRPr="00C60284" w:rsidRDefault="00AB73D3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AF2020" w14:textId="77777777" w:rsidR="00AB73D3" w:rsidRPr="00C60284" w:rsidRDefault="00AB73D3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703F18" w14:textId="77777777" w:rsidR="00AB73D3" w:rsidRPr="00C60284" w:rsidRDefault="00AB73D3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3162E5" w14:textId="77777777" w:rsidR="00AB73D3" w:rsidRPr="00C60284" w:rsidRDefault="00AB73D3" w:rsidP="0094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B73D3" w:rsidRPr="00C60284" w14:paraId="7DCCD0E8" w14:textId="77777777" w:rsidTr="00944BF6">
        <w:tc>
          <w:tcPr>
            <w:tcW w:w="2610" w:type="dxa"/>
          </w:tcPr>
          <w:p w14:paraId="784CACD1" w14:textId="6D89051D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="00A012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0123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08ECB0F" w14:textId="3017831B" w:rsidR="00AB73D3" w:rsidRPr="00AB73D3" w:rsidRDefault="00D1201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110BF1C" w14:textId="4129D130" w:rsidR="00AB73D3" w:rsidRPr="00AB73D3" w:rsidRDefault="00D57C52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="00AB73D3"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AB73D3" w:rsidRPr="00AB73D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A808C03" w14:textId="7634576D" w:rsidR="00AB73D3" w:rsidRPr="00AB73D3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208805DD" w14:textId="77777777" w:rsidR="00AB73D3" w:rsidRPr="00AB73D3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C0A9" w14:textId="510AED0E" w:rsidR="00AB73D3" w:rsidRPr="00AB73D3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B73D3" w:rsidRPr="00C60284" w14:paraId="3BC10C37" w14:textId="77777777" w:rsidTr="00944BF6">
        <w:tc>
          <w:tcPr>
            <w:tcW w:w="2610" w:type="dxa"/>
          </w:tcPr>
          <w:p w14:paraId="609BBADE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5CC325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B73CE1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A766CC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1F58AE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99EA5F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B73D3" w:rsidRPr="00C60284" w14:paraId="23055E41" w14:textId="77777777" w:rsidTr="00944BF6">
        <w:tc>
          <w:tcPr>
            <w:tcW w:w="2610" w:type="dxa"/>
          </w:tcPr>
          <w:p w14:paraId="7762F92C" w14:textId="6A0FA56D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AFE0C5D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D1D88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D2CAC4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98B76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27E191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3D3" w:rsidRPr="00C60284" w14:paraId="1BF06E2A" w14:textId="77777777" w:rsidTr="00944BF6">
        <w:tc>
          <w:tcPr>
            <w:tcW w:w="2610" w:type="dxa"/>
          </w:tcPr>
          <w:p w14:paraId="1FFDB0A4" w14:textId="22EA9486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="00A0123F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center"/>
          </w:tcPr>
          <w:p w14:paraId="626E52ED" w14:textId="3AE1B6CC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center"/>
          </w:tcPr>
          <w:p w14:paraId="3D7035A6" w14:textId="1144656C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14C6FC32" w14:textId="5704238A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30C5CA4E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EED865" w14:textId="42782891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B73D3" w:rsidRPr="00C60284" w14:paraId="786B4A19" w14:textId="77777777" w:rsidTr="00A0123F">
        <w:tc>
          <w:tcPr>
            <w:tcW w:w="2610" w:type="dxa"/>
          </w:tcPr>
          <w:p w14:paraId="788A62C6" w14:textId="77777777" w:rsidR="00A0123F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A0123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  <w:p w14:paraId="71BF0211" w14:textId="02EB805B" w:rsidR="00AB73D3" w:rsidRPr="00C60284" w:rsidRDefault="00A0123F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AB73D3" w:rsidRPr="00C6028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73D3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พิเศษ</w:t>
            </w:r>
            <w:r w:rsidR="00AB73D3" w:rsidRPr="00C602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7BF4AF3" w14:textId="28147A89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14:paraId="10AB2106" w14:textId="04823BE9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101EA75E" w14:textId="4881CCB4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  <w:vAlign w:val="bottom"/>
          </w:tcPr>
          <w:p w14:paraId="03077FDE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1C66" w14:textId="55A78FB6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813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B73D3" w:rsidRPr="00C60284" w14:paraId="15F3C871" w14:textId="77777777" w:rsidTr="00944BF6">
        <w:tc>
          <w:tcPr>
            <w:tcW w:w="2610" w:type="dxa"/>
          </w:tcPr>
          <w:p w14:paraId="47069825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63078F0B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4077D67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629B2E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8077B" w14:textId="77777777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3D65F" w14:textId="57281ED2" w:rsidR="00AB73D3" w:rsidRPr="00C60284" w:rsidRDefault="00AB73D3" w:rsidP="00AB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6693B95" w14:textId="045605EC" w:rsidR="00FE5DF9" w:rsidRDefault="00FE5DF9" w:rsidP="00FE5DF9">
      <w:pPr>
        <w:rPr>
          <w:rFonts w:asciiTheme="majorBidi" w:hAnsiTheme="majorBidi" w:cstheme="majorBidi"/>
          <w:sz w:val="30"/>
          <w:szCs w:val="30"/>
        </w:rPr>
      </w:pPr>
    </w:p>
    <w:p w14:paraId="732DD445" w14:textId="40355B58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59FE179C" w14:textId="03DC90F2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3FB13C27" w14:textId="0D5D6C67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541462CA" w14:textId="2D1EC224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00AA1FE" w14:textId="02F5489F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6EFA9D8" w14:textId="0353922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381A7BA5" w14:textId="6B06397D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68D86B5E" w14:textId="519BD1D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61CDCCAA" w14:textId="2F31925D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1BC8D640" w14:textId="02D00E46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02C04FAD" w14:textId="26BD54D4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486BFD3C" w14:textId="71DED025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0BE4041F" w14:textId="457EC34C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2B1710A1" w14:textId="2EE5B80C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3DD269BE" w14:textId="4C2F7F81" w:rsid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553B5DC4" w14:textId="77777777" w:rsidR="00D848F9" w:rsidRPr="00D848F9" w:rsidRDefault="00D848F9" w:rsidP="00FE5DF9">
      <w:pPr>
        <w:rPr>
          <w:rFonts w:asciiTheme="majorBidi" w:hAnsiTheme="majorBidi" w:cstheme="majorBidi"/>
          <w:sz w:val="30"/>
          <w:szCs w:val="30"/>
        </w:rPr>
      </w:pPr>
    </w:p>
    <w:p w14:paraId="77FAD96C" w14:textId="45B09053" w:rsidR="001B310A" w:rsidRPr="00C60284" w:rsidRDefault="00944BF6" w:rsidP="001B310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0AF11010" w:rsidR="00944BF6" w:rsidRDefault="00944BF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0E10A53" w14:textId="77777777" w:rsidR="00D848F9" w:rsidRPr="00C60284" w:rsidRDefault="00D848F9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C5D8E" w:rsidRPr="00C60284" w14:paraId="23DD9D3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02226D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5C5D8E" w:rsidRPr="00C60284" w:rsidRDefault="005C5D8E" w:rsidP="007125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5C5D8E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12190ECD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6317FDA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2A8B680C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5D8E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5C5D8E" w:rsidRPr="00C60284" w:rsidRDefault="005C5D8E" w:rsidP="007125D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5D8E" w:rsidRPr="00C60284" w14:paraId="063DF83A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DF8C063" w14:textId="4219EA81" w:rsidR="005C5D8E" w:rsidRPr="00C60284" w:rsidRDefault="005C5D8E" w:rsidP="007125D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35C78" w:rsidRPr="00F35C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3D2C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AF96F81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588D9F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E378407" w14:textId="26018BAF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63CD44B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0C40D" w14:textId="56A72B81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FE19D0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11A67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B952BE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D2DA8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E19C82" w14:textId="77777777" w:rsidR="005C5D8E" w:rsidRPr="00C60284" w:rsidRDefault="005C5D8E" w:rsidP="007125D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D8E" w:rsidRPr="00C60284" w14:paraId="6F7E355D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5C5D8E" w:rsidRPr="00C60284" w:rsidRDefault="005C5D8E" w:rsidP="0071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5C5D8E" w:rsidRPr="00C60284" w:rsidRDefault="005C5D8E" w:rsidP="007125D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788" w:rsidRPr="00C60284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5A1788" w:rsidRDefault="005A1788" w:rsidP="005A1788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5A1788" w:rsidRPr="00C60284" w:rsidRDefault="005A1788" w:rsidP="005A1788">
            <w:pPr>
              <w:tabs>
                <w:tab w:val="clear" w:pos="227"/>
                <w:tab w:val="left" w:pos="188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088557D3" w:rsidR="005A1788" w:rsidRPr="00592D3A" w:rsidRDefault="005A1788" w:rsidP="005A178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351D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856F719" w14:textId="77777777" w:rsidR="005A1788" w:rsidRDefault="005A1788" w:rsidP="005A17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5E435AE2" w:rsidR="005A1788" w:rsidRPr="00C60284" w:rsidRDefault="005A1788" w:rsidP="005A178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5A1788" w:rsidRPr="00CB4BC6" w:rsidRDefault="005A1788" w:rsidP="005A17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1B40A5C6" w:rsidR="005A1788" w:rsidRPr="00C60284" w:rsidRDefault="005A1788" w:rsidP="005A17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51D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4E3F41DC" w:rsidR="005A1788" w:rsidRPr="00C60284" w:rsidRDefault="005A1788" w:rsidP="005A178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7E0AF900" w:rsidR="005A1788" w:rsidRPr="00C60284" w:rsidRDefault="005A1788" w:rsidP="005E340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51D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67F51219" w:rsidR="005A1788" w:rsidRPr="00C60284" w:rsidRDefault="005A1788" w:rsidP="005A178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35D84B46" w:rsidR="005A1788" w:rsidRPr="00C60284" w:rsidRDefault="005A1788" w:rsidP="005A178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51D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186DB8" w:rsidRPr="00C60284" w14:paraId="5FAA2B8C" w14:textId="77777777" w:rsidTr="00BA0DD8">
        <w:trPr>
          <w:trHeight w:val="326"/>
        </w:trPr>
        <w:tc>
          <w:tcPr>
            <w:tcW w:w="2261" w:type="dxa"/>
            <w:shd w:val="clear" w:color="auto" w:fill="auto"/>
          </w:tcPr>
          <w:p w14:paraId="5FE1C086" w14:textId="11DC7C5D" w:rsidR="00186DB8" w:rsidRPr="00C60284" w:rsidRDefault="00186DB8" w:rsidP="00186DB8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20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D120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1201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72A3C585" w14:textId="3E041675" w:rsidR="00186DB8" w:rsidRPr="00CB4BC6" w:rsidRDefault="00186DB8" w:rsidP="00186DB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0FDD6E4A" w14:textId="77777777" w:rsidR="00186DB8" w:rsidRDefault="00186DB8" w:rsidP="00186DB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DCC0CF" w14:textId="3DDE4EBC" w:rsidR="00186DB8" w:rsidRDefault="00186DB8" w:rsidP="00186DB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7BDD9A50" w14:textId="77777777" w:rsidR="00186DB8" w:rsidRPr="00CB4BC6" w:rsidRDefault="00186DB8" w:rsidP="00186D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75FC73" w14:textId="7593F5A9" w:rsidR="00186DB8" w:rsidRPr="00CB4BC6" w:rsidRDefault="00186DB8" w:rsidP="00186DB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62BEB0" w14:textId="77777777" w:rsidR="00186DB8" w:rsidRPr="00C60284" w:rsidRDefault="00186DB8" w:rsidP="00186DB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3A49F8" w14:textId="3E5C918C" w:rsidR="00186DB8" w:rsidRDefault="00186DB8" w:rsidP="00186DB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47574" w14:textId="77822EC2" w:rsidR="00186DB8" w:rsidRPr="00CB4BC6" w:rsidRDefault="00186DB8" w:rsidP="00186DB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8AAC20" w14:textId="482180A6" w:rsidR="00186DB8" w:rsidRDefault="00186DB8" w:rsidP="00186DB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9F7F5" w14:textId="6D814282" w:rsidR="00186DB8" w:rsidRPr="00CB4BC6" w:rsidRDefault="00186DB8" w:rsidP="00186DB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A54D4D" w:rsidRPr="00C60284" w14:paraId="765AC358" w14:textId="77777777" w:rsidTr="00D20279">
        <w:trPr>
          <w:trHeight w:val="335"/>
        </w:trPr>
        <w:tc>
          <w:tcPr>
            <w:tcW w:w="2261" w:type="dxa"/>
            <w:shd w:val="clear" w:color="auto" w:fill="auto"/>
          </w:tcPr>
          <w:p w14:paraId="0A53218F" w14:textId="529BAEE3" w:rsidR="00A54D4D" w:rsidRPr="00C60284" w:rsidRDefault="00A54D4D" w:rsidP="00A54D4D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20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D120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12013">
              <w:rPr>
                <w:rFonts w:asciiTheme="majorBidi" w:hAnsiTheme="majorBidi" w:cstheme="majorBidi"/>
                <w:sz w:val="26"/>
                <w:szCs w:val="26"/>
                <w:cs/>
              </w:rPr>
              <w:t>ตราสา</w:t>
            </w:r>
            <w:r w:rsidRPr="00D120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รทุน</w:t>
            </w:r>
          </w:p>
        </w:tc>
        <w:tc>
          <w:tcPr>
            <w:tcW w:w="1260" w:type="dxa"/>
            <w:vAlign w:val="bottom"/>
          </w:tcPr>
          <w:p w14:paraId="323B23BF" w14:textId="66FD9EB3" w:rsidR="00A54D4D" w:rsidRPr="00CB4BC6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1,339</w:t>
            </w:r>
          </w:p>
        </w:tc>
        <w:tc>
          <w:tcPr>
            <w:tcW w:w="180" w:type="dxa"/>
            <w:vAlign w:val="bottom"/>
          </w:tcPr>
          <w:p w14:paraId="21D72417" w14:textId="77777777" w:rsidR="00A54D4D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9047B1" w14:textId="2ABE1C75" w:rsidR="00A54D4D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B1B3A21" w14:textId="77777777" w:rsidR="00A54D4D" w:rsidRPr="00CB4BC6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91BBE2" w14:textId="5A568FC4" w:rsidR="00A54D4D" w:rsidRPr="00CB4BC6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E1BA46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3DBEE" w14:textId="45D6352F" w:rsidR="00A54D4D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0924C2" w14:textId="45C323E4" w:rsidR="00A54D4D" w:rsidRPr="00CB4BC6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D40483" w14:textId="6A44B72B" w:rsidR="00A54D4D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BDEDDB" w14:textId="6933E88D" w:rsidR="00A54D4D" w:rsidRPr="00CB4BC6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</w:tr>
      <w:tr w:rsidR="00A54D4D" w:rsidRPr="00C60284" w14:paraId="62B9421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60899E83" w14:textId="6A475B19" w:rsidR="00A54D4D" w:rsidRPr="008D0506" w:rsidRDefault="00A54D4D" w:rsidP="00A54D4D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2F0DE" w14:textId="54320C4C" w:rsidR="00A54D4D" w:rsidRPr="008D0506" w:rsidRDefault="007F3E52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</w:t>
            </w:r>
            <w:r w:rsidR="00351D5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15BFCBF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2FFF" w14:textId="5CE5A18A" w:rsidR="00A54D4D" w:rsidRPr="00AD4FF6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F579AA6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0F7B8" w14:textId="119F9A3B" w:rsidR="00A54D4D" w:rsidRPr="008D0506" w:rsidRDefault="007F3E52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</w:t>
            </w:r>
            <w:r w:rsidR="00351D5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C1C85" w14:textId="77777777" w:rsidR="00A54D4D" w:rsidRPr="008D0506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1EE983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D0BCE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9E451B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0B9E01" w14:textId="77777777" w:rsidR="00A54D4D" w:rsidRPr="008D0506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54D4D" w:rsidRPr="00C60284" w14:paraId="132933AB" w14:textId="77777777" w:rsidTr="00774C7F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A54D4D" w:rsidRPr="00C60284" w:rsidRDefault="00A54D4D" w:rsidP="00A54D4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390F30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87045" w14:textId="7CC0179B" w:rsidR="00A54D4D" w:rsidRPr="00C60284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C7B3A6" w14:textId="67DE45B6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D4D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A54D4D" w:rsidRPr="00C60284" w:rsidRDefault="00A54D4D" w:rsidP="00A54D4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A54D4D" w:rsidRPr="00C60284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D4D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A54D4D" w:rsidRPr="00C60284" w:rsidRDefault="00A54D4D" w:rsidP="00A54D4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4578B068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8F28BF" w14:textId="77777777" w:rsidR="00A54D4D" w:rsidRPr="00765D71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42145D73" w:rsidR="00A54D4D" w:rsidRPr="00C60284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3C435F2E" w14:textId="77777777" w:rsidR="00A54D4D" w:rsidRPr="00765D71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2251CC30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371304E3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25B982A3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</w:p>
        </w:tc>
        <w:tc>
          <w:tcPr>
            <w:tcW w:w="990" w:type="dxa"/>
            <w:shd w:val="clear" w:color="auto" w:fill="auto"/>
          </w:tcPr>
          <w:p w14:paraId="70AA5DB5" w14:textId="3096F2CF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6A55C628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</w:p>
        </w:tc>
      </w:tr>
      <w:tr w:rsidR="00A54D4D" w:rsidRPr="00C60284" w14:paraId="542B131D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612101D7" w:rsidR="00A54D4D" w:rsidRPr="00C60284" w:rsidRDefault="00A54D4D" w:rsidP="00A54D4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A54D4D" w:rsidRPr="00C60284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D4D" w:rsidRPr="00C60284" w14:paraId="294EC0D7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A54D4D" w:rsidRDefault="00A54D4D" w:rsidP="00A54D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A54D4D" w:rsidRPr="00C60284" w:rsidRDefault="00A54D4D" w:rsidP="00A54D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75B149C" w14:textId="1FA06642" w:rsidR="00A54D4D" w:rsidRPr="00C60284" w:rsidRDefault="00A54D4D" w:rsidP="00A54D4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EDC37CB" w14:textId="77777777" w:rsidR="00A54D4D" w:rsidRDefault="00A54D4D" w:rsidP="00A54D4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AE6CFE" w14:textId="7F4DC44D" w:rsidR="00A54D4D" w:rsidRPr="00C60284" w:rsidRDefault="00A54D4D" w:rsidP="00A54D4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A54D4D" w:rsidRPr="00CB4BC6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BBBB0E" w14:textId="793789C5" w:rsidR="00A54D4D" w:rsidRPr="00C60284" w:rsidRDefault="00A54D4D" w:rsidP="00A54D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A54D4D" w:rsidRPr="00C60284" w:rsidRDefault="00A54D4D" w:rsidP="00A54D4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2F98E8FA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12EFD4E0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4DCBC6C4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40FC05C5" w:rsidR="00A54D4D" w:rsidRPr="00C60284" w:rsidRDefault="00A54D4D" w:rsidP="00A54D4D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</w:tbl>
    <w:p w14:paraId="4D48B94B" w14:textId="77777777" w:rsidR="00F87E9C" w:rsidRPr="00C60284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73F79F9" w14:textId="77777777" w:rsidR="00AD4FF6" w:rsidRDefault="00AD4FF6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4FF6" w:rsidRPr="00C60284" w14:paraId="169851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D89FDDB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AD4FF6" w:rsidRPr="00C60284" w:rsidRDefault="00AD4FF6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AD4FF6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137C11B6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009B9934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DC05A22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4FF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AD4FF6" w:rsidRPr="00C60284" w:rsidRDefault="00AD4FF6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D4FF6" w:rsidRPr="00C60284" w14:paraId="0F9320F6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4360503" w14:textId="57C4DDB8" w:rsidR="00AD4FF6" w:rsidRPr="00C60284" w:rsidRDefault="00AD4FF6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1661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6613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76AF4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F8CC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389B5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AB30E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806D95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8A84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5B5ECA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50466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AA6B50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E399E1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AD4FF6" w:rsidRPr="00C60284" w:rsidRDefault="00AD4FF6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AD4FF6" w:rsidRPr="00C60284" w:rsidRDefault="00AD4FF6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4FF6" w:rsidRPr="00C60284" w14:paraId="29798C36" w14:textId="77777777" w:rsidTr="0003374C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538ECD47" w:rsidR="00AD4FF6" w:rsidRPr="00C60284" w:rsidRDefault="00AD4FF6" w:rsidP="00AD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AD4FF6" w:rsidRPr="00C60284" w:rsidRDefault="00AD4FF6" w:rsidP="00F80CA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AD4FF6" w:rsidRPr="00C60284" w:rsidRDefault="00AD4FF6" w:rsidP="00743D7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1788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86611FC" w:rsidR="005A1788" w:rsidRPr="00C60284" w:rsidRDefault="005A1788" w:rsidP="005A1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7046957" w14:textId="700F8969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1F176DCB" w:rsidR="005A1788" w:rsidRPr="00C60284" w:rsidRDefault="005A1788" w:rsidP="005D283C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1" w:type="dxa"/>
            <w:vAlign w:val="bottom"/>
          </w:tcPr>
          <w:p w14:paraId="3252BC24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60DBC6E8" w:rsidR="005A1788" w:rsidRPr="00C60284" w:rsidRDefault="005A1788" w:rsidP="005A1788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5A1788" w:rsidRPr="00C60284" w:rsidRDefault="005A1788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3F4CEF81" w:rsidR="005A1788" w:rsidRPr="00C60284" w:rsidRDefault="0001716A" w:rsidP="005D283C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19DC3A9A" w:rsidR="005A1788" w:rsidRPr="00C60284" w:rsidRDefault="0001716A" w:rsidP="005D283C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376746C6" w:rsidR="005A1788" w:rsidRPr="00C60284" w:rsidRDefault="0001716A" w:rsidP="005A178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736CFE5E" w:rsidR="005A1788" w:rsidRPr="00B20FC5" w:rsidRDefault="0001716A" w:rsidP="005D283C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2,015</w:t>
            </w:r>
          </w:p>
        </w:tc>
      </w:tr>
      <w:tr w:rsidR="003F2159" w:rsidRPr="00C60284" w14:paraId="78516CF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C79B1BE" w14:textId="221D77C4" w:rsidR="003F2159" w:rsidRPr="00C60284" w:rsidRDefault="003F2159" w:rsidP="003F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03A49261" w14:textId="77777777" w:rsidR="003F2159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904A3C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7CC613" w14:textId="77777777" w:rsidR="003F2159" w:rsidRPr="00CB4BC6" w:rsidRDefault="003F2159" w:rsidP="003F2159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2C79E6B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154EB4" w14:textId="77777777" w:rsidR="003F2159" w:rsidRPr="00CB4BC6" w:rsidRDefault="003F2159" w:rsidP="003F2159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793570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041906" w14:textId="77777777" w:rsidR="003F2159" w:rsidRDefault="003F2159" w:rsidP="003F2159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0E775" w14:textId="77777777" w:rsidR="003F2159" w:rsidRDefault="003F2159" w:rsidP="005D283C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FC12AC" w14:textId="77777777" w:rsidR="003F2159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653FE7" w14:textId="77777777" w:rsidR="003F2159" w:rsidRDefault="003F2159" w:rsidP="003F2159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2159" w:rsidRPr="00C60284" w14:paraId="3A7799CE" w14:textId="77777777" w:rsidTr="003E7172">
        <w:trPr>
          <w:trHeight w:val="362"/>
        </w:trPr>
        <w:tc>
          <w:tcPr>
            <w:tcW w:w="2261" w:type="dxa"/>
            <w:shd w:val="clear" w:color="auto" w:fill="auto"/>
          </w:tcPr>
          <w:p w14:paraId="17650268" w14:textId="5F886DBF" w:rsidR="003F2159" w:rsidRPr="00C60284" w:rsidRDefault="003F2159" w:rsidP="003F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5A178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5A1788">
              <w:rPr>
                <w:rFonts w:asciiTheme="majorBidi" w:hAnsiTheme="majorBidi" w:cstheme="majorBidi"/>
                <w:sz w:val="26"/>
                <w:szCs w:val="26"/>
                <w:cs/>
              </w:rPr>
              <w:t>ตราสา</w:t>
            </w:r>
            <w:r w:rsidRPr="005A178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รทุน</w:t>
            </w:r>
          </w:p>
        </w:tc>
        <w:tc>
          <w:tcPr>
            <w:tcW w:w="1260" w:type="dxa"/>
            <w:vAlign w:val="bottom"/>
          </w:tcPr>
          <w:p w14:paraId="191A01B0" w14:textId="0FE72689" w:rsidR="003F2159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1,339</w:t>
            </w:r>
          </w:p>
        </w:tc>
        <w:tc>
          <w:tcPr>
            <w:tcW w:w="180" w:type="dxa"/>
            <w:vAlign w:val="bottom"/>
          </w:tcPr>
          <w:p w14:paraId="15BF6F5E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2025FD" w14:textId="31BE09B2" w:rsidR="003F2159" w:rsidRPr="00CB4BC6" w:rsidRDefault="003F2159" w:rsidP="005D283C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85E47A2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EDAE8" w14:textId="6286C6C8" w:rsidR="003F2159" w:rsidRPr="00CB4BC6" w:rsidRDefault="003F2159" w:rsidP="003F2159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0D3F1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A056" w14:textId="6784CDAE" w:rsidR="003F2159" w:rsidRDefault="003F2159" w:rsidP="005D283C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6F0A2" w14:textId="6CD3830B" w:rsidR="003F2159" w:rsidRDefault="003F2159" w:rsidP="005D283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A7E8C" w14:textId="09574059" w:rsidR="003F2159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598E8" w14:textId="734C59D7" w:rsidR="003F2159" w:rsidRDefault="003F2159" w:rsidP="003F2159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788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</w:tr>
      <w:tr w:rsidR="003F2159" w:rsidRPr="00C60284" w14:paraId="6B0787A5" w14:textId="77777777" w:rsidTr="003E717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46179DB1" w14:textId="77777777" w:rsidR="003F2159" w:rsidRPr="00C60284" w:rsidRDefault="003F2159" w:rsidP="003F21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0963D3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2159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77777777" w:rsidR="003F2159" w:rsidRPr="00C60284" w:rsidRDefault="003F2159" w:rsidP="003F21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30EE0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2159" w:rsidRPr="00C60284" w14:paraId="5B0F7FEB" w14:textId="77777777" w:rsidTr="004C05E6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77777777" w:rsidR="003F2159" w:rsidRPr="00C60284" w:rsidRDefault="003F2159" w:rsidP="003F21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42F8DBE" w14:textId="4201B8D3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5D8C17" w14:textId="77777777" w:rsidR="003F2159" w:rsidRPr="00765D71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2D40E91" w14:textId="571C44A7" w:rsidR="003F2159" w:rsidRPr="00C60284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7C3FC410" w14:textId="77777777" w:rsidR="003F2159" w:rsidRPr="00765D71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518F87" w14:textId="728297E0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B4B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14FBEF4F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86532" w14:textId="17096B15" w:rsidR="003F2159" w:rsidRPr="00C60284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EEEB2E" w14:textId="5F5DBE19" w:rsidR="003F2159" w:rsidRPr="00C60284" w:rsidRDefault="003F2159" w:rsidP="003F2159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</w:p>
        </w:tc>
        <w:tc>
          <w:tcPr>
            <w:tcW w:w="990" w:type="dxa"/>
            <w:shd w:val="clear" w:color="auto" w:fill="auto"/>
          </w:tcPr>
          <w:p w14:paraId="02C13083" w14:textId="2A52AB23" w:rsidR="003F2159" w:rsidRPr="00C60284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6EBB2D" w14:textId="407C2054" w:rsidR="003F2159" w:rsidRPr="00C60284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5D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</w:p>
        </w:tc>
      </w:tr>
      <w:tr w:rsidR="003F2159" w:rsidRPr="00C60284" w14:paraId="0B61E365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CAB51A7" w14:textId="77777777" w:rsidR="003F2159" w:rsidRPr="00C60284" w:rsidRDefault="003F2159" w:rsidP="003F21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53687A77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FF96E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3F2159" w:rsidRPr="00C60284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2159" w:rsidRPr="00C60284" w14:paraId="0B76B6F9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298B1D43" w14:textId="77777777" w:rsidR="003F2159" w:rsidRDefault="003F2159" w:rsidP="003F215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455D5C61" w14:textId="58EE52CE" w:rsidR="003F2159" w:rsidRPr="00C60284" w:rsidRDefault="003F2159" w:rsidP="003F215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9ADC20B" w14:textId="3D635246" w:rsidR="003F2159" w:rsidRPr="00C60284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80" w:type="dxa"/>
            <w:vAlign w:val="bottom"/>
          </w:tcPr>
          <w:p w14:paraId="09F9DA72" w14:textId="77777777" w:rsidR="003F2159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139D5995" w:rsidR="003F2159" w:rsidRPr="00C60284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3F2159" w:rsidRPr="00CB4BC6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B907D2" w14:textId="281F0B2F" w:rsidR="003F2159" w:rsidRPr="00C60284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6738E496" w:rsidR="003F2159" w:rsidRPr="00C60284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60B067A9" w:rsidR="003F2159" w:rsidRPr="00C60284" w:rsidRDefault="003F2159" w:rsidP="003F2159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6A85A2DF" w:rsidR="003F2159" w:rsidRPr="00C60284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05F01C76" w:rsidR="003F2159" w:rsidRPr="00C60284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3F2159" w:rsidRPr="00C60284" w14:paraId="203FFF23" w14:textId="77777777" w:rsidTr="003E7172">
        <w:trPr>
          <w:trHeight w:val="351"/>
        </w:trPr>
        <w:tc>
          <w:tcPr>
            <w:tcW w:w="2261" w:type="dxa"/>
            <w:shd w:val="clear" w:color="auto" w:fill="auto"/>
          </w:tcPr>
          <w:p w14:paraId="64563809" w14:textId="396B6280" w:rsidR="003F2159" w:rsidRPr="00C60284" w:rsidRDefault="003F2159" w:rsidP="003F2159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AB09958" w14:textId="6E3319A3" w:rsidR="003F2159" w:rsidRPr="00AD4FF6" w:rsidRDefault="003F2159" w:rsidP="003F215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F7AA46" w14:textId="77777777" w:rsidR="003F2159" w:rsidRPr="00AD4FF6" w:rsidRDefault="003F2159" w:rsidP="003F21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4C0916" w14:textId="17ECB046" w:rsidR="003F2159" w:rsidRPr="00AD4FF6" w:rsidRDefault="003F2159" w:rsidP="003F21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0559AB" w14:textId="77777777" w:rsidR="003F2159" w:rsidRPr="00AD4FF6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4DFCAB" w14:textId="04FA787B" w:rsidR="003F2159" w:rsidRPr="00AD4FF6" w:rsidRDefault="003F2159" w:rsidP="003F21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E2F639" w14:textId="77777777" w:rsidR="003F2159" w:rsidRPr="00C60284" w:rsidRDefault="003F2159" w:rsidP="003F21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CDB32" w14:textId="77777777" w:rsidR="003F2159" w:rsidRDefault="003F2159" w:rsidP="003F2159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1FBFB" w14:textId="77777777" w:rsidR="003F2159" w:rsidRPr="00CB4BC6" w:rsidRDefault="003F2159" w:rsidP="003F215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CBED3" w14:textId="77777777" w:rsidR="003F2159" w:rsidRDefault="003F2159" w:rsidP="003F2159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17B31" w14:textId="77777777" w:rsidR="003F2159" w:rsidRPr="00AD4FF6" w:rsidRDefault="003F2159" w:rsidP="003F2159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79F94D22" w14:textId="4C28D136" w:rsidR="00F87E9C" w:rsidRDefault="00F87E9C" w:rsidP="00F87E9C">
      <w:r w:rsidRPr="00C60284"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79"/>
        <w:gridCol w:w="11"/>
        <w:gridCol w:w="979"/>
        <w:gridCol w:w="11"/>
      </w:tblGrid>
      <w:tr w:rsidR="00333148" w:rsidRPr="00C60284" w14:paraId="300EE51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382825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lastRenderedPageBreak/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2"/>
          </w:tcPr>
          <w:p w14:paraId="50CEFEB9" w14:textId="4193100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5CF7C90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46783E3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0DF76BB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7EB497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C7E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0CD5748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28E8D34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FE700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6A1BEA6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BFD0813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452BAEB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7DBBA2B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1C2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41D5774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14B0B55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A2986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629EE0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19DDB7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F911E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31F66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5F17B" w14:textId="7B6D28B3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CDDA65" w14:textId="3B99297B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401EF1" w14:textId="51B7841E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F003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62E52CD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73E4F9D2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3250DAC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4820F5C7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0CF68203" w14:textId="21169885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7E6664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DE28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17DB6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74935D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36C20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77B4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46522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CA2E7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465104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2D479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62AA0E60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33819F6C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ECDBAB2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7FE49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670D82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22160EF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90619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D344E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CC594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898A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83DFC9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2D01C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400934E6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30F665F9" w14:textId="35032FB8" w:rsidR="0083320B" w:rsidRPr="00C60284" w:rsidRDefault="0083320B" w:rsidP="0083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7B2C6EA" w14:textId="17B733A3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85E776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4C0D556F" w14:textId="62314880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936CAD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BCEB29" w14:textId="77D5DAA1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A965437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29B764" w14:textId="200B9813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6D6971" w14:textId="49641878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730678" w14:textId="5F1F2890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ECBEB29" w14:textId="00F8AD5B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320B" w:rsidRPr="00C60284" w14:paraId="72D8E829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49EB7CE8" w14:textId="77777777" w:rsidR="00107DD2" w:rsidRDefault="0083320B" w:rsidP="00107DD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 w:rsidR="00107DD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C3F2D74" w14:textId="6A23A27A" w:rsidR="0083320B" w:rsidRPr="00C60284" w:rsidRDefault="00107DD2" w:rsidP="00107DD2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</w:tcPr>
          <w:p w14:paraId="49FEF551" w14:textId="77777777" w:rsidR="0083320B" w:rsidRDefault="0083320B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0D15E" w14:textId="77777777" w:rsidR="00107DD2" w:rsidRDefault="00107DD2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F8312" w14:textId="1C9610ED" w:rsidR="0083320B" w:rsidRPr="0083320B" w:rsidRDefault="00F35C78" w:rsidP="00095D48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41431C3" w14:textId="77777777" w:rsidR="0083320B" w:rsidRPr="00C60284" w:rsidRDefault="0083320B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5F914" w14:textId="53AC3758" w:rsidR="0083320B" w:rsidRPr="00C60284" w:rsidRDefault="0083320B" w:rsidP="00E83D91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6F15C31" w14:textId="77777777" w:rsidR="0083320B" w:rsidRPr="00C60284" w:rsidRDefault="0083320B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6A9B2C" w14:textId="52648231" w:rsidR="0083320B" w:rsidRPr="00C60284" w:rsidRDefault="00F35C78" w:rsidP="00173DCC">
            <w:pPr>
              <w:pStyle w:val="acctfourfigures"/>
              <w:tabs>
                <w:tab w:val="clear" w:pos="765"/>
                <w:tab w:val="left" w:pos="360"/>
                <w:tab w:val="left" w:pos="636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F9285" w14:textId="77777777" w:rsidR="0083320B" w:rsidRPr="00C60284" w:rsidRDefault="0083320B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34C040" w14:textId="4909BDAE" w:rsidR="0083320B" w:rsidRPr="00C60284" w:rsidRDefault="0083320B" w:rsidP="00186DB8">
            <w:pPr>
              <w:pStyle w:val="acctfourfigures"/>
              <w:tabs>
                <w:tab w:val="clear" w:pos="765"/>
              </w:tabs>
              <w:spacing w:line="240" w:lineRule="atLeast"/>
              <w:ind w:right="-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0191C" w14:textId="52BF4E98" w:rsidR="0083320B" w:rsidRPr="00C60284" w:rsidRDefault="00F35C78" w:rsidP="00173DCC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903A6A" w14:textId="7CE29572" w:rsidR="0083320B" w:rsidRPr="00C60284" w:rsidRDefault="0083320B" w:rsidP="003C56F6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1DB5EC" w14:textId="2B0F2553" w:rsidR="0083320B" w:rsidRPr="00C60284" w:rsidRDefault="00F35C78" w:rsidP="00173DCC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C81F1B" w:rsidRPr="00C60284" w14:paraId="08EC307E" w14:textId="77777777" w:rsidTr="0061330D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74221A6B" w14:textId="3B134481" w:rsidR="00C81F1B" w:rsidRPr="00C60284" w:rsidRDefault="00C81F1B" w:rsidP="00C81F1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5A178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ตราสา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รหนี้</w:t>
            </w:r>
          </w:p>
        </w:tc>
        <w:tc>
          <w:tcPr>
            <w:tcW w:w="1260" w:type="dxa"/>
            <w:vAlign w:val="bottom"/>
          </w:tcPr>
          <w:p w14:paraId="5B5C76BA" w14:textId="6D37D404" w:rsidR="00C81F1B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0543A127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8A1802" w14:textId="11CD7E6A" w:rsidR="00C81F1B" w:rsidRDefault="00C81F1B" w:rsidP="00C81F1B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2C7B91A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14F303" w14:textId="13775DC9" w:rsidR="00C81F1B" w:rsidRPr="00F35C78" w:rsidRDefault="00C81F1B" w:rsidP="00AA1D4E">
            <w:pPr>
              <w:pStyle w:val="acctfourfigures"/>
              <w:tabs>
                <w:tab w:val="clear" w:pos="765"/>
                <w:tab w:val="left" w:pos="36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B8863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6C370D" w14:textId="3D94414A" w:rsidR="00C81F1B" w:rsidRDefault="00186DB8" w:rsidP="00186DB8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88B594" w14:textId="53AE8380" w:rsidR="00C81F1B" w:rsidRPr="00F35C78" w:rsidRDefault="00186DB8" w:rsidP="00186DB8">
            <w:pPr>
              <w:pStyle w:val="acctfourfigures"/>
              <w:tabs>
                <w:tab w:val="clear" w:pos="765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AAD006" w14:textId="673A6C63" w:rsidR="00C81F1B" w:rsidRDefault="00C81F1B" w:rsidP="003C56F6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EFB4753" w14:textId="475CFC4A" w:rsidR="00C81F1B" w:rsidRPr="00F35C78" w:rsidRDefault="00C81F1B" w:rsidP="00AA1D4E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C81F1B" w:rsidRPr="00C60284" w14:paraId="3316310F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32DDBA91" w14:textId="0E2ADF1B" w:rsidR="00C81F1B" w:rsidRPr="008D0506" w:rsidRDefault="00C81F1B" w:rsidP="00C81F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05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B21F1" w14:textId="2B95B33C" w:rsidR="00C81F1B" w:rsidRPr="008D0506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F35C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0620F85" w14:textId="77777777" w:rsidR="00C81F1B" w:rsidRPr="008D0506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A0342" w14:textId="77777777" w:rsidR="00C81F1B" w:rsidRPr="00AD4FF6" w:rsidRDefault="00C81F1B" w:rsidP="00C81F1B">
            <w:pPr>
              <w:pStyle w:val="acctfourfigures"/>
              <w:tabs>
                <w:tab w:val="clear" w:pos="765"/>
                <w:tab w:val="left" w:pos="764"/>
                <w:tab w:val="left" w:pos="808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E5BDFAF" w14:textId="77777777" w:rsidR="00C81F1B" w:rsidRPr="008D0506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1033C" w14:textId="2909C90F" w:rsidR="00C81F1B" w:rsidRPr="008D0506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F35C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5D349" w14:textId="77777777" w:rsidR="00C81F1B" w:rsidRPr="008D0506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78417" w14:textId="77777777" w:rsidR="00C81F1B" w:rsidRPr="008D0506" w:rsidRDefault="00C81F1B" w:rsidP="00186DB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E347C3" w14:textId="77777777" w:rsidR="00C81F1B" w:rsidRPr="008D0506" w:rsidRDefault="00C81F1B" w:rsidP="00C81F1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44E2C6" w14:textId="77777777" w:rsidR="00C81F1B" w:rsidRPr="008D0506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BCA516" w14:textId="77777777" w:rsidR="00C81F1B" w:rsidRPr="008D0506" w:rsidRDefault="00C81F1B" w:rsidP="00C81F1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81F1B" w:rsidRPr="00C60284" w14:paraId="05A88D07" w14:textId="77777777" w:rsidTr="001D5E98">
        <w:trPr>
          <w:gridAfter w:val="1"/>
          <w:wAfter w:w="11" w:type="dxa"/>
          <w:trHeight w:hRule="exact" w:val="208"/>
        </w:trPr>
        <w:tc>
          <w:tcPr>
            <w:tcW w:w="2261" w:type="dxa"/>
            <w:shd w:val="clear" w:color="auto" w:fill="auto"/>
          </w:tcPr>
          <w:p w14:paraId="7564CDDC" w14:textId="77777777" w:rsidR="00C81F1B" w:rsidRPr="00C60284" w:rsidRDefault="00C81F1B" w:rsidP="00C81F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73A60B7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9D269E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DF68F3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9D4D1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F64C03" w14:textId="77777777" w:rsidR="00C81F1B" w:rsidRPr="00C60284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EF31E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1B28C" w14:textId="77777777" w:rsidR="00C81F1B" w:rsidRPr="00C60284" w:rsidRDefault="00C81F1B" w:rsidP="00186DB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B6705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5EC1391" w14:textId="77777777" w:rsidR="00C81F1B" w:rsidRPr="00C60284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B778F7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1F1B" w:rsidRPr="00C60284" w14:paraId="07A26FBB" w14:textId="77777777" w:rsidTr="001D5E98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2E36EB3C" w14:textId="77777777" w:rsidR="00C81F1B" w:rsidRPr="00C60284" w:rsidRDefault="00C81F1B" w:rsidP="00C81F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BEB1E4A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F5A6EB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115B63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EBD2E2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0613DA" w14:textId="77777777" w:rsidR="00C81F1B" w:rsidRPr="00C60284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344D50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6DBF7" w14:textId="77777777" w:rsidR="00C81F1B" w:rsidRPr="00C60284" w:rsidRDefault="00C81F1B" w:rsidP="00186DB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184C6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F6517" w14:textId="77777777" w:rsidR="00C81F1B" w:rsidRPr="00C60284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15EFEE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1F1B" w:rsidRPr="00C60284" w14:paraId="621A6BBA" w14:textId="77777777" w:rsidTr="001D5E98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7DA50C8E" w14:textId="77777777" w:rsidR="00C81F1B" w:rsidRPr="00C60284" w:rsidRDefault="00C81F1B" w:rsidP="00C81F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FDFA98F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278A41A" w14:textId="77777777" w:rsidR="00C81F1B" w:rsidRPr="00765D71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93C220E" w14:textId="6C12DC8C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42F35E29" w14:textId="77777777" w:rsidR="00C81F1B" w:rsidRPr="00765D71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D702B08" w14:textId="6AFB788B" w:rsidR="00C81F1B" w:rsidRPr="00C60284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232F871C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5EEF4C" w14:textId="77777777" w:rsidR="00C81F1B" w:rsidRPr="00C60284" w:rsidRDefault="00C81F1B" w:rsidP="00186DB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0F244D" w14:textId="5E75C04C" w:rsidR="00C81F1B" w:rsidRPr="00C60284" w:rsidRDefault="00C81F1B" w:rsidP="00C81F1B">
            <w:pPr>
              <w:pStyle w:val="acctfourfigures"/>
              <w:tabs>
                <w:tab w:val="clear" w:pos="765"/>
                <w:tab w:val="decimal" w:pos="269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79" w:type="dxa"/>
            <w:shd w:val="clear" w:color="auto" w:fill="auto"/>
          </w:tcPr>
          <w:p w14:paraId="79F09B2D" w14:textId="77777777" w:rsidR="00C81F1B" w:rsidRPr="00C60284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E7DFB32" w14:textId="661F6B95" w:rsidR="00C81F1B" w:rsidRPr="00C60284" w:rsidRDefault="00C81F1B" w:rsidP="00173DCC">
            <w:pPr>
              <w:pStyle w:val="acctfourfigures"/>
              <w:tabs>
                <w:tab w:val="clear" w:pos="765"/>
                <w:tab w:val="decimal" w:pos="371"/>
                <w:tab w:val="left" w:pos="58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  <w:tr w:rsidR="00C81F1B" w:rsidRPr="00C60284" w14:paraId="45F249CF" w14:textId="77777777" w:rsidTr="003E7172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2AA3B21D" w14:textId="77777777" w:rsidR="00C81F1B" w:rsidRPr="00C60284" w:rsidRDefault="00C81F1B" w:rsidP="00C81F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64F4B975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B7B9CD1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3BB332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D568AFD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1ECF45" w14:textId="77777777" w:rsidR="00C81F1B" w:rsidRPr="00C60284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026F39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71996D" w14:textId="77777777" w:rsidR="00C81F1B" w:rsidRPr="00C60284" w:rsidRDefault="00C81F1B" w:rsidP="00186DB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7BB86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81BDBF" w14:textId="77777777" w:rsidR="00C81F1B" w:rsidRPr="00C60284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593FD3" w14:textId="77777777" w:rsidR="00C81F1B" w:rsidRPr="00C60284" w:rsidRDefault="00C81F1B" w:rsidP="00C81F1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1F1B" w:rsidRPr="00C60284" w14:paraId="3AB37314" w14:textId="77777777" w:rsidTr="003E7172">
        <w:trPr>
          <w:gridAfter w:val="1"/>
          <w:wAfter w:w="11" w:type="dxa"/>
          <w:trHeight w:val="713"/>
        </w:trPr>
        <w:tc>
          <w:tcPr>
            <w:tcW w:w="2261" w:type="dxa"/>
            <w:shd w:val="clear" w:color="auto" w:fill="auto"/>
          </w:tcPr>
          <w:p w14:paraId="20ECD19A" w14:textId="77777777" w:rsidR="00C81F1B" w:rsidRDefault="00C81F1B" w:rsidP="00C81F1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7B0660F7" w14:textId="3831BB3E" w:rsidR="00C81F1B" w:rsidRPr="00C60284" w:rsidRDefault="00C81F1B" w:rsidP="00C81F1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3EC2CA9B" w14:textId="7908C592" w:rsidR="00C81F1B" w:rsidRPr="00C60284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51E38548" w14:textId="77777777" w:rsidR="00C81F1B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7D075B" w14:textId="77777777" w:rsidR="00C81F1B" w:rsidRPr="00C60284" w:rsidRDefault="00C81F1B" w:rsidP="00AA1D4E">
            <w:pPr>
              <w:pStyle w:val="acctfourfigures"/>
              <w:tabs>
                <w:tab w:val="clear" w:pos="765"/>
                <w:tab w:val="decimal" w:pos="88"/>
                <w:tab w:val="left" w:pos="720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78FEC9F" w14:textId="77777777" w:rsidR="00C81F1B" w:rsidRPr="00CB4BC6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75834D" w14:textId="21D476C1" w:rsidR="00C81F1B" w:rsidRPr="00C60284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AFE69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3EC907" w14:textId="77777777" w:rsidR="00C81F1B" w:rsidRPr="00C60284" w:rsidRDefault="00C81F1B" w:rsidP="00186DB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2E4F1" w14:textId="1D65E909" w:rsidR="00C81F1B" w:rsidRPr="00C60284" w:rsidRDefault="00C81F1B" w:rsidP="00C81F1B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05AB66" w14:textId="77777777" w:rsidR="00C81F1B" w:rsidRPr="00C60284" w:rsidRDefault="00C81F1B" w:rsidP="003C56F6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8D2439" w14:textId="31B2546B" w:rsidR="00C81F1B" w:rsidRPr="00C60284" w:rsidRDefault="00C81F1B" w:rsidP="00AA1D4E">
            <w:pPr>
              <w:pStyle w:val="acctfourfigures"/>
              <w:tabs>
                <w:tab w:val="clear" w:pos="765"/>
                <w:tab w:val="decimal" w:pos="550"/>
                <w:tab w:val="left" w:pos="614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</w:tr>
      <w:tr w:rsidR="00C81F1B" w:rsidRPr="00C60284" w14:paraId="439EE979" w14:textId="77777777" w:rsidTr="003E7172">
        <w:trPr>
          <w:trHeight w:val="351"/>
        </w:trPr>
        <w:tc>
          <w:tcPr>
            <w:tcW w:w="2261" w:type="dxa"/>
            <w:shd w:val="clear" w:color="auto" w:fill="auto"/>
          </w:tcPr>
          <w:p w14:paraId="11528DFA" w14:textId="4918C210" w:rsidR="00C81F1B" w:rsidRPr="00C60284" w:rsidRDefault="00C81F1B" w:rsidP="00C81F1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71D5CC7" w14:textId="66A45333" w:rsidR="00C81F1B" w:rsidRPr="00AD4FF6" w:rsidRDefault="00C81F1B" w:rsidP="00C81F1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7D1789" w14:textId="77777777" w:rsidR="00C81F1B" w:rsidRPr="00AD4FF6" w:rsidRDefault="00C81F1B" w:rsidP="00C81F1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FCA30F" w14:textId="2E329C56" w:rsidR="00C81F1B" w:rsidRPr="00AD4FF6" w:rsidRDefault="00C81F1B" w:rsidP="00C81F1B">
            <w:pPr>
              <w:pStyle w:val="acctfourfigures"/>
              <w:tabs>
                <w:tab w:val="clear" w:pos="765"/>
                <w:tab w:val="decimal" w:pos="8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8084A71" w14:textId="77777777" w:rsidR="00C81F1B" w:rsidRPr="00AD4FF6" w:rsidRDefault="00C81F1B" w:rsidP="00C81F1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1CC2A4" w14:textId="67AE8BB5" w:rsidR="00C81F1B" w:rsidRPr="00AD4FF6" w:rsidRDefault="00C81F1B" w:rsidP="00AA1D4E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63F581" w14:textId="77777777" w:rsidR="00C81F1B" w:rsidRPr="00C60284" w:rsidRDefault="00C81F1B" w:rsidP="00C81F1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E2D3B" w14:textId="77777777" w:rsidR="00C81F1B" w:rsidRDefault="00C81F1B" w:rsidP="00C81F1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AA0254" w14:textId="77777777" w:rsidR="00C81F1B" w:rsidRPr="00CB4BC6" w:rsidRDefault="00C81F1B" w:rsidP="00C81F1B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5283ECF" w14:textId="77777777" w:rsidR="00C81F1B" w:rsidRDefault="00C81F1B" w:rsidP="00C81F1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FE736D" w14:textId="77777777" w:rsidR="00C81F1B" w:rsidRPr="00AD4FF6" w:rsidRDefault="00C81F1B" w:rsidP="00C81F1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5B407983" w14:textId="426FAEBC" w:rsidR="00333148" w:rsidRDefault="00333148" w:rsidP="00F87E9C"/>
    <w:p w14:paraId="518F2BBA" w14:textId="7C8D58B5" w:rsidR="00333148" w:rsidRDefault="00333148" w:rsidP="00F87E9C"/>
    <w:p w14:paraId="5591054C" w14:textId="37852407" w:rsidR="00333148" w:rsidRDefault="00333148" w:rsidP="00F87E9C"/>
    <w:p w14:paraId="09C3FE35" w14:textId="3EFBECAE" w:rsidR="00333148" w:rsidRDefault="00333148" w:rsidP="00F87E9C"/>
    <w:p w14:paraId="61B3963E" w14:textId="4197A9DB" w:rsidR="00333148" w:rsidRDefault="00333148" w:rsidP="00F87E9C"/>
    <w:p w14:paraId="725C0E86" w14:textId="50A60DF6" w:rsidR="00333148" w:rsidRDefault="00333148" w:rsidP="00F87E9C"/>
    <w:p w14:paraId="0D7263C6" w14:textId="786A4864" w:rsidR="00333148" w:rsidRDefault="00333148" w:rsidP="00F87E9C"/>
    <w:p w14:paraId="20681DA4" w14:textId="5545D30D" w:rsidR="00333148" w:rsidRDefault="00333148" w:rsidP="00F87E9C"/>
    <w:p w14:paraId="72BE7595" w14:textId="0FB1C97F" w:rsidR="00333148" w:rsidRDefault="00333148" w:rsidP="00F87E9C"/>
    <w:p w14:paraId="328BC40F" w14:textId="36ED52C2" w:rsidR="00333148" w:rsidRDefault="00333148" w:rsidP="00F87E9C"/>
    <w:p w14:paraId="498CB81D" w14:textId="36800FFF" w:rsidR="00333148" w:rsidRDefault="00333148" w:rsidP="00F87E9C"/>
    <w:p w14:paraId="69F26CD8" w14:textId="1446980D" w:rsidR="00333148" w:rsidRDefault="00333148" w:rsidP="00F87E9C"/>
    <w:p w14:paraId="7343EEAE" w14:textId="10287FC0" w:rsidR="00333148" w:rsidRDefault="00333148" w:rsidP="00F87E9C"/>
    <w:p w14:paraId="7CB9AA02" w14:textId="79BC16F1" w:rsidR="00333148" w:rsidRDefault="00333148" w:rsidP="00F87E9C"/>
    <w:p w14:paraId="3FC92472" w14:textId="2287FDDC" w:rsidR="00333148" w:rsidRDefault="00333148" w:rsidP="00F87E9C"/>
    <w:p w14:paraId="5622AF98" w14:textId="0BB74FC9" w:rsidR="00333148" w:rsidRDefault="00333148" w:rsidP="00F87E9C"/>
    <w:p w14:paraId="127C8546" w14:textId="4E118B32" w:rsidR="00333148" w:rsidRDefault="00333148" w:rsidP="00F87E9C"/>
    <w:p w14:paraId="1215E2EB" w14:textId="6CAF1E78" w:rsidR="00333148" w:rsidRDefault="00333148" w:rsidP="00F87E9C"/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33148" w:rsidRPr="00C60284" w14:paraId="73960D3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787923DD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rtl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5A61C38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3148" w:rsidRPr="00C60284" w14:paraId="6E522FB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E850F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31A2486B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9C10C22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B575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3148" w:rsidRPr="00C60284" w14:paraId="3B1F1DA7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1FC950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ED435F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63E5E96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1BFA0D8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F8A5E27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A4AD649" w14:textId="77777777" w:rsidR="00333148" w:rsidRPr="00C60284" w:rsidRDefault="00333148" w:rsidP="004333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0B79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3C1CF6" w14:textId="77777777" w:rsidR="00333148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82FCEF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6D241CD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1D736403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ED07CF6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56DA3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1FE125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3AEAA" w14:textId="098EB792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2075AA" w14:textId="0C5B6F84" w:rsidR="00333148" w:rsidRPr="00C60284" w:rsidRDefault="00333148" w:rsidP="001D5E98">
            <w:pPr>
              <w:pStyle w:val="acctfourfigures"/>
              <w:tabs>
                <w:tab w:val="clear" w:pos="765"/>
                <w:tab w:val="left" w:pos="270"/>
                <w:tab w:val="left" w:pos="629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4EE6A8" w14:textId="6188D31F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F3841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3148" w:rsidRPr="00C60284" w14:paraId="38BA1F1A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33C16B75" w14:textId="77777777" w:rsidR="00333148" w:rsidRPr="00C60284" w:rsidRDefault="00333148" w:rsidP="0043333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E442E8A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3148" w:rsidRPr="00C60284" w14:paraId="2430C630" w14:textId="77777777" w:rsidTr="00774C7F">
        <w:trPr>
          <w:trHeight w:val="375"/>
        </w:trPr>
        <w:tc>
          <w:tcPr>
            <w:tcW w:w="2261" w:type="dxa"/>
            <w:shd w:val="clear" w:color="auto" w:fill="auto"/>
          </w:tcPr>
          <w:p w14:paraId="57480069" w14:textId="57104714" w:rsidR="00333148" w:rsidRPr="00C60284" w:rsidRDefault="00333148" w:rsidP="0043333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0449F6E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A4E5E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81579F5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F49174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7D0D19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6C3898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C4081F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784C21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D50AC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DCC9A7" w14:textId="77777777" w:rsidR="00333148" w:rsidRPr="00C60284" w:rsidRDefault="00333148" w:rsidP="0043333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40FB38D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7E2FF3F4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0AED3A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FA5276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73A3377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D5115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7A1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CE9C94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59D698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8A76BC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F9EB55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C5D7F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3148" w:rsidRPr="00C60284" w14:paraId="281016D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0C11BC1" w14:textId="77777777" w:rsidR="00333148" w:rsidRPr="00C60284" w:rsidRDefault="00333148" w:rsidP="0043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0B52732A" w14:textId="292480E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18C0A3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1A32343" w14:textId="6C7A41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A8CB51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C98A4" w14:textId="23A42DB5" w:rsidR="00333148" w:rsidRPr="00C60284" w:rsidRDefault="00333148" w:rsidP="0083320B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548782A" w14:textId="77777777" w:rsidR="00333148" w:rsidRPr="00C60284" w:rsidRDefault="00333148" w:rsidP="0043333D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3699A9" w14:textId="7BE5380C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B1ADEF" w14:textId="02B52F53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A4C85" w14:textId="1CF87535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6419E" w14:textId="7D2C063E" w:rsidR="00333148" w:rsidRPr="00C60284" w:rsidRDefault="00333148" w:rsidP="0083320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001EE5F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0C4880FC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</w:tcPr>
          <w:p w14:paraId="5488FF57" w14:textId="0ED8F7C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B88480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FBFD874" w14:textId="126E76FA" w:rsidR="008738E1" w:rsidRPr="00C60284" w:rsidRDefault="00E83D91" w:rsidP="00E83D91">
            <w:pPr>
              <w:pStyle w:val="acctfourfigures"/>
              <w:tabs>
                <w:tab w:val="clear" w:pos="765"/>
                <w:tab w:val="left" w:pos="808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35C78"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1" w:type="dxa"/>
          </w:tcPr>
          <w:p w14:paraId="4DDF8539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06C68F" w14:textId="00CA61BD" w:rsidR="008738E1" w:rsidRPr="00C60284" w:rsidRDefault="00F35C78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FC102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0558FA" w14:textId="45257A42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33455E" w14:textId="42ED41F3" w:rsidR="008738E1" w:rsidRPr="00C60284" w:rsidRDefault="00F35C78" w:rsidP="001D5E98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070</w:t>
            </w:r>
          </w:p>
        </w:tc>
        <w:tc>
          <w:tcPr>
            <w:tcW w:w="990" w:type="dxa"/>
            <w:shd w:val="clear" w:color="auto" w:fill="auto"/>
          </w:tcPr>
          <w:p w14:paraId="53F8D2C1" w14:textId="4EDBCC82" w:rsidR="008738E1" w:rsidRPr="00C60284" w:rsidRDefault="008738E1" w:rsidP="001D5E98">
            <w:pPr>
              <w:pStyle w:val="acctfourfigures"/>
              <w:tabs>
                <w:tab w:val="clear" w:pos="765"/>
                <w:tab w:val="left" w:pos="628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BA2B61" w14:textId="017F0020" w:rsidR="008738E1" w:rsidRPr="00C60284" w:rsidRDefault="00F35C78" w:rsidP="005D283C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070</w:t>
            </w:r>
          </w:p>
        </w:tc>
      </w:tr>
      <w:tr w:rsidR="008738E1" w:rsidRPr="00C60284" w14:paraId="119C9617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3C699B6F" w14:textId="77777777" w:rsidR="008738E1" w:rsidRPr="00C60284" w:rsidRDefault="008738E1" w:rsidP="00873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3A7CD595" w14:textId="77777777" w:rsidR="008738E1" w:rsidRPr="00C60284" w:rsidRDefault="008738E1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A7856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C8778D3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32FA9C" w14:textId="77777777" w:rsidR="008738E1" w:rsidRPr="00C60284" w:rsidRDefault="008738E1" w:rsidP="00E83D91">
            <w:pPr>
              <w:pStyle w:val="acctfourfigures"/>
              <w:tabs>
                <w:tab w:val="clear" w:pos="765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52936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ABDBB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DD82DA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F1CFD2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BE710C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03B753" w14:textId="77777777" w:rsidR="008738E1" w:rsidRPr="00C60284" w:rsidRDefault="008738E1" w:rsidP="001D5E9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4A97" w:rsidRPr="00C60284" w14:paraId="6DE52603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66E8F923" w14:textId="77777777" w:rsidR="007C4A97" w:rsidRDefault="007C4A97" w:rsidP="007C4A9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F36A6E7" w14:textId="12AA95B9" w:rsidR="007C4A97" w:rsidRPr="00C60284" w:rsidRDefault="007C4A97" w:rsidP="007C4A9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EADCEC0" w14:textId="126600B4" w:rsidR="007C4A97" w:rsidRPr="00C60284" w:rsidRDefault="00F35C78" w:rsidP="007C4A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CE165A1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04AF13" w14:textId="08398F9F" w:rsidR="007C4A97" w:rsidRPr="00C60284" w:rsidRDefault="007C4A97" w:rsidP="007C4A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4BD40B9" w14:textId="77777777" w:rsidR="007C4A97" w:rsidRPr="00C60284" w:rsidRDefault="007C4A97" w:rsidP="007C4A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68C45D" w14:textId="1DD7CF81" w:rsidR="007C4A97" w:rsidRPr="00C60284" w:rsidRDefault="00F35C78" w:rsidP="007C4A97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E61" w14:textId="77777777" w:rsidR="007C4A97" w:rsidRPr="00C60284" w:rsidRDefault="007C4A97" w:rsidP="007C4A9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D0AB9" w14:textId="0A488F65" w:rsidR="007C4A97" w:rsidRPr="00C60284" w:rsidRDefault="007C4A97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915317" w14:textId="6F22115F" w:rsidR="007C4A97" w:rsidRPr="00C60284" w:rsidRDefault="00F35C78" w:rsidP="007C4A9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D8B2D" w14:textId="69B07D1D" w:rsidR="007C4A97" w:rsidRPr="00C60284" w:rsidRDefault="007C4A97" w:rsidP="007C4A9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40ED86" w14:textId="14AEF556" w:rsidR="007C4A97" w:rsidRPr="00C60284" w:rsidRDefault="00F35C78" w:rsidP="007C4A97">
            <w:pPr>
              <w:pStyle w:val="acctfourfigures"/>
              <w:tabs>
                <w:tab w:val="clear" w:pos="765"/>
                <w:tab w:val="left" w:pos="179"/>
                <w:tab w:val="left" w:pos="62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8738E1" w:rsidRPr="00C60284" w14:paraId="7221CC61" w14:textId="77777777" w:rsidTr="003E717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78E22F58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3F4379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0C4037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084DDB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49F962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50874D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6357BC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99B12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EB7D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673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9458DC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2EE66A2B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5AAAAFD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F6E683A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A15B6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3B57B4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5A06875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D44910" w14:textId="77777777" w:rsidR="008738E1" w:rsidRPr="00C60284" w:rsidRDefault="008738E1" w:rsidP="00E83D91">
            <w:pPr>
              <w:pStyle w:val="acctfourfigures"/>
              <w:tabs>
                <w:tab w:val="clear" w:pos="765"/>
                <w:tab w:val="left" w:pos="350"/>
                <w:tab w:val="decimal" w:pos="551"/>
              </w:tabs>
              <w:spacing w:line="240" w:lineRule="atLeast"/>
              <w:ind w:right="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03CE9E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A5B2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74275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D35D4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76F01D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8E1" w:rsidRPr="00C60284" w14:paraId="5B2D3E0E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5883C119" w14:textId="77777777" w:rsidR="008738E1" w:rsidRPr="00C60284" w:rsidRDefault="008738E1" w:rsidP="008738E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193AEE1" w14:textId="77777777" w:rsidR="008738E1" w:rsidRPr="00C60284" w:rsidRDefault="008738E1" w:rsidP="007C4A9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9A8BC91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4956BD73" w14:textId="27AE6656" w:rsidR="008738E1" w:rsidRPr="00C60284" w:rsidRDefault="00F35C78" w:rsidP="00E83D91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1" w:type="dxa"/>
          </w:tcPr>
          <w:p w14:paraId="1FAEB627" w14:textId="77777777" w:rsidR="008738E1" w:rsidRPr="00765D71" w:rsidRDefault="008738E1" w:rsidP="00E83D9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C8EB3B0" w14:textId="44610817" w:rsidR="008738E1" w:rsidRPr="00C60284" w:rsidRDefault="00F35C78" w:rsidP="00E83D91">
            <w:pPr>
              <w:pStyle w:val="acctfourfigures"/>
              <w:tabs>
                <w:tab w:val="clear" w:pos="765"/>
                <w:tab w:val="left" w:pos="275"/>
                <w:tab w:val="decimal" w:pos="455"/>
              </w:tabs>
              <w:spacing w:line="240" w:lineRule="atLeast"/>
              <w:ind w:right="1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738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59901F48" w14:textId="77777777" w:rsidR="008738E1" w:rsidRPr="00C60284" w:rsidRDefault="008738E1" w:rsidP="008738E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0CFDC7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706EFE" w14:textId="34857D7E" w:rsidR="008738E1" w:rsidRPr="00C60284" w:rsidRDefault="00F35C78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990" w:type="dxa"/>
            <w:shd w:val="clear" w:color="auto" w:fill="auto"/>
          </w:tcPr>
          <w:p w14:paraId="3E5EECDA" w14:textId="77777777" w:rsidR="008738E1" w:rsidRPr="00C60284" w:rsidRDefault="008738E1" w:rsidP="001D5E9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13438" w14:textId="360D0929" w:rsidR="008738E1" w:rsidRPr="00C60284" w:rsidRDefault="00F35C78" w:rsidP="001D5E9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738E1"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35C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</w:p>
        </w:tc>
      </w:tr>
    </w:tbl>
    <w:p w14:paraId="4E1AC94E" w14:textId="12493A72" w:rsidR="00022D89" w:rsidRPr="00EA112C" w:rsidRDefault="00F13F75" w:rsidP="00EA112C">
      <w:pPr>
        <w:ind w:right="-360"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1080"/>
        <w:gridCol w:w="180"/>
        <w:gridCol w:w="810"/>
        <w:gridCol w:w="178"/>
        <w:gridCol w:w="902"/>
        <w:gridCol w:w="180"/>
        <w:gridCol w:w="900"/>
      </w:tblGrid>
      <w:tr w:rsidR="00A31BF4" w:rsidRPr="000C5EB5" w14:paraId="574EE7C6" w14:textId="77777777" w:rsidTr="00A31BF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83FDA1E" w14:textId="3AC49CBA" w:rsidR="00A31BF4" w:rsidRPr="00A31BF4" w:rsidRDefault="00A31BF4" w:rsidP="0045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49F96E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96BF162" w14:textId="2DBA6EC8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D18068E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DC05A23" w14:textId="4564AD09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1BF4" w:rsidRPr="008E1605" w14:paraId="13B34E1B" w14:textId="77777777" w:rsidTr="00A31BF4">
        <w:trPr>
          <w:cantSplit/>
          <w:tblHeader/>
        </w:trPr>
        <w:tc>
          <w:tcPr>
            <w:tcW w:w="4140" w:type="dxa"/>
            <w:vAlign w:val="bottom"/>
          </w:tcPr>
          <w:p w14:paraId="60A46397" w14:textId="77777777" w:rsidR="00A31BF4" w:rsidRPr="004C05E6" w:rsidRDefault="00A31BF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  <w:p w14:paraId="091E88E6" w14:textId="6125FBF6" w:rsidR="00A31BF4" w:rsidRPr="004C05E6" w:rsidRDefault="00A31BF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F35C78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35C78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73769D98" w14:textId="77777777" w:rsidR="00A31BF4" w:rsidRPr="00A31BF4" w:rsidDel="005916DC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88B95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03B38D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FF6738" w14:textId="77777777" w:rsidR="00A31BF4" w:rsidRPr="00A31BF4" w:rsidRDefault="00A31BF4" w:rsidP="006B363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3279926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12B1D6C" w14:textId="77777777" w:rsidR="00A31BF4" w:rsidRPr="00A31BF4" w:rsidRDefault="00A31BF4" w:rsidP="006B363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14912C" w14:textId="77777777" w:rsidR="00A31BF4" w:rsidRPr="00A31BF4" w:rsidRDefault="00A31BF4" w:rsidP="006B363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620" w14:textId="77777777" w:rsidR="00A31BF4" w:rsidRPr="00A31BF4" w:rsidRDefault="00A31BF4" w:rsidP="006B363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A31BF4" w14:paraId="556ABA65" w14:textId="77777777" w:rsidTr="00A31BF4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0C82B89" w14:textId="20AD4519" w:rsidR="00A31BF4" w:rsidRPr="004C05E6" w:rsidRDefault="00A31BF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A3B1CC7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30" w:type="dxa"/>
            <w:gridSpan w:val="7"/>
            <w:vAlign w:val="bottom"/>
            <w:hideMark/>
          </w:tcPr>
          <w:p w14:paraId="48CC01B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1BF4" w14:paraId="09999640" w14:textId="77777777" w:rsidTr="00A31BF4">
        <w:trPr>
          <w:cantSplit/>
        </w:trPr>
        <w:tc>
          <w:tcPr>
            <w:tcW w:w="4140" w:type="dxa"/>
          </w:tcPr>
          <w:p w14:paraId="7A7DAAA0" w14:textId="77777777" w:rsidR="00A31BF4" w:rsidRPr="004C05E6" w:rsidRDefault="00A31BF4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207B895" w14:textId="1846C21E" w:rsidR="00A31BF4" w:rsidRPr="00A31BF4" w:rsidRDefault="00806369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3D40FABB" w14:textId="692A54F0" w:rsidR="00A31BF4" w:rsidRPr="00A31BF4" w:rsidRDefault="00E071EA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80" w:type="dxa"/>
          </w:tcPr>
          <w:p w14:paraId="00DFA02B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1048FF" w14:textId="294D19AC" w:rsidR="00A31BF4" w:rsidRPr="00A31BF4" w:rsidRDefault="007F3E52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CD1B0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492D051" w14:textId="15CF20AB" w:rsidR="00A31BF4" w:rsidRPr="009D31EC" w:rsidRDefault="009D31EC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F4EA3E4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F25452" w14:textId="516A83BF" w:rsidR="00A31BF4" w:rsidRPr="00A31BF4" w:rsidRDefault="00B948CE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F4" w14:paraId="3ED63572" w14:textId="77777777" w:rsidTr="00A31BF4">
        <w:trPr>
          <w:cantSplit/>
        </w:trPr>
        <w:tc>
          <w:tcPr>
            <w:tcW w:w="4140" w:type="dxa"/>
          </w:tcPr>
          <w:p w14:paraId="6425BB29" w14:textId="77777777" w:rsidR="00A31BF4" w:rsidRPr="004C05E6" w:rsidRDefault="00A31BF4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68A10A7" w14:textId="44557554" w:rsidR="00A31BF4" w:rsidRPr="00A31BF4" w:rsidRDefault="00A31BF4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AD9AB4" w14:textId="4CF73FC0" w:rsidR="00A31BF4" w:rsidRPr="00A31BF4" w:rsidRDefault="0006305F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14C289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77BEC3" w14:textId="0DDE9F39" w:rsidR="00A31BF4" w:rsidRPr="00A31BF4" w:rsidRDefault="007F3E52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DE1322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90E674" w14:textId="57DCB6DE" w:rsidR="00A31BF4" w:rsidRPr="004C05E6" w:rsidRDefault="004C05E6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E5C795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677FE" w14:textId="4960555D" w:rsidR="00A31BF4" w:rsidRPr="00A31BF4" w:rsidRDefault="004C05E6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F4" w14:paraId="37898983" w14:textId="77777777" w:rsidTr="00A31BF4">
        <w:trPr>
          <w:cantSplit/>
        </w:trPr>
        <w:tc>
          <w:tcPr>
            <w:tcW w:w="4140" w:type="dxa"/>
          </w:tcPr>
          <w:p w14:paraId="3D425C03" w14:textId="2348656F" w:rsidR="00A31BF4" w:rsidRPr="004C05E6" w:rsidRDefault="00A31BF4" w:rsidP="006B363A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4C05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14:paraId="35D0B269" w14:textId="4DB11F6C" w:rsidR="00A31BF4" w:rsidRPr="00A31BF4" w:rsidRDefault="00F35C78" w:rsidP="006B363A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35C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22593F63" w14:textId="18097134" w:rsidR="00A31BF4" w:rsidRPr="00A31BF4" w:rsidRDefault="00E071EA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E17941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F5869B" w14:textId="308F08FA" w:rsidR="00A31BF4" w:rsidRPr="00A31BF4" w:rsidRDefault="007F3E52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39D9E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C69347A" w14:textId="46AF07CC" w:rsidR="00A31BF4" w:rsidRPr="00A31BF4" w:rsidRDefault="009D31EC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42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B0F2A0C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CD06C5" w14:textId="7E4D0A27" w:rsidR="00A31BF4" w:rsidRPr="00A31BF4" w:rsidRDefault="00B948CE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D99BEF" w14:textId="0325268F" w:rsidR="00A31BF4" w:rsidRDefault="00A31BF4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4344F4BF" w14:textId="476E1117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649277B2" w14:textId="6206C76C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391D5952" w14:textId="35F86586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155B8B24" w14:textId="73F5A629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31F47B0A" w14:textId="0B210A20" w:rsidR="00EA112C" w:rsidRDefault="00EA112C" w:rsidP="00A31BF4">
      <w:pPr>
        <w:ind w:right="-360"/>
        <w:jc w:val="both"/>
        <w:rPr>
          <w:rFonts w:ascii="Angsana New" w:hAnsi="Angsana New" w:cs="Angsana New"/>
          <w:sz w:val="24"/>
          <w:szCs w:val="24"/>
        </w:rPr>
      </w:pPr>
    </w:p>
    <w:p w14:paraId="0D8E18C9" w14:textId="50C4C885" w:rsidR="003E7172" w:rsidRDefault="003E7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6DE045BF" w14:textId="0BB628F0" w:rsidR="00804175" w:rsidRPr="00C60284" w:rsidRDefault="00804175" w:rsidP="00365D4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365D44" w:rsidRPr="00C60284" w14:paraId="05F4FDF3" w14:textId="77777777" w:rsidTr="00A848FF">
        <w:trPr>
          <w:tblHeader/>
        </w:trPr>
        <w:tc>
          <w:tcPr>
            <w:tcW w:w="2197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8FF" w:rsidRPr="00C60284" w14:paraId="1FF91DB8" w14:textId="77777777" w:rsidTr="00A848FF">
        <w:trPr>
          <w:trHeight w:val="344"/>
          <w:tblHeader/>
        </w:trPr>
        <w:tc>
          <w:tcPr>
            <w:tcW w:w="2197" w:type="pct"/>
            <w:gridSpan w:val="2"/>
          </w:tcPr>
          <w:p w14:paraId="22BEF4FF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2A61B581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65D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" w:type="pct"/>
          </w:tcPr>
          <w:p w14:paraId="5D9C4F5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509BE550" w14:textId="2FEAEABD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7B916D1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3707E1BF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65D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0" w:type="pct"/>
          </w:tcPr>
          <w:p w14:paraId="22069C7D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2AE3376" w14:textId="06778019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848FF" w:rsidRPr="00C60284" w14:paraId="2C6A747C" w14:textId="77777777" w:rsidTr="00A848FF">
        <w:trPr>
          <w:trHeight w:val="344"/>
          <w:tblHeader/>
        </w:trPr>
        <w:tc>
          <w:tcPr>
            <w:tcW w:w="2197" w:type="pct"/>
            <w:gridSpan w:val="2"/>
          </w:tcPr>
          <w:p w14:paraId="32F5EC65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76DC097A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3DCA5BD6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731E6E1" w14:textId="17E0B0A2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7072F9D0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65FE6A2F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7542354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DC5309" w14:textId="69F36F3D" w:rsidR="00365D44" w:rsidRPr="00C60284" w:rsidRDefault="00F35C78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848FF" w:rsidRPr="00C60284" w14:paraId="3F5D95A6" w14:textId="77777777" w:rsidTr="00A848FF">
        <w:trPr>
          <w:tblHeader/>
        </w:trPr>
        <w:tc>
          <w:tcPr>
            <w:tcW w:w="1716" w:type="pct"/>
          </w:tcPr>
          <w:p w14:paraId="0B038866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194723F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3" w:type="pct"/>
            <w:gridSpan w:val="9"/>
          </w:tcPr>
          <w:p w14:paraId="56EF8F6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48FF" w:rsidRPr="00C60284" w14:paraId="1B7CB5CC" w14:textId="77777777" w:rsidTr="00A848FF">
        <w:trPr>
          <w:tblHeader/>
        </w:trPr>
        <w:tc>
          <w:tcPr>
            <w:tcW w:w="1716" w:type="pct"/>
          </w:tcPr>
          <w:p w14:paraId="0442C75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2" w:type="pct"/>
          </w:tcPr>
          <w:p w14:paraId="10E70E4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3" w:type="pct"/>
            <w:gridSpan w:val="9"/>
          </w:tcPr>
          <w:p w14:paraId="0B1ABACB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848FF" w:rsidRPr="00C60284" w14:paraId="6B1F7E73" w14:textId="77777777" w:rsidTr="00A848FF">
        <w:tc>
          <w:tcPr>
            <w:tcW w:w="2197" w:type="pct"/>
            <w:gridSpan w:val="2"/>
          </w:tcPr>
          <w:p w14:paraId="1A57017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1" w:type="pct"/>
          </w:tcPr>
          <w:p w14:paraId="16E102F6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13B5615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6C623EBD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00DD412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D8D704E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1A6243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D387CFB" w14:textId="77777777" w:rsidR="00365D44" w:rsidRPr="00C60284" w:rsidRDefault="00365D44" w:rsidP="00A8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8FF" w:rsidRPr="00C60284" w14:paraId="2DBED288" w14:textId="77777777" w:rsidTr="00A848FF">
        <w:tc>
          <w:tcPr>
            <w:tcW w:w="2197" w:type="pct"/>
            <w:gridSpan w:val="2"/>
          </w:tcPr>
          <w:p w14:paraId="3242F6BE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7D7F01CC" w:rsidR="00365D44" w:rsidRPr="00C60284" w:rsidRDefault="006431FE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1,622,306</w:t>
            </w:r>
          </w:p>
        </w:tc>
        <w:tc>
          <w:tcPr>
            <w:tcW w:w="135" w:type="pct"/>
            <w:vAlign w:val="bottom"/>
          </w:tcPr>
          <w:p w14:paraId="08ED3E3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1078C8FB" w14:textId="159D7A5E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817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223</w:t>
            </w:r>
          </w:p>
        </w:tc>
        <w:tc>
          <w:tcPr>
            <w:tcW w:w="140" w:type="pct"/>
            <w:vAlign w:val="bottom"/>
          </w:tcPr>
          <w:p w14:paraId="04C3087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0E82AE3E" w:rsidR="00365D44" w:rsidRPr="00C60284" w:rsidRDefault="00212933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34,</w:t>
            </w:r>
            <w:r w:rsidR="0072427B">
              <w:rPr>
                <w:rFonts w:ascii="Angsana New" w:hAnsi="Angsana New" w:cs="Angsana New"/>
                <w:sz w:val="30"/>
                <w:szCs w:val="30"/>
                <w:lang w:eastAsia="ko-KR"/>
              </w:rPr>
              <w:t>597</w:t>
            </w:r>
          </w:p>
        </w:tc>
        <w:tc>
          <w:tcPr>
            <w:tcW w:w="130" w:type="pct"/>
            <w:vAlign w:val="bottom"/>
          </w:tcPr>
          <w:p w14:paraId="3B9ED57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vAlign w:val="bottom"/>
          </w:tcPr>
          <w:p w14:paraId="577139AF" w14:textId="2E3BE882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55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618</w:t>
            </w:r>
          </w:p>
        </w:tc>
      </w:tr>
      <w:tr w:rsidR="00A848FF" w:rsidRPr="00C60284" w14:paraId="3D8844D1" w14:textId="77777777" w:rsidTr="00A848FF">
        <w:tc>
          <w:tcPr>
            <w:tcW w:w="2197" w:type="pct"/>
            <w:gridSpan w:val="2"/>
          </w:tcPr>
          <w:p w14:paraId="0C9F6AB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6DD1FA9D" w:rsidR="00365D44" w:rsidRPr="00C60284" w:rsidRDefault="006431FE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3,760</w:t>
            </w:r>
          </w:p>
        </w:tc>
        <w:tc>
          <w:tcPr>
            <w:tcW w:w="135" w:type="pct"/>
            <w:vAlign w:val="bottom"/>
          </w:tcPr>
          <w:p w14:paraId="2C16410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6CCA260D" w14:textId="5E25903B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054</w:t>
            </w:r>
          </w:p>
        </w:tc>
        <w:tc>
          <w:tcPr>
            <w:tcW w:w="140" w:type="pct"/>
            <w:vAlign w:val="bottom"/>
          </w:tcPr>
          <w:p w14:paraId="22229F8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457CE125" w:rsidR="00365D44" w:rsidRPr="00C60284" w:rsidRDefault="00212933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EB6649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vAlign w:val="bottom"/>
          </w:tcPr>
          <w:p w14:paraId="763DD7A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848FF" w:rsidRPr="00C60284" w14:paraId="0FAB8C2E" w14:textId="77777777" w:rsidTr="00A848FF">
        <w:tc>
          <w:tcPr>
            <w:tcW w:w="2197" w:type="pct"/>
            <w:gridSpan w:val="2"/>
          </w:tcPr>
          <w:p w14:paraId="2FC4E3AA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60E42C3E" w:rsidR="00365D44" w:rsidRPr="00C60284" w:rsidRDefault="006431FE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1,626,066</w:t>
            </w:r>
          </w:p>
        </w:tc>
        <w:tc>
          <w:tcPr>
            <w:tcW w:w="135" w:type="pct"/>
            <w:vAlign w:val="bottom"/>
          </w:tcPr>
          <w:p w14:paraId="5E25741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4323540C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825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277</w:t>
            </w:r>
          </w:p>
        </w:tc>
        <w:tc>
          <w:tcPr>
            <w:tcW w:w="140" w:type="pct"/>
            <w:vAlign w:val="bottom"/>
          </w:tcPr>
          <w:p w14:paraId="694298E6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0E6A721" w:rsidR="00365D44" w:rsidRPr="00C60284" w:rsidRDefault="00212933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</w:t>
            </w:r>
            <w:r w:rsidR="0072427B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597</w:t>
            </w:r>
          </w:p>
        </w:tc>
        <w:tc>
          <w:tcPr>
            <w:tcW w:w="130" w:type="pct"/>
            <w:vAlign w:val="bottom"/>
          </w:tcPr>
          <w:p w14:paraId="3CE72A6B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13D737AF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55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618</w:t>
            </w:r>
          </w:p>
        </w:tc>
      </w:tr>
      <w:tr w:rsidR="00365D44" w:rsidRPr="00C60284" w14:paraId="4C527A5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32D801A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398328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40D7FB2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38CBD0C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7E153D8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0FE7539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387DB99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4A44CBF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34B95796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132CDFE9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74E9499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79D71872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561E9A3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1" w:type="pct"/>
          </w:tcPr>
          <w:p w14:paraId="584CEB6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30F31E1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05A9C06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BD1CC6B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49FCF713" w:rsidR="00365D44" w:rsidRPr="00C60284" w:rsidRDefault="006431FE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3,511,300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54A51655" w14:textId="1A14219B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499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981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505D1E65" w:rsidR="00365D44" w:rsidRPr="00C60284" w:rsidRDefault="00212933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87,560</w:t>
            </w:r>
          </w:p>
        </w:tc>
        <w:tc>
          <w:tcPr>
            <w:tcW w:w="130" w:type="pct"/>
            <w:vAlign w:val="bottom"/>
          </w:tcPr>
          <w:p w14:paraId="5C90BD1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7B3BEC1" w14:textId="45B2C319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19</w:t>
            </w:r>
            <w:r w:rsidR="00365D4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580</w:t>
            </w:r>
          </w:p>
        </w:tc>
      </w:tr>
      <w:tr w:rsidR="00365D44" w:rsidRPr="00C60284" w14:paraId="3F62C99B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5C47753A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shd w:val="clear" w:color="auto" w:fill="auto"/>
          </w:tcPr>
          <w:p w14:paraId="0DDBAC04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65D44" w:rsidRPr="00C60284" w14:paraId="2687F3D1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BDD02F8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66AAA6A5" w:rsidR="00365D44" w:rsidRPr="00C60284" w:rsidRDefault="00F75EF6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224,6</w:t>
            </w:r>
            <w:r w:rsidR="006F4F7C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1" w:type="pct"/>
            <w:gridSpan w:val="2"/>
          </w:tcPr>
          <w:p w14:paraId="21EDEA13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19BA2426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897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268</w:t>
            </w:r>
          </w:p>
        </w:tc>
        <w:tc>
          <w:tcPr>
            <w:tcW w:w="145" w:type="pct"/>
            <w:gridSpan w:val="2"/>
          </w:tcPr>
          <w:p w14:paraId="22BDFB5F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4DF90DAD" w:rsidR="00365D44" w:rsidRPr="00C60284" w:rsidRDefault="00F75EF6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66,797</w:t>
            </w:r>
          </w:p>
        </w:tc>
        <w:tc>
          <w:tcPr>
            <w:tcW w:w="130" w:type="pct"/>
          </w:tcPr>
          <w:p w14:paraId="44E57F71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5353BCEA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35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sz w:val="30"/>
                <w:szCs w:val="30"/>
                <w:lang w:eastAsia="ko-KR"/>
              </w:rPr>
              <w:t>032</w:t>
            </w:r>
          </w:p>
        </w:tc>
      </w:tr>
      <w:tr w:rsidR="00365D44" w:rsidRPr="00C60284" w14:paraId="7DE53478" w14:textId="77777777" w:rsidTr="00A848FF">
        <w:trPr>
          <w:trHeight w:hRule="exact" w:val="403"/>
        </w:trPr>
        <w:tc>
          <w:tcPr>
            <w:tcW w:w="2197" w:type="pct"/>
            <w:gridSpan w:val="2"/>
          </w:tcPr>
          <w:p w14:paraId="48A1537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25057A1B" w:rsidR="00365D44" w:rsidRPr="00C60284" w:rsidRDefault="00F75EF6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3,735,9</w:t>
            </w:r>
            <w:r w:rsidR="009A173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1" w:type="pct"/>
            <w:gridSpan w:val="2"/>
          </w:tcPr>
          <w:p w14:paraId="73957677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01CD0A9A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397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249</w:t>
            </w:r>
          </w:p>
        </w:tc>
        <w:tc>
          <w:tcPr>
            <w:tcW w:w="145" w:type="pct"/>
            <w:gridSpan w:val="2"/>
          </w:tcPr>
          <w:p w14:paraId="2933146C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5E49BFE8" w:rsidR="00365D44" w:rsidRPr="00C60284" w:rsidRDefault="00F75EF6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154,357</w:t>
            </w:r>
          </w:p>
        </w:tc>
        <w:tc>
          <w:tcPr>
            <w:tcW w:w="130" w:type="pct"/>
          </w:tcPr>
          <w:p w14:paraId="3A5B76EB" w14:textId="77777777" w:rsidR="00365D44" w:rsidRPr="00C60284" w:rsidRDefault="00365D44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015884DD" w:rsidR="00365D44" w:rsidRPr="00C60284" w:rsidRDefault="00F35C78" w:rsidP="00A848F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54</w:t>
            </w:r>
            <w:r w:rsidR="00365D44" w:rsidRPr="00C6028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35C7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612</w:t>
            </w:r>
          </w:p>
        </w:tc>
      </w:tr>
    </w:tbl>
    <w:p w14:paraId="424BC786" w14:textId="77777777" w:rsidR="00EA112C" w:rsidRPr="00A42E2D" w:rsidRDefault="00EA112C" w:rsidP="00EA112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</w:p>
    <w:p w14:paraId="303012DD" w14:textId="7C5E2203" w:rsidR="00487153" w:rsidRPr="00C60284" w:rsidRDefault="00487153" w:rsidP="0045564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A42E2D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A42E2D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838273B" w14:textId="0E198FEF" w:rsidR="00A32D2D" w:rsidRPr="00DB2D2A" w:rsidRDefault="004146A3" w:rsidP="00DB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5C78" w:rsidRPr="00F35C78">
        <w:rPr>
          <w:rFonts w:ascii="Angsana New" w:hAnsi="Angsana New" w:cs="Angsana New"/>
          <w:sz w:val="30"/>
          <w:szCs w:val="30"/>
        </w:rPr>
        <w:t>30</w:t>
      </w:r>
      <w:r w:rsidR="00A848FF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cs="Angsana New"/>
          <w:sz w:val="30"/>
          <w:szCs w:val="30"/>
        </w:rPr>
        <w:t>2564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BF5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4464">
        <w:rPr>
          <w:rFonts w:ascii="Angsana New" w:hAnsi="Angsana New" w:cs="Angsana New"/>
          <w:sz w:val="30"/>
          <w:szCs w:val="30"/>
        </w:rPr>
        <w:t>68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2563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35C78" w:rsidRPr="00F35C78">
        <w:rPr>
          <w:rFonts w:ascii="Angsana New" w:hAnsi="Angsana New" w:cs="Angsana New"/>
          <w:i/>
          <w:iCs/>
          <w:sz w:val="30"/>
          <w:szCs w:val="30"/>
        </w:rPr>
        <w:t>92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67C7D1A" w14:textId="28A8FCB3" w:rsidR="00A32D2D" w:rsidRDefault="00A3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5F3302C" w14:textId="0D8BFD53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E821E03" w14:textId="70C63027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E324AEA" w14:textId="6A70F1DC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09FB72B2" w14:textId="0E6BCE1D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EACE90D" w14:textId="77777777" w:rsidR="00A42E2D" w:rsidRDefault="00A4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5A77F76D" w14:textId="7D0DDCE2" w:rsidR="00A23AE3" w:rsidRPr="009903DC" w:rsidRDefault="00A23AE3" w:rsidP="00057CDA">
      <w:pPr>
        <w:pStyle w:val="index"/>
        <w:numPr>
          <w:ilvl w:val="0"/>
          <w:numId w:val="3"/>
        </w:numPr>
        <w:tabs>
          <w:tab w:val="clear" w:pos="518"/>
          <w:tab w:val="num" w:pos="540"/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903D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เหตุการณ์ภายหลังรอบระยะเวลารายงาน</w:t>
      </w:r>
    </w:p>
    <w:p w14:paraId="17DFCD14" w14:textId="3613F405" w:rsidR="00A32D2D" w:rsidRPr="009753D5" w:rsidRDefault="00A32D2D" w:rsidP="00161399">
      <w:pPr>
        <w:pStyle w:val="index"/>
        <w:tabs>
          <w:tab w:val="clear" w:pos="1134"/>
          <w:tab w:val="left" w:pos="977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4DE784A3" w14:textId="77777777" w:rsidR="009661C8" w:rsidRDefault="009661C8" w:rsidP="009661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18.1 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03DC">
        <w:rPr>
          <w:rFonts w:asciiTheme="majorBidi" w:hAnsiTheme="majorBidi" w:cstheme="majorBidi"/>
          <w:sz w:val="30"/>
          <w:szCs w:val="30"/>
          <w:cs/>
        </w:rPr>
        <w:t>บริษัท ไทย ฟู้ดส์ เซอร์วิส แอนด์ ซัพพลาย จำกัด ซึ่งเป็นบริษัทย่อยของบริษัทได้เพิ่มทุนจดทะเบียนเป็น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จำนวนเงิน </w:t>
      </w:r>
      <w:r w:rsidRPr="00DD3471">
        <w:rPr>
          <w:rFonts w:asciiTheme="majorBidi" w:hAnsiTheme="majorBidi" w:cstheme="majorBidi"/>
          <w:spacing w:val="6"/>
          <w:sz w:val="30"/>
          <w:szCs w:val="30"/>
        </w:rPr>
        <w:t xml:space="preserve">320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ล้านบาท โดยเพิ่มทุนจดทะเบียนจาก </w:t>
      </w:r>
      <w:r w:rsidRPr="00DD3471">
        <w:rPr>
          <w:rFonts w:asciiTheme="majorBidi" w:hAnsiTheme="majorBidi" w:cstheme="majorBidi"/>
          <w:spacing w:val="6"/>
          <w:sz w:val="30"/>
          <w:szCs w:val="30"/>
        </w:rPr>
        <w:t xml:space="preserve">180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ล้านบาท เป็น </w:t>
      </w:r>
      <w:r w:rsidRPr="00DD3471">
        <w:rPr>
          <w:rFonts w:asciiTheme="majorBidi" w:hAnsiTheme="majorBidi" w:cstheme="majorBidi"/>
          <w:spacing w:val="6"/>
          <w:sz w:val="30"/>
          <w:szCs w:val="30"/>
        </w:rPr>
        <w:t xml:space="preserve">500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ล้านบาท และเรียกชำระในอัตราร้อยละ </w:t>
      </w:r>
      <w:r w:rsidRPr="00DD3471">
        <w:rPr>
          <w:rFonts w:asciiTheme="majorBidi" w:hAnsiTheme="majorBidi" w:cstheme="majorBidi"/>
          <w:spacing w:val="6"/>
          <w:sz w:val="30"/>
          <w:szCs w:val="30"/>
        </w:rPr>
        <w:t xml:space="preserve">34.5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คิดเป็นจำนวนเงิน </w:t>
      </w:r>
      <w:r w:rsidRPr="00DD3471">
        <w:rPr>
          <w:rFonts w:asciiTheme="majorBidi" w:hAnsiTheme="majorBidi" w:cstheme="majorBidi"/>
          <w:spacing w:val="6"/>
          <w:sz w:val="30"/>
          <w:szCs w:val="30"/>
        </w:rPr>
        <w:t xml:space="preserve">110.4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 xml:space="preserve">ล้านบาท </w:t>
      </w:r>
      <w:r w:rsidRPr="00DD3471">
        <w:rPr>
          <w:rFonts w:asciiTheme="majorBidi" w:hAnsiTheme="majorBidi" w:hint="cs"/>
          <w:spacing w:val="6"/>
          <w:sz w:val="30"/>
          <w:szCs w:val="30"/>
          <w:cs/>
        </w:rPr>
        <w:t>ในวันที่</w:t>
      </w:r>
      <w:r w:rsidRPr="00DD3471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DD3471">
        <w:rPr>
          <w:rFonts w:asciiTheme="majorBidi" w:hAnsiTheme="majorBidi"/>
          <w:spacing w:val="6"/>
          <w:sz w:val="30"/>
          <w:szCs w:val="30"/>
        </w:rPr>
        <w:t xml:space="preserve">27 </w:t>
      </w:r>
      <w:r w:rsidRPr="00DD3471">
        <w:rPr>
          <w:rFonts w:asciiTheme="majorBidi" w:hAnsiTheme="majorBidi" w:hint="cs"/>
          <w:spacing w:val="6"/>
          <w:sz w:val="30"/>
          <w:szCs w:val="30"/>
          <w:cs/>
        </w:rPr>
        <w:t>กรกฎาคม</w:t>
      </w:r>
      <w:r w:rsidRPr="00DD3471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DD3471">
        <w:rPr>
          <w:rFonts w:asciiTheme="majorBidi" w:hAnsiTheme="majorBidi"/>
          <w:spacing w:val="6"/>
          <w:sz w:val="30"/>
          <w:szCs w:val="30"/>
        </w:rPr>
        <w:t xml:space="preserve">2564 </w:t>
      </w:r>
      <w:r w:rsidRPr="00DD3471">
        <w:rPr>
          <w:rFonts w:asciiTheme="majorBidi" w:hAnsiTheme="majorBidi" w:cstheme="majorBidi"/>
          <w:spacing w:val="6"/>
          <w:sz w:val="30"/>
          <w:szCs w:val="30"/>
          <w:cs/>
        </w:rPr>
        <w:t>โดยอยู่ระหว่างการ</w:t>
      </w:r>
      <w:r w:rsidRPr="009903DC">
        <w:rPr>
          <w:rFonts w:asciiTheme="majorBidi" w:hAnsiTheme="majorBidi" w:cstheme="majorBidi"/>
          <w:sz w:val="30"/>
          <w:szCs w:val="30"/>
          <w:cs/>
        </w:rPr>
        <w:t>ดำเนินการจดทะเบียนเพิ่มทุนดังกล่าวกับกระทรวงพาณิชย</w:t>
      </w:r>
      <w:r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45D83848" w14:textId="77777777" w:rsidR="009661C8" w:rsidRDefault="009661C8" w:rsidP="009661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3FE8C" w14:textId="45E96AF5" w:rsidR="009661C8" w:rsidRDefault="009661C8" w:rsidP="009661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18.2     </w:t>
      </w:r>
      <w:r w:rsidRPr="00FB09AF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B09AF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FB09AF">
        <w:rPr>
          <w:rFonts w:ascii="Angsana New" w:hAnsi="Angsana New" w:hint="cs"/>
          <w:sz w:val="30"/>
          <w:szCs w:val="30"/>
        </w:rPr>
        <w:t xml:space="preserve"> </w:t>
      </w:r>
      <w:r w:rsidRPr="00FB09A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FB09A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B09AF">
        <w:rPr>
          <w:rFonts w:ascii="Angsana New" w:hAnsi="Angsana New" w:hint="cs"/>
          <w:sz w:val="30"/>
          <w:szCs w:val="30"/>
        </w:rPr>
        <w:t xml:space="preserve"> </w:t>
      </w:r>
      <w:r w:rsidRPr="00FB09AF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คณะกรรมการของบริษัทได้อนุมัติให้บริษัทจ่ายเงินปันผลระหว่างกาลจากกำไรสะสมที่ยังไม่ได้จัดสรร ณ วันที่ </w:t>
      </w:r>
      <w:r w:rsidRPr="00FB09AF">
        <w:rPr>
          <w:rFonts w:ascii="Angsana New" w:hAnsi="Angsana New" w:hint="cs"/>
          <w:sz w:val="30"/>
          <w:szCs w:val="30"/>
        </w:rPr>
        <w:t xml:space="preserve">30 </w:t>
      </w:r>
      <w:r w:rsidRPr="00FB09A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B09AF">
        <w:rPr>
          <w:rFonts w:ascii="Angsana New" w:hAnsi="Angsana New" w:hint="cs"/>
          <w:sz w:val="30"/>
          <w:szCs w:val="30"/>
        </w:rPr>
        <w:t>256</w:t>
      </w:r>
      <w:r w:rsidRPr="00FB09AF">
        <w:rPr>
          <w:rFonts w:ascii="Angsana New" w:hAnsi="Angsana New"/>
          <w:sz w:val="30"/>
          <w:szCs w:val="30"/>
        </w:rPr>
        <w:t>4</w:t>
      </w:r>
      <w:r w:rsidRPr="00FB09AF">
        <w:rPr>
          <w:rFonts w:ascii="Angsana New" w:hAnsi="Angsana New" w:hint="cs"/>
          <w:sz w:val="30"/>
          <w:szCs w:val="30"/>
        </w:rPr>
        <w:t xml:space="preserve"> </w:t>
      </w:r>
      <w:r w:rsidRPr="00FB09AF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FB09AF">
        <w:rPr>
          <w:rFonts w:ascii="Angsana New" w:hAnsi="Angsana New" w:hint="cs"/>
          <w:spacing w:val="-4"/>
          <w:sz w:val="30"/>
          <w:szCs w:val="30"/>
        </w:rPr>
        <w:t>0.0</w:t>
      </w:r>
      <w:r w:rsidRPr="00FB09AF">
        <w:rPr>
          <w:rFonts w:ascii="Angsana New" w:hAnsi="Angsana New"/>
          <w:spacing w:val="-4"/>
          <w:sz w:val="30"/>
          <w:szCs w:val="30"/>
        </w:rPr>
        <w:t>5</w:t>
      </w:r>
      <w:r w:rsidRPr="00FB09A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FB09AF">
        <w:rPr>
          <w:rFonts w:ascii="Angsana New" w:hAnsi="Angsana New" w:hint="cs"/>
          <w:spacing w:val="-4"/>
          <w:sz w:val="30"/>
          <w:szCs w:val="30"/>
          <w:cs/>
        </w:rPr>
        <w:t xml:space="preserve">บาท สำหรับหุ้นสามัญจำนวน </w:t>
      </w:r>
      <w:r w:rsidRPr="00FB09AF">
        <w:rPr>
          <w:rFonts w:ascii="Angsana New" w:hAnsi="Angsana New" w:hint="cs"/>
          <w:spacing w:val="-4"/>
          <w:sz w:val="30"/>
          <w:szCs w:val="30"/>
        </w:rPr>
        <w:t xml:space="preserve">5,607.6 </w:t>
      </w:r>
      <w:r w:rsidRPr="00FB09AF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FB09AF">
        <w:rPr>
          <w:rFonts w:ascii="Angsana New" w:hAnsi="Angsana New"/>
          <w:spacing w:val="-4"/>
          <w:sz w:val="30"/>
          <w:szCs w:val="30"/>
        </w:rPr>
        <w:t>280</w:t>
      </w:r>
      <w:r w:rsidRPr="00FB09AF">
        <w:rPr>
          <w:rFonts w:ascii="Angsana New" w:hAnsi="Angsana New" w:hint="cs"/>
          <w:spacing w:val="-4"/>
          <w:sz w:val="30"/>
          <w:szCs w:val="30"/>
        </w:rPr>
        <w:t>.</w:t>
      </w:r>
      <w:r w:rsidRPr="00FB09AF">
        <w:rPr>
          <w:rFonts w:ascii="Angsana New" w:hAnsi="Angsana New"/>
          <w:spacing w:val="-4"/>
          <w:sz w:val="30"/>
          <w:szCs w:val="30"/>
        </w:rPr>
        <w:t>4</w:t>
      </w:r>
      <w:r w:rsidRPr="00FB09A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FB09AF">
        <w:rPr>
          <w:rFonts w:ascii="Angsana New" w:hAnsi="Angsana New" w:hint="cs"/>
          <w:spacing w:val="-4"/>
          <w:sz w:val="30"/>
          <w:szCs w:val="30"/>
          <w:cs/>
        </w:rPr>
        <w:t>ล้านบาท เงินปันผลระหว่าง</w:t>
      </w:r>
      <w:r w:rsidRPr="00FB09AF">
        <w:rPr>
          <w:rFonts w:ascii="Angsana New" w:hAnsi="Angsana New" w:hint="cs"/>
          <w:sz w:val="30"/>
          <w:szCs w:val="30"/>
          <w:cs/>
        </w:rPr>
        <w:t>กาลดังกล่าวจะจ่ายให้กับผู้ถือหุ้นของบริษัทใน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B09A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B09AF">
        <w:rPr>
          <w:rFonts w:ascii="Angsana New" w:hAnsi="Angsana New" w:hint="cs"/>
          <w:sz w:val="30"/>
          <w:szCs w:val="30"/>
        </w:rPr>
        <w:t>256</w:t>
      </w:r>
      <w:r w:rsidRPr="00FB09AF">
        <w:rPr>
          <w:rFonts w:ascii="Angsana New" w:hAnsi="Angsana New"/>
          <w:sz w:val="30"/>
          <w:szCs w:val="30"/>
        </w:rPr>
        <w:t>4</w:t>
      </w:r>
    </w:p>
    <w:p w14:paraId="653C625F" w14:textId="77777777" w:rsidR="00A42E2D" w:rsidRDefault="00A42E2D" w:rsidP="00DB2D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94720" w14:textId="5330D09D" w:rsidR="00B73E90" w:rsidRPr="002C6071" w:rsidRDefault="00B73E90" w:rsidP="007C4A9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2C6071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87F6500" w14:textId="77777777" w:rsidR="00B73E90" w:rsidRPr="00DF1739" w:rsidRDefault="00B73E90" w:rsidP="00B73E90">
      <w:pPr>
        <w:pStyle w:val="ListParagraph"/>
        <w:tabs>
          <w:tab w:val="clear" w:pos="227"/>
        </w:tabs>
        <w:ind w:left="518"/>
        <w:rPr>
          <w:rFonts w:ascii="Angsana New" w:hAnsi="Angsana New"/>
          <w:sz w:val="28"/>
          <w:szCs w:val="28"/>
          <w:cs/>
        </w:rPr>
      </w:pPr>
    </w:p>
    <w:p w14:paraId="74C9DBAE" w14:textId="49CDCCD5" w:rsidR="00276D73" w:rsidRDefault="00B73E90" w:rsidP="00DA303C">
      <w:pPr>
        <w:pStyle w:val="ListParagraph"/>
        <w:tabs>
          <w:tab w:val="clear" w:pos="227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C6071">
        <w:rPr>
          <w:rFonts w:ascii="Angsana New" w:hAnsi="Angsana New" w:hint="cs"/>
          <w:spacing w:val="-2"/>
          <w:sz w:val="30"/>
          <w:szCs w:val="30"/>
          <w:cs/>
        </w:rPr>
        <w:t>รายการบางรายการใน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งบแสดงฐานะทางการเงิน</w:t>
      </w:r>
      <w:r w:rsidR="002C4C51">
        <w:rPr>
          <w:rFonts w:ascii="Angsana New" w:hAnsi="Angsana New" w:hint="cs"/>
          <w:spacing w:val="-2"/>
          <w:sz w:val="30"/>
          <w:szCs w:val="30"/>
          <w:cs/>
        </w:rPr>
        <w:t xml:space="preserve"> ณ 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8F6853" w:rsidRPr="008F685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C4C51">
        <w:rPr>
          <w:rFonts w:ascii="Angsana New" w:hAnsi="Angsana New"/>
          <w:spacing w:val="-2"/>
          <w:sz w:val="30"/>
          <w:szCs w:val="30"/>
        </w:rPr>
        <w:t>31</w:t>
      </w:r>
      <w:r w:rsidR="008F6853" w:rsidRPr="008F685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853" w:rsidRPr="008F685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8F6853">
        <w:rPr>
          <w:rFonts w:ascii="Angsana New" w:hAnsi="Angsana New"/>
          <w:spacing w:val="-2"/>
          <w:sz w:val="30"/>
          <w:szCs w:val="30"/>
        </w:rPr>
        <w:t xml:space="preserve"> 2563 </w:t>
      </w:r>
      <w:r w:rsidR="008F685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C6071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="00A07A2F" w:rsidRPr="002C6071">
        <w:rPr>
          <w:rFonts w:ascii="Angsana New" w:hAnsi="Angsana New" w:hint="cs"/>
          <w:spacing w:val="-2"/>
          <w:sz w:val="30"/>
          <w:szCs w:val="30"/>
          <w:cs/>
        </w:rPr>
        <w:t>กำไรขาดทุน</w:t>
      </w:r>
      <w:r w:rsidR="008738E1" w:rsidRPr="002C6071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A848FF" w:rsidRPr="002C6071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8738E1" w:rsidRPr="002C6071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8738E1" w:rsidRPr="00BF2A20">
        <w:rPr>
          <w:rFonts w:ascii="Angsana New" w:hAnsi="Angsana New" w:hint="cs"/>
          <w:spacing w:val="4"/>
          <w:sz w:val="30"/>
          <w:szCs w:val="30"/>
          <w:cs/>
        </w:rPr>
        <w:t>สิ้นสุด</w:t>
      </w:r>
      <w:r w:rsidRPr="00BF2A20">
        <w:rPr>
          <w:rFonts w:ascii="Angsana New" w:hAnsi="Angsana New" w:hint="cs"/>
          <w:spacing w:val="4"/>
          <w:sz w:val="30"/>
          <w:szCs w:val="30"/>
          <w:cs/>
        </w:rPr>
        <w:t xml:space="preserve">วันที่ </w:t>
      </w:r>
      <w:r w:rsidR="00F35C78" w:rsidRPr="00BF2A20">
        <w:rPr>
          <w:rFonts w:ascii="Angsana New" w:hAnsi="Angsana New" w:hint="cs"/>
          <w:spacing w:val="4"/>
          <w:sz w:val="30"/>
          <w:szCs w:val="30"/>
        </w:rPr>
        <w:t>30</w:t>
      </w:r>
      <w:r w:rsidR="00A848FF" w:rsidRPr="00BF2A20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</w:t>
      </w:r>
      <w:r w:rsidRPr="00BF2A2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35C78" w:rsidRPr="00BF2A20">
        <w:rPr>
          <w:rFonts w:ascii="Angsana New" w:hAnsi="Angsana New" w:hint="cs"/>
          <w:spacing w:val="4"/>
          <w:sz w:val="30"/>
          <w:szCs w:val="30"/>
        </w:rPr>
        <w:t>2563</w:t>
      </w:r>
      <w:r w:rsidRPr="00BF2A20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F2A20">
        <w:rPr>
          <w:rFonts w:ascii="Angsana New" w:hAnsi="Angsana New" w:hint="cs"/>
          <w:spacing w:val="4"/>
          <w:sz w:val="30"/>
          <w:szCs w:val="30"/>
          <w:cs/>
        </w:rPr>
        <w:t>ได้มีการจัดประเภทรายการ</w:t>
      </w:r>
      <w:r w:rsidR="002C6071" w:rsidRPr="00BF2A20">
        <w:rPr>
          <w:rFonts w:ascii="Angsana New" w:hAnsi="Angsana New"/>
          <w:spacing w:val="4"/>
          <w:sz w:val="30"/>
          <w:szCs w:val="30"/>
        </w:rPr>
        <w:t xml:space="preserve"> </w:t>
      </w:r>
      <w:r w:rsidRPr="00BF2A20">
        <w:rPr>
          <w:rFonts w:ascii="Angsana New" w:hAnsi="Angsana New" w:hint="cs"/>
          <w:spacing w:val="4"/>
          <w:sz w:val="30"/>
          <w:szCs w:val="30"/>
          <w:cs/>
        </w:rPr>
        <w:t>ใหม่เพื่อให้สอดคล้องกับการนำเสนองบการเงิน</w:t>
      </w:r>
      <w:r w:rsidR="008738E1" w:rsidRPr="00BF2A20">
        <w:rPr>
          <w:rFonts w:ascii="Angsana New" w:hAnsi="Angsana New" w:hint="cs"/>
          <w:spacing w:val="4"/>
          <w:sz w:val="30"/>
          <w:szCs w:val="30"/>
          <w:cs/>
        </w:rPr>
        <w:t>ระหว่าง</w:t>
      </w:r>
      <w:r w:rsidR="008738E1" w:rsidRPr="002C6071">
        <w:rPr>
          <w:rFonts w:ascii="Angsana New" w:hAnsi="Angsana New" w:hint="cs"/>
          <w:sz w:val="30"/>
          <w:szCs w:val="30"/>
          <w:cs/>
        </w:rPr>
        <w:t>กาลสำหรับงว</w:t>
      </w:r>
      <w:r w:rsidR="00A848FF" w:rsidRPr="002C6071">
        <w:rPr>
          <w:rFonts w:ascii="Angsana New" w:hAnsi="Angsana New" w:hint="cs"/>
          <w:sz w:val="30"/>
          <w:szCs w:val="30"/>
          <w:cs/>
        </w:rPr>
        <w:t>ดหก</w:t>
      </w:r>
      <w:r w:rsidR="008738E1" w:rsidRPr="002C607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35C78" w:rsidRPr="00F35C78">
        <w:rPr>
          <w:rFonts w:ascii="Angsana New" w:hAnsi="Angsana New" w:hint="cs"/>
          <w:sz w:val="30"/>
          <w:szCs w:val="30"/>
        </w:rPr>
        <w:t>30</w:t>
      </w:r>
      <w:r w:rsidR="00A848FF" w:rsidRPr="002C607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2C6071">
        <w:rPr>
          <w:rFonts w:ascii="Angsana New" w:hAnsi="Angsana New" w:hint="cs"/>
          <w:sz w:val="30"/>
          <w:szCs w:val="30"/>
          <w:cs/>
        </w:rPr>
        <w:t xml:space="preserve"> </w:t>
      </w:r>
      <w:r w:rsidR="00F35C78" w:rsidRPr="00F35C78">
        <w:rPr>
          <w:rFonts w:ascii="Angsana New" w:hAnsi="Angsana New" w:hint="cs"/>
          <w:sz w:val="30"/>
          <w:szCs w:val="30"/>
        </w:rPr>
        <w:t>2564</w:t>
      </w:r>
      <w:r w:rsidRPr="002C6071">
        <w:rPr>
          <w:rFonts w:ascii="Angsana New" w:hAnsi="Angsana New" w:hint="cs"/>
          <w:sz w:val="30"/>
          <w:szCs w:val="30"/>
        </w:rPr>
        <w:t xml:space="preserve"> </w:t>
      </w:r>
      <w:r w:rsidRPr="002C6071">
        <w:rPr>
          <w:rFonts w:asciiTheme="majorBidi" w:hAnsiTheme="majorBidi" w:cstheme="majorBidi"/>
          <w:sz w:val="30"/>
          <w:szCs w:val="30"/>
          <w:cs/>
        </w:rPr>
        <w:t>การจัดประเภทรายการมีดังนี้</w:t>
      </w:r>
    </w:p>
    <w:p w14:paraId="7737DC92" w14:textId="77777777" w:rsidR="00DB2D2A" w:rsidRPr="00DF1739" w:rsidRDefault="00DB2D2A" w:rsidP="00DA303C">
      <w:pPr>
        <w:pStyle w:val="ListParagraph"/>
        <w:tabs>
          <w:tab w:val="clear" w:pos="227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298"/>
        <w:gridCol w:w="389"/>
        <w:gridCol w:w="1561"/>
      </w:tblGrid>
      <w:tr w:rsidR="00BE596D" w:rsidRPr="002C6071" w14:paraId="5DFA03F0" w14:textId="77777777" w:rsidTr="009661C8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C39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C6071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F947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E596D" w:rsidRPr="002C6071" w14:paraId="7EFFE79A" w14:textId="77777777" w:rsidTr="009661C8">
        <w:trPr>
          <w:trHeight w:val="326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04A6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34D0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96D" w:rsidRPr="002C6071" w14:paraId="2890F335" w14:textId="77777777" w:rsidTr="009661C8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E932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EC8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87D7D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2EFB7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0802" w14:textId="77777777" w:rsidR="00BE596D" w:rsidRPr="002C6071" w:rsidRDefault="00BE596D" w:rsidP="00E173CF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</w:t>
            </w:r>
            <w:r w:rsidRPr="002C60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2E55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96B83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E6B5E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9A27A" w14:textId="77777777" w:rsidR="00BE596D" w:rsidRPr="002C6071" w:rsidRDefault="00BE596D" w:rsidP="00E173CF">
            <w:pPr>
              <w:pStyle w:val="BodyText"/>
              <w:spacing w:after="0" w:line="36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  <w:p w14:paraId="183B1E68" w14:textId="77777777" w:rsidR="00BE596D" w:rsidRPr="002C6071" w:rsidRDefault="00BE596D" w:rsidP="00E173CF">
            <w:pPr>
              <w:pStyle w:val="BodyText"/>
              <w:spacing w:after="0" w:line="360" w:lineRule="exact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2777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8D619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A5D12" w14:textId="77777777" w:rsidR="00BE596D" w:rsidRPr="002C6071" w:rsidRDefault="00BE596D" w:rsidP="00E173CF">
            <w:pPr>
              <w:pStyle w:val="BodyText"/>
              <w:spacing w:after="0" w:line="36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22CD" w14:textId="77777777" w:rsidR="00BE596D" w:rsidRPr="002C6071" w:rsidRDefault="00BE596D" w:rsidP="00E173CF">
            <w:pPr>
              <w:pStyle w:val="BodyText"/>
              <w:spacing w:after="0" w:line="36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</w:t>
            </w:r>
            <w:r w:rsidRPr="002C60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607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BE596D" w:rsidRPr="002C6071" w14:paraId="2186D1F6" w14:textId="77777777" w:rsidTr="009661C8">
        <w:trPr>
          <w:trHeight w:hRule="exact" w:val="347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FED6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335A1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194" w:type="dxa"/>
            <w:gridSpan w:val="5"/>
            <w:vAlign w:val="bottom"/>
          </w:tcPr>
          <w:p w14:paraId="0EFD2BD2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ko-KR"/>
              </w:rPr>
              <w:t>(พันบาท)</w:t>
            </w:r>
          </w:p>
        </w:tc>
      </w:tr>
      <w:tr w:rsidR="00BE596D" w:rsidRPr="002C6071" w14:paraId="1BDFD649" w14:textId="77777777" w:rsidTr="00E173CF">
        <w:trPr>
          <w:trHeight w:hRule="exact" w:val="37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18676" w14:textId="27D5B03E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แสดงฐานะทางการเงิน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2A45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264E5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57823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B37A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82437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2241B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E596D" w:rsidRPr="002C6071" w14:paraId="4305E1D1" w14:textId="77777777" w:rsidTr="00E173CF">
        <w:trPr>
          <w:trHeight w:hRule="exact" w:val="371"/>
        </w:trPr>
        <w:tc>
          <w:tcPr>
            <w:tcW w:w="921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C6404" w14:textId="3585DD98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 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 </w:t>
            </w:r>
            <w:r w:rsidR="00063B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ณ 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</w:tr>
      <w:tr w:rsidR="00BE596D" w:rsidRPr="002C6071" w14:paraId="5099D168" w14:textId="77777777" w:rsidTr="00E173CF">
        <w:trPr>
          <w:trHeight w:hRule="exact" w:val="750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CB1D4" w14:textId="77777777" w:rsidR="00BE596D" w:rsidRDefault="00BE596D" w:rsidP="00BE596D">
            <w:pPr>
              <w:spacing w:line="360" w:lineRule="exact"/>
              <w:ind w:firstLine="140"/>
              <w:rPr>
                <w:rFonts w:asciiTheme="majorBidi" w:hAnsiTheme="majorBidi" w:cs="Angsana New"/>
                <w:sz w:val="30"/>
                <w:szCs w:val="30"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สินทรัพย์ทางการเงินที่อยู่ใน</w:t>
            </w:r>
          </w:p>
          <w:p w14:paraId="5ED6B2ED" w14:textId="7C666FD5" w:rsidR="00BE596D" w:rsidRPr="002C6071" w:rsidRDefault="00BE596D" w:rsidP="00BE596D">
            <w:pPr>
              <w:spacing w:line="360" w:lineRule="exact"/>
              <w:ind w:firstLine="14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 xml:space="preserve">   </w:t>
            </w: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ความต้องการของตลาด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09BC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150C1" w14:textId="69F36C1B" w:rsidR="00BE596D" w:rsidRPr="002C6071" w:rsidRDefault="00BE596D" w:rsidP="00BE596D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3E5D6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27F9" w14:textId="7491C247" w:rsidR="00BE596D" w:rsidRPr="002C6071" w:rsidRDefault="00BE596D" w:rsidP="00BE596D">
            <w:pPr>
              <w:pStyle w:val="TableofAuthorities"/>
              <w:tabs>
                <w:tab w:val="clear" w:pos="907"/>
                <w:tab w:val="left" w:pos="752"/>
              </w:tabs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B3E24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BDE3E" w14:textId="78848BEB" w:rsidR="00BE596D" w:rsidRPr="002C6071" w:rsidRDefault="00BE596D" w:rsidP="00BE596D">
            <w:pPr>
              <w:pStyle w:val="TableofAuthorities"/>
              <w:spacing w:line="360" w:lineRule="exact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</w:tr>
      <w:tr w:rsidR="00BE596D" w:rsidRPr="002C6071" w14:paraId="6FC74ABD" w14:textId="77777777" w:rsidTr="00E173CF">
        <w:trPr>
          <w:trHeight w:hRule="exact" w:val="416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3574D" w14:textId="26D401FD" w:rsidR="00BE596D" w:rsidRPr="002C6071" w:rsidRDefault="00BE596D" w:rsidP="00BE596D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สินทรัพย์ทางการเงินหมุนเวียนอื่น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8FA9D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4A79" w14:textId="4677D282" w:rsidR="00BE596D" w:rsidRPr="002C6071" w:rsidRDefault="00BE596D" w:rsidP="00BE596D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21,083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D0475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0EA20" w14:textId="76255FA3" w:rsidR="00BE596D" w:rsidRPr="002C6071" w:rsidRDefault="00BE596D" w:rsidP="00BE596D">
            <w:pPr>
              <w:pStyle w:val="TableofAuthorities"/>
              <w:tabs>
                <w:tab w:val="clear" w:pos="680"/>
                <w:tab w:val="clear" w:pos="907"/>
                <w:tab w:val="left" w:pos="659"/>
              </w:tabs>
              <w:spacing w:line="360" w:lineRule="exact"/>
              <w:ind w:left="-107" w:right="6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(20,000)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29D93" w14:textId="77777777" w:rsidR="00BE596D" w:rsidRPr="002C6071" w:rsidRDefault="00BE596D" w:rsidP="00BE596D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3E2FA" w14:textId="3C85354C" w:rsidR="00BE596D" w:rsidRPr="002C6071" w:rsidRDefault="00BE596D" w:rsidP="00BE596D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1,083</w:t>
            </w:r>
          </w:p>
        </w:tc>
      </w:tr>
      <w:tr w:rsidR="00BE596D" w:rsidRPr="002C6071" w14:paraId="7D9E0AD5" w14:textId="77777777" w:rsidTr="00E173CF">
        <w:trPr>
          <w:trHeight w:hRule="exact" w:val="372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B1E29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0DB25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3E286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5FE7B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07952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B00F3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05308" w14:textId="77777777" w:rsidR="00BE596D" w:rsidRPr="002C6071" w:rsidRDefault="00BE596D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161399" w:rsidRPr="002C6071" w14:paraId="3DC1AC52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01821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A84B9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2AC22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2892A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4F0EB" w14:textId="77777777" w:rsidR="00161399" w:rsidRDefault="00161399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B2722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334C" w14:textId="77777777" w:rsidR="00161399" w:rsidRPr="002C6071" w:rsidRDefault="00161399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661C8" w:rsidRPr="002C6071" w14:paraId="4C00E4E8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9A30E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14367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38ECD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A13C8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5BA2C" w14:textId="77777777" w:rsidR="009661C8" w:rsidRDefault="009661C8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3EDA5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0AD9B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661C8" w:rsidRPr="002C6071" w14:paraId="1EA219EB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86A62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5DEA1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ACD0F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99AFB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B638D" w14:textId="77777777" w:rsidR="009661C8" w:rsidRDefault="009661C8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7064C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93E91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661C8" w:rsidRPr="002C6071" w14:paraId="47F63CEB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5F96F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ED2BE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79E71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6103E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A0766" w14:textId="77777777" w:rsidR="009661C8" w:rsidRDefault="009661C8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A849C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E231F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661C8" w:rsidRPr="002C6071" w14:paraId="5971E159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EE3E4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52AE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C78A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4A2F1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BDF07" w14:textId="77777777" w:rsidR="009661C8" w:rsidRDefault="009661C8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7E38B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0F05D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9661C8" w:rsidRPr="002C6071" w14:paraId="251F260C" w14:textId="77777777" w:rsidTr="009661C8">
        <w:trPr>
          <w:trHeight w:hRule="exact" w:val="31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ADC33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E67D1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1AE37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56665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6188A" w14:textId="77777777" w:rsidR="009661C8" w:rsidRDefault="009661C8" w:rsidP="00E173C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85CE6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934A" w14:textId="77777777" w:rsidR="009661C8" w:rsidRPr="002C6071" w:rsidRDefault="009661C8" w:rsidP="00E173C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73E90" w:rsidRPr="002C6071" w14:paraId="3F9F2E9A" w14:textId="77777777" w:rsidTr="00366790">
        <w:trPr>
          <w:trHeight w:hRule="exact" w:val="37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A374F" w14:textId="2ACE1FF3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lastRenderedPageBreak/>
              <w:t>งบ</w:t>
            </w:r>
            <w:r w:rsidR="00A07A2F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กำไรขาดทุน</w:t>
            </w:r>
            <w:r w:rsidR="008738E1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สำหรับงวด</w:t>
            </w:r>
            <w:r w:rsidR="002D2532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หก</w:t>
            </w:r>
            <w:r w:rsidR="008738E1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เดือน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8A4CB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6EA72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CE410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6330D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1294D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A55EC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73E90" w:rsidRPr="002C6071" w14:paraId="186DFB26" w14:textId="77777777" w:rsidTr="00D443FB">
        <w:trPr>
          <w:trHeight w:hRule="exact" w:val="371"/>
        </w:trPr>
        <w:tc>
          <w:tcPr>
            <w:tcW w:w="921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BAB0D" w14:textId="36DADADC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 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 </w:t>
            </w:r>
            <w:r w:rsidR="00DA303C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    </w:t>
            </w:r>
            <w:r w:rsidR="00A07A2F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สิ้นสุด</w:t>
            </w:r>
            <w:r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วันที่ </w:t>
            </w:r>
            <w:r w:rsidR="00F35C78" w:rsidRPr="00F3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>30</w:t>
            </w:r>
            <w:r w:rsidR="00A848FF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 w:rsidR="00A848FF" w:rsidRPr="002C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มิถุนายน</w:t>
            </w:r>
          </w:p>
        </w:tc>
      </w:tr>
      <w:tr w:rsidR="00B73E90" w:rsidRPr="002C6071" w14:paraId="5D6E0860" w14:textId="77777777" w:rsidTr="00A07A2F">
        <w:trPr>
          <w:trHeight w:hRule="exact" w:val="750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08B04" w14:textId="77777777" w:rsidR="00B73E90" w:rsidRPr="002C6071" w:rsidRDefault="00A07A2F" w:rsidP="00A848F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ต้นทุนการขายสินค้า</w:t>
            </w:r>
          </w:p>
          <w:p w14:paraId="54B1DA31" w14:textId="11374E5C" w:rsidR="00A07A2F" w:rsidRPr="002C6071" w:rsidRDefault="00A07A2F" w:rsidP="00A848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 xml:space="preserve">      และต้นทุนการให้บริการ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C7F97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78C02" w14:textId="601462C5" w:rsidR="00B73E90" w:rsidRPr="002C6071" w:rsidRDefault="00672C4F" w:rsidP="00A848FF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13,024</w:t>
            </w:r>
            <w:r w:rsidR="0091249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551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325DC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02970" w14:textId="0D4155F8" w:rsidR="00B73E90" w:rsidRPr="002C6071" w:rsidRDefault="00D20279" w:rsidP="00672C4F">
            <w:pPr>
              <w:pStyle w:val="TableofAuthorities"/>
              <w:tabs>
                <w:tab w:val="clear" w:pos="907"/>
                <w:tab w:val="left" w:pos="752"/>
              </w:tabs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119</w:t>
            </w:r>
            <w:r w:rsidR="00672C4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515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2703A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81FF0" w14:textId="20BE5271" w:rsidR="00B73E90" w:rsidRPr="002C6071" w:rsidRDefault="00D20279" w:rsidP="00A848FF">
            <w:pPr>
              <w:pStyle w:val="TableofAuthorities"/>
              <w:spacing w:line="360" w:lineRule="exact"/>
              <w:ind w:left="-107" w:right="66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13,144,066</w:t>
            </w:r>
          </w:p>
        </w:tc>
      </w:tr>
      <w:tr w:rsidR="00B73E90" w:rsidRPr="002C6071" w14:paraId="51B70F6A" w14:textId="77777777" w:rsidTr="00276D73">
        <w:trPr>
          <w:trHeight w:hRule="exact" w:val="416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42653" w14:textId="778F61D7" w:rsidR="00B73E90" w:rsidRPr="002C6071" w:rsidRDefault="00A07A2F" w:rsidP="00A848F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2C6071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ค่าใช้จ่ายในการบริหาร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F1F6A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D024" w14:textId="7140DABC" w:rsidR="00B73E90" w:rsidRPr="002C6071" w:rsidRDefault="00912497" w:rsidP="00A848FF">
            <w:pPr>
              <w:pStyle w:val="TableofAuthorities"/>
              <w:spacing w:line="360" w:lineRule="exact"/>
              <w:ind w:left="-107" w:right="90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396,608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1DC7C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427A2" w14:textId="266EF80A" w:rsidR="00B73E90" w:rsidRPr="002C6071" w:rsidRDefault="00672C4F" w:rsidP="00672C4F">
            <w:pPr>
              <w:pStyle w:val="TableofAuthorities"/>
              <w:tabs>
                <w:tab w:val="clear" w:pos="680"/>
                <w:tab w:val="clear" w:pos="907"/>
                <w:tab w:val="left" w:pos="659"/>
              </w:tabs>
              <w:spacing w:line="360" w:lineRule="exact"/>
              <w:ind w:left="-107" w:right="6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D2027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D2027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16098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92E3" w14:textId="7CEDEC4D" w:rsidR="00B73E90" w:rsidRPr="002C6071" w:rsidRDefault="00D20279" w:rsidP="00A848FF">
            <w:pPr>
              <w:pStyle w:val="TableofAuthorities"/>
              <w:spacing w:line="360" w:lineRule="exact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277,093</w:t>
            </w:r>
          </w:p>
        </w:tc>
      </w:tr>
      <w:tr w:rsidR="00B73E90" w:rsidRPr="002C6071" w14:paraId="41F556C2" w14:textId="77777777" w:rsidTr="00276D73">
        <w:trPr>
          <w:trHeight w:hRule="exact" w:val="372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74692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2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B52EA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8A8DC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7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2CF31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391BF" w14:textId="2129D129" w:rsidR="00B73E90" w:rsidRPr="002C6071" w:rsidRDefault="00672C4F" w:rsidP="00672C4F">
            <w:pPr>
              <w:pStyle w:val="TableofAuthorities"/>
              <w:spacing w:line="360" w:lineRule="exact"/>
              <w:ind w:left="-107" w:right="1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B2B78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F87B1" w14:textId="77777777" w:rsidR="00B73E90" w:rsidRPr="002C6071" w:rsidRDefault="00B73E90" w:rsidP="00A848FF">
            <w:pPr>
              <w:pStyle w:val="TableofAuthorities"/>
              <w:spacing w:line="360" w:lineRule="exact"/>
              <w:ind w:left="-107" w:right="-71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</w:tbl>
    <w:p w14:paraId="7A442A0B" w14:textId="77777777" w:rsidR="00A23AE3" w:rsidRPr="00161399" w:rsidRDefault="00A23AE3" w:rsidP="00161399">
      <w:pPr>
        <w:jc w:val="thaiDistribute"/>
        <w:rPr>
          <w:rFonts w:asciiTheme="majorBidi" w:hAnsiTheme="majorBidi" w:cstheme="majorBidi"/>
          <w:spacing w:val="2"/>
          <w:sz w:val="4"/>
          <w:szCs w:val="4"/>
        </w:rPr>
      </w:pPr>
    </w:p>
    <w:sectPr w:rsidR="00A23AE3" w:rsidRPr="00161399" w:rsidSect="000B500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D1F4C" w14:textId="77777777" w:rsidR="004A6AE7" w:rsidRDefault="004A6AE7">
      <w:r>
        <w:separator/>
      </w:r>
    </w:p>
  </w:endnote>
  <w:endnote w:type="continuationSeparator" w:id="0">
    <w:p w14:paraId="556DD311" w14:textId="77777777" w:rsidR="004A6AE7" w:rsidRDefault="004A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6299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32533C" w14:textId="77777777" w:rsidR="007C63E1" w:rsidRPr="00BB5BF1" w:rsidRDefault="007C63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5E2E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FF5B9" w14:textId="77777777" w:rsidR="007C63E1" w:rsidRPr="005D4B71" w:rsidRDefault="007C63E1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77777777" w:rsidR="002A1FB2" w:rsidRPr="00A94CA8" w:rsidRDefault="002A1FB2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FC21F6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68819" w14:textId="77777777" w:rsidR="004A6AE7" w:rsidRDefault="004A6AE7">
      <w:r>
        <w:separator/>
      </w:r>
    </w:p>
  </w:footnote>
  <w:footnote w:type="continuationSeparator" w:id="0">
    <w:p w14:paraId="016DA4BC" w14:textId="77777777" w:rsidR="004A6AE7" w:rsidRDefault="004A6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79CD3" w14:textId="77777777" w:rsidR="002A1FB2" w:rsidRPr="00FA7747" w:rsidRDefault="002A1FB2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D4830A0" w14:textId="77777777" w:rsidR="002A1FB2" w:rsidRPr="00FA7747" w:rsidRDefault="002A1FB2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57E7292" w14:textId="77777777" w:rsidR="002A1FB2" w:rsidRDefault="002A1FB2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 xml:space="preserve">4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2A1FB2" w:rsidRPr="001A2350" w:rsidRDefault="002A1FB2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9742D" w14:textId="77777777" w:rsidR="002A1FB2" w:rsidRPr="00FA7747" w:rsidRDefault="002A1FB2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AB944" w14:textId="77777777" w:rsidR="002A1FB2" w:rsidRPr="00FA7747" w:rsidRDefault="002A1FB2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FE23428" w14:textId="77777777" w:rsidR="002A1FB2" w:rsidRDefault="002A1FB2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 xml:space="preserve">4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2A1FB2" w:rsidRPr="00410770" w:rsidRDefault="002A1FB2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7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0"/>
  </w:num>
  <w:num w:numId="5">
    <w:abstractNumId w:val="1"/>
  </w:num>
  <w:num w:numId="6">
    <w:abstractNumId w:val="30"/>
  </w:num>
  <w:num w:numId="7">
    <w:abstractNumId w:val="10"/>
  </w:num>
  <w:num w:numId="8">
    <w:abstractNumId w:val="17"/>
  </w:num>
  <w:num w:numId="9">
    <w:abstractNumId w:val="9"/>
  </w:num>
  <w:num w:numId="10">
    <w:abstractNumId w:val="38"/>
  </w:num>
  <w:num w:numId="11">
    <w:abstractNumId w:val="11"/>
  </w:num>
  <w:num w:numId="12">
    <w:abstractNumId w:val="8"/>
  </w:num>
  <w:num w:numId="13">
    <w:abstractNumId w:val="33"/>
  </w:num>
  <w:num w:numId="14">
    <w:abstractNumId w:val="27"/>
  </w:num>
  <w:num w:numId="15">
    <w:abstractNumId w:val="22"/>
  </w:num>
  <w:num w:numId="16">
    <w:abstractNumId w:val="5"/>
  </w:num>
  <w:num w:numId="17">
    <w:abstractNumId w:val="34"/>
  </w:num>
  <w:num w:numId="18">
    <w:abstractNumId w:val="13"/>
  </w:num>
  <w:num w:numId="19">
    <w:abstractNumId w:val="39"/>
  </w:num>
  <w:num w:numId="20">
    <w:abstractNumId w:val="21"/>
  </w:num>
  <w:num w:numId="21">
    <w:abstractNumId w:val="15"/>
  </w:num>
  <w:num w:numId="22">
    <w:abstractNumId w:val="28"/>
  </w:num>
  <w:num w:numId="23">
    <w:abstractNumId w:val="4"/>
  </w:num>
  <w:num w:numId="24">
    <w:abstractNumId w:val="36"/>
  </w:num>
  <w:num w:numId="25">
    <w:abstractNumId w:val="12"/>
  </w:num>
  <w:num w:numId="26">
    <w:abstractNumId w:val="25"/>
  </w:num>
  <w:num w:numId="27">
    <w:abstractNumId w:val="19"/>
  </w:num>
  <w:num w:numId="28">
    <w:abstractNumId w:val="32"/>
  </w:num>
  <w:num w:numId="29">
    <w:abstractNumId w:val="14"/>
  </w:num>
  <w:num w:numId="30">
    <w:abstractNumId w:val="7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3"/>
  </w:num>
  <w:num w:numId="34">
    <w:abstractNumId w:val="24"/>
  </w:num>
  <w:num w:numId="35">
    <w:abstractNumId w:val="2"/>
  </w:num>
  <w:num w:numId="36">
    <w:abstractNumId w:val="35"/>
  </w:num>
  <w:num w:numId="37">
    <w:abstractNumId w:val="16"/>
  </w:num>
  <w:num w:numId="38">
    <w:abstractNumId w:val="37"/>
  </w:num>
  <w:num w:numId="39">
    <w:abstractNumId w:val="31"/>
  </w:num>
  <w:num w:numId="4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57CDA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5E2E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DDF"/>
    <w:rsid w:val="000F2F01"/>
    <w:rsid w:val="000F38A1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500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3FD"/>
    <w:rsid w:val="001576A2"/>
    <w:rsid w:val="00157720"/>
    <w:rsid w:val="00157C97"/>
    <w:rsid w:val="0016031D"/>
    <w:rsid w:val="00160769"/>
    <w:rsid w:val="00160C44"/>
    <w:rsid w:val="00160DB6"/>
    <w:rsid w:val="001611CD"/>
    <w:rsid w:val="00161399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38BC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662"/>
    <w:rsid w:val="00257704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1AB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5085"/>
    <w:rsid w:val="002C519B"/>
    <w:rsid w:val="002C5833"/>
    <w:rsid w:val="002C5873"/>
    <w:rsid w:val="002C5BEA"/>
    <w:rsid w:val="002C6071"/>
    <w:rsid w:val="002C6207"/>
    <w:rsid w:val="002C763D"/>
    <w:rsid w:val="002C7739"/>
    <w:rsid w:val="002C7791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38C"/>
    <w:rsid w:val="002F4551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816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192"/>
    <w:rsid w:val="003C238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59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209"/>
    <w:rsid w:val="004474F9"/>
    <w:rsid w:val="00447577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AE7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CE4"/>
    <w:rsid w:val="004F2FA3"/>
    <w:rsid w:val="004F309B"/>
    <w:rsid w:val="004F3823"/>
    <w:rsid w:val="004F38E1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D"/>
    <w:rsid w:val="00525CEA"/>
    <w:rsid w:val="00526091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C01"/>
    <w:rsid w:val="00562015"/>
    <w:rsid w:val="00562729"/>
    <w:rsid w:val="00562944"/>
    <w:rsid w:val="005630CE"/>
    <w:rsid w:val="005632E0"/>
    <w:rsid w:val="005635DC"/>
    <w:rsid w:val="005638F4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66F"/>
    <w:rsid w:val="005D0CC1"/>
    <w:rsid w:val="005D0EF8"/>
    <w:rsid w:val="005D0F71"/>
    <w:rsid w:val="005D0FAD"/>
    <w:rsid w:val="005D1050"/>
    <w:rsid w:val="005D1409"/>
    <w:rsid w:val="005D1566"/>
    <w:rsid w:val="005D1A55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47DDF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EA6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5F37"/>
    <w:rsid w:val="006C642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71D"/>
    <w:rsid w:val="00741A24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D0F"/>
    <w:rsid w:val="00763711"/>
    <w:rsid w:val="007639D4"/>
    <w:rsid w:val="00764068"/>
    <w:rsid w:val="007644B1"/>
    <w:rsid w:val="00764C9C"/>
    <w:rsid w:val="00765051"/>
    <w:rsid w:val="00765145"/>
    <w:rsid w:val="00765D71"/>
    <w:rsid w:val="00765E8D"/>
    <w:rsid w:val="00765F8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3E1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E1A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C2B"/>
    <w:rsid w:val="00835007"/>
    <w:rsid w:val="008353B1"/>
    <w:rsid w:val="008353FA"/>
    <w:rsid w:val="00835865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549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5DB1"/>
    <w:rsid w:val="008F5F29"/>
    <w:rsid w:val="008F6123"/>
    <w:rsid w:val="008F622B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4F7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1C8"/>
    <w:rsid w:val="0096673C"/>
    <w:rsid w:val="00966CC9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6CA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0AB3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50D6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339F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BB8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9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800FB"/>
    <w:rsid w:val="00C80570"/>
    <w:rsid w:val="00C806BF"/>
    <w:rsid w:val="00C808CA"/>
    <w:rsid w:val="00C80B91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C85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63E"/>
    <w:rsid w:val="00CF67C6"/>
    <w:rsid w:val="00CF6A53"/>
    <w:rsid w:val="00CF755C"/>
    <w:rsid w:val="00CF77EC"/>
    <w:rsid w:val="00CF7A30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BE7"/>
    <w:rsid w:val="00D12013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227"/>
    <w:rsid w:val="00D20279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820"/>
    <w:rsid w:val="00D67307"/>
    <w:rsid w:val="00D674EE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798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AE0"/>
    <w:rsid w:val="00DF0D4B"/>
    <w:rsid w:val="00DF1350"/>
    <w:rsid w:val="00DF13D2"/>
    <w:rsid w:val="00DF153A"/>
    <w:rsid w:val="00DF1739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480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12C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233B"/>
    <w:rsid w:val="00F0245D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5C3B"/>
    <w:rsid w:val="00F264B0"/>
    <w:rsid w:val="00F2662B"/>
    <w:rsid w:val="00F26B7C"/>
    <w:rsid w:val="00F270E7"/>
    <w:rsid w:val="00F27175"/>
    <w:rsid w:val="00F2798C"/>
    <w:rsid w:val="00F27BDB"/>
    <w:rsid w:val="00F27FF2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342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1F6"/>
    <w:rsid w:val="00FC24E2"/>
    <w:rsid w:val="00FC2AEE"/>
    <w:rsid w:val="00FC2B76"/>
    <w:rsid w:val="00FC314A"/>
    <w:rsid w:val="00FC34BD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5DF9"/>
    <w:rsid w:val="00FE6123"/>
    <w:rsid w:val="00FE6161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3328-8031-4D83-9EEF-BB530AE9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4795</Words>
  <Characters>27337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2021-08-06T08:56:00Z</cp:lastPrinted>
  <dcterms:created xsi:type="dcterms:W3CDTF">2021-08-13T07:54:00Z</dcterms:created>
  <dcterms:modified xsi:type="dcterms:W3CDTF">2021-08-13T07:54:00Z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