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76015C" w14:paraId="5D9D80FB" w14:textId="77777777" w:rsidTr="00F31308">
        <w:trPr>
          <w:tblHeader/>
        </w:trPr>
        <w:tc>
          <w:tcPr>
            <w:tcW w:w="1458" w:type="dxa"/>
          </w:tcPr>
          <w:p w14:paraId="12ECA8B8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76015C" w14:paraId="08D3495E" w14:textId="77777777" w:rsidTr="00F31308">
        <w:trPr>
          <w:tblHeader/>
        </w:trPr>
        <w:tc>
          <w:tcPr>
            <w:tcW w:w="1458" w:type="dxa"/>
          </w:tcPr>
          <w:p w14:paraId="7E69F260" w14:textId="77777777" w:rsidR="00CD2B8D" w:rsidRPr="0076015C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76015C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E1E09" w:rsidRPr="0076015C" w14:paraId="1A2DD95D" w14:textId="77777777" w:rsidTr="00F31308">
        <w:tc>
          <w:tcPr>
            <w:tcW w:w="1458" w:type="dxa"/>
          </w:tcPr>
          <w:p w14:paraId="2CB25226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0B0D8346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E1E09" w:rsidRPr="0076015C" w14:paraId="0BB287E3" w14:textId="77777777" w:rsidTr="00F31308">
        <w:tc>
          <w:tcPr>
            <w:tcW w:w="1458" w:type="dxa"/>
          </w:tcPr>
          <w:p w14:paraId="6BF87E41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371069AB" w14:textId="49900FA0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7E1E09" w:rsidRPr="0076015C" w14:paraId="31CC07F4" w14:textId="77777777" w:rsidTr="00F31308">
        <w:tc>
          <w:tcPr>
            <w:tcW w:w="1458" w:type="dxa"/>
          </w:tcPr>
          <w:p w14:paraId="5B13BCDF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F4193B3" w14:textId="3ABD5E4E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345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spellStart"/>
            <w:r w:rsidRPr="00B3453E">
              <w:rPr>
                <w:rFonts w:asciiTheme="majorBidi" w:hAnsiTheme="majorBidi" w:cstheme="majorBidi"/>
                <w:sz w:val="30"/>
                <w:szCs w:val="30"/>
              </w:rPr>
              <w:t>Covid</w:t>
            </w:r>
            <w:proofErr w:type="spellEnd"/>
            <w:r w:rsidRPr="00B3453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B345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E1E09" w:rsidRPr="0076015C" w14:paraId="7A433ED8" w14:textId="77777777" w:rsidTr="00F31308">
        <w:tc>
          <w:tcPr>
            <w:tcW w:w="1458" w:type="dxa"/>
          </w:tcPr>
          <w:p w14:paraId="7B59F1E1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4A14790" w14:textId="2ED90F60" w:rsidR="007E1E09" w:rsidRPr="00B3453E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7E1E09" w:rsidRPr="0076015C" w14:paraId="27F66084" w14:textId="77777777" w:rsidTr="00F31308">
        <w:tc>
          <w:tcPr>
            <w:tcW w:w="1458" w:type="dxa"/>
          </w:tcPr>
          <w:p w14:paraId="00CED504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19CEA756" w14:textId="3760867C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E1E09" w:rsidRPr="0076015C" w14:paraId="36B985C0" w14:textId="77777777" w:rsidTr="00F31308">
        <w:tc>
          <w:tcPr>
            <w:tcW w:w="1458" w:type="dxa"/>
          </w:tcPr>
          <w:p w14:paraId="31E177DE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1C03B8E" w14:textId="65809389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="00343AE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7E1E09" w:rsidRPr="0076015C" w14:paraId="707D20E6" w14:textId="77777777" w:rsidTr="00F31308">
        <w:tc>
          <w:tcPr>
            <w:tcW w:w="1458" w:type="dxa"/>
          </w:tcPr>
          <w:p w14:paraId="064CD9B4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4D487A00" w14:textId="22A0973E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E1E09" w:rsidRPr="0076015C" w14:paraId="448869B1" w14:textId="77777777" w:rsidTr="00F31308">
        <w:tc>
          <w:tcPr>
            <w:tcW w:w="1458" w:type="dxa"/>
          </w:tcPr>
          <w:p w14:paraId="19CDC65B" w14:textId="1D1D748F" w:rsidR="007E1E09" w:rsidRPr="0076015C" w:rsidRDefault="00156AA1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8165" w:type="dxa"/>
          </w:tcPr>
          <w:p w14:paraId="063F46B6" w14:textId="5E8D2391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31308" w:rsidRPr="0076015C" w14:paraId="1C66C740" w14:textId="77777777" w:rsidTr="00F31308">
        <w:tc>
          <w:tcPr>
            <w:tcW w:w="1458" w:type="dxa"/>
          </w:tcPr>
          <w:p w14:paraId="404B8045" w14:textId="2A6F6000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8165" w:type="dxa"/>
          </w:tcPr>
          <w:p w14:paraId="2B84B028" w14:textId="4B5E583E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31308" w:rsidRPr="0076015C" w14:paraId="198DAA6B" w14:textId="77777777" w:rsidTr="00F31308">
        <w:tc>
          <w:tcPr>
            <w:tcW w:w="1458" w:type="dxa"/>
          </w:tcPr>
          <w:p w14:paraId="2DF69820" w14:textId="7ED6C783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8165" w:type="dxa"/>
          </w:tcPr>
          <w:p w14:paraId="6836CE1A" w14:textId="705998D3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31308" w:rsidRPr="0076015C" w14:paraId="0BCD8749" w14:textId="77777777" w:rsidTr="00F31308">
        <w:tc>
          <w:tcPr>
            <w:tcW w:w="1458" w:type="dxa"/>
          </w:tcPr>
          <w:p w14:paraId="6ACF7EB8" w14:textId="6D792513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353D4D5C" w14:textId="63C914F7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31308" w:rsidRPr="0076015C" w14:paraId="0706E823" w14:textId="77777777" w:rsidTr="00F31308">
        <w:tc>
          <w:tcPr>
            <w:tcW w:w="1458" w:type="dxa"/>
          </w:tcPr>
          <w:p w14:paraId="66CBAC39" w14:textId="34362BC3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E9AE318" w14:textId="1D399E20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1308" w:rsidRPr="0076015C" w14:paraId="142F1293" w14:textId="77777777" w:rsidTr="00F31308">
        <w:tc>
          <w:tcPr>
            <w:tcW w:w="1458" w:type="dxa"/>
          </w:tcPr>
          <w:p w14:paraId="23E36004" w14:textId="77777777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77777777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1308" w:rsidRPr="0076015C" w14:paraId="05E7EBF3" w14:textId="77777777" w:rsidTr="00F31308">
        <w:tc>
          <w:tcPr>
            <w:tcW w:w="1458" w:type="dxa"/>
          </w:tcPr>
          <w:p w14:paraId="6CE8530A" w14:textId="77777777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27C684F8" w14:textId="77777777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D537231" w14:textId="77777777" w:rsidR="003C6FF5" w:rsidRPr="0076015C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</w:rPr>
        <w:br w:type="page"/>
      </w:r>
      <w:r w:rsidR="003C6FF5" w:rsidRPr="0076015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="003C6FF5" w:rsidRPr="0076015C">
        <w:rPr>
          <w:rFonts w:ascii="Angsana New" w:hAnsi="Angsana New"/>
          <w:sz w:val="30"/>
          <w:szCs w:val="30"/>
          <w:cs/>
        </w:rPr>
        <w:t>นี้</w:t>
      </w:r>
    </w:p>
    <w:p w14:paraId="75507C04" w14:textId="77777777" w:rsidR="005417F0" w:rsidRPr="0076015C" w:rsidRDefault="005417F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BB2AAD4" w14:textId="08392CBF" w:rsidR="00F82FDA" w:rsidRPr="0076015C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งบการเงิน</w:t>
      </w:r>
      <w:r w:rsidR="001D711F"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6015C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BA44A6" w:rsidRPr="0076015C">
        <w:rPr>
          <w:rFonts w:ascii="Angsana New" w:hAnsi="Angsana New"/>
          <w:sz w:val="30"/>
          <w:szCs w:val="30"/>
          <w:cs/>
        </w:rPr>
        <w:t>คณะ</w:t>
      </w:r>
      <w:r w:rsidRPr="0076015C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76015C">
        <w:rPr>
          <w:rFonts w:ascii="Angsana New" w:hAnsi="Angsana New"/>
          <w:sz w:val="30"/>
          <w:szCs w:val="30"/>
        </w:rPr>
        <w:t xml:space="preserve"> </w:t>
      </w:r>
      <w:r w:rsidR="00C0066F" w:rsidRPr="0076015C">
        <w:rPr>
          <w:rFonts w:ascii="Angsana New" w:hAnsi="Angsana New"/>
          <w:sz w:val="30"/>
          <w:szCs w:val="30"/>
        </w:rPr>
        <w:t>1</w:t>
      </w:r>
      <w:r w:rsidR="00534462">
        <w:rPr>
          <w:rFonts w:ascii="Angsana New" w:hAnsi="Angsana New"/>
          <w:sz w:val="30"/>
          <w:szCs w:val="30"/>
        </w:rPr>
        <w:t>3</w:t>
      </w:r>
      <w:r w:rsidR="005C4DCA" w:rsidRPr="0076015C">
        <w:rPr>
          <w:rFonts w:ascii="Angsana New" w:hAnsi="Angsana New"/>
          <w:sz w:val="30"/>
          <w:szCs w:val="30"/>
        </w:rPr>
        <w:t xml:space="preserve"> </w:t>
      </w:r>
      <w:r w:rsidR="005C4DCA" w:rsidRPr="0076015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E1E09">
        <w:rPr>
          <w:rFonts w:ascii="Angsana New" w:hAnsi="Angsana New"/>
          <w:sz w:val="30"/>
          <w:szCs w:val="30"/>
        </w:rPr>
        <w:t>2564</w:t>
      </w:r>
    </w:p>
    <w:p w14:paraId="005046C9" w14:textId="77777777" w:rsidR="00E470B0" w:rsidRPr="0076015C" w:rsidRDefault="00E470B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E3E29FB" w14:textId="77777777" w:rsidR="003057D6" w:rsidRPr="0076015C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76015C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  <w:r w:rsidR="004B3674" w:rsidRPr="0076015C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76015C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5CD66F08" w14:textId="67D87C18" w:rsidR="00A76C1D" w:rsidRPr="00A76C1D" w:rsidRDefault="00A76C1D" w:rsidP="00A76C1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A76C1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E38C6">
        <w:rPr>
          <w:rFonts w:ascii="Angsana New" w:hAnsi="Angsana New"/>
          <w:sz w:val="30"/>
          <w:szCs w:val="30"/>
        </w:rPr>
        <w:br/>
      </w:r>
      <w:r w:rsidRPr="00A76C1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E38C6">
        <w:rPr>
          <w:rFonts w:ascii="Angsana New" w:hAnsi="Angsana New"/>
          <w:sz w:val="30"/>
          <w:szCs w:val="30"/>
        </w:rPr>
        <w:br/>
      </w:r>
      <w:r w:rsidRPr="00A76C1D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A76C1D">
        <w:rPr>
          <w:rFonts w:ascii="Angsana New" w:hAnsi="Angsana New"/>
          <w:sz w:val="30"/>
          <w:szCs w:val="30"/>
        </w:rPr>
        <w:t xml:space="preserve">34 </w:t>
      </w:r>
      <w:r w:rsidRPr="00A76C1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76C1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76C1D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A76C1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76C1D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A76C1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3B53A3">
        <w:rPr>
          <w:rFonts w:ascii="Angsana New" w:hAnsi="Angsana New"/>
          <w:sz w:val="30"/>
          <w:szCs w:val="30"/>
        </w:rPr>
        <w:t xml:space="preserve"> </w:t>
      </w:r>
      <w:r w:rsidRPr="00A76C1D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A76C1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A76C1D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A76C1D">
        <w:rPr>
          <w:rFonts w:ascii="Angsana New" w:hAnsi="Angsana New"/>
          <w:sz w:val="30"/>
          <w:szCs w:val="30"/>
        </w:rPr>
        <w:t xml:space="preserve"> 31 </w:t>
      </w:r>
      <w:r w:rsidRPr="00A76C1D">
        <w:rPr>
          <w:rFonts w:ascii="Angsana New" w:hAnsi="Angsana New" w:hint="cs"/>
          <w:sz w:val="30"/>
          <w:szCs w:val="30"/>
          <w:cs/>
        </w:rPr>
        <w:t>ธันวาคม</w:t>
      </w:r>
      <w:r w:rsidRPr="00A76C1D">
        <w:rPr>
          <w:rFonts w:ascii="Angsana New" w:hAnsi="Angsana New"/>
          <w:sz w:val="30"/>
          <w:szCs w:val="30"/>
        </w:rPr>
        <w:t xml:space="preserve"> 2563</w:t>
      </w:r>
    </w:p>
    <w:p w14:paraId="296E78C6" w14:textId="77777777" w:rsidR="00A76C1D" w:rsidRPr="00A76C1D" w:rsidRDefault="00A76C1D" w:rsidP="00A76C1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E1C08DE" w14:textId="5B9046BB" w:rsidR="00A76C1D" w:rsidRPr="00A76C1D" w:rsidRDefault="00A76C1D" w:rsidP="00A76C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D9D9D9" w:themeFill="background1" w:themeFillShade="D9"/>
        </w:rPr>
      </w:pPr>
      <w:r w:rsidRPr="00A76C1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76C1D">
        <w:rPr>
          <w:rFonts w:ascii="Angsana New" w:hAnsi="Angsana New"/>
          <w:sz w:val="30"/>
          <w:szCs w:val="30"/>
        </w:rPr>
        <w:t xml:space="preserve">31 </w:t>
      </w:r>
      <w:r w:rsidRPr="00A76C1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76C1D">
        <w:rPr>
          <w:rFonts w:ascii="Angsana New" w:hAnsi="Angsana New"/>
          <w:sz w:val="30"/>
          <w:szCs w:val="30"/>
        </w:rPr>
        <w:t>2563</w:t>
      </w:r>
      <w:r w:rsidRPr="00A76C1D">
        <w:rPr>
          <w:rFonts w:ascii="Angsana New" w:hAnsi="Angsana New" w:hint="cs"/>
          <w:sz w:val="30"/>
          <w:szCs w:val="30"/>
          <w:cs/>
        </w:rPr>
        <w:t xml:space="preserve"> เว้นแต่ที่ได้อธิบายไว้ในหมายเหตุข้อ </w:t>
      </w:r>
      <w:r w:rsidRPr="00A76C1D">
        <w:rPr>
          <w:rFonts w:ascii="Angsana New" w:hAnsi="Angsana New"/>
          <w:sz w:val="30"/>
          <w:szCs w:val="30"/>
        </w:rPr>
        <w:t xml:space="preserve">2 </w:t>
      </w:r>
      <w:r w:rsidRPr="00A76C1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76C1D">
        <w:rPr>
          <w:rFonts w:ascii="Angsana New" w:hAnsi="Angsana New"/>
          <w:sz w:val="30"/>
          <w:szCs w:val="30"/>
        </w:rPr>
        <w:t>3</w:t>
      </w:r>
    </w:p>
    <w:p w14:paraId="3DFD45AE" w14:textId="77777777" w:rsidR="00CD27ED" w:rsidRPr="00A76C1D" w:rsidRDefault="00CD27ED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3866F19D" w14:textId="77777777" w:rsidR="00860F63" w:rsidRPr="0076015C" w:rsidRDefault="00F12E69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</w:t>
      </w:r>
      <w:r w:rsidR="00860F63" w:rsidRPr="0076015C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</w:p>
    <w:p w14:paraId="604FDFDC" w14:textId="7AED6F48" w:rsidR="00860F63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41EBF609" w14:textId="77777777" w:rsidR="00BB5974" w:rsidRPr="001E38C6" w:rsidRDefault="00BB5974" w:rsidP="001E38C6">
      <w:pPr>
        <w:ind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Hlk66780222"/>
      <w:r w:rsidRPr="001E38C6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1E38C6">
        <w:rPr>
          <w:rFonts w:ascii="Angsana New" w:hAnsi="Angsana New"/>
          <w:i/>
          <w:iCs/>
          <w:sz w:val="30"/>
          <w:szCs w:val="30"/>
        </w:rPr>
        <w:t>COVID-19</w:t>
      </w:r>
    </w:p>
    <w:p w14:paraId="78CADC91" w14:textId="77777777" w:rsidR="001E38C6" w:rsidRPr="001E38C6" w:rsidRDefault="001E38C6" w:rsidP="001E38C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4AA019" w14:textId="4EB7D995" w:rsidR="00BB5974" w:rsidRPr="00345DBA" w:rsidRDefault="00BB5974" w:rsidP="001E38C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5DBA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345DBA">
        <w:rPr>
          <w:rFonts w:ascii="Angsana New" w:hAnsi="Angsana New"/>
          <w:sz w:val="30"/>
          <w:szCs w:val="30"/>
        </w:rPr>
        <w:t>1</w:t>
      </w:r>
      <w:r w:rsidRPr="00345DB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345DBA">
        <w:rPr>
          <w:rFonts w:ascii="Angsana New" w:hAnsi="Angsana New"/>
          <w:sz w:val="30"/>
          <w:szCs w:val="30"/>
        </w:rPr>
        <w:t>2564</w:t>
      </w:r>
      <w:r w:rsidRPr="00345DBA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345DBA">
        <w:rPr>
          <w:rFonts w:ascii="Angsana New" w:hAnsi="Angsana New"/>
          <w:sz w:val="30"/>
          <w:szCs w:val="30"/>
          <w:cs/>
        </w:rPr>
        <w:t>ได้ถือปฏิบัติตามการปรับปรุง</w:t>
      </w:r>
      <w:r w:rsidRPr="00345DBA">
        <w:rPr>
          <w:rFonts w:ascii="Angsana New" w:hAnsi="Angsana New"/>
          <w:sz w:val="30"/>
          <w:szCs w:val="30"/>
        </w:rPr>
        <w:t xml:space="preserve"> TFRS</w:t>
      </w:r>
      <w:r w:rsidRPr="00345DBA">
        <w:rPr>
          <w:rFonts w:ascii="Angsana New" w:hAnsi="Angsana New" w:hint="cs"/>
          <w:sz w:val="30"/>
          <w:szCs w:val="30"/>
          <w:cs/>
        </w:rPr>
        <w:t xml:space="preserve"> </w:t>
      </w:r>
      <w:r w:rsidRPr="00345DBA">
        <w:rPr>
          <w:rFonts w:ascii="Angsana New" w:hAnsi="Angsana New"/>
          <w:sz w:val="30"/>
          <w:szCs w:val="30"/>
        </w:rPr>
        <w:t xml:space="preserve">16 </w:t>
      </w:r>
      <w:r w:rsidRPr="00345DB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345DBA">
        <w:rPr>
          <w:rFonts w:ascii="Angsana New" w:hAnsi="Angsana New" w:hint="cs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345DBA">
        <w:rPr>
          <w:rFonts w:ascii="Angsana New" w:hAnsi="Angsana New"/>
          <w:i/>
          <w:iCs/>
          <w:sz w:val="30"/>
          <w:szCs w:val="30"/>
        </w:rPr>
        <w:t>COVID-19</w:t>
      </w:r>
      <w:r w:rsidRPr="00345DBA">
        <w:rPr>
          <w:rFonts w:ascii="Angsana New" w:hAnsi="Angsana New"/>
          <w:sz w:val="30"/>
          <w:szCs w:val="30"/>
        </w:rPr>
        <w:t xml:space="preserve"> </w:t>
      </w:r>
      <w:r w:rsidRPr="00345DBA">
        <w:rPr>
          <w:rFonts w:ascii="Angsana New" w:hAnsi="Angsana New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345DBA">
        <w:rPr>
          <w:rFonts w:ascii="Angsana New" w:hAnsi="Angsana New"/>
          <w:sz w:val="30"/>
          <w:szCs w:val="30"/>
        </w:rPr>
        <w:t xml:space="preserve">COVID-19 </w:t>
      </w:r>
      <w:r w:rsidRPr="00345DBA">
        <w:rPr>
          <w:rFonts w:ascii="Angsana New" w:hAnsi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</w:t>
      </w:r>
      <w:r w:rsidRPr="00345DBA">
        <w:rPr>
          <w:rFonts w:ascii="Angsana New" w:hAnsi="Angsana New"/>
          <w:sz w:val="30"/>
          <w:szCs w:val="30"/>
          <w:cs/>
        </w:rPr>
        <w:t>ถือปฏิบัติตามทางเลือกดังกล่าวกับ</w:t>
      </w:r>
      <w:r w:rsidRPr="00345DBA">
        <w:rPr>
          <w:rFonts w:ascii="Angsana New" w:hAnsi="Angsana New" w:hint="cs"/>
          <w:sz w:val="30"/>
          <w:szCs w:val="30"/>
          <w:cs/>
        </w:rPr>
        <w:t>ทุกสัญญาเช่า</w:t>
      </w:r>
      <w:r w:rsidR="008418E4" w:rsidRPr="00345DBA">
        <w:rPr>
          <w:rFonts w:ascii="Angsana New" w:hAnsi="Angsana New" w:hint="cs"/>
          <w:sz w:val="30"/>
          <w:szCs w:val="30"/>
          <w:cs/>
        </w:rPr>
        <w:t xml:space="preserve"> </w:t>
      </w:r>
      <w:r w:rsidRPr="00345DBA">
        <w:rPr>
          <w:rFonts w:ascii="Angsana New" w:hAnsi="Angsana New"/>
          <w:sz w:val="30"/>
          <w:szCs w:val="30"/>
          <w:cs/>
        </w:rPr>
        <w:t>โดย</w:t>
      </w:r>
      <w:r w:rsidR="00A45227" w:rsidRPr="00345DBA">
        <w:rPr>
          <w:rFonts w:ascii="Angsana New" w:hAnsi="Angsana New" w:hint="cs"/>
          <w:sz w:val="30"/>
          <w:szCs w:val="30"/>
          <w:cs/>
        </w:rPr>
        <w:t>ไม่มีผลกระทบ</w:t>
      </w:r>
      <w:r w:rsidRPr="00345DBA">
        <w:rPr>
          <w:rFonts w:ascii="Angsana New" w:hAnsi="Angsana New"/>
          <w:sz w:val="30"/>
          <w:szCs w:val="30"/>
          <w:cs/>
        </w:rPr>
        <w:t xml:space="preserve">กับหนี้สินตามสัญญาเช่าและกำไรสะสม ณ วันที่ </w:t>
      </w:r>
      <w:r w:rsidRPr="00345DBA">
        <w:rPr>
          <w:rFonts w:ascii="Angsana New" w:hAnsi="Angsana New"/>
          <w:sz w:val="30"/>
          <w:szCs w:val="30"/>
        </w:rPr>
        <w:t>1</w:t>
      </w:r>
      <w:r w:rsidRPr="00345DB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345DBA">
        <w:rPr>
          <w:rFonts w:ascii="Angsana New" w:hAnsi="Angsana New"/>
          <w:sz w:val="30"/>
          <w:szCs w:val="30"/>
        </w:rPr>
        <w:t>2564</w:t>
      </w:r>
      <w:bookmarkEnd w:id="1"/>
    </w:p>
    <w:p w14:paraId="01D31A37" w14:textId="71DD8E64" w:rsidR="00BB5974" w:rsidRPr="00345DBA" w:rsidRDefault="00BB5974" w:rsidP="001E38C6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3C642C92" w14:textId="7E7AE2E1" w:rsidR="00E57666" w:rsidRPr="00C60116" w:rsidRDefault="00BB5974" w:rsidP="002E101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</w:rPr>
      </w:pPr>
      <w:r w:rsidRPr="00345DBA">
        <w:rPr>
          <w:rFonts w:ascii="Angsana New" w:hAnsi="Angsana New"/>
          <w:sz w:val="30"/>
          <w:szCs w:val="30"/>
          <w:cs/>
        </w:rPr>
        <w:t xml:space="preserve">ในปี </w:t>
      </w:r>
      <w:r w:rsidRPr="00345DBA">
        <w:rPr>
          <w:rFonts w:ascii="Angsana New" w:hAnsi="Angsana New"/>
          <w:sz w:val="30"/>
          <w:szCs w:val="30"/>
        </w:rPr>
        <w:t>2564</w:t>
      </w:r>
      <w:r w:rsidRPr="00345DBA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4A03AE" w:rsidRPr="00345DBA">
        <w:rPr>
          <w:rFonts w:ascii="Angsana New" w:hAnsi="Angsana New" w:hint="cs"/>
          <w:sz w:val="30"/>
          <w:szCs w:val="30"/>
          <w:cs/>
        </w:rPr>
        <w:t>และบริษัท</w:t>
      </w:r>
      <w:r w:rsidRPr="00345DBA">
        <w:rPr>
          <w:rFonts w:ascii="Angsana New" w:hAnsi="Angsana New"/>
          <w:sz w:val="30"/>
          <w:szCs w:val="30"/>
          <w:cs/>
        </w:rPr>
        <w:t xml:space="preserve">ได้รับการลดค่าเช่าที่เกี่ยวข้องกับ </w:t>
      </w:r>
      <w:r w:rsidRPr="00345DBA">
        <w:rPr>
          <w:rFonts w:ascii="Angsana New" w:hAnsi="Angsana New"/>
          <w:sz w:val="30"/>
          <w:szCs w:val="30"/>
        </w:rPr>
        <w:t>COVID-19</w:t>
      </w:r>
      <w:r w:rsidRPr="00345DBA">
        <w:rPr>
          <w:rFonts w:ascii="Angsana New" w:hAnsi="Angsana New" w:hint="cs"/>
          <w:sz w:val="30"/>
          <w:szCs w:val="30"/>
          <w:cs/>
        </w:rPr>
        <w:t xml:space="preserve"> ทำให้ค่าเช่าสำหรับงวดสามเดือนสิ้นสุดวันที่ </w:t>
      </w:r>
      <w:r w:rsidRPr="00345DBA">
        <w:rPr>
          <w:rFonts w:ascii="Angsana New" w:hAnsi="Angsana New"/>
          <w:sz w:val="30"/>
          <w:szCs w:val="30"/>
        </w:rPr>
        <w:t xml:space="preserve">30 </w:t>
      </w:r>
      <w:r w:rsidRPr="00345DB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45DBA">
        <w:rPr>
          <w:rFonts w:ascii="Angsana New" w:hAnsi="Angsana New"/>
          <w:sz w:val="30"/>
          <w:szCs w:val="30"/>
        </w:rPr>
        <w:t xml:space="preserve">2564 </w:t>
      </w:r>
      <w:r w:rsidRPr="00345DBA">
        <w:rPr>
          <w:rFonts w:ascii="Angsana New" w:hAnsi="Angsana New" w:hint="cs"/>
          <w:sz w:val="30"/>
          <w:szCs w:val="30"/>
          <w:cs/>
        </w:rPr>
        <w:t xml:space="preserve">ลดลงเป็นจำนวน </w:t>
      </w:r>
      <w:r w:rsidR="00033309" w:rsidRPr="00345DBA">
        <w:rPr>
          <w:rFonts w:ascii="Angsana New" w:hAnsi="Angsana New"/>
          <w:sz w:val="30"/>
          <w:szCs w:val="30"/>
        </w:rPr>
        <w:t>21.5</w:t>
      </w:r>
      <w:r w:rsidRPr="00345DBA">
        <w:rPr>
          <w:rFonts w:ascii="Angsana New" w:hAnsi="Angsana New"/>
          <w:sz w:val="30"/>
          <w:szCs w:val="30"/>
        </w:rPr>
        <w:t xml:space="preserve"> </w:t>
      </w:r>
      <w:r w:rsidRPr="00345DBA">
        <w:rPr>
          <w:rFonts w:ascii="Angsana New" w:hAnsi="Angsana New" w:hint="cs"/>
          <w:sz w:val="30"/>
          <w:szCs w:val="30"/>
          <w:cs/>
        </w:rPr>
        <w:t>ล้านบาทและ</w:t>
      </w:r>
      <w:r w:rsidR="00162A73" w:rsidRPr="00345DBA">
        <w:rPr>
          <w:rFonts w:ascii="Angsana New" w:hAnsi="Angsana New"/>
          <w:sz w:val="30"/>
          <w:szCs w:val="30"/>
        </w:rPr>
        <w:t xml:space="preserve"> </w:t>
      </w:r>
      <w:r w:rsidR="00033309" w:rsidRPr="00345DBA">
        <w:rPr>
          <w:rFonts w:ascii="Angsana New" w:hAnsi="Angsana New"/>
          <w:sz w:val="30"/>
          <w:szCs w:val="30"/>
        </w:rPr>
        <w:t>0.6</w:t>
      </w:r>
      <w:r w:rsidRPr="00345DB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345DBA">
        <w:rPr>
          <w:rFonts w:ascii="Angsana New" w:hAnsi="Angsana New"/>
          <w:sz w:val="30"/>
          <w:szCs w:val="30"/>
        </w:rPr>
        <w:t xml:space="preserve"> </w:t>
      </w:r>
      <w:r w:rsidR="004A03AE" w:rsidRPr="00345DBA">
        <w:rPr>
          <w:rFonts w:ascii="Angsana New" w:hAnsi="Angsana New" w:hint="cs"/>
          <w:sz w:val="30"/>
          <w:szCs w:val="30"/>
          <w:cs/>
        </w:rPr>
        <w:t>และสำหรับงวด</w:t>
      </w:r>
      <w:r w:rsidR="002E101B">
        <w:rPr>
          <w:rFonts w:ascii="Angsana New" w:hAnsi="Angsana New"/>
          <w:sz w:val="30"/>
          <w:szCs w:val="30"/>
        </w:rPr>
        <w:br/>
      </w:r>
      <w:r w:rsidR="004A03AE" w:rsidRPr="00345DBA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4A03AE" w:rsidRPr="00345DBA">
        <w:rPr>
          <w:rFonts w:ascii="Angsana New" w:hAnsi="Angsana New"/>
          <w:sz w:val="30"/>
          <w:szCs w:val="30"/>
        </w:rPr>
        <w:t xml:space="preserve">30 </w:t>
      </w:r>
      <w:r w:rsidR="004A03AE" w:rsidRPr="00345DB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A03AE" w:rsidRPr="00345DBA">
        <w:rPr>
          <w:rFonts w:ascii="Angsana New" w:hAnsi="Angsana New"/>
          <w:sz w:val="30"/>
          <w:szCs w:val="30"/>
        </w:rPr>
        <w:t>2564</w:t>
      </w:r>
      <w:r w:rsidRPr="00345DBA">
        <w:rPr>
          <w:rFonts w:ascii="Angsana New" w:hAnsi="Angsana New"/>
          <w:sz w:val="30"/>
          <w:szCs w:val="30"/>
        </w:rPr>
        <w:t xml:space="preserve"> </w:t>
      </w:r>
      <w:r w:rsidR="004A03AE" w:rsidRPr="00345DBA">
        <w:rPr>
          <w:rFonts w:ascii="Angsana New" w:hAnsi="Angsana New" w:hint="cs"/>
          <w:sz w:val="30"/>
          <w:szCs w:val="30"/>
          <w:cs/>
        </w:rPr>
        <w:t xml:space="preserve">ลดลงเป็นจำนวน </w:t>
      </w:r>
      <w:r w:rsidR="005334B4" w:rsidRPr="00345DBA">
        <w:rPr>
          <w:rFonts w:ascii="Angsana New" w:hAnsi="Angsana New"/>
          <w:sz w:val="30"/>
          <w:szCs w:val="30"/>
        </w:rPr>
        <w:t>40.8</w:t>
      </w:r>
      <w:r w:rsidR="004A03AE" w:rsidRPr="00345DBA">
        <w:rPr>
          <w:rFonts w:ascii="Angsana New" w:hAnsi="Angsana New"/>
          <w:sz w:val="30"/>
          <w:szCs w:val="30"/>
        </w:rPr>
        <w:t xml:space="preserve"> </w:t>
      </w:r>
      <w:r w:rsidR="004A03AE" w:rsidRPr="00345DBA">
        <w:rPr>
          <w:rFonts w:ascii="Angsana New" w:hAnsi="Angsana New" w:hint="cs"/>
          <w:sz w:val="30"/>
          <w:szCs w:val="30"/>
          <w:cs/>
        </w:rPr>
        <w:t>ล้านบาทและ</w:t>
      </w:r>
      <w:r w:rsidR="004A03AE" w:rsidRPr="00345DBA">
        <w:rPr>
          <w:rFonts w:ascii="Angsana New" w:hAnsi="Angsana New"/>
          <w:sz w:val="30"/>
          <w:szCs w:val="30"/>
        </w:rPr>
        <w:t xml:space="preserve"> </w:t>
      </w:r>
      <w:r w:rsidR="005334B4" w:rsidRPr="00345DBA">
        <w:rPr>
          <w:rFonts w:ascii="Angsana New" w:hAnsi="Angsana New"/>
          <w:sz w:val="30"/>
          <w:szCs w:val="30"/>
        </w:rPr>
        <w:t>0.6</w:t>
      </w:r>
      <w:r w:rsidR="004A03AE" w:rsidRPr="00345DB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053A7340" w14:textId="77777777" w:rsidR="00D76F5F" w:rsidRPr="0076015C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8B5ECB" w14:textId="578AC6ED" w:rsidR="00E85E8D" w:rsidRPr="0076015C" w:rsidRDefault="00E85E8D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ผลกระทบจาก</w:t>
      </w: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การแพร่ระบาดของโรคติดเชื้อโคโรนา </w:t>
      </w:r>
      <w:r w:rsidR="004101F9" w:rsidRPr="0076015C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/>
          <w:b/>
          <w:bCs/>
          <w:sz w:val="30"/>
          <w:szCs w:val="30"/>
        </w:rPr>
        <w:t>(Covid-19)</w:t>
      </w:r>
    </w:p>
    <w:p w14:paraId="08C03FC1" w14:textId="77777777" w:rsidR="0070723F" w:rsidRPr="003E07DA" w:rsidRDefault="0070723F" w:rsidP="0070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A3EBDC" w14:textId="2A9A5E2E" w:rsidR="00FE0CB8" w:rsidRPr="002A1C01" w:rsidRDefault="00FE0CB8" w:rsidP="00FE0CB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1C01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สถานการณ์</w:t>
      </w:r>
      <w:r w:rsidRPr="002A1C01">
        <w:rPr>
          <w:rFonts w:ascii="Angsana New" w:hAnsi="Angsana New"/>
          <w:sz w:val="30"/>
          <w:szCs w:val="30"/>
          <w:cs/>
        </w:rPr>
        <w:t xml:space="preserve">การแพร่ระบาดของ </w:t>
      </w:r>
      <w:r w:rsidRPr="002A1C01">
        <w:rPr>
          <w:rFonts w:ascii="Angsana New" w:hAnsi="Angsana New"/>
          <w:sz w:val="30"/>
          <w:szCs w:val="30"/>
        </w:rPr>
        <w:t xml:space="preserve">COVID-19 </w:t>
      </w:r>
      <w:r w:rsidRPr="002A1C01">
        <w:rPr>
          <w:rFonts w:ascii="Angsana New" w:hAnsi="Angsana New" w:hint="cs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2A1C01">
        <w:rPr>
          <w:rFonts w:ascii="Angsana New" w:hAnsi="Angsana New"/>
          <w:sz w:val="30"/>
          <w:szCs w:val="30"/>
        </w:rPr>
        <w:t xml:space="preserve">2564 </w:t>
      </w:r>
      <w:r w:rsidRPr="002A1C01">
        <w:rPr>
          <w:rFonts w:ascii="Angsana New" w:hAnsi="Angsana New" w:hint="cs"/>
          <w:sz w:val="30"/>
          <w:szCs w:val="30"/>
          <w:cs/>
        </w:rPr>
        <w:t xml:space="preserve">จากความไม่แน่นอนของสถานการณ์ในปี </w:t>
      </w:r>
      <w:r w:rsidRPr="002A1C01">
        <w:rPr>
          <w:rFonts w:ascii="Angsana New" w:hAnsi="Angsana New"/>
          <w:sz w:val="30"/>
          <w:szCs w:val="30"/>
        </w:rPr>
        <w:t>2563</w:t>
      </w:r>
      <w:r w:rsidRPr="002A1C01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2A1C01">
        <w:rPr>
          <w:rFonts w:ascii="Angsana New" w:hAnsi="Angsana New"/>
          <w:sz w:val="30"/>
          <w:szCs w:val="30"/>
          <w:cs/>
        </w:rPr>
        <w:t xml:space="preserve">จึงจัดทำงบการเงินสำหรับปีสิ้นสุดวันที่ </w:t>
      </w:r>
      <w:r w:rsidRPr="002A1C01">
        <w:rPr>
          <w:rFonts w:ascii="Angsana New" w:hAnsi="Angsana New"/>
          <w:sz w:val="30"/>
          <w:szCs w:val="30"/>
        </w:rPr>
        <w:t>31</w:t>
      </w:r>
      <w:r w:rsidRPr="002A1C0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2A1C01">
        <w:rPr>
          <w:rFonts w:ascii="Angsana New" w:hAnsi="Angsana New"/>
          <w:sz w:val="30"/>
          <w:szCs w:val="30"/>
        </w:rPr>
        <w:t xml:space="preserve"> 2563</w:t>
      </w:r>
      <w:r w:rsidRPr="002A1C01">
        <w:rPr>
          <w:rFonts w:ascii="Angsana New" w:hAnsi="Angsana New" w:hint="cs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2A1C01">
        <w:rPr>
          <w:rFonts w:ascii="Angsana New" w:hAnsi="Angsana New" w:hint="cs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A1C01">
        <w:rPr>
          <w:rFonts w:ascii="Angsana New" w:hAnsi="Angsana New"/>
          <w:i/>
          <w:iCs/>
          <w:sz w:val="30"/>
          <w:szCs w:val="30"/>
        </w:rPr>
        <w:t>2019</w:t>
      </w:r>
      <w:r w:rsidRPr="002A1C01">
        <w:rPr>
          <w:rFonts w:ascii="Angsana New" w:hAnsi="Angsana New" w:hint="cs"/>
          <w:sz w:val="30"/>
          <w:szCs w:val="30"/>
          <w:cs/>
        </w:rPr>
        <w:t xml:space="preserve"> ในเรื่องการไม่นำสถานการณ์ </w:t>
      </w:r>
      <w:r w:rsidRPr="002A1C01">
        <w:rPr>
          <w:rFonts w:ascii="Angsana New" w:hAnsi="Angsana New"/>
          <w:sz w:val="30"/>
          <w:szCs w:val="30"/>
        </w:rPr>
        <w:t>COVID-19</w:t>
      </w:r>
      <w:r w:rsidRPr="002A1C01">
        <w:rPr>
          <w:rFonts w:ascii="Angsana New" w:hAnsi="Angsana New" w:hint="cs"/>
          <w:sz w:val="30"/>
          <w:szCs w:val="30"/>
          <w:cs/>
        </w:rPr>
        <w:t xml:space="preserve"> มาพิจารณา</w:t>
      </w:r>
      <w:r w:rsidR="003E07DA" w:rsidRPr="002A1C01">
        <w:rPr>
          <w:rFonts w:ascii="Angsana New" w:hAnsi="Angsana New" w:hint="cs"/>
          <w:sz w:val="30"/>
          <w:szCs w:val="30"/>
          <w:cs/>
        </w:rPr>
        <w:t>การด้อยค่าของสินทรัพย์ การเปลี่ยนแปลงสัญญาเช่า และ ภาษีเงินได้รอการตัดบัญชี</w:t>
      </w:r>
      <w:r w:rsidRPr="002A1C01">
        <w:rPr>
          <w:rFonts w:ascii="Angsana New" w:hAnsi="Angsana New"/>
          <w:sz w:val="30"/>
          <w:szCs w:val="30"/>
          <w:cs/>
        </w:rPr>
        <w:t xml:space="preserve"> เนื่องด้วยแนวปฏิบัติดังกล่าวสิ้นสุดการมีผลบังคับใช้ ณ วันที่ </w:t>
      </w:r>
      <w:r w:rsidRPr="002A1C01">
        <w:rPr>
          <w:rFonts w:ascii="Angsana New" w:hAnsi="Angsana New"/>
          <w:sz w:val="30"/>
          <w:szCs w:val="30"/>
        </w:rPr>
        <w:t xml:space="preserve">31 </w:t>
      </w:r>
      <w:r w:rsidRPr="002A1C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A1C01">
        <w:rPr>
          <w:rFonts w:ascii="Angsana New" w:hAnsi="Angsana New"/>
          <w:sz w:val="30"/>
          <w:szCs w:val="30"/>
        </w:rPr>
        <w:t>2563</w:t>
      </w:r>
      <w:r w:rsidRPr="002A1C01">
        <w:rPr>
          <w:rFonts w:ascii="Angsana New" w:hAnsi="Angsana New" w:hint="cs"/>
          <w:sz w:val="30"/>
          <w:szCs w:val="30"/>
          <w:cs/>
        </w:rPr>
        <w:t xml:space="preserve"> </w:t>
      </w:r>
      <w:r w:rsidR="00BF65A4" w:rsidRPr="002A1C01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BF65A4" w:rsidRPr="002A1C01">
        <w:rPr>
          <w:rFonts w:ascii="Angsana New" w:hAnsi="Angsana New"/>
          <w:sz w:val="30"/>
          <w:szCs w:val="30"/>
        </w:rPr>
        <w:t xml:space="preserve">2564 </w:t>
      </w:r>
      <w:r w:rsidR="00BF65A4" w:rsidRPr="002A1C01">
        <w:rPr>
          <w:rFonts w:ascii="Angsana New" w:hAnsi="Angsana New" w:hint="cs"/>
          <w:sz w:val="30"/>
          <w:szCs w:val="30"/>
          <w:cs/>
        </w:rPr>
        <w:t>กลุ่มบริษัทพิจารณาถึงผลกระทบจากการสิ้นสุดการถือปฏิบัติตามแนวปฏิบัติดังกล่าวซึ่งไม่มีผลกระทบต่องบการเงินอย่าง</w:t>
      </w:r>
      <w:r w:rsidR="00341FB5">
        <w:rPr>
          <w:rFonts w:ascii="Angsana New" w:hAnsi="Angsana New"/>
          <w:sz w:val="30"/>
          <w:szCs w:val="30"/>
        </w:rPr>
        <w:br/>
      </w:r>
      <w:r w:rsidR="00BF65A4" w:rsidRPr="002A1C01">
        <w:rPr>
          <w:rFonts w:ascii="Angsana New" w:hAnsi="Angsana New" w:hint="cs"/>
          <w:sz w:val="30"/>
          <w:szCs w:val="30"/>
          <w:cs/>
        </w:rPr>
        <w:t xml:space="preserve">มีสาระสำคัญ ยกเว้นเรื่องการยินยอมลดค่าเช่าที่เกี่ยวข้องกับ </w:t>
      </w:r>
      <w:r w:rsidR="00BF65A4" w:rsidRPr="002A1C01">
        <w:rPr>
          <w:rFonts w:ascii="Angsana New" w:hAnsi="Angsana New"/>
          <w:sz w:val="30"/>
          <w:szCs w:val="30"/>
        </w:rPr>
        <w:t xml:space="preserve">COVID-19 </w:t>
      </w:r>
      <w:r w:rsidR="00BF65A4" w:rsidRPr="002A1C01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BF65A4" w:rsidRPr="002A1C01">
        <w:rPr>
          <w:rFonts w:ascii="Angsana New" w:hAnsi="Angsana New"/>
          <w:sz w:val="30"/>
          <w:szCs w:val="30"/>
        </w:rPr>
        <w:t>2</w:t>
      </w:r>
      <w:r w:rsidR="00BF65A4" w:rsidRPr="002A1C01">
        <w:rPr>
          <w:rFonts w:ascii="Angsana New" w:hAnsi="Angsana New" w:hint="cs"/>
          <w:sz w:val="30"/>
          <w:szCs w:val="30"/>
          <w:cs/>
        </w:rPr>
        <w:t>)</w:t>
      </w:r>
    </w:p>
    <w:p w14:paraId="0D2950CA" w14:textId="6C248678" w:rsidR="00D76F5F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047921E" w14:textId="290573F1" w:rsidR="00427D42" w:rsidRDefault="00427D42" w:rsidP="00427D4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27D42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การซื้อบริษัทย่อย</w:t>
      </w:r>
    </w:p>
    <w:p w14:paraId="513DB71F" w14:textId="47A70C0C" w:rsidR="00427D42" w:rsidRDefault="00427D42" w:rsidP="00427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69B04F" w14:textId="5CE1CFCC" w:rsidR="00EB7EC5" w:rsidRPr="00EB7EC5" w:rsidRDefault="00EB7EC5" w:rsidP="00EB7EC5">
      <w:pPr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ในการประชุมคณะกรรมการของบริษัท เมื่อวันที่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12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คณะกรรมการมีมติอนุมัติให้บริษัทเซ็น แอนด์ สไปซี่ จำกัด (“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ZPC”)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ซึ่งเป็นบริษัทย่อยของบริษัท เข้าร่วมลงทุนกับบุคคลธรรมดากลุ่มหนึ่งในบริษัทเซ็น แอนด์ โกสุม อินเตอร์ฟู้ดส์ จำกัด (“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ZKC”)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ซึ่งเป็นบริษัทจัดตั้งใหม่ เพื่อประกอบธุรกิจการผลิตและจำหน่ายปลีกผลิตภัณฑ์เครื่องปรุงรสและผลิตภัณฑ์อาหารอื่น ๆ ซึ่ง 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ได้จดทะเบียนจัดตั้งบริษัทใหม่กับกรมพัฒนาธุรกิจการค้าแล้วเมื่อวันที่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25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โดยมีทุนจดทะเบียนจำนวน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4.9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ล้านบาท (หุ้นสามัญจำนวน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49,001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หุ้น ราคาหุ้นละ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100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บาท)</w:t>
      </w:r>
    </w:p>
    <w:p w14:paraId="419D8E42" w14:textId="77777777" w:rsidR="00EB7EC5" w:rsidRPr="00EB7EC5" w:rsidRDefault="00EB7EC5" w:rsidP="00EB7EC5">
      <w:pPr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54673F5C" w14:textId="32B0643E" w:rsidR="00EB7EC5" w:rsidRPr="00EB7EC5" w:rsidRDefault="00EB7EC5" w:rsidP="00EB7EC5">
      <w:pPr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ในการประชุมคณะกรรมการของ 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25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คณะกรรมการมีมติอนุมัติให้ 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เข้าลงทุนใน 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โดยเข้าซื้อหุ้นจากผู้ถือหุ้นเดิมและเพิ่มทุนใน 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จำนวน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51,000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หุ้น รวมเป็นเงินลงทุนทั้งสิ้น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50.1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ล้านบาท (รวมส่วนเกินมูลค่าหุ้นสามัญ) ซึ่งคิดเป็นสัดส่วนร้อยละ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51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ของทุนจดทะเบียน และ 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ได้ชำระค่าหุ้นดังกล่าวแล้วในเดือนเมษายน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ต่อมา 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จดทะเบียนการเพิ่มทุนดังกล่าวกับกรมพัฒนาธุรกิจการค้าเมื่อวันที่ </w:t>
      </w:r>
      <w:r w:rsidR="00D46A0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br/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28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เมษายน </w:t>
      </w:r>
      <w:r w:rsidR="00AD1F51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ส่งผลให้กลุ่มบริษัทได้มาซึ่งอำนาจควบคุมใน 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</w:p>
    <w:p w14:paraId="17F68DE8" w14:textId="77777777" w:rsidR="00EB7EC5" w:rsidRPr="00EB7EC5" w:rsidRDefault="00EB7EC5" w:rsidP="00EB7EC5">
      <w:pPr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56B0B288" w14:textId="68AEBCD1" w:rsidR="00FD5D8E" w:rsidRDefault="00EB7EC5" w:rsidP="00EB7EC5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การมีอำนาจควบคุมใน </w:t>
      </w:r>
      <w:r w:rsidRPr="00EB7EC5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EB7EC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จะทำให้กลุ่มบริษัทบรรลุความหลากหลายของธุรกิจบริการอาหาร ในการขยายไปสู่ธุรกิจอาหารและค้าปลีก โดยครอบคลุมทั้งการผลิตเครื่องปรุงรสต่าง ๆ และอาหารสำเร็จรูปพร้อมปรุงและพร้อมทาน กลุ่มบริษัทคาดว่าการซื้อธุรกิจดังกล่าวจะกลายเป็นธุรกิจหลักที่สามารถสร้างยอดขายเพิ่มขึ้นได้</w:t>
      </w:r>
      <w:r w:rsidR="00FD5D8E">
        <w:rPr>
          <w:rFonts w:ascii="Angsana New" w:hAnsi="Angsana New"/>
          <w:color w:val="000000"/>
          <w:sz w:val="30"/>
          <w:szCs w:val="30"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BA4F47" w:rsidRPr="002D1C3F" w14:paraId="183C862F" w14:textId="77777777" w:rsidTr="00343AEA">
        <w:trPr>
          <w:tblHeader/>
        </w:trPr>
        <w:tc>
          <w:tcPr>
            <w:tcW w:w="6300" w:type="dxa"/>
          </w:tcPr>
          <w:p w14:paraId="72B4F046" w14:textId="5FE67D2F" w:rsidR="00BA4F47" w:rsidRPr="00BA4F47" w:rsidRDefault="00BA4F47" w:rsidP="00BA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BA4F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BA4F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2272B07B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E92CB0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06412CA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31815C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4F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A4F47" w:rsidRPr="002D1C3F" w14:paraId="342E0ABC" w14:textId="77777777" w:rsidTr="00343AEA">
        <w:trPr>
          <w:tblHeader/>
        </w:trPr>
        <w:tc>
          <w:tcPr>
            <w:tcW w:w="6300" w:type="dxa"/>
          </w:tcPr>
          <w:p w14:paraId="64F471CB" w14:textId="285D64FE" w:rsidR="00BA4F47" w:rsidRPr="00BA4F47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0BE65D8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55D4ED" w14:textId="6BB357A9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ED6708C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3A88CCA" w14:textId="5993B499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F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E2A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4F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A4F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4F47" w:rsidRPr="002D1C3F" w14:paraId="0519AAD4" w14:textId="77777777" w:rsidTr="00343AEA">
        <w:trPr>
          <w:trHeight w:val="80"/>
        </w:trPr>
        <w:tc>
          <w:tcPr>
            <w:tcW w:w="6300" w:type="dxa"/>
          </w:tcPr>
          <w:p w14:paraId="655E909B" w14:textId="49E9E1ED" w:rsidR="00BA4F47" w:rsidRPr="00BA4F47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4F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BA4F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77DE80FE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0785B0" w14:textId="5A36E767" w:rsidR="00BA4F47" w:rsidRPr="00754BE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4" w:type="dxa"/>
          </w:tcPr>
          <w:p w14:paraId="71A07CB0" w14:textId="77777777" w:rsidR="00BA4F47" w:rsidRPr="00754BE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9" w:type="dxa"/>
          </w:tcPr>
          <w:p w14:paraId="34DC5E47" w14:textId="0EFF8F77" w:rsidR="00BA4F47" w:rsidRPr="008B7803" w:rsidRDefault="00C12EC0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780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BA4F47" w:rsidRPr="002D1C3F" w14:paraId="429542C9" w14:textId="77777777" w:rsidTr="00343AEA">
        <w:tc>
          <w:tcPr>
            <w:tcW w:w="6300" w:type="dxa"/>
          </w:tcPr>
          <w:p w14:paraId="3EAEBC6E" w14:textId="77777777" w:rsidR="00BA4F47" w:rsidRPr="00BA4F47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4F4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07F9284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924A187" w14:textId="5FC83563" w:rsidR="00BA4F47" w:rsidRPr="00754BE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4" w:type="dxa"/>
          </w:tcPr>
          <w:p w14:paraId="1D558E23" w14:textId="77777777" w:rsidR="00BA4F47" w:rsidRPr="00754BE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9" w:type="dxa"/>
          </w:tcPr>
          <w:p w14:paraId="763AA33D" w14:textId="6B92B2CC" w:rsidR="00BA4F47" w:rsidRPr="008B7803" w:rsidRDefault="00AD5DA4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7803">
              <w:rPr>
                <w:rFonts w:asciiTheme="majorBidi" w:hAnsiTheme="majorBidi" w:cstheme="majorBidi"/>
                <w:sz w:val="30"/>
                <w:szCs w:val="30"/>
              </w:rPr>
              <w:t>58,966</w:t>
            </w:r>
          </w:p>
        </w:tc>
      </w:tr>
      <w:tr w:rsidR="00BA4F47" w:rsidRPr="002D1C3F" w14:paraId="070BFC4E" w14:textId="77777777" w:rsidTr="00343AEA">
        <w:tc>
          <w:tcPr>
            <w:tcW w:w="6300" w:type="dxa"/>
          </w:tcPr>
          <w:p w14:paraId="57261F05" w14:textId="77777777" w:rsidR="00BA4F47" w:rsidRPr="00BA4F47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4F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BA4F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C80E0D9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73EE376" w14:textId="1F27D945" w:rsidR="00BA4F47" w:rsidRPr="00754BE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4" w:type="dxa"/>
          </w:tcPr>
          <w:p w14:paraId="32A8FECF" w14:textId="77777777" w:rsidR="00BA4F47" w:rsidRPr="00754BE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9" w:type="dxa"/>
          </w:tcPr>
          <w:p w14:paraId="184415FB" w14:textId="7B33003F" w:rsidR="00BA4F47" w:rsidRPr="008B7803" w:rsidRDefault="00AD5DA4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7803">
              <w:rPr>
                <w:rFonts w:asciiTheme="majorBidi" w:hAnsiTheme="majorBidi" w:cstheme="majorBidi"/>
                <w:sz w:val="30"/>
                <w:szCs w:val="30"/>
              </w:rPr>
              <w:t>8,423</w:t>
            </w:r>
          </w:p>
        </w:tc>
      </w:tr>
      <w:tr w:rsidR="00AD5DA4" w:rsidRPr="002D1C3F" w14:paraId="003941C8" w14:textId="77777777" w:rsidTr="00343AEA">
        <w:tc>
          <w:tcPr>
            <w:tcW w:w="6300" w:type="dxa"/>
          </w:tcPr>
          <w:p w14:paraId="71DADFB3" w14:textId="23A17C8E" w:rsidR="00AD5DA4" w:rsidRPr="00BA4F47" w:rsidRDefault="00AD5DA4" w:rsidP="00AD5D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4F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74C4CC09" w14:textId="77777777" w:rsidR="00AD5DA4" w:rsidRPr="00BA4F47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D478C5" w14:textId="758550AA" w:rsidR="00AD5DA4" w:rsidRPr="00754BE8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4" w:type="dxa"/>
          </w:tcPr>
          <w:p w14:paraId="3E29EF04" w14:textId="77777777" w:rsidR="00AD5DA4" w:rsidRPr="00754BE8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9" w:type="dxa"/>
          </w:tcPr>
          <w:p w14:paraId="69C330EF" w14:textId="70AB54FE" w:rsidR="00AD5DA4" w:rsidRPr="008B7803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7803">
              <w:rPr>
                <w:rFonts w:asciiTheme="majorBidi" w:hAnsiTheme="majorBidi" w:cstheme="majorBidi"/>
                <w:sz w:val="30"/>
                <w:szCs w:val="30"/>
              </w:rPr>
              <w:t>(1,16</w:t>
            </w:r>
            <w:r w:rsidR="00417F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B78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D5DA4" w:rsidRPr="002D1C3F" w14:paraId="5AEEBA67" w14:textId="77777777" w:rsidTr="00343AEA">
        <w:tc>
          <w:tcPr>
            <w:tcW w:w="6300" w:type="dxa"/>
          </w:tcPr>
          <w:p w14:paraId="2F9D39EC" w14:textId="6483F260" w:rsidR="00AD5DA4" w:rsidRPr="00BA4F47" w:rsidRDefault="00AD5DA4" w:rsidP="00AD5D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4F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DC3E947" w14:textId="77777777" w:rsidR="00AD5DA4" w:rsidRPr="00BA4F47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D92927" w14:textId="16749128" w:rsidR="00AD5DA4" w:rsidRPr="00754BE8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4" w:type="dxa"/>
          </w:tcPr>
          <w:p w14:paraId="690C8745" w14:textId="77777777" w:rsidR="00AD5DA4" w:rsidRPr="00754BE8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9" w:type="dxa"/>
          </w:tcPr>
          <w:p w14:paraId="20AE548F" w14:textId="66EF55D5" w:rsidR="00AD5DA4" w:rsidRPr="008B7803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7803">
              <w:rPr>
                <w:rFonts w:asciiTheme="majorBidi" w:hAnsiTheme="majorBidi" w:cstheme="majorBidi"/>
                <w:sz w:val="30"/>
                <w:szCs w:val="30"/>
              </w:rPr>
              <w:t>(4,478)</w:t>
            </w:r>
          </w:p>
        </w:tc>
      </w:tr>
      <w:tr w:rsidR="00BA4F47" w:rsidRPr="002D1C3F" w14:paraId="5FDCEB23" w14:textId="77777777" w:rsidTr="00343AEA">
        <w:tc>
          <w:tcPr>
            <w:tcW w:w="6300" w:type="dxa"/>
          </w:tcPr>
          <w:p w14:paraId="1371F410" w14:textId="608E9148" w:rsidR="00BA4F47" w:rsidRPr="00BA4F47" w:rsidRDefault="008B7803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15ACB9D8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625782" w14:textId="10F167B4" w:rsidR="00BA4F47" w:rsidRPr="00754BE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4" w:type="dxa"/>
          </w:tcPr>
          <w:p w14:paraId="3DC3C701" w14:textId="77777777" w:rsidR="00BA4F47" w:rsidRPr="00754BE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9" w:type="dxa"/>
          </w:tcPr>
          <w:p w14:paraId="1AB654B9" w14:textId="3FEBF56B" w:rsidR="00BA4F47" w:rsidRPr="008B7803" w:rsidRDefault="008B7803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7803">
              <w:rPr>
                <w:rFonts w:asciiTheme="majorBidi" w:hAnsiTheme="majorBidi" w:cstheme="majorBidi"/>
                <w:sz w:val="30"/>
                <w:szCs w:val="30"/>
              </w:rPr>
              <w:t>(2,500)</w:t>
            </w:r>
          </w:p>
        </w:tc>
      </w:tr>
      <w:tr w:rsidR="00BA4F47" w:rsidRPr="002D1C3F" w14:paraId="26CEBA35" w14:textId="77777777" w:rsidTr="00343AEA">
        <w:tc>
          <w:tcPr>
            <w:tcW w:w="6300" w:type="dxa"/>
          </w:tcPr>
          <w:p w14:paraId="5A7089BE" w14:textId="77777777" w:rsidR="00BA4F47" w:rsidRPr="00BA4F47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4F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A6122A7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B7B3855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12D02A5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6CB7830" w14:textId="3119181F" w:rsidR="00BA4F47" w:rsidRPr="008B7803" w:rsidRDefault="008B7803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69,24</w:t>
            </w:r>
            <w:r w:rsidR="00417F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A4F47" w:rsidRPr="002D1C3F" w14:paraId="615B5971" w14:textId="77777777" w:rsidTr="00343AEA">
        <w:tc>
          <w:tcPr>
            <w:tcW w:w="6300" w:type="dxa"/>
          </w:tcPr>
          <w:p w14:paraId="63CA44E4" w14:textId="7FECC1C3" w:rsidR="00BA4F47" w:rsidRPr="00BA4F47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4F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A4F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8B780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BA4F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61C1BD29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082C208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35A9B94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0F3B1C" w14:textId="5D5A60A0" w:rsidR="00BA4F47" w:rsidRPr="00AB1DEF" w:rsidRDefault="00417F3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1DEF">
              <w:rPr>
                <w:rFonts w:asciiTheme="majorBidi" w:hAnsiTheme="majorBidi" w:cstheme="majorBidi"/>
                <w:sz w:val="30"/>
                <w:szCs w:val="30"/>
              </w:rPr>
              <w:t>33,930</w:t>
            </w:r>
          </w:p>
        </w:tc>
      </w:tr>
      <w:tr w:rsidR="00BA4F47" w:rsidRPr="002D1C3F" w14:paraId="69F61649" w14:textId="77777777" w:rsidTr="00343AEA">
        <w:tc>
          <w:tcPr>
            <w:tcW w:w="6300" w:type="dxa"/>
          </w:tcPr>
          <w:p w14:paraId="08832DB4" w14:textId="77777777" w:rsidR="00BA4F47" w:rsidRPr="00BA4F47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4F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2B7D0A37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FD9FD1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AE90BD5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977F4C5" w14:textId="1C8190FD" w:rsidR="00BA4F47" w:rsidRPr="00AB1DEF" w:rsidRDefault="00AB1DE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35,315</w:t>
            </w:r>
          </w:p>
        </w:tc>
      </w:tr>
      <w:tr w:rsidR="00BA4F47" w:rsidRPr="002D1C3F" w14:paraId="35130453" w14:textId="77777777" w:rsidTr="00343AEA">
        <w:tc>
          <w:tcPr>
            <w:tcW w:w="6300" w:type="dxa"/>
          </w:tcPr>
          <w:p w14:paraId="20C1DDDD" w14:textId="77777777" w:rsidR="00BA4F47" w:rsidRPr="00BA4F47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F4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48693DFA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87B7FBB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4DFEF98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DF758B6" w14:textId="1DF45EC5" w:rsidR="00BA4F47" w:rsidRPr="00AB1DEF" w:rsidRDefault="00417F3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1DEF">
              <w:rPr>
                <w:rFonts w:asciiTheme="majorBidi" w:hAnsiTheme="majorBidi" w:cstheme="majorBidi"/>
                <w:sz w:val="30"/>
                <w:szCs w:val="30"/>
              </w:rPr>
              <w:t>14,785</w:t>
            </w:r>
          </w:p>
        </w:tc>
      </w:tr>
      <w:tr w:rsidR="00BA4F47" w:rsidRPr="002D1C3F" w14:paraId="1533C6B5" w14:textId="77777777" w:rsidTr="00343AEA">
        <w:tc>
          <w:tcPr>
            <w:tcW w:w="6300" w:type="dxa"/>
          </w:tcPr>
          <w:p w14:paraId="3599C58F" w14:textId="77777777" w:rsidR="00BA4F47" w:rsidRPr="00BA4F47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4F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73CDDE2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190643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C12060A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A7E9555" w14:textId="14D801C7" w:rsidR="00BA4F47" w:rsidRPr="00AB1DEF" w:rsidRDefault="00417F3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50,100</w:t>
            </w:r>
          </w:p>
        </w:tc>
      </w:tr>
      <w:tr w:rsidR="00BA4F47" w:rsidRPr="00CA3419" w14:paraId="6F865232" w14:textId="77777777" w:rsidTr="00343AEA">
        <w:trPr>
          <w:trHeight w:val="21"/>
        </w:trPr>
        <w:tc>
          <w:tcPr>
            <w:tcW w:w="6300" w:type="dxa"/>
          </w:tcPr>
          <w:p w14:paraId="7E5AC5A6" w14:textId="77777777" w:rsidR="00BA4F47" w:rsidRPr="00BA4F47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7B5D5E79" w14:textId="77777777" w:rsidR="00BA4F47" w:rsidRPr="00BA4F47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7FE3AD2" w14:textId="77777777" w:rsidR="00BA4F47" w:rsidRPr="00BA4F47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F2375A8" w14:textId="77777777" w:rsidR="00BA4F47" w:rsidRPr="00BA4F47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E65B967" w14:textId="77777777" w:rsidR="00BA4F47" w:rsidRPr="00754BE8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A4F47" w:rsidRPr="002D1C3F" w14:paraId="606D509B" w14:textId="77777777" w:rsidTr="00343AEA">
        <w:tc>
          <w:tcPr>
            <w:tcW w:w="6300" w:type="dxa"/>
          </w:tcPr>
          <w:p w14:paraId="0F0C47B2" w14:textId="77777777" w:rsidR="00BA4F47" w:rsidRPr="00BA4F47" w:rsidRDefault="00BA4F47" w:rsidP="00343AE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F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65273122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94CB68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64C1765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02A4387" w14:textId="0FB40E61" w:rsidR="00BA4F47" w:rsidRPr="00B91075" w:rsidRDefault="00B9107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1075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BA4F47" w:rsidRPr="002D1C3F" w14:paraId="2112F919" w14:textId="77777777" w:rsidTr="00343AEA">
        <w:tc>
          <w:tcPr>
            <w:tcW w:w="6300" w:type="dxa"/>
          </w:tcPr>
          <w:p w14:paraId="5CBA3DD9" w14:textId="77777777" w:rsidR="00BA4F47" w:rsidRPr="00BA4F47" w:rsidRDefault="00BA4F47" w:rsidP="00343AE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F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FE38B1D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5CDD36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09F15E5" w14:textId="77777777" w:rsidR="00BA4F47" w:rsidRPr="00BA4F47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217AB49" w14:textId="1FAE191B" w:rsidR="00BA4F47" w:rsidRPr="00B91075" w:rsidRDefault="00B9107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075">
              <w:rPr>
                <w:rFonts w:asciiTheme="majorBidi" w:hAnsiTheme="majorBidi" w:cstheme="majorBidi"/>
                <w:sz w:val="30"/>
                <w:szCs w:val="30"/>
              </w:rPr>
              <w:t>50,100</w:t>
            </w:r>
          </w:p>
        </w:tc>
      </w:tr>
      <w:tr w:rsidR="00BA4F47" w:rsidRPr="002D1C3F" w14:paraId="4B6482DE" w14:textId="77777777" w:rsidTr="00343AEA">
        <w:tc>
          <w:tcPr>
            <w:tcW w:w="6300" w:type="dxa"/>
          </w:tcPr>
          <w:p w14:paraId="6FEAE4EF" w14:textId="77777777" w:rsidR="00BA4F47" w:rsidRPr="00F31308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13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15D8F26" w14:textId="77777777" w:rsidR="00BA4F47" w:rsidRPr="00F3130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49750E" w14:textId="77777777" w:rsidR="00BA4F47" w:rsidRPr="00F3130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61C622B" w14:textId="77777777" w:rsidR="00BA4F47" w:rsidRPr="00F31308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9EEDB6C" w14:textId="0132A139" w:rsidR="00BA4F47" w:rsidRPr="00F31308" w:rsidRDefault="00B9107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3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40,100</w:t>
            </w:r>
          </w:p>
        </w:tc>
      </w:tr>
    </w:tbl>
    <w:p w14:paraId="1D5B52D3" w14:textId="4893B3C7" w:rsidR="00BA4F47" w:rsidRDefault="00BA4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C6F3AA0" w14:textId="5EA1163E" w:rsidR="00394D3F" w:rsidRPr="00394D3F" w:rsidRDefault="00A80B20" w:rsidP="003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0B20">
        <w:rPr>
          <w:rFonts w:ascii="Angsana New" w:hAnsi="Angsana New"/>
          <w:sz w:val="30"/>
          <w:szCs w:val="30"/>
          <w:cs/>
        </w:rPr>
        <w:t>ผู้บริหารได้แต่งตั้งผู้ประเมินราคาอิสระเพื่อทําการประเมินมูลค่ายุติธรรมของธุรกิจข้างต้น</w:t>
      </w:r>
      <w:r w:rsidR="004842A8">
        <w:rPr>
          <w:rFonts w:ascii="Angsana New" w:hAnsi="Angsana New"/>
          <w:sz w:val="30"/>
          <w:szCs w:val="30"/>
        </w:rPr>
        <w:t xml:space="preserve"> </w:t>
      </w:r>
      <w:r w:rsidR="00394D3F" w:rsidRPr="00394D3F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การกำหนดมูลค่ายุติธรรมของสินทรัพย์ที่ได้มาและหนี้สินที่รับมา รวมถึงการปันส่วนของราคาซื้อยังไม่เสร็จสิ้น ณ วันที่งบการเงินระหว่างกาลนี้ได้รับการอนุมัติ</w:t>
      </w:r>
    </w:p>
    <w:p w14:paraId="6228F925" w14:textId="77777777" w:rsidR="00394D3F" w:rsidRPr="00394D3F" w:rsidRDefault="00394D3F" w:rsidP="003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84843A" w14:textId="601040C4" w:rsidR="00F824B9" w:rsidRDefault="00394D3F" w:rsidP="003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4D3F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</w:t>
      </w:r>
    </w:p>
    <w:p w14:paraId="6A9180FB" w14:textId="77777777" w:rsidR="00394D3F" w:rsidRDefault="00394D3F" w:rsidP="003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9D1077F" w14:textId="77777777" w:rsidR="00D46A0D" w:rsidRDefault="00D46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15023A0" w14:textId="34025DB0" w:rsidR="00D01D44" w:rsidRPr="0076015C" w:rsidRDefault="00605C5A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</w:t>
      </w:r>
      <w:r w:rsidR="008321B1"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หรือ</w:t>
      </w: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7777777" w:rsidR="00605C5A" w:rsidRPr="000E6D4D" w:rsidRDefault="00605C5A" w:rsidP="000E6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29BA88D" w14:textId="77777777" w:rsidR="00EF3FA8" w:rsidRPr="00003688" w:rsidRDefault="00EF3FA8" w:rsidP="00EF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>
        <w:rPr>
          <w:rFonts w:asciiTheme="majorBidi" w:hAnsiTheme="majorBidi" w:hint="cs"/>
          <w:sz w:val="30"/>
          <w:szCs w:val="30"/>
          <w:cs/>
        </w:rPr>
        <w:t>ที่มีการเปลี่ยนแปลงอย่างมีสาระสำคัญ</w:t>
      </w:r>
      <w:r w:rsidRPr="00FA778D">
        <w:rPr>
          <w:rFonts w:asciiTheme="majorBidi" w:hAnsiTheme="majorBidi"/>
          <w:sz w:val="30"/>
          <w:szCs w:val="30"/>
          <w:cs/>
        </w:rPr>
        <w:t xml:space="preserve">ได้เปิดเผยในหมายเหตุข้อ </w:t>
      </w:r>
      <w:r>
        <w:rPr>
          <w:rFonts w:asciiTheme="majorBidi" w:hAnsiTheme="majorBidi" w:hint="cs"/>
          <w:sz w:val="30"/>
          <w:szCs w:val="30"/>
          <w:cs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ไม่มีการเปลี่ยนแปลงอย่างมีสาระสำคัญในระหว่างงวดสามเดือนและหกเดือนสิ้นสุดวันที่ </w:t>
      </w:r>
      <w:r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>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z w:val="30"/>
          <w:szCs w:val="30"/>
        </w:rPr>
        <w:t>2564</w:t>
      </w:r>
    </w:p>
    <w:p w14:paraId="6D0BFA76" w14:textId="7F945FCC" w:rsidR="007B0C2D" w:rsidRPr="00EF3FA8" w:rsidRDefault="007B0C2D" w:rsidP="0086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69"/>
        <w:gridCol w:w="1071"/>
        <w:gridCol w:w="269"/>
        <w:gridCol w:w="1076"/>
        <w:gridCol w:w="269"/>
        <w:gridCol w:w="1082"/>
      </w:tblGrid>
      <w:tr w:rsidR="0082041E" w:rsidRPr="0076015C" w14:paraId="0744B568" w14:textId="77777777" w:rsidTr="00754BE8">
        <w:trPr>
          <w:tblHeader/>
        </w:trPr>
        <w:tc>
          <w:tcPr>
            <w:tcW w:w="2258" w:type="pct"/>
          </w:tcPr>
          <w:p w14:paraId="621274F3" w14:textId="0373C154" w:rsidR="0082041E" w:rsidRPr="0076015C" w:rsidRDefault="00754BE8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791D7A52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AEA9924" w14:textId="77777777" w:rsidR="0082041E" w:rsidRPr="0076015C" w:rsidRDefault="0082041E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1501F5F0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041E" w:rsidRPr="0076015C" w14:paraId="2B13ACA5" w14:textId="77777777" w:rsidTr="00754BE8">
        <w:trPr>
          <w:tblHeader/>
        </w:trPr>
        <w:tc>
          <w:tcPr>
            <w:tcW w:w="2258" w:type="pct"/>
          </w:tcPr>
          <w:p w14:paraId="71F0199D" w14:textId="61332161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40" w:type="pct"/>
          </w:tcPr>
          <w:p w14:paraId="23139D24" w14:textId="59709383" w:rsidR="0082041E" w:rsidRPr="0076015C" w:rsidRDefault="007E1E0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</w:tcPr>
          <w:p w14:paraId="4280205B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661854" w14:textId="02563CA0" w:rsidR="0082041E" w:rsidRPr="0076015C" w:rsidRDefault="007E1E0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</w:tcPr>
          <w:p w14:paraId="0FC01D1E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829D021" w14:textId="4E8E9FAC" w:rsidR="0082041E" w:rsidRPr="0076015C" w:rsidRDefault="007E1E0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</w:tcPr>
          <w:p w14:paraId="57225FB9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BF1EF6" w14:textId="2D81D67C" w:rsidR="0082041E" w:rsidRPr="0076015C" w:rsidRDefault="007E1E0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82041E" w:rsidRPr="0076015C" w14:paraId="36783F68" w14:textId="77777777" w:rsidTr="00754BE8">
        <w:trPr>
          <w:tblHeader/>
        </w:trPr>
        <w:tc>
          <w:tcPr>
            <w:tcW w:w="2258" w:type="pct"/>
          </w:tcPr>
          <w:p w14:paraId="2CD2F149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337F51F7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041E" w:rsidRPr="0076015C" w14:paraId="7B45BB67" w14:textId="77777777" w:rsidTr="00754BE8">
        <w:tc>
          <w:tcPr>
            <w:tcW w:w="2258" w:type="pct"/>
            <w:vAlign w:val="center"/>
          </w:tcPr>
          <w:p w14:paraId="3E2547FB" w14:textId="77777777" w:rsidR="0082041E" w:rsidRPr="0076015C" w:rsidRDefault="0082041E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374741CC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3B4123D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E2C93E9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F33451C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CEF1991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BB493B5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9938443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5F8" w:rsidRPr="0076015C" w14:paraId="5F475C50" w14:textId="77777777" w:rsidTr="00754BE8">
        <w:tc>
          <w:tcPr>
            <w:tcW w:w="2258" w:type="pct"/>
          </w:tcPr>
          <w:p w14:paraId="3D33600B" w14:textId="246D4B19" w:rsidR="00A755F8" w:rsidRPr="0076015C" w:rsidRDefault="00A755F8" w:rsidP="00A75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0" w:type="pct"/>
          </w:tcPr>
          <w:p w14:paraId="76F86920" w14:textId="38FEFBA1" w:rsidR="00A755F8" w:rsidRPr="0076015C" w:rsidRDefault="00A755F8" w:rsidP="00A75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E5D661" w14:textId="77777777" w:rsidR="00A755F8" w:rsidRPr="0076015C" w:rsidRDefault="00A755F8" w:rsidP="00A75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5E147E" w14:textId="77777777" w:rsidR="00A755F8" w:rsidRPr="0076015C" w:rsidRDefault="00A755F8" w:rsidP="00A75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44E3AA" w14:textId="77777777" w:rsidR="00A755F8" w:rsidRPr="0076015C" w:rsidRDefault="00A755F8" w:rsidP="00A75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DECBF2" w14:textId="0397564F" w:rsidR="00A755F8" w:rsidRPr="0076015C" w:rsidRDefault="00A755F8" w:rsidP="00A75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42DEEC" w14:textId="77777777" w:rsidR="00A755F8" w:rsidRPr="0076015C" w:rsidRDefault="00A755F8" w:rsidP="00A75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56F060A" w14:textId="3EC20EE6" w:rsidR="00A755F8" w:rsidRPr="0076015C" w:rsidRDefault="00A755F8" w:rsidP="00A75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335475" w:rsidRPr="0076015C" w14:paraId="0D369FFC" w14:textId="77777777" w:rsidTr="00754BE8">
        <w:tc>
          <w:tcPr>
            <w:tcW w:w="2258" w:type="pct"/>
          </w:tcPr>
          <w:p w14:paraId="00F61258" w14:textId="6FF8D35B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</w:t>
            </w:r>
            <w:r w:rsidRPr="0076015C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40" w:type="pct"/>
          </w:tcPr>
          <w:p w14:paraId="7B2A7516" w14:textId="385FF61D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DAC9E5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80150F" w14:textId="093A902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B4A322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E34285" w14:textId="6541B629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B7BA2D6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22C042" w14:textId="7D89C4EC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</w:tr>
      <w:tr w:rsidR="00335475" w:rsidRPr="0076015C" w14:paraId="21D36BA5" w14:textId="77777777" w:rsidTr="00754BE8">
        <w:tc>
          <w:tcPr>
            <w:tcW w:w="2258" w:type="pct"/>
          </w:tcPr>
          <w:p w14:paraId="1EE9D2E4" w14:textId="77777777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0B4C2BAE" w14:textId="204A0C41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346431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8F46532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2DB0E41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BE73FC" w14:textId="3D8873C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2,813</w:t>
            </w:r>
          </w:p>
        </w:tc>
        <w:tc>
          <w:tcPr>
            <w:tcW w:w="147" w:type="pct"/>
          </w:tcPr>
          <w:p w14:paraId="2D745002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2E35D1" w14:textId="2A2DB001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</w:tr>
      <w:tr w:rsidR="00335475" w:rsidRPr="0076015C" w14:paraId="7D1B5C17" w14:textId="77777777" w:rsidTr="00754BE8">
        <w:tc>
          <w:tcPr>
            <w:tcW w:w="2258" w:type="pct"/>
          </w:tcPr>
          <w:p w14:paraId="46D54ED1" w14:textId="77777777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pct"/>
          </w:tcPr>
          <w:p w14:paraId="003D7269" w14:textId="53C4CBD0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5AC863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C6582E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31B93F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F9C8C3D" w14:textId="2B17DA86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73BCDEA4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B63BA8" w14:textId="05497051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335475" w:rsidRPr="0076015C" w14:paraId="5C8CCD12" w14:textId="77777777" w:rsidTr="00754BE8">
        <w:tc>
          <w:tcPr>
            <w:tcW w:w="2258" w:type="pct"/>
          </w:tcPr>
          <w:p w14:paraId="1D17E1F7" w14:textId="734C5EE2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 w:rsidR="00511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38449121" w14:textId="0B3F86CB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9807502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159549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0CD6E8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29D3D67" w14:textId="1C30EE2C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54AA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4AA4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147" w:type="pct"/>
          </w:tcPr>
          <w:p w14:paraId="554957F5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C02D0A" w14:textId="45C6D0BB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25,8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335475" w:rsidRPr="0076015C" w14:paraId="1542CFF0" w14:textId="77777777" w:rsidTr="00754BE8">
        <w:tc>
          <w:tcPr>
            <w:tcW w:w="2258" w:type="pct"/>
          </w:tcPr>
          <w:p w14:paraId="1170CCBA" w14:textId="5FCA8BC8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0" w:type="pct"/>
          </w:tcPr>
          <w:p w14:paraId="2F6AC214" w14:textId="1F22E19B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A4502F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A4E987" w14:textId="4C6899CE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9F9A57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F0BB38" w14:textId="702A0410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4B3559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4A87A7" w14:textId="48D866D8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335475" w:rsidRPr="0076015C" w14:paraId="4A42AA20" w14:textId="77777777" w:rsidTr="00754BE8">
        <w:tc>
          <w:tcPr>
            <w:tcW w:w="2258" w:type="pct"/>
          </w:tcPr>
          <w:p w14:paraId="20A40FDF" w14:textId="53E0F8D7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  <w:r w:rsidR="00511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510199CE" w14:textId="1835B234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764BBA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43FAE1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FC818C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02C2B4" w14:textId="4911305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7" w:type="pct"/>
          </w:tcPr>
          <w:p w14:paraId="06F47459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201E98" w14:textId="42BDF755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335475" w:rsidRPr="0076015C" w14:paraId="0054B3CE" w14:textId="77777777" w:rsidTr="00754BE8">
        <w:tc>
          <w:tcPr>
            <w:tcW w:w="2258" w:type="pct"/>
            <w:vAlign w:val="center"/>
          </w:tcPr>
          <w:p w14:paraId="7A855FAB" w14:textId="77777777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69B41F5A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239FD4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B76393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73FD41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C79462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94516A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0412DE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475" w:rsidRPr="0076015C" w14:paraId="05460375" w14:textId="77777777" w:rsidTr="00754BE8">
        <w:tc>
          <w:tcPr>
            <w:tcW w:w="2258" w:type="pct"/>
            <w:vAlign w:val="center"/>
          </w:tcPr>
          <w:p w14:paraId="4C82A18E" w14:textId="77777777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4A7C9582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808B0C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6317A2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8E9E9C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678AB5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4118E7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65038C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475" w:rsidRPr="0076015C" w14:paraId="37997D2A" w14:textId="77777777" w:rsidTr="00754BE8">
        <w:tc>
          <w:tcPr>
            <w:tcW w:w="2258" w:type="pct"/>
          </w:tcPr>
          <w:p w14:paraId="69FF51C7" w14:textId="6091AB8A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02F13AEE" w14:textId="142CFF77" w:rsidR="00335475" w:rsidRPr="0076015C" w:rsidRDefault="00BD4E5D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47" w:type="pct"/>
          </w:tcPr>
          <w:p w14:paraId="7B6E64B2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19EF42" w14:textId="4F457C38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47" w:type="pct"/>
          </w:tcPr>
          <w:p w14:paraId="5EFCABCA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E57450B" w14:textId="4F89E108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00769D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DD320AD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475" w:rsidRPr="0076015C" w14:paraId="0C21973D" w14:textId="77777777" w:rsidTr="00754BE8">
        <w:tc>
          <w:tcPr>
            <w:tcW w:w="2258" w:type="pct"/>
          </w:tcPr>
          <w:p w14:paraId="166398D0" w14:textId="77777777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40" w:type="pct"/>
          </w:tcPr>
          <w:p w14:paraId="05EA3444" w14:textId="56E370F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04E3B9DF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5E5716" w14:textId="2A137C7A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7" w:type="pct"/>
          </w:tcPr>
          <w:p w14:paraId="513FADE0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FE3DC6" w14:textId="778ACF23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948EC6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4362475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475" w:rsidRPr="0076015C" w14:paraId="666D0259" w14:textId="77777777" w:rsidTr="00754BE8">
        <w:tc>
          <w:tcPr>
            <w:tcW w:w="2258" w:type="pct"/>
          </w:tcPr>
          <w:p w14:paraId="7FB3C6DD" w14:textId="77777777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40" w:type="pct"/>
          </w:tcPr>
          <w:p w14:paraId="2EE105F8" w14:textId="5F5B37CF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09AED456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14A789" w14:textId="15FFAE9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A6BE067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8C9AA6" w14:textId="23396CC0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1593DE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D68303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475" w:rsidRPr="0076015C" w14:paraId="6E06D8EE" w14:textId="77777777" w:rsidTr="00754BE8">
        <w:tc>
          <w:tcPr>
            <w:tcW w:w="2258" w:type="pct"/>
          </w:tcPr>
          <w:p w14:paraId="7EFFFE9F" w14:textId="7DC27BB7" w:rsidR="00335475" w:rsidRPr="0076015C" w:rsidRDefault="00335475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0" w:type="pct"/>
          </w:tcPr>
          <w:p w14:paraId="3DD8285A" w14:textId="052ABC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7" w:type="pct"/>
          </w:tcPr>
          <w:p w14:paraId="2890D1A6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6C795AF" w14:textId="11AAE466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6015C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14:paraId="41C6463F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81B966" w14:textId="6D0DBF1D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B26815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4FA201" w14:textId="77777777" w:rsidR="00335475" w:rsidRPr="0076015C" w:rsidRDefault="00335475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5E68" w:rsidRPr="0076015C" w14:paraId="5D79B261" w14:textId="77777777" w:rsidTr="00754BE8">
        <w:tc>
          <w:tcPr>
            <w:tcW w:w="2258" w:type="pct"/>
          </w:tcPr>
          <w:p w14:paraId="36970D74" w14:textId="77777777" w:rsidR="00555E68" w:rsidRPr="0076015C" w:rsidRDefault="00555E68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5BEBF787" w14:textId="77777777" w:rsidR="00555E68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83CE76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94453C" w14:textId="77777777" w:rsidR="00555E68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30C366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C4E72A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E4F833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126A03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E68" w:rsidRPr="0076015C" w14:paraId="133EDC20" w14:textId="77777777" w:rsidTr="00754BE8">
        <w:tc>
          <w:tcPr>
            <w:tcW w:w="2258" w:type="pct"/>
          </w:tcPr>
          <w:p w14:paraId="7262A007" w14:textId="5835801B" w:rsidR="00555E68" w:rsidRPr="00555E68" w:rsidRDefault="00555E68" w:rsidP="0033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4CA21C56" w14:textId="77777777" w:rsidR="00555E68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25E963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771BCA" w14:textId="77777777" w:rsidR="00555E68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B71B6EE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8388D1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2485A1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276447" w14:textId="77777777" w:rsidR="00555E68" w:rsidRPr="0076015C" w:rsidRDefault="00555E68" w:rsidP="0033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881" w:rsidRPr="0076015C" w14:paraId="791DCAF1" w14:textId="77777777" w:rsidTr="00AB1671">
        <w:tc>
          <w:tcPr>
            <w:tcW w:w="2258" w:type="pct"/>
          </w:tcPr>
          <w:p w14:paraId="0450697D" w14:textId="1172107B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pct"/>
          </w:tcPr>
          <w:p w14:paraId="1BEB9829" w14:textId="4DB14734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7" w:type="pct"/>
          </w:tcPr>
          <w:p w14:paraId="383915C4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104D4E0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7" w:type="pct"/>
          </w:tcPr>
          <w:p w14:paraId="31675298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D8540E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1D8352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43EE67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0250" w:rsidRPr="0076015C" w14:paraId="187CEA55" w14:textId="77777777" w:rsidTr="00AB1671">
        <w:tc>
          <w:tcPr>
            <w:tcW w:w="2258" w:type="pct"/>
          </w:tcPr>
          <w:p w14:paraId="01C326B2" w14:textId="07A14493" w:rsidR="00380250" w:rsidRPr="009B4569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36B03350" w14:textId="62A8FA90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AD43D5" w14:textId="77777777" w:rsidR="00380250" w:rsidRPr="0076015C" w:rsidRDefault="00380250" w:rsidP="00380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0FFC99" w14:textId="21CA22E2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5A5898" w14:textId="77777777" w:rsidR="00380250" w:rsidRPr="0076015C" w:rsidRDefault="00380250" w:rsidP="00380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057EFB" w14:textId="3C9E590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E55320" w14:textId="77777777" w:rsidR="00380250" w:rsidRPr="0076015C" w:rsidRDefault="00380250" w:rsidP="00380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B2DAB3" w14:textId="2283FD6F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0250" w:rsidRPr="0076015C" w14:paraId="046CF2D2" w14:textId="77777777" w:rsidTr="00754BE8">
        <w:tc>
          <w:tcPr>
            <w:tcW w:w="2258" w:type="pct"/>
          </w:tcPr>
          <w:p w14:paraId="5CA52BDB" w14:textId="77777777" w:rsidR="006A21E1" w:rsidRDefault="006A21E1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A2444A" w14:textId="77777777" w:rsidR="006A21E1" w:rsidRDefault="006A21E1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8795E9" w14:textId="77777777" w:rsidR="006A21E1" w:rsidRDefault="006A21E1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6A02B2" w14:textId="77777777" w:rsidR="006A21E1" w:rsidRDefault="006A21E1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A0467A" w14:textId="0F8F16CA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40" w:type="pct"/>
          </w:tcPr>
          <w:p w14:paraId="62BC697F" w14:textId="7777777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28094C" w14:textId="77777777" w:rsidR="00380250" w:rsidRPr="0076015C" w:rsidRDefault="00380250" w:rsidP="00380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F9927C" w14:textId="7777777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756BDA" w14:textId="77777777" w:rsidR="00380250" w:rsidRPr="0076015C" w:rsidRDefault="00380250" w:rsidP="00380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B744A4" w14:textId="7777777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D11522" w14:textId="77777777" w:rsidR="00380250" w:rsidRPr="0076015C" w:rsidRDefault="00380250" w:rsidP="00380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04246CC2" w14:textId="7777777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380250" w:rsidRPr="0076015C" w14:paraId="3CF2F701" w14:textId="77777777" w:rsidTr="00754BE8">
        <w:tc>
          <w:tcPr>
            <w:tcW w:w="2258" w:type="pct"/>
          </w:tcPr>
          <w:p w14:paraId="62AC196F" w14:textId="7777777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7F58AB89" w14:textId="7777777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B99C69" w14:textId="77777777" w:rsidR="00380250" w:rsidRPr="0076015C" w:rsidRDefault="00380250" w:rsidP="00380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76B22283" w14:textId="7777777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2E88A" w14:textId="77777777" w:rsidR="00380250" w:rsidRPr="0076015C" w:rsidRDefault="00380250" w:rsidP="00380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FFADCE" w14:textId="7777777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BB901A" w14:textId="77777777" w:rsidR="00380250" w:rsidRPr="0076015C" w:rsidRDefault="00380250" w:rsidP="00380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940E3D" w14:textId="77777777" w:rsidR="00380250" w:rsidRPr="0076015C" w:rsidRDefault="00380250" w:rsidP="0038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C50" w:rsidRPr="0076015C" w14:paraId="47F8B058" w14:textId="77777777" w:rsidTr="00754BE8">
        <w:tc>
          <w:tcPr>
            <w:tcW w:w="2258" w:type="pct"/>
          </w:tcPr>
          <w:p w14:paraId="4FFAA7B8" w14:textId="77777777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5E012D30" w14:textId="26F9587E" w:rsidR="00030C50" w:rsidRPr="000A3E8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8354F3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147" w:type="pct"/>
          </w:tcPr>
          <w:p w14:paraId="6E2F6121" w14:textId="77777777" w:rsidR="00030C50" w:rsidRPr="000A3E8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AE0EE6" w14:textId="0FB10FF5" w:rsidR="00030C50" w:rsidRPr="000A3E8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  <w:tc>
          <w:tcPr>
            <w:tcW w:w="147" w:type="pct"/>
          </w:tcPr>
          <w:p w14:paraId="727E5436" w14:textId="77777777" w:rsidR="00030C50" w:rsidRPr="000A3E8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718078" w14:textId="56551C14" w:rsidR="00030C50" w:rsidRPr="000A3E8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905106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47" w:type="pct"/>
          </w:tcPr>
          <w:p w14:paraId="645A6850" w14:textId="77777777" w:rsidR="00030C50" w:rsidRPr="000A3E8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60B47A" w14:textId="79F49820" w:rsidR="00030C50" w:rsidRPr="000A3E8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</w:tr>
      <w:tr w:rsidR="00030C50" w:rsidRPr="0076015C" w14:paraId="72BFA9F2" w14:textId="77777777" w:rsidTr="00754BE8">
        <w:tc>
          <w:tcPr>
            <w:tcW w:w="2258" w:type="pct"/>
          </w:tcPr>
          <w:p w14:paraId="2A91FBE8" w14:textId="77777777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D79C840" w14:textId="4558A9F3" w:rsidR="00030C50" w:rsidRPr="000A3E8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7" w:type="pct"/>
          </w:tcPr>
          <w:p w14:paraId="04041858" w14:textId="77777777" w:rsidR="00030C50" w:rsidRPr="000A3E8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269A52" w14:textId="105EC166" w:rsidR="00030C50" w:rsidRPr="000A3E8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47" w:type="pct"/>
          </w:tcPr>
          <w:p w14:paraId="5FFB1806" w14:textId="77777777" w:rsidR="00030C50" w:rsidRPr="000A3E8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ED58F06" w14:textId="3915930F" w:rsidR="00030C50" w:rsidRPr="000A3E8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7" w:type="pct"/>
          </w:tcPr>
          <w:p w14:paraId="21DCA1CA" w14:textId="77777777" w:rsidR="00030C50" w:rsidRPr="000A3E8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837763C" w14:textId="4E261A82" w:rsidR="00030C50" w:rsidRPr="000A3E8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3F73C3" w:rsidRPr="0076015C" w14:paraId="29CF12C3" w14:textId="77777777" w:rsidTr="00754BE8">
        <w:tc>
          <w:tcPr>
            <w:tcW w:w="2258" w:type="pct"/>
          </w:tcPr>
          <w:p w14:paraId="3DE79410" w14:textId="77777777" w:rsidR="003F73C3" w:rsidRPr="0076015C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27FA0F" w14:textId="2BC11BFC" w:rsidR="003F73C3" w:rsidRPr="000A3E8C" w:rsidRDefault="003F73C3" w:rsidP="00705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8354F3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7" w:type="pct"/>
          </w:tcPr>
          <w:p w14:paraId="30B0FFE5" w14:textId="77777777" w:rsidR="003F73C3" w:rsidRPr="000A3E8C" w:rsidRDefault="003F73C3" w:rsidP="003F7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155C425" w14:textId="686875A8" w:rsidR="003F73C3" w:rsidRPr="000A3E8C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</w:t>
            </w:r>
          </w:p>
        </w:tc>
        <w:tc>
          <w:tcPr>
            <w:tcW w:w="147" w:type="pct"/>
          </w:tcPr>
          <w:p w14:paraId="22526BA7" w14:textId="77777777" w:rsidR="003F73C3" w:rsidRPr="000A3E8C" w:rsidRDefault="003F73C3" w:rsidP="003F7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EF89F96" w14:textId="4C6976DC" w:rsidR="003F73C3" w:rsidRPr="003F73C3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3C3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905106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147" w:type="pct"/>
          </w:tcPr>
          <w:p w14:paraId="330F26FE" w14:textId="77777777" w:rsidR="003F73C3" w:rsidRPr="000A3E8C" w:rsidRDefault="003F73C3" w:rsidP="003F7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757AE85" w14:textId="2779F27A" w:rsidR="003F73C3" w:rsidRPr="000A3E8C" w:rsidRDefault="003F73C3" w:rsidP="003F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</w:t>
            </w:r>
          </w:p>
        </w:tc>
      </w:tr>
    </w:tbl>
    <w:p w14:paraId="108BE665" w14:textId="77777777" w:rsidR="0082041E" w:rsidRPr="0076015C" w:rsidRDefault="0082041E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083"/>
        <w:gridCol w:w="269"/>
        <w:gridCol w:w="1076"/>
        <w:gridCol w:w="269"/>
        <w:gridCol w:w="1082"/>
      </w:tblGrid>
      <w:tr w:rsidR="00E311C6" w:rsidRPr="0076015C" w14:paraId="70D3E241" w14:textId="77777777" w:rsidTr="00E311C6">
        <w:trPr>
          <w:tblHeader/>
        </w:trPr>
        <w:tc>
          <w:tcPr>
            <w:tcW w:w="2258" w:type="pct"/>
          </w:tcPr>
          <w:p w14:paraId="629270F7" w14:textId="403C0450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2704AC24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94CB6F1" w14:textId="77777777" w:rsidR="00E311C6" w:rsidRPr="0076015C" w:rsidRDefault="00E311C6" w:rsidP="00E3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0F1341E7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1C6" w:rsidRPr="0076015C" w14:paraId="01F1D4CB" w14:textId="77777777" w:rsidTr="00E311C6">
        <w:trPr>
          <w:tblHeader/>
        </w:trPr>
        <w:tc>
          <w:tcPr>
            <w:tcW w:w="2258" w:type="pct"/>
          </w:tcPr>
          <w:p w14:paraId="0B9BBF51" w14:textId="72073E6A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40" w:type="pct"/>
          </w:tcPr>
          <w:p w14:paraId="710748E2" w14:textId="4D11666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0" w:type="pct"/>
          </w:tcPr>
          <w:p w14:paraId="3F840ABA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79C4887" w14:textId="5AFA6A64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</w:tcPr>
          <w:p w14:paraId="51973D68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21B9ADF" w14:textId="1DB41EEF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</w:tcPr>
          <w:p w14:paraId="6811198D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0E2D6E" w14:textId="7EF22BD4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E311C6" w:rsidRPr="0076015C" w14:paraId="441C8F31" w14:textId="77777777" w:rsidTr="00E311C6">
        <w:trPr>
          <w:tblHeader/>
        </w:trPr>
        <w:tc>
          <w:tcPr>
            <w:tcW w:w="2258" w:type="pct"/>
          </w:tcPr>
          <w:p w14:paraId="357D1EBA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1C109B25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11C6" w:rsidRPr="0076015C" w14:paraId="2244BC82" w14:textId="77777777" w:rsidTr="00E311C6">
        <w:tc>
          <w:tcPr>
            <w:tcW w:w="2258" w:type="pct"/>
            <w:vAlign w:val="center"/>
          </w:tcPr>
          <w:p w14:paraId="16AE1FD9" w14:textId="0BB3893D" w:rsidR="00E311C6" w:rsidRPr="0076015C" w:rsidRDefault="00E311C6" w:rsidP="00E3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31088187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E5DECA3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44C05D3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3885CF9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16396D2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DD260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59C8FC8" w14:textId="77777777" w:rsidR="00E311C6" w:rsidRPr="0076015C" w:rsidRDefault="00E311C6" w:rsidP="00E3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2022" w:rsidRPr="0076015C" w14:paraId="62C775F8" w14:textId="77777777" w:rsidTr="00E311C6">
        <w:tc>
          <w:tcPr>
            <w:tcW w:w="2258" w:type="pct"/>
          </w:tcPr>
          <w:p w14:paraId="7D8477E9" w14:textId="4E37CB27" w:rsidR="00142022" w:rsidRPr="0076015C" w:rsidRDefault="00142022" w:rsidP="0014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0" w:type="pct"/>
          </w:tcPr>
          <w:p w14:paraId="5DF91C54" w14:textId="431621B4" w:rsidR="00142022" w:rsidRPr="0076015C" w:rsidRDefault="00142022" w:rsidP="0014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8C0B7EE" w14:textId="77777777" w:rsidR="00142022" w:rsidRPr="0076015C" w:rsidRDefault="00142022" w:rsidP="0014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45CF123" w14:textId="197A1A20" w:rsidR="00142022" w:rsidRPr="0076015C" w:rsidRDefault="00142022" w:rsidP="0014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9BB717" w14:textId="77777777" w:rsidR="00142022" w:rsidRPr="0076015C" w:rsidRDefault="00142022" w:rsidP="0014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CBABFF" w14:textId="216B6009" w:rsidR="00142022" w:rsidRPr="0076015C" w:rsidRDefault="00EA7907" w:rsidP="0014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47" w:type="pct"/>
          </w:tcPr>
          <w:p w14:paraId="3C9229C8" w14:textId="77777777" w:rsidR="00142022" w:rsidRPr="0076015C" w:rsidRDefault="00142022" w:rsidP="0014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E59B6D2" w14:textId="7FAF925F" w:rsidR="00142022" w:rsidRPr="0076015C" w:rsidRDefault="00142022" w:rsidP="0014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78646F" w:rsidRPr="0076015C" w14:paraId="157C404B" w14:textId="77777777" w:rsidTr="00AD44FE">
        <w:tc>
          <w:tcPr>
            <w:tcW w:w="2258" w:type="pct"/>
          </w:tcPr>
          <w:p w14:paraId="0494C399" w14:textId="4D796CA9" w:rsidR="0078646F" w:rsidRPr="0076015C" w:rsidRDefault="0078646F" w:rsidP="0078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5A2065C6" w14:textId="1152FD2F" w:rsidR="0078646F" w:rsidRPr="0076015C" w:rsidRDefault="0078646F" w:rsidP="0078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7ED48AE" w14:textId="77777777" w:rsidR="0078646F" w:rsidRPr="0076015C" w:rsidRDefault="0078646F" w:rsidP="0078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09F654" w14:textId="37C7AC6C" w:rsidR="0078646F" w:rsidRPr="0076015C" w:rsidRDefault="0078646F" w:rsidP="0078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3BDA6A" w14:textId="77777777" w:rsidR="0078646F" w:rsidRPr="0076015C" w:rsidRDefault="0078646F" w:rsidP="0078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3715E8" w14:textId="493AFB87" w:rsidR="0078646F" w:rsidRPr="0076015C" w:rsidRDefault="00EA7907" w:rsidP="0078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47" w:type="pct"/>
          </w:tcPr>
          <w:p w14:paraId="0D5059CC" w14:textId="77777777" w:rsidR="0078646F" w:rsidRPr="0076015C" w:rsidRDefault="0078646F" w:rsidP="0078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E91ABE4" w14:textId="54D67A64" w:rsidR="0078646F" w:rsidRPr="0076015C" w:rsidRDefault="0078646F" w:rsidP="00786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BD7" w:rsidRPr="0076015C" w14:paraId="0F0E68BD" w14:textId="77777777" w:rsidTr="00AD44FE">
        <w:tc>
          <w:tcPr>
            <w:tcW w:w="2258" w:type="pct"/>
          </w:tcPr>
          <w:p w14:paraId="6A5B105A" w14:textId="77E28E11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40" w:type="pct"/>
          </w:tcPr>
          <w:p w14:paraId="428F4C73" w14:textId="497111E5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E74A601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C11401E" w14:textId="11C85171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CD58AE1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3D9443" w14:textId="76D058EF" w:rsidR="00731BD7" w:rsidRPr="0076015C" w:rsidRDefault="00EA790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06D7C7F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4DE9C7" w14:textId="4CE907F5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</w:tr>
      <w:tr w:rsidR="00731BD7" w:rsidRPr="0076015C" w14:paraId="4682A502" w14:textId="77777777" w:rsidTr="00E311C6">
        <w:tc>
          <w:tcPr>
            <w:tcW w:w="2258" w:type="pct"/>
          </w:tcPr>
          <w:p w14:paraId="2B8E16F7" w14:textId="7358EA0A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40" w:type="pct"/>
          </w:tcPr>
          <w:p w14:paraId="0513C026" w14:textId="4317D720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1BF310B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C95885" w14:textId="250BECB0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55EB3E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2E65FE" w14:textId="31F0C26F" w:rsidR="00731BD7" w:rsidRPr="0076015C" w:rsidRDefault="00EA790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30B8B26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E634C2" w14:textId="4BF7B378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31BD7" w:rsidRPr="0076015C" w14:paraId="53F54AD7" w14:textId="77777777" w:rsidTr="00E311C6">
        <w:tc>
          <w:tcPr>
            <w:tcW w:w="2258" w:type="pct"/>
          </w:tcPr>
          <w:p w14:paraId="18AB1D27" w14:textId="35176DD5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778A30D0" w14:textId="3C95A824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B7F9EFE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A031A77" w14:textId="04A4436F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1B16CE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46B2EE" w14:textId="56AFDFDE" w:rsidR="00731BD7" w:rsidRPr="0076015C" w:rsidRDefault="00EA790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147" w:type="pct"/>
          </w:tcPr>
          <w:p w14:paraId="394B22FD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052D" w14:textId="5A95E4E6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5,915</w:t>
            </w:r>
          </w:p>
        </w:tc>
      </w:tr>
      <w:tr w:rsidR="00731BD7" w:rsidRPr="0076015C" w14:paraId="43578671" w14:textId="77777777" w:rsidTr="00E311C6">
        <w:tc>
          <w:tcPr>
            <w:tcW w:w="2258" w:type="pct"/>
          </w:tcPr>
          <w:p w14:paraId="7190025E" w14:textId="5EDD42F1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pct"/>
          </w:tcPr>
          <w:p w14:paraId="3CB7B527" w14:textId="54603768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EAD6D4F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E476F3B" w14:textId="05544598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82E3E7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6DFAF8" w14:textId="1E2CD1A4" w:rsidR="00731BD7" w:rsidRPr="0076015C" w:rsidRDefault="00EA790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7" w:type="pct"/>
          </w:tcPr>
          <w:p w14:paraId="3B41E512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9FDA95F" w14:textId="6AF6B014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710</w:t>
            </w:r>
          </w:p>
        </w:tc>
      </w:tr>
      <w:tr w:rsidR="00731BD7" w:rsidRPr="0076015C" w14:paraId="22D0C40F" w14:textId="77777777" w:rsidTr="00E311C6">
        <w:tc>
          <w:tcPr>
            <w:tcW w:w="2258" w:type="pct"/>
          </w:tcPr>
          <w:p w14:paraId="7965B99F" w14:textId="695E0B17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pct"/>
          </w:tcPr>
          <w:p w14:paraId="4E8F0D9C" w14:textId="0A3A71D1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109F575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1A76E6" w14:textId="40E2883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5036E3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567A6F" w14:textId="6DF72A20" w:rsidR="00731BD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  <w:tc>
          <w:tcPr>
            <w:tcW w:w="147" w:type="pct"/>
          </w:tcPr>
          <w:p w14:paraId="00A3B13F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D364DA" w14:textId="39DBF230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BD7" w:rsidRPr="0076015C" w14:paraId="07AE57C5" w14:textId="77777777" w:rsidTr="00E311C6">
        <w:tc>
          <w:tcPr>
            <w:tcW w:w="2258" w:type="pct"/>
          </w:tcPr>
          <w:p w14:paraId="4E10C41C" w14:textId="3126C3C9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 w:rsidR="00F313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74404853" w14:textId="7F2D1B04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1239668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D4DF02B" w14:textId="5D6C289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037A0A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6D91FE" w14:textId="6C45C81A" w:rsidR="00731BD7" w:rsidRPr="0076015C" w:rsidRDefault="00EA790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D54AA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54AA4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47" w:type="pct"/>
          </w:tcPr>
          <w:p w14:paraId="5886BE99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4AE134" w14:textId="4853D6DA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75,</w:t>
            </w:r>
            <w:r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731BD7" w:rsidRPr="0076015C" w14:paraId="7CCA6313" w14:textId="77777777" w:rsidTr="00E311C6">
        <w:tc>
          <w:tcPr>
            <w:tcW w:w="2258" w:type="pct"/>
          </w:tcPr>
          <w:p w14:paraId="7C001F87" w14:textId="03ED3C2E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0" w:type="pct"/>
          </w:tcPr>
          <w:p w14:paraId="2BC66F30" w14:textId="4823312C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6A442B3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69FCB0F" w14:textId="66F7660A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3DC602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E2001C" w14:textId="68FB8BE9" w:rsidR="00731BD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2B13A8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9DD391" w14:textId="1D334B9C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731BD7" w:rsidRPr="0076015C" w14:paraId="253DAC70" w14:textId="77777777" w:rsidTr="00E311C6">
        <w:tc>
          <w:tcPr>
            <w:tcW w:w="2258" w:type="pct"/>
          </w:tcPr>
          <w:p w14:paraId="14DE07AD" w14:textId="464A72E6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  <w:r w:rsidR="00F313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24D943AD" w14:textId="09222E7E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E0616CB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A54683" w14:textId="60014096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8EBE20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207D62" w14:textId="3468E573" w:rsidR="00731BD7" w:rsidRPr="0076015C" w:rsidRDefault="00EA790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47" w:type="pct"/>
          </w:tcPr>
          <w:p w14:paraId="6576F570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B2B104" w14:textId="12CAAA7B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731BD7" w:rsidRPr="0076015C" w14:paraId="58180A80" w14:textId="77777777" w:rsidTr="00E311C6">
        <w:tc>
          <w:tcPr>
            <w:tcW w:w="2258" w:type="pct"/>
            <w:vAlign w:val="center"/>
          </w:tcPr>
          <w:p w14:paraId="2B2A439B" w14:textId="77777777" w:rsidR="00EA0C59" w:rsidRDefault="00EA0C59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</w:p>
          <w:p w14:paraId="73DE2738" w14:textId="2BD87C6E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2C93855B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6FD132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B93C8A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B5437A7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E7BA04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D7F5B5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F9FAD1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BD7" w:rsidRPr="0076015C" w14:paraId="4CBF9A6E" w14:textId="77777777" w:rsidTr="00E311C6">
        <w:tc>
          <w:tcPr>
            <w:tcW w:w="2258" w:type="pct"/>
          </w:tcPr>
          <w:p w14:paraId="4386F022" w14:textId="3B2E19EA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2AB731C7" w14:textId="091925EB" w:rsidR="00731BD7" w:rsidRPr="0076015C" w:rsidRDefault="00BC18B0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D4E5D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40" w:type="pct"/>
          </w:tcPr>
          <w:p w14:paraId="50FD6892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A19B9B" w14:textId="5E7F1614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7" w:type="pct"/>
          </w:tcPr>
          <w:p w14:paraId="66DB58BB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E7EC75" w14:textId="64A2499A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66F4E8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CE4F28" w14:textId="0B467A02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BD7" w:rsidRPr="0076015C" w14:paraId="2EA06B94" w14:textId="77777777" w:rsidTr="00E311C6">
        <w:tc>
          <w:tcPr>
            <w:tcW w:w="2258" w:type="pct"/>
          </w:tcPr>
          <w:p w14:paraId="0B2367CC" w14:textId="40338447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40" w:type="pct"/>
          </w:tcPr>
          <w:p w14:paraId="6851AF3C" w14:textId="3E9CE00E" w:rsidR="00731BD7" w:rsidRPr="0076015C" w:rsidRDefault="00BC18B0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40" w:type="pct"/>
          </w:tcPr>
          <w:p w14:paraId="20BC7E7E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A4D7E9D" w14:textId="3BAFA89B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7" w:type="pct"/>
          </w:tcPr>
          <w:p w14:paraId="09FF3AE2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82AEAB" w14:textId="40EE770E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73A34B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4C77E5" w14:textId="7DBC4E6F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BD7" w:rsidRPr="0076015C" w14:paraId="2590E3F9" w14:textId="77777777" w:rsidTr="00E311C6">
        <w:tc>
          <w:tcPr>
            <w:tcW w:w="2258" w:type="pct"/>
          </w:tcPr>
          <w:p w14:paraId="28EC722E" w14:textId="1366717C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40" w:type="pct"/>
          </w:tcPr>
          <w:p w14:paraId="11E524A8" w14:textId="5BEDD650" w:rsidR="00731BD7" w:rsidRPr="0076015C" w:rsidRDefault="00BC18B0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0" w:type="pct"/>
          </w:tcPr>
          <w:p w14:paraId="1EBC019F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D96FA45" w14:textId="34864195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47" w:type="pct"/>
          </w:tcPr>
          <w:p w14:paraId="140BE3D0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2F65A0" w14:textId="175A3353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5A7467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3085FD" w14:textId="318A9AD9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BD7" w:rsidRPr="0076015C" w14:paraId="7225E580" w14:textId="77777777" w:rsidTr="00E311C6">
        <w:tc>
          <w:tcPr>
            <w:tcW w:w="2258" w:type="pct"/>
          </w:tcPr>
          <w:p w14:paraId="3FF1E1BC" w14:textId="10D004CA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0" w:type="pct"/>
          </w:tcPr>
          <w:p w14:paraId="3D6DB161" w14:textId="5FFEB203" w:rsidR="00731BD7" w:rsidRPr="0076015C" w:rsidRDefault="00BC18B0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0" w:type="pct"/>
          </w:tcPr>
          <w:p w14:paraId="343AA60A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009244" w14:textId="0A359BF5" w:rsidR="00731BD7" w:rsidRPr="0076015C" w:rsidRDefault="00731BD7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6015C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7" w:type="pct"/>
          </w:tcPr>
          <w:p w14:paraId="35F8233B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B6C50D3" w14:textId="7A6FA574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655F94" w14:textId="77777777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10A20F" w14:textId="708E5154" w:rsidR="00731BD7" w:rsidRPr="0076015C" w:rsidRDefault="00731BD7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881" w:rsidRPr="0076015C" w14:paraId="25E4D98C" w14:textId="77777777" w:rsidTr="00E311C6">
        <w:tc>
          <w:tcPr>
            <w:tcW w:w="2258" w:type="pct"/>
          </w:tcPr>
          <w:p w14:paraId="0A02A9EF" w14:textId="77777777" w:rsidR="00815881" w:rsidRPr="0076015C" w:rsidRDefault="00815881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233DFE35" w14:textId="77777777" w:rsidR="00815881" w:rsidRDefault="00815881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C4DFC91" w14:textId="77777777" w:rsidR="00815881" w:rsidRPr="0076015C" w:rsidRDefault="00815881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DEFAD3" w14:textId="77777777" w:rsidR="00815881" w:rsidRDefault="00815881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495AAD" w14:textId="77777777" w:rsidR="00815881" w:rsidRPr="0076015C" w:rsidRDefault="00815881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287997" w14:textId="77777777" w:rsidR="00815881" w:rsidRPr="0076015C" w:rsidRDefault="00815881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CD480E" w14:textId="77777777" w:rsidR="00815881" w:rsidRPr="0076015C" w:rsidRDefault="00815881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D5235C1" w14:textId="77777777" w:rsidR="00815881" w:rsidRPr="0076015C" w:rsidRDefault="00815881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E68" w:rsidRPr="0076015C" w14:paraId="2BF04D3A" w14:textId="77777777" w:rsidTr="00E311C6">
        <w:tc>
          <w:tcPr>
            <w:tcW w:w="2258" w:type="pct"/>
          </w:tcPr>
          <w:p w14:paraId="7113C604" w14:textId="5C84DC24" w:rsidR="00555E68" w:rsidRPr="00555E68" w:rsidRDefault="00555E68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1EA07274" w14:textId="77777777" w:rsidR="00555E68" w:rsidRDefault="00555E68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C538E4E" w14:textId="77777777" w:rsidR="00555E68" w:rsidRPr="0076015C" w:rsidRDefault="00555E68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C8708B8" w14:textId="77777777" w:rsidR="00555E68" w:rsidRDefault="00555E68" w:rsidP="0073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66787F" w14:textId="77777777" w:rsidR="00555E68" w:rsidRPr="0076015C" w:rsidRDefault="00555E68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299180" w14:textId="77777777" w:rsidR="00555E68" w:rsidRPr="0076015C" w:rsidRDefault="00555E68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BFD4E2" w14:textId="77777777" w:rsidR="00555E68" w:rsidRPr="0076015C" w:rsidRDefault="00555E68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56C5D5" w14:textId="77777777" w:rsidR="00555E68" w:rsidRPr="0076015C" w:rsidRDefault="00555E68" w:rsidP="0073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881" w:rsidRPr="0076015C" w14:paraId="62F79A27" w14:textId="77777777" w:rsidTr="00E311C6">
        <w:tc>
          <w:tcPr>
            <w:tcW w:w="2258" w:type="pct"/>
          </w:tcPr>
          <w:p w14:paraId="0EC82289" w14:textId="7CB78C9C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pct"/>
          </w:tcPr>
          <w:p w14:paraId="2EE189DC" w14:textId="70FA7B3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140" w:type="pct"/>
          </w:tcPr>
          <w:p w14:paraId="1D727738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B545EF5" w14:textId="13A75D32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47" w:type="pct"/>
          </w:tcPr>
          <w:p w14:paraId="7ECBBF02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6BA00B" w14:textId="128545F5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E7AAA0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8993CB" w14:textId="4FF1287B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881" w:rsidRPr="0076015C" w14:paraId="753B4DA7" w14:textId="77777777" w:rsidTr="00E311C6">
        <w:tc>
          <w:tcPr>
            <w:tcW w:w="2258" w:type="pct"/>
          </w:tcPr>
          <w:p w14:paraId="5F6332D1" w14:textId="29AA552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40" w:type="pct"/>
          </w:tcPr>
          <w:p w14:paraId="7BA15FE0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8E8206A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C306F13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2233BF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280C5D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6F2DCA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733C8EB3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815881" w:rsidRPr="0076015C" w14:paraId="468EDBFC" w14:textId="77777777" w:rsidTr="00E311C6">
        <w:tc>
          <w:tcPr>
            <w:tcW w:w="2258" w:type="pct"/>
          </w:tcPr>
          <w:p w14:paraId="7EF0F6F1" w14:textId="179F5DF9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7D3E69B1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E69AC1A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16FC4494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DFA127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3648A2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8D452B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A3660C" w14:textId="77777777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C50" w:rsidRPr="0076015C" w14:paraId="73995264" w14:textId="77777777" w:rsidTr="00E311C6">
        <w:tc>
          <w:tcPr>
            <w:tcW w:w="2258" w:type="pct"/>
          </w:tcPr>
          <w:p w14:paraId="62D82DD0" w14:textId="01E1241E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1A6260CD" w14:textId="2C799C4C" w:rsidR="00030C50" w:rsidRPr="0076015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133FFF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140" w:type="pct"/>
          </w:tcPr>
          <w:p w14:paraId="4B2862F3" w14:textId="77777777" w:rsidR="00030C50" w:rsidRPr="0076015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768F33E" w14:textId="10F33FF7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9,815</w:t>
            </w:r>
          </w:p>
        </w:tc>
        <w:tc>
          <w:tcPr>
            <w:tcW w:w="147" w:type="pct"/>
          </w:tcPr>
          <w:p w14:paraId="4048921A" w14:textId="77777777" w:rsidR="00030C50" w:rsidRPr="0076015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19BD99" w14:textId="40D359EE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905106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47" w:type="pct"/>
          </w:tcPr>
          <w:p w14:paraId="658B5B5D" w14:textId="77777777" w:rsidR="00030C50" w:rsidRPr="0076015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3CF540" w14:textId="7352B471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9,815</w:t>
            </w:r>
          </w:p>
        </w:tc>
      </w:tr>
      <w:tr w:rsidR="00030C50" w:rsidRPr="0076015C" w14:paraId="68345A69" w14:textId="77777777" w:rsidTr="00E311C6">
        <w:tc>
          <w:tcPr>
            <w:tcW w:w="2258" w:type="pct"/>
          </w:tcPr>
          <w:p w14:paraId="6F0BBF78" w14:textId="0B8CDDA3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0BD44F2" w14:textId="3D615D9D" w:rsidR="00030C50" w:rsidRPr="0076015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140" w:type="pct"/>
          </w:tcPr>
          <w:p w14:paraId="680AD68C" w14:textId="77777777" w:rsidR="00030C50" w:rsidRPr="0076015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2D5A283" w14:textId="4396EBDF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7" w:type="pct"/>
          </w:tcPr>
          <w:p w14:paraId="58C83369" w14:textId="77777777" w:rsidR="00030C50" w:rsidRPr="0076015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369295A" w14:textId="664200DC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147" w:type="pct"/>
          </w:tcPr>
          <w:p w14:paraId="446422E2" w14:textId="77777777" w:rsidR="00030C50" w:rsidRPr="0076015C" w:rsidRDefault="00030C50" w:rsidP="00030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09B12FD" w14:textId="4A9A7516" w:rsidR="00030C50" w:rsidRPr="0076015C" w:rsidRDefault="00030C50" w:rsidP="00030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</w:tr>
      <w:tr w:rsidR="00815881" w:rsidRPr="0076015C" w14:paraId="191EB8B1" w14:textId="77777777" w:rsidTr="00E311C6">
        <w:tc>
          <w:tcPr>
            <w:tcW w:w="2258" w:type="pct"/>
          </w:tcPr>
          <w:p w14:paraId="79109A83" w14:textId="710EFB79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D048EED" w14:textId="5423CF47" w:rsidR="00815881" w:rsidRPr="0076015C" w:rsidRDefault="00815881" w:rsidP="00EA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33FFF">
              <w:rPr>
                <w:rFonts w:ascii="Angsana New" w:hAnsi="Angsana New"/>
                <w:b/>
                <w:bCs/>
                <w:sz w:val="30"/>
                <w:szCs w:val="30"/>
              </w:rPr>
              <w:t>9,096</w:t>
            </w:r>
          </w:p>
        </w:tc>
        <w:tc>
          <w:tcPr>
            <w:tcW w:w="140" w:type="pct"/>
          </w:tcPr>
          <w:p w14:paraId="02EBCCFA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B23531C" w14:textId="2DC394D5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10,412</w:t>
            </w:r>
          </w:p>
        </w:tc>
        <w:tc>
          <w:tcPr>
            <w:tcW w:w="147" w:type="pct"/>
          </w:tcPr>
          <w:p w14:paraId="05382D2C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729ACDA" w14:textId="2A86A181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0510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05106"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47" w:type="pct"/>
          </w:tcPr>
          <w:p w14:paraId="74D9060D" w14:textId="77777777" w:rsidR="00815881" w:rsidRPr="0076015C" w:rsidRDefault="00815881" w:rsidP="0081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4CA1F47" w14:textId="3B183799" w:rsidR="00815881" w:rsidRPr="0076015C" w:rsidRDefault="00815881" w:rsidP="0081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10,412</w:t>
            </w:r>
          </w:p>
        </w:tc>
      </w:tr>
    </w:tbl>
    <w:p w14:paraId="0DFB9B1F" w14:textId="716C4F55" w:rsidR="00034EC7" w:rsidRDefault="00034EC7" w:rsidP="00275020">
      <w:pPr>
        <w:pStyle w:val="FSContent"/>
        <w:ind w:left="540"/>
      </w:pPr>
    </w:p>
    <w:p w14:paraId="4B8A4034" w14:textId="27F886DB" w:rsidR="00275020" w:rsidRPr="0076015C" w:rsidRDefault="00275020" w:rsidP="00275020">
      <w:pPr>
        <w:pStyle w:val="FSContent"/>
        <w:ind w:left="540"/>
        <w:rPr>
          <w:cs/>
        </w:rPr>
      </w:pPr>
      <w:r w:rsidRPr="0076015C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407211" w:rsidRPr="0076015C">
        <w:t>3</w:t>
      </w:r>
      <w:r w:rsidR="00CA7C62" w:rsidRPr="0076015C">
        <w:t xml:space="preserve">0 </w:t>
      </w:r>
      <w:r w:rsidR="00CA7C62" w:rsidRPr="0076015C">
        <w:rPr>
          <w:rFonts w:hint="cs"/>
          <w:cs/>
        </w:rPr>
        <w:t xml:space="preserve">มิถุนายน </w:t>
      </w:r>
      <w:r w:rsidR="007E1E09">
        <w:t>2564</w:t>
      </w:r>
      <w:r w:rsidR="00945138" w:rsidRPr="0076015C">
        <w:t xml:space="preserve"> </w:t>
      </w:r>
      <w:r w:rsidR="00945138" w:rsidRPr="0076015C">
        <w:rPr>
          <w:rFonts w:hint="cs"/>
          <w:cs/>
        </w:rPr>
        <w:t xml:space="preserve">และ </w:t>
      </w:r>
      <w:r w:rsidR="00945138" w:rsidRPr="0076015C">
        <w:t xml:space="preserve">31 </w:t>
      </w:r>
      <w:r w:rsidRPr="0076015C">
        <w:rPr>
          <w:rFonts w:hint="cs"/>
          <w:cs/>
        </w:rPr>
        <w:t xml:space="preserve">ธันวาคม </w:t>
      </w:r>
      <w:r w:rsidR="007E1E09">
        <w:t>2563</w:t>
      </w:r>
      <w:r w:rsidR="00945138" w:rsidRPr="0076015C">
        <w:t xml:space="preserve"> </w:t>
      </w:r>
      <w:r w:rsidRPr="0076015C">
        <w:rPr>
          <w:rFonts w:hint="cs"/>
          <w:cs/>
        </w:rPr>
        <w:t>มีดังนี้</w:t>
      </w:r>
    </w:p>
    <w:p w14:paraId="11CDF61E" w14:textId="77777777" w:rsidR="00275020" w:rsidRPr="0076015C" w:rsidRDefault="00275020" w:rsidP="00275020">
      <w:pPr>
        <w:pStyle w:val="FSContent"/>
        <w:ind w:left="540"/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5"/>
        <w:gridCol w:w="18"/>
        <w:gridCol w:w="1069"/>
        <w:gridCol w:w="238"/>
        <w:gridCol w:w="1119"/>
        <w:gridCol w:w="270"/>
        <w:gridCol w:w="1077"/>
        <w:gridCol w:w="237"/>
        <w:gridCol w:w="6"/>
        <w:gridCol w:w="1111"/>
      </w:tblGrid>
      <w:tr w:rsidR="00654590" w:rsidRPr="0076015C" w14:paraId="1BB8AC6C" w14:textId="77777777" w:rsidTr="00297E6C">
        <w:trPr>
          <w:tblHeader/>
        </w:trPr>
        <w:tc>
          <w:tcPr>
            <w:tcW w:w="2195" w:type="pct"/>
          </w:tcPr>
          <w:p w14:paraId="25678D9B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4"/>
          </w:tcPr>
          <w:p w14:paraId="10B02956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12E7A4B" w14:textId="77777777" w:rsidR="00654590" w:rsidRPr="0076015C" w:rsidRDefault="00654590" w:rsidP="0065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4"/>
            <w:vAlign w:val="bottom"/>
          </w:tcPr>
          <w:p w14:paraId="7F1675F8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C91" w:rsidRPr="0076015C" w14:paraId="68DDDF83" w14:textId="77777777" w:rsidTr="00297E6C">
        <w:trPr>
          <w:tblHeader/>
        </w:trPr>
        <w:tc>
          <w:tcPr>
            <w:tcW w:w="2195" w:type="pct"/>
          </w:tcPr>
          <w:p w14:paraId="16BB727E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0241BA6" w14:textId="59F9864A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74457AE8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888FAB0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A05F4B3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1894ACC" w14:textId="4A21E189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4B0750C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72B37008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0C91" w:rsidRPr="0076015C" w14:paraId="53A96853" w14:textId="77777777" w:rsidTr="00297E6C">
        <w:trPr>
          <w:tblHeader/>
        </w:trPr>
        <w:tc>
          <w:tcPr>
            <w:tcW w:w="2195" w:type="pct"/>
          </w:tcPr>
          <w:p w14:paraId="22D48121" w14:textId="66F621CD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D6A8EFA" w14:textId="2F81034A" w:rsidR="00A30C91" w:rsidRPr="0076015C" w:rsidRDefault="007E1E09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0" w:type="pct"/>
          </w:tcPr>
          <w:p w14:paraId="0BFBEB4F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7EEB0C" w14:textId="18D1137B" w:rsidR="00A30C91" w:rsidRPr="0076015C" w:rsidRDefault="007E1E09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</w:tcPr>
          <w:p w14:paraId="520C11C9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4133179" w14:textId="48423E49" w:rsidR="00A30C91" w:rsidRPr="0076015C" w:rsidRDefault="007E1E09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29" w:type="pct"/>
          </w:tcPr>
          <w:p w14:paraId="5F5DC68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2B96CFAA" w14:textId="193594B7" w:rsidR="00A30C91" w:rsidRPr="0076015C" w:rsidRDefault="007E1E09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A30C91" w:rsidRPr="0076015C" w14:paraId="5150D2AC" w14:textId="77777777" w:rsidTr="009F493B">
        <w:trPr>
          <w:tblHeader/>
        </w:trPr>
        <w:tc>
          <w:tcPr>
            <w:tcW w:w="2195" w:type="pct"/>
          </w:tcPr>
          <w:p w14:paraId="25142181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5" w:type="pct"/>
            <w:gridSpan w:val="9"/>
          </w:tcPr>
          <w:p w14:paraId="1056142E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5155" w:rsidRPr="0076015C" w14:paraId="0440622E" w14:textId="77777777" w:rsidTr="009F493B">
        <w:tc>
          <w:tcPr>
            <w:tcW w:w="2195" w:type="pct"/>
          </w:tcPr>
          <w:p w14:paraId="09A57BBA" w14:textId="63AC154D" w:rsidR="008C5155" w:rsidRPr="0076015C" w:rsidRDefault="008C5155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805" w:type="pct"/>
            <w:gridSpan w:val="9"/>
          </w:tcPr>
          <w:p w14:paraId="2C884EB6" w14:textId="77777777" w:rsidR="008C5155" w:rsidRPr="0076015C" w:rsidRDefault="008C5155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44FE" w:rsidRPr="0076015C" w14:paraId="41E8BB85" w14:textId="77777777" w:rsidTr="00297E6C">
        <w:tc>
          <w:tcPr>
            <w:tcW w:w="2195" w:type="pct"/>
          </w:tcPr>
          <w:p w14:paraId="24AEDF89" w14:textId="77777777" w:rsidR="00AD44FE" w:rsidRPr="0076015C" w:rsidRDefault="00AD44FE" w:rsidP="00AD44F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3" w:type="pct"/>
            <w:gridSpan w:val="2"/>
          </w:tcPr>
          <w:p w14:paraId="63C25672" w14:textId="086493C5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7B3ECA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60248A05" w14:textId="4DC87237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CFDC52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443551" w14:textId="38DC47F3" w:rsidR="00AD44FE" w:rsidRPr="0076015C" w:rsidRDefault="00EA7907" w:rsidP="00AA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22,667</w:t>
            </w:r>
          </w:p>
        </w:tc>
        <w:tc>
          <w:tcPr>
            <w:tcW w:w="129" w:type="pct"/>
          </w:tcPr>
          <w:p w14:paraId="04BE4443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124D7E08" w14:textId="5F884F7C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22,767</w:t>
            </w:r>
          </w:p>
        </w:tc>
      </w:tr>
      <w:tr w:rsidR="00AD44FE" w:rsidRPr="0076015C" w14:paraId="40835252" w14:textId="77777777" w:rsidTr="00297E6C">
        <w:tc>
          <w:tcPr>
            <w:tcW w:w="2195" w:type="pct"/>
          </w:tcPr>
          <w:p w14:paraId="186EA327" w14:textId="55324246" w:rsidR="00AD44FE" w:rsidRPr="0076015C" w:rsidRDefault="00AD44FE" w:rsidP="00AD44F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3" w:type="pct"/>
            <w:gridSpan w:val="2"/>
          </w:tcPr>
          <w:p w14:paraId="6775CDBB" w14:textId="2A25628E" w:rsidR="00AD44FE" w:rsidRPr="0076015C" w:rsidRDefault="00EA7907" w:rsidP="00AA5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30" w:type="pct"/>
          </w:tcPr>
          <w:p w14:paraId="2D627279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34CE693E" w14:textId="6AD4A541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47" w:type="pct"/>
          </w:tcPr>
          <w:p w14:paraId="6DA84ED4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CE51D04" w14:textId="75C10D8A" w:rsidR="00AD44FE" w:rsidRPr="0076015C" w:rsidRDefault="00EA7907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9701FD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3834112A" w14:textId="090F52AA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44FE" w:rsidRPr="0076015C" w14:paraId="05C8EB38" w14:textId="77777777" w:rsidTr="00297E6C">
        <w:tc>
          <w:tcPr>
            <w:tcW w:w="2195" w:type="pct"/>
          </w:tcPr>
          <w:p w14:paraId="08F9FA5F" w14:textId="77777777" w:rsidR="00AD44FE" w:rsidRPr="0076015C" w:rsidRDefault="00AD44FE" w:rsidP="00AD44F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06B52C" w14:textId="47185AC4" w:rsidR="00AD44FE" w:rsidRPr="0076015C" w:rsidRDefault="00D64000" w:rsidP="00AA5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30" w:type="pct"/>
          </w:tcPr>
          <w:p w14:paraId="11614EB3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D14EA4A" w14:textId="2200C78E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47" w:type="pct"/>
          </w:tcPr>
          <w:p w14:paraId="066CFABE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DDC070B" w14:textId="3878F64D" w:rsidR="00AD44FE" w:rsidRPr="0076015C" w:rsidRDefault="00EA7907" w:rsidP="00AA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22,667</w:t>
            </w:r>
          </w:p>
        </w:tc>
        <w:tc>
          <w:tcPr>
            <w:tcW w:w="129" w:type="pct"/>
          </w:tcPr>
          <w:p w14:paraId="1D06F76E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4F06E9" w14:textId="125E711F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22,767</w:t>
            </w:r>
          </w:p>
        </w:tc>
      </w:tr>
      <w:tr w:rsidR="00AD44FE" w:rsidRPr="0076015C" w14:paraId="1F41E143" w14:textId="77777777" w:rsidTr="00297E6C">
        <w:trPr>
          <w:trHeight w:val="287"/>
        </w:trPr>
        <w:tc>
          <w:tcPr>
            <w:tcW w:w="2195" w:type="pct"/>
          </w:tcPr>
          <w:p w14:paraId="07F47D44" w14:textId="77777777" w:rsidR="00AD44FE" w:rsidRPr="0076015C" w:rsidRDefault="00AD44FE" w:rsidP="00AD44F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49765CD7" w14:textId="77777777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5CD4745A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5D808F23" w14:textId="77777777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80027E1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2906A760" w14:textId="77777777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7F4FD008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</w:tcBorders>
          </w:tcPr>
          <w:p w14:paraId="33ECD205" w14:textId="77777777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D44FE" w:rsidRPr="0076015C" w14:paraId="23F47A5E" w14:textId="77777777" w:rsidTr="00297E6C">
        <w:tc>
          <w:tcPr>
            <w:tcW w:w="2195" w:type="pct"/>
          </w:tcPr>
          <w:p w14:paraId="0B8A2E76" w14:textId="77777777" w:rsidR="00AD44FE" w:rsidRPr="0076015C" w:rsidRDefault="00AD44FE" w:rsidP="00AD44F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593" w:type="pct"/>
            <w:gridSpan w:val="2"/>
          </w:tcPr>
          <w:p w14:paraId="4F2519C4" w14:textId="3673B3B7" w:rsidR="00AD44FE" w:rsidRPr="0076015C" w:rsidRDefault="00AD44FE" w:rsidP="00AD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D5A572F" w14:textId="77777777" w:rsidR="00AD44FE" w:rsidRPr="0076015C" w:rsidRDefault="00AD44FE" w:rsidP="00AD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F7DE3" w14:textId="4D259937" w:rsidR="00AD44FE" w:rsidRPr="0076015C" w:rsidRDefault="00AD44FE" w:rsidP="00AD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1D692C" w14:textId="77777777" w:rsidR="00AD44FE" w:rsidRPr="0076015C" w:rsidRDefault="00AD44FE" w:rsidP="00AD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F5892A1" w14:textId="3E333283" w:rsidR="00AD44FE" w:rsidRPr="0076015C" w:rsidRDefault="00AD44FE" w:rsidP="00AD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3FDF592" w14:textId="77777777" w:rsidR="00AD44FE" w:rsidRPr="0076015C" w:rsidRDefault="00AD44FE" w:rsidP="00AD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60C295AA" w14:textId="06928634" w:rsidR="00AD44FE" w:rsidRPr="0076015C" w:rsidRDefault="00AD44FE" w:rsidP="00AD4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4FE" w:rsidRPr="0076015C" w14:paraId="62891410" w14:textId="77777777" w:rsidTr="00297E6C">
        <w:tc>
          <w:tcPr>
            <w:tcW w:w="2195" w:type="pct"/>
          </w:tcPr>
          <w:p w14:paraId="0BD795C4" w14:textId="77777777" w:rsidR="00AD44FE" w:rsidRPr="0076015C" w:rsidRDefault="00AD44FE" w:rsidP="00AD44F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3" w:type="pct"/>
            <w:gridSpan w:val="2"/>
          </w:tcPr>
          <w:p w14:paraId="68993639" w14:textId="0584A324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8C2277C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71A6C6" w14:textId="36AD3808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17D4E5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4F1C4D" w14:textId="3B24AF9D" w:rsidR="00AD44FE" w:rsidRPr="0076015C" w:rsidRDefault="00EA7907" w:rsidP="00AA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29" w:type="pct"/>
          </w:tcPr>
          <w:p w14:paraId="20FD77E9" w14:textId="77777777" w:rsidR="00AD44FE" w:rsidRPr="0076015C" w:rsidRDefault="00AD44FE" w:rsidP="00AD44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36EDF97D" w14:textId="04753908" w:rsidR="00AD44FE" w:rsidRPr="0076015C" w:rsidRDefault="00AD44FE" w:rsidP="00A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A7907" w:rsidRPr="0076015C" w14:paraId="786F0824" w14:textId="77777777" w:rsidTr="00297E6C">
        <w:tc>
          <w:tcPr>
            <w:tcW w:w="2195" w:type="pct"/>
          </w:tcPr>
          <w:p w14:paraId="7A6F5C99" w14:textId="042567E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3" w:type="pct"/>
            <w:gridSpan w:val="2"/>
          </w:tcPr>
          <w:p w14:paraId="1D404FE5" w14:textId="3C094A35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745D6D6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5D4FB6FE" w14:textId="2A0FAEAF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62C13A6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FABE4A" w14:textId="7CC3E8C3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56307CD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732F4B77" w14:textId="2019AC18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A7907" w:rsidRPr="0076015C" w14:paraId="46F839FA" w14:textId="77777777" w:rsidTr="00297E6C">
        <w:tc>
          <w:tcPr>
            <w:tcW w:w="2195" w:type="pct"/>
          </w:tcPr>
          <w:p w14:paraId="3FD399FB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C708CD" w14:textId="11AB3009" w:rsidR="00EA7907" w:rsidRPr="00EA7907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7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5A97969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1A3A24A" w14:textId="711221D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D95AF25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6D1C78" w14:textId="038B8359" w:rsidR="00EA7907" w:rsidRPr="0076015C" w:rsidRDefault="00EA7907" w:rsidP="00AA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129" w:type="pct"/>
          </w:tcPr>
          <w:p w14:paraId="5EEA20E7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D1AC1" w14:textId="591B2470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EA7907" w:rsidRPr="0076015C" w14:paraId="78C660C1" w14:textId="77777777" w:rsidTr="00297E6C">
        <w:tc>
          <w:tcPr>
            <w:tcW w:w="2195" w:type="pct"/>
          </w:tcPr>
          <w:p w14:paraId="1A44F749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62CF673C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9B86015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414AE610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168C4E2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B560078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D5CEADE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</w:tcPr>
          <w:p w14:paraId="40AAF002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1F7FD3E6" w14:textId="77777777" w:rsidTr="00297E6C">
        <w:tc>
          <w:tcPr>
            <w:tcW w:w="2195" w:type="pct"/>
          </w:tcPr>
          <w:p w14:paraId="50518F23" w14:textId="22290BAC" w:rsidR="00EA7907" w:rsidRPr="0068037F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68037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593" w:type="pct"/>
            <w:gridSpan w:val="2"/>
          </w:tcPr>
          <w:p w14:paraId="63ED04E2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6E143C5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F1A518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3578355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55FFC9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142ACCB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65EBBB5D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5A217FD5" w14:textId="77777777" w:rsidTr="00297E6C">
        <w:tc>
          <w:tcPr>
            <w:tcW w:w="2195" w:type="pct"/>
          </w:tcPr>
          <w:p w14:paraId="7323ACAB" w14:textId="6C252E88" w:rsidR="00EA7907" w:rsidRPr="0068037F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8037F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3AA421B8" w14:textId="497E3CC3" w:rsidR="00EA7907" w:rsidRPr="0068037F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5AE6496" w14:textId="77777777" w:rsidR="00EA7907" w:rsidRPr="0068037F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E55B90A" w14:textId="0AEDE1AE" w:rsidR="00EA7907" w:rsidRPr="0068037F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A899B6" w14:textId="77777777" w:rsidR="00EA7907" w:rsidRPr="0068037F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41DB63A" w14:textId="669EC828" w:rsidR="00EA7907" w:rsidRPr="0068037F" w:rsidRDefault="00EA7907" w:rsidP="00AA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314,446</w:t>
            </w:r>
          </w:p>
        </w:tc>
        <w:tc>
          <w:tcPr>
            <w:tcW w:w="129" w:type="pct"/>
          </w:tcPr>
          <w:p w14:paraId="62E4CA7A" w14:textId="77777777" w:rsidR="00EA7907" w:rsidRPr="0068037F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14:paraId="7E388A60" w14:textId="7CA7975A" w:rsidR="00EA7907" w:rsidRPr="0068037F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273,332</w:t>
            </w:r>
          </w:p>
        </w:tc>
      </w:tr>
      <w:tr w:rsidR="00EA7907" w:rsidRPr="0076015C" w14:paraId="2ABFA487" w14:textId="77777777" w:rsidTr="00297E6C">
        <w:tc>
          <w:tcPr>
            <w:tcW w:w="2195" w:type="pct"/>
          </w:tcPr>
          <w:p w14:paraId="0AB30B49" w14:textId="59ECC38E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C4AB64" w14:textId="62F785B5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EFD3D3" w14:textId="18210D1D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B9E1DD8" w14:textId="4700C383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EBB94B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D303335" w14:textId="52CF03FC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314,446</w:t>
            </w:r>
          </w:p>
        </w:tc>
        <w:tc>
          <w:tcPr>
            <w:tcW w:w="129" w:type="pct"/>
          </w:tcPr>
          <w:p w14:paraId="6D296499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053498" w14:textId="2918D954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273,332</w:t>
            </w:r>
          </w:p>
        </w:tc>
      </w:tr>
      <w:tr w:rsidR="00976B1C" w:rsidRPr="0076015C" w14:paraId="77C7AD86" w14:textId="77777777" w:rsidTr="00297E6C">
        <w:tc>
          <w:tcPr>
            <w:tcW w:w="2205" w:type="pct"/>
            <w:gridSpan w:val="2"/>
          </w:tcPr>
          <w:p w14:paraId="1D8B6630" w14:textId="77777777" w:rsidR="00976B1C" w:rsidRDefault="00976B1C" w:rsidP="00976B1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07DBF8D6" w14:textId="54757F0C" w:rsidR="00976B1C" w:rsidRPr="00976B1C" w:rsidRDefault="00976B1C" w:rsidP="0097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1CE5E277" w14:textId="77777777" w:rsidR="00976B1C" w:rsidRPr="0076015C" w:rsidRDefault="00976B1C" w:rsidP="0097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3A2DB5F7" w14:textId="0E259FF0" w:rsidR="00976B1C" w:rsidRPr="00976B1C" w:rsidRDefault="00976B1C" w:rsidP="0097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6AA8A31" w14:textId="77777777" w:rsidR="00976B1C" w:rsidRPr="0076015C" w:rsidRDefault="00976B1C" w:rsidP="0097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nil"/>
            </w:tcBorders>
          </w:tcPr>
          <w:p w14:paraId="57843BE3" w14:textId="43AE3B4C" w:rsidR="00976B1C" w:rsidRPr="00976B1C" w:rsidRDefault="00976B1C" w:rsidP="0097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06FA5540" w14:textId="77777777" w:rsidR="00976B1C" w:rsidRPr="0076015C" w:rsidRDefault="00976B1C" w:rsidP="0097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4CA52D4C" w14:textId="52E8AFD4" w:rsidR="00976B1C" w:rsidRPr="00976B1C" w:rsidRDefault="00976B1C" w:rsidP="0097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B1C" w:rsidRPr="0076015C" w14:paraId="3C476A60" w14:textId="77777777" w:rsidTr="00297E6C">
        <w:tc>
          <w:tcPr>
            <w:tcW w:w="2205" w:type="pct"/>
            <w:gridSpan w:val="2"/>
          </w:tcPr>
          <w:p w14:paraId="3D5154A8" w14:textId="77777777" w:rsidR="00461B68" w:rsidRDefault="00461B68" w:rsidP="00AB16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760F7DB8" w14:textId="77777777" w:rsidR="00461B68" w:rsidRDefault="00461B68" w:rsidP="00AB16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0D6CEFF2" w14:textId="742978E2" w:rsidR="00976B1C" w:rsidRPr="00594B6C" w:rsidRDefault="00976B1C" w:rsidP="00AB16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>ค่าใช้จ่ายจ่ายล่วงหน้า</w:t>
            </w:r>
          </w:p>
        </w:tc>
        <w:tc>
          <w:tcPr>
            <w:tcW w:w="583" w:type="pct"/>
            <w:tcBorders>
              <w:bottom w:val="nil"/>
            </w:tcBorders>
          </w:tcPr>
          <w:p w14:paraId="273DC2D3" w14:textId="77777777" w:rsidR="00976B1C" w:rsidRPr="0076015C" w:rsidRDefault="00976B1C" w:rsidP="00AB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0767DD11" w14:textId="77777777" w:rsidR="00976B1C" w:rsidRPr="0076015C" w:rsidRDefault="00976B1C" w:rsidP="00AB16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3698826F" w14:textId="77777777" w:rsidR="00976B1C" w:rsidRPr="0076015C" w:rsidRDefault="00976B1C" w:rsidP="00AB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13D0AB14" w14:textId="77777777" w:rsidR="00976B1C" w:rsidRPr="0076015C" w:rsidRDefault="00976B1C" w:rsidP="00AB16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nil"/>
            </w:tcBorders>
          </w:tcPr>
          <w:p w14:paraId="473FCE12" w14:textId="77777777" w:rsidR="00976B1C" w:rsidRPr="0076015C" w:rsidRDefault="00976B1C" w:rsidP="00AB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75D15E07" w14:textId="77777777" w:rsidR="00976B1C" w:rsidRPr="0076015C" w:rsidRDefault="00976B1C" w:rsidP="00AB16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7C113C68" w14:textId="77777777" w:rsidR="00976B1C" w:rsidRPr="0076015C" w:rsidRDefault="00976B1C" w:rsidP="00AB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2D940251" w14:textId="77777777" w:rsidTr="00297E6C">
        <w:tc>
          <w:tcPr>
            <w:tcW w:w="2205" w:type="pct"/>
            <w:gridSpan w:val="2"/>
          </w:tcPr>
          <w:p w14:paraId="08FB02B7" w14:textId="51A0D3FC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0A3DF0E" w14:textId="6AD8BEA6" w:rsidR="00EA7907" w:rsidRPr="00594B6C" w:rsidRDefault="00EA7907" w:rsidP="00AA5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  <w:tcBorders>
              <w:bottom w:val="nil"/>
            </w:tcBorders>
          </w:tcPr>
          <w:p w14:paraId="49B0D4E2" w14:textId="77777777" w:rsidR="00EA7907" w:rsidRPr="00594B6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FE3AFCE" w14:textId="20B79E4E" w:rsidR="00EA7907" w:rsidRPr="00594B6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7CDC332C" w14:textId="77777777" w:rsidR="00EA7907" w:rsidRPr="00594B6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6A407D0" w14:textId="63638E63" w:rsidR="00EA7907" w:rsidRPr="00594B6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7DCC6E88" w14:textId="77777777" w:rsidR="00EA7907" w:rsidRPr="00594B6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6B94B8C" w14:textId="46753FED" w:rsidR="00EA7907" w:rsidRPr="00594B6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907" w:rsidRPr="0076015C" w14:paraId="12691D57" w14:textId="77777777" w:rsidTr="00297E6C">
        <w:tc>
          <w:tcPr>
            <w:tcW w:w="2205" w:type="pct"/>
            <w:gridSpan w:val="2"/>
          </w:tcPr>
          <w:p w14:paraId="1311929D" w14:textId="3348E536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43252D3" w14:textId="1816D9EC" w:rsidR="00EA7907" w:rsidRPr="00EA7907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790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  <w:tcBorders>
              <w:bottom w:val="nil"/>
            </w:tcBorders>
          </w:tcPr>
          <w:p w14:paraId="39A02E90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1270FD8" w14:textId="7AB077FF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6297C0E3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CFA21F" w14:textId="7D5A6006" w:rsidR="00EA7907" w:rsidRPr="00EA7907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7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228B816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CF0869D" w14:textId="1B223926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A7907" w:rsidRPr="0076015C" w14:paraId="2188C93A" w14:textId="77777777" w:rsidTr="00297E6C">
        <w:tc>
          <w:tcPr>
            <w:tcW w:w="2205" w:type="pct"/>
            <w:gridSpan w:val="2"/>
          </w:tcPr>
          <w:p w14:paraId="7B2FDAFD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</w:tcPr>
          <w:p w14:paraId="75F10B2D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B46B383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nil"/>
            </w:tcBorders>
          </w:tcPr>
          <w:p w14:paraId="22616D4D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EAAEC1B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nil"/>
            </w:tcBorders>
          </w:tcPr>
          <w:p w14:paraId="4E308613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36945E92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nil"/>
            </w:tcBorders>
          </w:tcPr>
          <w:p w14:paraId="74FCCE71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480C3745" w14:textId="77777777" w:rsidTr="00297E6C">
        <w:tc>
          <w:tcPr>
            <w:tcW w:w="2205" w:type="pct"/>
            <w:gridSpan w:val="2"/>
          </w:tcPr>
          <w:p w14:paraId="795E4DE3" w14:textId="46C34542" w:rsidR="00EA7907" w:rsidRPr="00594B6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เงินมัดจำ</w:t>
            </w:r>
          </w:p>
        </w:tc>
        <w:tc>
          <w:tcPr>
            <w:tcW w:w="583" w:type="pct"/>
            <w:tcBorders>
              <w:bottom w:val="nil"/>
            </w:tcBorders>
          </w:tcPr>
          <w:p w14:paraId="31DEE3D1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4ED6A78F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1BE7029A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85B85C5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nil"/>
            </w:tcBorders>
          </w:tcPr>
          <w:p w14:paraId="3A279668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1BC1E455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78614E78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67C223C2" w14:textId="77777777" w:rsidTr="00297E6C">
        <w:tc>
          <w:tcPr>
            <w:tcW w:w="2205" w:type="pct"/>
            <w:gridSpan w:val="2"/>
          </w:tcPr>
          <w:p w14:paraId="7857A849" w14:textId="62EF3607" w:rsidR="00EA7907" w:rsidRPr="00594B6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5DFF3DA" w14:textId="32C269DB" w:rsidR="00EA7907" w:rsidRPr="00EA7907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30" w:type="pct"/>
            <w:tcBorders>
              <w:bottom w:val="nil"/>
            </w:tcBorders>
          </w:tcPr>
          <w:p w14:paraId="0B9ACB70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C7B47FA" w14:textId="1EDB8BCC" w:rsidR="00EA7907" w:rsidRPr="00594B6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47" w:type="pct"/>
            <w:tcBorders>
              <w:bottom w:val="nil"/>
            </w:tcBorders>
          </w:tcPr>
          <w:p w14:paraId="308515D1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CA2BE27" w14:textId="1A36C9EF" w:rsidR="00EA7907" w:rsidRPr="00EA7907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0A65C619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D6D5E28" w14:textId="685F98C6" w:rsidR="00EA7907" w:rsidRPr="00594B6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907" w:rsidRPr="0076015C" w14:paraId="3C8F4295" w14:textId="77777777" w:rsidTr="00297E6C">
        <w:tc>
          <w:tcPr>
            <w:tcW w:w="2205" w:type="pct"/>
            <w:gridSpan w:val="2"/>
          </w:tcPr>
          <w:p w14:paraId="3239B618" w14:textId="004290D2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B0B91FB" w14:textId="6763C05C" w:rsidR="00EA7907" w:rsidRPr="00EA7907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7907"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30" w:type="pct"/>
            <w:tcBorders>
              <w:bottom w:val="nil"/>
            </w:tcBorders>
          </w:tcPr>
          <w:p w14:paraId="35EC2D2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08D7C26" w14:textId="03019EB4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7" w:type="pct"/>
            <w:tcBorders>
              <w:bottom w:val="nil"/>
            </w:tcBorders>
          </w:tcPr>
          <w:p w14:paraId="0EE09A1F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9854258" w14:textId="42ED99C9" w:rsidR="00EA7907" w:rsidRPr="00EA7907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7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684F14D0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CDE7084" w14:textId="3674E183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A7907" w:rsidRPr="0076015C" w14:paraId="554C6329" w14:textId="77777777" w:rsidTr="00297E6C">
        <w:tc>
          <w:tcPr>
            <w:tcW w:w="2205" w:type="pct"/>
            <w:gridSpan w:val="2"/>
          </w:tcPr>
          <w:p w14:paraId="47A34D8A" w14:textId="2C7AAE9F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</w:tcPr>
          <w:p w14:paraId="5EE277C1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119120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nil"/>
            </w:tcBorders>
          </w:tcPr>
          <w:p w14:paraId="29D5C4D4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8ECBF87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nil"/>
            </w:tcBorders>
          </w:tcPr>
          <w:p w14:paraId="7D7C4E98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24E01209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nil"/>
            </w:tcBorders>
          </w:tcPr>
          <w:p w14:paraId="43209DA4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22C43057" w14:textId="77777777" w:rsidTr="00297E6C">
        <w:tc>
          <w:tcPr>
            <w:tcW w:w="2205" w:type="pct"/>
            <w:gridSpan w:val="2"/>
          </w:tcPr>
          <w:p w14:paraId="13797230" w14:textId="23796142" w:rsidR="00EA7907" w:rsidRPr="00594B6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583" w:type="pct"/>
            <w:tcBorders>
              <w:bottom w:val="nil"/>
            </w:tcBorders>
          </w:tcPr>
          <w:p w14:paraId="351E5103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6716B50E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6D2CD989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6CA25BD8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nil"/>
            </w:tcBorders>
          </w:tcPr>
          <w:p w14:paraId="2BAA7012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449A2D18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69C0C14A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45AEBE68" w14:textId="77777777" w:rsidTr="00297E6C">
        <w:tc>
          <w:tcPr>
            <w:tcW w:w="2205" w:type="pct"/>
            <w:gridSpan w:val="2"/>
          </w:tcPr>
          <w:p w14:paraId="6D55488D" w14:textId="25F7CA0D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8037F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CD4886" w14:textId="2E0F165D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0D642DE6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74195B6" w14:textId="13D9B143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0A195A10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9A0BD5B" w14:textId="726CBB26" w:rsidR="00EA7907" w:rsidRPr="00EA7907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A7907"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768CFF9B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A36DC51" w14:textId="55601564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EA7907" w:rsidRPr="0076015C" w14:paraId="3BD86486" w14:textId="77777777" w:rsidTr="00297E6C">
        <w:tc>
          <w:tcPr>
            <w:tcW w:w="2205" w:type="pct"/>
            <w:gridSpan w:val="2"/>
          </w:tcPr>
          <w:p w14:paraId="32AE1396" w14:textId="2F78F123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B3222D4" w14:textId="4DC79D33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2D6F07D7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78CA15E" w14:textId="7DE688AD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091759F6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FE2D86E" w14:textId="76F55F00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1,081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1C95D84B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B97710A" w14:textId="3A1590C5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763</w:t>
            </w:r>
          </w:p>
        </w:tc>
      </w:tr>
      <w:tr w:rsidR="00976B1C" w:rsidRPr="0076015C" w14:paraId="36D13E2F" w14:textId="77777777" w:rsidTr="00297E6C">
        <w:tc>
          <w:tcPr>
            <w:tcW w:w="2205" w:type="pct"/>
            <w:gridSpan w:val="2"/>
          </w:tcPr>
          <w:p w14:paraId="5E8DAC93" w14:textId="77777777" w:rsidR="00976B1C" w:rsidRDefault="00976B1C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C22627C" w14:textId="77777777" w:rsidR="00976B1C" w:rsidRDefault="00976B1C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E291C24" w14:textId="77777777" w:rsidR="00976B1C" w:rsidRPr="0076015C" w:rsidRDefault="00976B1C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A297CE7" w14:textId="77777777" w:rsidR="00976B1C" w:rsidRDefault="00976B1C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4A96C01" w14:textId="77777777" w:rsidR="00976B1C" w:rsidRPr="0076015C" w:rsidRDefault="00976B1C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2A14425" w14:textId="77777777" w:rsidR="00976B1C" w:rsidRDefault="00976B1C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FC01ADA" w14:textId="77777777" w:rsidR="00976B1C" w:rsidRPr="0076015C" w:rsidRDefault="00976B1C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7D30E1D" w14:textId="77777777" w:rsidR="00976B1C" w:rsidRDefault="00976B1C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6B1C" w:rsidRPr="0076015C" w14:paraId="1128E030" w14:textId="77777777" w:rsidTr="00297E6C">
        <w:tc>
          <w:tcPr>
            <w:tcW w:w="2205" w:type="pct"/>
            <w:gridSpan w:val="2"/>
          </w:tcPr>
          <w:p w14:paraId="276DB35F" w14:textId="39802188" w:rsidR="00976B1C" w:rsidRPr="008C5155" w:rsidRDefault="00380250" w:rsidP="00AB16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การค้า</w:t>
            </w:r>
          </w:p>
        </w:tc>
        <w:tc>
          <w:tcPr>
            <w:tcW w:w="583" w:type="pct"/>
            <w:shd w:val="clear" w:color="auto" w:fill="auto"/>
          </w:tcPr>
          <w:p w14:paraId="368717E2" w14:textId="77777777" w:rsidR="00976B1C" w:rsidRPr="0076015C" w:rsidRDefault="00976B1C" w:rsidP="00AB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7AC00CE" w14:textId="77777777" w:rsidR="00976B1C" w:rsidRPr="0076015C" w:rsidRDefault="00976B1C" w:rsidP="00AB16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CA7D886" w14:textId="77777777" w:rsidR="00976B1C" w:rsidRPr="0076015C" w:rsidRDefault="00976B1C" w:rsidP="00AB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E2A3F8E" w14:textId="77777777" w:rsidR="00976B1C" w:rsidRPr="0076015C" w:rsidRDefault="00976B1C" w:rsidP="00AB16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5D5113C" w14:textId="77777777" w:rsidR="00976B1C" w:rsidRPr="0076015C" w:rsidRDefault="00976B1C" w:rsidP="00AB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A03254E" w14:textId="77777777" w:rsidR="00976B1C" w:rsidRPr="0076015C" w:rsidRDefault="00976B1C" w:rsidP="00AB16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5BAFA81" w14:textId="77777777" w:rsidR="00976B1C" w:rsidRPr="0076015C" w:rsidRDefault="00976B1C" w:rsidP="00AB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137343B1" w14:textId="77777777" w:rsidTr="00297E6C">
        <w:tc>
          <w:tcPr>
            <w:tcW w:w="2205" w:type="pct"/>
            <w:gridSpan w:val="2"/>
          </w:tcPr>
          <w:p w14:paraId="3A404136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E127A4D" w14:textId="64AF768E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5EAB2F7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E08327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B142557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EE960F5" w14:textId="5427ADDD" w:rsidR="00EA7907" w:rsidRPr="0076015C" w:rsidRDefault="00EA7907" w:rsidP="00371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  <w:tc>
          <w:tcPr>
            <w:tcW w:w="132" w:type="pct"/>
            <w:gridSpan w:val="2"/>
          </w:tcPr>
          <w:p w14:paraId="3A39757D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95D181F" w14:textId="0658C3EE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7,969</w:t>
            </w:r>
          </w:p>
        </w:tc>
      </w:tr>
      <w:tr w:rsidR="00EA7907" w:rsidRPr="0076015C" w14:paraId="54E10B4B" w14:textId="77777777" w:rsidTr="00297E6C">
        <w:tc>
          <w:tcPr>
            <w:tcW w:w="2205" w:type="pct"/>
            <w:gridSpan w:val="2"/>
          </w:tcPr>
          <w:p w14:paraId="25025174" w14:textId="6EB14D62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  <w:shd w:val="clear" w:color="auto" w:fill="auto"/>
          </w:tcPr>
          <w:p w14:paraId="64FB914D" w14:textId="4B8CBFAD" w:rsidR="00EA7907" w:rsidRPr="0076015C" w:rsidRDefault="00461B68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30" w:type="pct"/>
            <w:shd w:val="clear" w:color="auto" w:fill="auto"/>
          </w:tcPr>
          <w:p w14:paraId="22021FB9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687D380" w14:textId="2E1BBA65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7" w:type="pct"/>
            <w:shd w:val="clear" w:color="auto" w:fill="auto"/>
          </w:tcPr>
          <w:p w14:paraId="63C9A06D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91C6803" w14:textId="2A4C5CAC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1CF22F0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27C47F2" w14:textId="166128BA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907" w:rsidRPr="0076015C" w14:paraId="19F3DC51" w14:textId="77777777" w:rsidTr="00297E6C">
        <w:tc>
          <w:tcPr>
            <w:tcW w:w="2205" w:type="pct"/>
            <w:gridSpan w:val="2"/>
          </w:tcPr>
          <w:p w14:paraId="47F89C64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7947FEC" w14:textId="44056DC2" w:rsidR="00EA7907" w:rsidRPr="00EA7907" w:rsidRDefault="00461B68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130" w:type="pct"/>
          </w:tcPr>
          <w:p w14:paraId="06FC412D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65D16EB" w14:textId="6EA8CB8D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47" w:type="pct"/>
          </w:tcPr>
          <w:p w14:paraId="0C44F85C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CF8A3BC" w14:textId="70746665" w:rsidR="00EA7907" w:rsidRPr="0076015C" w:rsidRDefault="00EA7907" w:rsidP="00371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1,028</w:t>
            </w:r>
          </w:p>
        </w:tc>
        <w:tc>
          <w:tcPr>
            <w:tcW w:w="132" w:type="pct"/>
            <w:gridSpan w:val="2"/>
          </w:tcPr>
          <w:p w14:paraId="79AE339E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AFF29D0" w14:textId="4A3D9D71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7,969</w:t>
            </w:r>
          </w:p>
        </w:tc>
      </w:tr>
      <w:tr w:rsidR="00EA7907" w:rsidRPr="0076015C" w14:paraId="1B2BF5D8" w14:textId="77777777" w:rsidTr="00297E6C">
        <w:tc>
          <w:tcPr>
            <w:tcW w:w="2205" w:type="pct"/>
            <w:gridSpan w:val="2"/>
          </w:tcPr>
          <w:p w14:paraId="3B57DB67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3488DF4D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1EB617F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E07F46B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23877F3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5E9645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6B7AB9C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3F51A4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D18" w:rsidRPr="0076015C" w14:paraId="6F59A8E9" w14:textId="77777777" w:rsidTr="00297E6C">
        <w:tc>
          <w:tcPr>
            <w:tcW w:w="2205" w:type="pct"/>
            <w:gridSpan w:val="2"/>
          </w:tcPr>
          <w:p w14:paraId="56EDA9E4" w14:textId="77777777" w:rsidR="007E5D18" w:rsidRPr="0076015C" w:rsidRDefault="007E5D18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769B64B8" w14:textId="77777777" w:rsidR="007E5D18" w:rsidRPr="0076015C" w:rsidRDefault="007E5D18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273DF54" w14:textId="77777777" w:rsidR="007E5D18" w:rsidRPr="0076015C" w:rsidRDefault="007E5D18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24B7659" w14:textId="77777777" w:rsidR="007E5D18" w:rsidRPr="0076015C" w:rsidRDefault="007E5D18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408368E" w14:textId="77777777" w:rsidR="007E5D18" w:rsidRPr="0076015C" w:rsidRDefault="007E5D18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A21DA19" w14:textId="77777777" w:rsidR="007E5D18" w:rsidRPr="0076015C" w:rsidRDefault="007E5D18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FB8DC3A" w14:textId="77777777" w:rsidR="007E5D18" w:rsidRPr="0076015C" w:rsidRDefault="007E5D18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51E59388" w14:textId="77777777" w:rsidR="007E5D18" w:rsidRPr="0076015C" w:rsidRDefault="007E5D18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907" w:rsidRPr="0076015C" w14:paraId="7A571D95" w14:textId="77777777" w:rsidTr="00297E6C">
        <w:trPr>
          <w:trHeight w:val="452"/>
        </w:trPr>
        <w:tc>
          <w:tcPr>
            <w:tcW w:w="2205" w:type="pct"/>
            <w:gridSpan w:val="2"/>
          </w:tcPr>
          <w:p w14:paraId="7DFD7E1C" w14:textId="1ACA9FB0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83" w:type="pct"/>
            <w:shd w:val="clear" w:color="auto" w:fill="auto"/>
          </w:tcPr>
          <w:p w14:paraId="00DBEEB6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0617D62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13D419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EBC8A9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21E0B07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599DBE8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A9612AC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907" w:rsidRPr="0076015C" w14:paraId="6EDB4C0C" w14:textId="77777777" w:rsidTr="00297E6C">
        <w:tc>
          <w:tcPr>
            <w:tcW w:w="2205" w:type="pct"/>
            <w:gridSpan w:val="2"/>
          </w:tcPr>
          <w:p w14:paraId="54CCD3C8" w14:textId="11C767A3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0E57380" w14:textId="123F5BBB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D8CD928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F739D55" w14:textId="0EC01946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167C2DC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4AB4ADD" w14:textId="6F299213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" w:type="pct"/>
            <w:gridSpan w:val="2"/>
          </w:tcPr>
          <w:p w14:paraId="7A63CB0F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172094A" w14:textId="7072390E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EA7907" w:rsidRPr="0076015C" w14:paraId="2791EBB5" w14:textId="77777777" w:rsidTr="00297E6C">
        <w:tc>
          <w:tcPr>
            <w:tcW w:w="2205" w:type="pct"/>
            <w:gridSpan w:val="2"/>
          </w:tcPr>
          <w:p w14:paraId="2C6174F3" w14:textId="7A6DF04B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053D0" w14:textId="23AEBE39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02C1B9F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5A0F" w14:textId="6573326C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B87CD3C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6432" w14:textId="28D5D83E" w:rsidR="00EA7907" w:rsidRPr="00BD4E5D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E5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2" w:type="pct"/>
            <w:gridSpan w:val="2"/>
          </w:tcPr>
          <w:p w14:paraId="45E58D22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2642952" w14:textId="58BDA518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</w:tr>
      <w:tr w:rsidR="00EA7907" w:rsidRPr="0076015C" w14:paraId="12C932E2" w14:textId="77777777" w:rsidTr="00297E6C">
        <w:tc>
          <w:tcPr>
            <w:tcW w:w="2205" w:type="pct"/>
            <w:gridSpan w:val="2"/>
          </w:tcPr>
          <w:p w14:paraId="59DFA687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404808D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BC4968F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6FD0D72B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DB8A20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364ED10E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8B6E15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6AEFF64F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907" w:rsidRPr="0076015C" w14:paraId="295DC50C" w14:textId="77777777" w:rsidTr="00297E6C">
        <w:tc>
          <w:tcPr>
            <w:tcW w:w="2205" w:type="pct"/>
            <w:gridSpan w:val="2"/>
          </w:tcPr>
          <w:p w14:paraId="610236EF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583" w:type="pct"/>
            <w:shd w:val="clear" w:color="auto" w:fill="auto"/>
          </w:tcPr>
          <w:p w14:paraId="2D024FC8" w14:textId="477BCDB0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CBB8725" w14:textId="77777777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3C67F6" w14:textId="393F2BB0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56D3A30" w14:textId="77777777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A5DF38B" w14:textId="7FD21366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2154E680" w14:textId="77777777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11B8F85" w14:textId="12DE93A0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907" w:rsidRPr="0076015C" w14:paraId="560D838B" w14:textId="77777777" w:rsidTr="00297E6C">
        <w:tc>
          <w:tcPr>
            <w:tcW w:w="2205" w:type="pct"/>
            <w:gridSpan w:val="2"/>
          </w:tcPr>
          <w:p w14:paraId="40163F10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07E18B0" w14:textId="2D5C2982" w:rsidR="00EA7907" w:rsidRPr="0076015C" w:rsidRDefault="00EA7907" w:rsidP="0082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30" w:type="pct"/>
            <w:shd w:val="clear" w:color="auto" w:fill="auto"/>
          </w:tcPr>
          <w:p w14:paraId="7085E38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B770989" w14:textId="39CF893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00B5B5E6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60FE5F6" w14:textId="1E060192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3AF5EB0E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747517B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907" w:rsidRPr="0076015C" w14:paraId="302BC602" w14:textId="77777777" w:rsidTr="00297E6C">
        <w:tc>
          <w:tcPr>
            <w:tcW w:w="2205" w:type="pct"/>
            <w:gridSpan w:val="2"/>
          </w:tcPr>
          <w:p w14:paraId="5F7C5D9C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1C03" w14:textId="4C4ED54C" w:rsidR="00EA7907" w:rsidRPr="0076015C" w:rsidRDefault="00EA7907" w:rsidP="0082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30" w:type="pct"/>
            <w:shd w:val="clear" w:color="auto" w:fill="auto"/>
          </w:tcPr>
          <w:p w14:paraId="07DF7FF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D47FA" w14:textId="629A7DA3" w:rsidR="00EA7907" w:rsidRPr="008C5155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5155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5DFF1776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3FB50" w14:textId="67770F56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B3CDFB0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95E428B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63BA" w:rsidRPr="0076015C" w14:paraId="4919EE09" w14:textId="77777777" w:rsidTr="00297E6C">
        <w:tc>
          <w:tcPr>
            <w:tcW w:w="2205" w:type="pct"/>
            <w:gridSpan w:val="2"/>
          </w:tcPr>
          <w:p w14:paraId="0777E8C4" w14:textId="77777777" w:rsidR="00CF63BA" w:rsidRPr="0076015C" w:rsidRDefault="00CF63BA" w:rsidP="00CF63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1E29579C" w14:textId="361BE731" w:rsidR="00CF63BA" w:rsidRPr="00C81C43" w:rsidRDefault="00CF63BA" w:rsidP="00C8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312BC30" w14:textId="77777777" w:rsidR="00CF63BA" w:rsidRPr="0076015C" w:rsidRDefault="00CF63BA" w:rsidP="00C8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CA3FF9" w14:textId="30793CBD" w:rsidR="00CF63BA" w:rsidRPr="00C81C43" w:rsidRDefault="00CF63BA" w:rsidP="00C8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A0518B0" w14:textId="77777777" w:rsidR="00CF63BA" w:rsidRPr="0076015C" w:rsidRDefault="00CF63BA" w:rsidP="00C8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090DAB3" w14:textId="4E44623A" w:rsidR="00CF63BA" w:rsidRPr="00C81C43" w:rsidRDefault="00CF63BA" w:rsidP="00C8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022D8CC" w14:textId="77777777" w:rsidR="00CF63BA" w:rsidRPr="0076015C" w:rsidRDefault="00CF63BA" w:rsidP="00C8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3E3E6CC" w14:textId="13DADC5C" w:rsidR="00CF63BA" w:rsidRPr="00C81C43" w:rsidRDefault="00CF63BA" w:rsidP="00C8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907" w:rsidRPr="0076015C" w14:paraId="1D0A3DE3" w14:textId="77777777" w:rsidTr="00297E6C">
        <w:tc>
          <w:tcPr>
            <w:tcW w:w="2205" w:type="pct"/>
            <w:gridSpan w:val="2"/>
          </w:tcPr>
          <w:p w14:paraId="627979F5" w14:textId="77777777" w:rsidR="00A1055D" w:rsidRDefault="00A1055D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6F6C73CC" w14:textId="7AB3E588" w:rsidR="00EA7907" w:rsidRPr="008C5155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C515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>เงินมัดจำรับล่วงหน้า</w:t>
            </w:r>
          </w:p>
        </w:tc>
        <w:tc>
          <w:tcPr>
            <w:tcW w:w="583" w:type="pct"/>
            <w:shd w:val="clear" w:color="auto" w:fill="auto"/>
          </w:tcPr>
          <w:p w14:paraId="2EA345E8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8BDA53B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E789B02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3DF55A5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9E58472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516B34D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2E9590F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04164E70" w14:textId="77777777" w:rsidTr="00297E6C">
        <w:tc>
          <w:tcPr>
            <w:tcW w:w="2205" w:type="pct"/>
            <w:gridSpan w:val="2"/>
          </w:tcPr>
          <w:p w14:paraId="4050BD61" w14:textId="1B20202B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47E0E9F" w14:textId="0759B216" w:rsidR="00EA7907" w:rsidRPr="008C5155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303E88B" w14:textId="77777777" w:rsidR="00EA7907" w:rsidRPr="008C5155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7FCDCDB" w14:textId="377CB9C4" w:rsidR="00EA7907" w:rsidRPr="008C5155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C5155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7" w:type="pct"/>
            <w:shd w:val="clear" w:color="auto" w:fill="auto"/>
          </w:tcPr>
          <w:p w14:paraId="6AB1BEE2" w14:textId="77777777" w:rsidR="00EA7907" w:rsidRPr="008C5155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FF4D192" w14:textId="4558D42F" w:rsidR="00EA7907" w:rsidRPr="008C5155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C51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E18B657" w14:textId="77777777" w:rsidR="00EA7907" w:rsidRPr="008C5155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517FB74" w14:textId="00605E3C" w:rsidR="00EA7907" w:rsidRPr="008C5155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C51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907" w:rsidRPr="0076015C" w14:paraId="58DDB779" w14:textId="77777777" w:rsidTr="00297E6C">
        <w:tc>
          <w:tcPr>
            <w:tcW w:w="2205" w:type="pct"/>
            <w:gridSpan w:val="2"/>
          </w:tcPr>
          <w:p w14:paraId="7E4A6379" w14:textId="3A7ED5E2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7186A" w14:textId="17119D08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4D04CF0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45007" w14:textId="667DBA49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47" w:type="pct"/>
            <w:shd w:val="clear" w:color="auto" w:fill="auto"/>
          </w:tcPr>
          <w:p w14:paraId="7A1F0943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33EB0" w14:textId="7BD0DA00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E78966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32F4E5A" w14:textId="0C0BE3DD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A7907" w:rsidRPr="0076015C" w14:paraId="78B5E522" w14:textId="77777777" w:rsidTr="00297E6C">
        <w:tc>
          <w:tcPr>
            <w:tcW w:w="2205" w:type="pct"/>
            <w:gridSpan w:val="2"/>
          </w:tcPr>
          <w:p w14:paraId="2D9DD229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1A94467D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560E9D9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31F80BC4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3E82131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4B4E171D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DD983DD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6CA45DF8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54993670" w14:textId="77777777" w:rsidTr="00297E6C">
        <w:tc>
          <w:tcPr>
            <w:tcW w:w="2205" w:type="pct"/>
            <w:gridSpan w:val="2"/>
          </w:tcPr>
          <w:p w14:paraId="74D26524" w14:textId="03C8E102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ดอกเบี้ยค้างจ่าย</w:t>
            </w:r>
          </w:p>
        </w:tc>
        <w:tc>
          <w:tcPr>
            <w:tcW w:w="583" w:type="pct"/>
            <w:shd w:val="clear" w:color="auto" w:fill="auto"/>
          </w:tcPr>
          <w:p w14:paraId="467F165B" w14:textId="6724AB8A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48979B4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90E9D4B" w14:textId="43D1EAAC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0B53B36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AD4EED" w14:textId="5C58556C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2AB99871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D19DF53" w14:textId="260D03D2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291E4D81" w14:textId="77777777" w:rsidTr="00297E6C">
        <w:tc>
          <w:tcPr>
            <w:tcW w:w="2205" w:type="pct"/>
            <w:gridSpan w:val="2"/>
          </w:tcPr>
          <w:p w14:paraId="3D549E92" w14:textId="19DFE1C4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2541842" w14:textId="5350C8B8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F339849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1965E92F" w14:textId="3383FAEA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5AF808B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8E357D8" w14:textId="4B386D04" w:rsidR="00EA7907" w:rsidRPr="00EA7907" w:rsidRDefault="00EA7907" w:rsidP="0013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A790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" w:type="pct"/>
            <w:gridSpan w:val="2"/>
          </w:tcPr>
          <w:p w14:paraId="74ADE357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DF773B2" w14:textId="2F96ADA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A7907" w:rsidRPr="0076015C" w14:paraId="1DD98E6F" w14:textId="77777777" w:rsidTr="00297E6C">
        <w:tc>
          <w:tcPr>
            <w:tcW w:w="2205" w:type="pct"/>
            <w:gridSpan w:val="2"/>
          </w:tcPr>
          <w:p w14:paraId="0904639B" w14:textId="502D5068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DDE6B" w14:textId="0D031B3B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9FA6FAE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B6AFD" w14:textId="4676E079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0641A4B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1736E" w14:textId="4EBB1056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2" w:type="pct"/>
            <w:gridSpan w:val="2"/>
          </w:tcPr>
          <w:p w14:paraId="5EC6280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2FAE2BE" w14:textId="441B4E0E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EA7907" w:rsidRPr="0076015C" w14:paraId="612CBDDC" w14:textId="77777777" w:rsidTr="00297E6C">
        <w:tc>
          <w:tcPr>
            <w:tcW w:w="2205" w:type="pct"/>
            <w:gridSpan w:val="2"/>
          </w:tcPr>
          <w:p w14:paraId="5B33D4BB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E74E27F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52216CE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57D18944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C8BEAE5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3EBF09F7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1EE1A1A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666C3B53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907" w:rsidRPr="0076015C" w14:paraId="559BF0A8" w14:textId="77777777" w:rsidTr="00297E6C">
        <w:tc>
          <w:tcPr>
            <w:tcW w:w="2205" w:type="pct"/>
            <w:gridSpan w:val="2"/>
          </w:tcPr>
          <w:p w14:paraId="4343BF72" w14:textId="447B8185" w:rsidR="00EA7907" w:rsidRPr="008C5155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C515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583" w:type="pct"/>
            <w:shd w:val="clear" w:color="auto" w:fill="auto"/>
          </w:tcPr>
          <w:p w14:paraId="191443B8" w14:textId="7DB3B3D8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976B260" w14:textId="77777777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9A5E01F" w14:textId="3CC8C829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B93D789" w14:textId="77777777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41C0672E" w14:textId="14312799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D432356" w14:textId="77777777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AF42A0" w14:textId="04D5ABEC" w:rsidR="00EA7907" w:rsidRPr="0076015C" w:rsidRDefault="00EA7907" w:rsidP="00EA7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907" w:rsidRPr="0076015C" w14:paraId="4C9E722E" w14:textId="77777777" w:rsidTr="00297E6C">
        <w:tc>
          <w:tcPr>
            <w:tcW w:w="2205" w:type="pct"/>
            <w:gridSpan w:val="2"/>
          </w:tcPr>
          <w:p w14:paraId="13AB5A33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2FB0085B" w14:textId="0B1E83A9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F3D5CE2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0210B11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B25129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E05E66" w14:textId="63A988C2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</w:t>
            </w:r>
            <w:r w:rsidR="00717B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" w:type="pct"/>
            <w:gridSpan w:val="2"/>
          </w:tcPr>
          <w:p w14:paraId="1F9233FE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6E14EF2" w14:textId="0915C76D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3,572</w:t>
            </w:r>
          </w:p>
        </w:tc>
      </w:tr>
      <w:tr w:rsidR="00EA7907" w:rsidRPr="0076015C" w14:paraId="7E3AABED" w14:textId="77777777" w:rsidTr="00297E6C">
        <w:tc>
          <w:tcPr>
            <w:tcW w:w="2205" w:type="pct"/>
            <w:gridSpan w:val="2"/>
          </w:tcPr>
          <w:p w14:paraId="758F277F" w14:textId="77777777" w:rsidR="00EA7907" w:rsidRPr="0076015C" w:rsidRDefault="00EA7907" w:rsidP="00EA790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FEB3CB5" w14:textId="2453F36B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84B21C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B1CB84" w14:textId="77777777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D95DA5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BEA62DA" w14:textId="14F92C6D" w:rsidR="00EA7907" w:rsidRPr="0076015C" w:rsidRDefault="00717BB0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3,544</w:t>
            </w:r>
          </w:p>
        </w:tc>
        <w:tc>
          <w:tcPr>
            <w:tcW w:w="132" w:type="pct"/>
            <w:gridSpan w:val="2"/>
          </w:tcPr>
          <w:p w14:paraId="29DF0BDB" w14:textId="77777777" w:rsidR="00EA7907" w:rsidRPr="0076015C" w:rsidRDefault="00EA7907" w:rsidP="00EA79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CD68F0C" w14:textId="4AC5EC74" w:rsidR="00EA7907" w:rsidRPr="0076015C" w:rsidRDefault="00EA7907" w:rsidP="00EA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3,572</w:t>
            </w:r>
          </w:p>
        </w:tc>
      </w:tr>
    </w:tbl>
    <w:p w14:paraId="38F6E8A1" w14:textId="77777777" w:rsidR="00DD6FA3" w:rsidRPr="0076015C" w:rsidRDefault="00DD6FA3">
      <w:pPr>
        <w:rPr>
          <w:rFonts w:asciiTheme="majorBidi" w:hAnsiTheme="majorBidi" w:cstheme="majorBidi"/>
          <w:sz w:val="30"/>
          <w:szCs w:val="30"/>
        </w:rPr>
      </w:pPr>
    </w:p>
    <w:p w14:paraId="07DFC2CB" w14:textId="571FF0E8" w:rsidR="0017236A" w:rsidRDefault="0083358C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 w:hint="cs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76015C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เงินกู้ยืมประเภทชำระคืนเมื่อทวงถาม</w:t>
      </w:r>
    </w:p>
    <w:p w14:paraId="7F69C739" w14:textId="77777777" w:rsidR="00A31801" w:rsidRDefault="00A31801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7386C" w14:textId="77777777" w:rsidR="00A31801" w:rsidRDefault="00A3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2AB52E1" w14:textId="180CD8D6" w:rsidR="0074717E" w:rsidRPr="0076015C" w:rsidRDefault="0074717E" w:rsidP="00D74B2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</w:t>
      </w:r>
      <w:r w:rsidR="00F00E90" w:rsidRPr="0076015C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Pr="0076015C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="00343AEA">
        <w:rPr>
          <w:rFonts w:ascii="Angsana New" w:hAnsi="Angsana New" w:hint="cs"/>
          <w:b/>
          <w:bCs/>
          <w:sz w:val="30"/>
          <w:szCs w:val="30"/>
          <w:cs/>
        </w:rPr>
        <w:t>ย่อยและบริษัทร่วม</w:t>
      </w:r>
    </w:p>
    <w:p w14:paraId="507D239C" w14:textId="0205A31D" w:rsidR="00724A6B" w:rsidRPr="006507F9" w:rsidRDefault="00724A6B" w:rsidP="007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D4F4689" w14:textId="2B5CEA0C" w:rsidR="00A31801" w:rsidRDefault="00601415" w:rsidP="00A3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18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7945A312" wp14:editId="02AB5551">
            <wp:extent cx="5998943" cy="3076444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447" cy="308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B3E918" w14:textId="77777777" w:rsidR="00A31801" w:rsidRPr="006507F9" w:rsidRDefault="00A31801" w:rsidP="007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900"/>
        <w:gridCol w:w="270"/>
        <w:gridCol w:w="1890"/>
      </w:tblGrid>
      <w:tr w:rsidR="00A411FF" w:rsidRPr="00A411FF" w14:paraId="4204A98E" w14:textId="77777777" w:rsidTr="00F31308">
        <w:trPr>
          <w:tblHeader/>
        </w:trPr>
        <w:tc>
          <w:tcPr>
            <w:tcW w:w="6120" w:type="dxa"/>
            <w:vAlign w:val="bottom"/>
          </w:tcPr>
          <w:p w14:paraId="1874439E" w14:textId="77777777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F52BFE4" w14:textId="50FFC76D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  <w:vAlign w:val="bottom"/>
          </w:tcPr>
          <w:p w14:paraId="64987035" w14:textId="77777777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7158E0D" w14:textId="77777777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0F758AC" w14:textId="19CFA919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411F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411F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411FF" w:rsidRPr="00A411FF" w14:paraId="6449863B" w14:textId="77777777" w:rsidTr="00F31308">
        <w:trPr>
          <w:tblHeader/>
        </w:trPr>
        <w:tc>
          <w:tcPr>
            <w:tcW w:w="6120" w:type="dxa"/>
            <w:shd w:val="clear" w:color="auto" w:fill="auto"/>
            <w:vAlign w:val="bottom"/>
          </w:tcPr>
          <w:p w14:paraId="47E974AB" w14:textId="6B8416C1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2D93EB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0895F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33BAA2" w14:textId="74AB09EA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41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06C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41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411FF" w:rsidRPr="00A411FF" w14:paraId="6A05D3B1" w14:textId="77777777" w:rsidTr="00F31308">
        <w:tc>
          <w:tcPr>
            <w:tcW w:w="6120" w:type="dxa"/>
            <w:vAlign w:val="bottom"/>
          </w:tcPr>
          <w:p w14:paraId="73AF8316" w14:textId="77777777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F44D449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0C091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23888E5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11FF" w:rsidRPr="00A411FF" w14:paraId="2457A161" w14:textId="77777777" w:rsidTr="00F31308">
        <w:tc>
          <w:tcPr>
            <w:tcW w:w="6120" w:type="dxa"/>
            <w:vAlign w:val="bottom"/>
          </w:tcPr>
          <w:p w14:paraId="7C9719DE" w14:textId="7E0A2A12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11F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="00867C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67CE4">
              <w:rPr>
                <w:rFonts w:asciiTheme="majorBidi" w:hAnsiTheme="majorBidi" w:cstheme="majorBidi"/>
                <w:sz w:val="30"/>
                <w:szCs w:val="30"/>
              </w:rPr>
              <w:t>ZKC</w:t>
            </w:r>
          </w:p>
        </w:tc>
        <w:tc>
          <w:tcPr>
            <w:tcW w:w="900" w:type="dxa"/>
          </w:tcPr>
          <w:p w14:paraId="4BC8616B" w14:textId="64BA6AD8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14E24CE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E6D200" w14:textId="6D7CED63" w:rsidR="00A411FF" w:rsidRPr="00495F26" w:rsidRDefault="00495F26" w:rsidP="00970300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50,100</w:t>
            </w:r>
          </w:p>
        </w:tc>
      </w:tr>
      <w:tr w:rsidR="00A411FF" w:rsidRPr="00A411FF" w14:paraId="0FC2FEC4" w14:textId="77777777" w:rsidTr="00F31308">
        <w:tc>
          <w:tcPr>
            <w:tcW w:w="6120" w:type="dxa"/>
            <w:vAlign w:val="bottom"/>
          </w:tcPr>
          <w:p w14:paraId="4351AD9C" w14:textId="77777777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F7E1F33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FC617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4DF1CAD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11FF" w:rsidRPr="00A411FF" w14:paraId="02284FDA" w14:textId="77777777" w:rsidTr="00F31308">
        <w:tc>
          <w:tcPr>
            <w:tcW w:w="6120" w:type="dxa"/>
            <w:vAlign w:val="bottom"/>
          </w:tcPr>
          <w:p w14:paraId="46B45801" w14:textId="77777777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0FA0FE0D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EEA7A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EB6152D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A411FF" w:rsidRPr="00A411FF" w14:paraId="13C7C7B6" w14:textId="77777777" w:rsidTr="00F31308">
        <w:tc>
          <w:tcPr>
            <w:tcW w:w="6120" w:type="dxa"/>
            <w:shd w:val="clear" w:color="auto" w:fill="auto"/>
            <w:vAlign w:val="bottom"/>
          </w:tcPr>
          <w:p w14:paraId="5F8C115F" w14:textId="7CEDA84F" w:rsidR="00A411FF" w:rsidRPr="00A411FF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1F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  <w:r w:rsidR="00506E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 กินดีอยู่ดี </w:t>
            </w:r>
            <w:r w:rsidR="00506E0D">
              <w:rPr>
                <w:rFonts w:asciiTheme="majorBidi" w:hAnsiTheme="majorBidi" w:cstheme="majorBidi"/>
                <w:sz w:val="30"/>
                <w:szCs w:val="30"/>
              </w:rPr>
              <w:t>2020</w:t>
            </w:r>
            <w:r w:rsidR="00506E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1B8345AE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4D85D" w14:textId="77777777" w:rsidR="00A411FF" w:rsidRPr="00A411FF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BD2B72" w14:textId="13286CAD" w:rsidR="00A411FF" w:rsidRPr="00A411FF" w:rsidRDefault="00531964" w:rsidP="00970300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3,375</w:t>
            </w:r>
          </w:p>
        </w:tc>
      </w:tr>
    </w:tbl>
    <w:p w14:paraId="61C15831" w14:textId="77777777" w:rsidR="00F31308" w:rsidRPr="006507F9" w:rsidRDefault="00F31308" w:rsidP="00AB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73E39DC" w14:textId="51613E2B" w:rsidR="00AB1FD9" w:rsidRPr="00406D37" w:rsidRDefault="00AB1FD9" w:rsidP="00AB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6D3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การเพิ่มเงินลงทุนในบริษัทร่วม</w:t>
      </w:r>
    </w:p>
    <w:p w14:paraId="193E84D1" w14:textId="77777777" w:rsidR="00AB1FD9" w:rsidRPr="006507F9" w:rsidRDefault="00AB1FD9" w:rsidP="0065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5235344" w14:textId="2F0BF73C" w:rsidR="00AB1FD9" w:rsidRDefault="00AB1FD9" w:rsidP="0065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eastAsia="MS Mincho" w:hAnsi="Angsana New" w:hint="cs"/>
          <w:sz w:val="30"/>
          <w:szCs w:val="30"/>
          <w:cs/>
        </w:rPr>
        <w:t>ในระหว่าง</w:t>
      </w:r>
      <w:r>
        <w:rPr>
          <w:rFonts w:ascii="Angsana New" w:eastAsia="MS Mincho" w:hAnsi="Angsana New" w:hint="cs"/>
          <w:sz w:val="30"/>
          <w:szCs w:val="30"/>
          <w:cs/>
        </w:rPr>
        <w:t>ปี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eastAsia="MS Mincho" w:hAnsi="Angsana New"/>
          <w:sz w:val="30"/>
          <w:szCs w:val="30"/>
        </w:rPr>
        <w:t xml:space="preserve">31 </w:t>
      </w:r>
      <w:r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eastAsia="MS Mincho" w:hAnsi="Angsana New"/>
          <w:sz w:val="30"/>
          <w:szCs w:val="30"/>
        </w:rPr>
        <w:t xml:space="preserve">2563 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บริษัทย่อยแห่งหนึ่งได้เข้าทำสัญญาร่วมลงทุนกับบริษัทแห่งหนึ่ง เพื่อลงทุนในหุ้นร้อยละ </w:t>
      </w:r>
      <w:r w:rsidRPr="0076015C">
        <w:rPr>
          <w:rFonts w:ascii="Angsana New" w:eastAsia="MS Mincho" w:hAnsi="Angsana New"/>
          <w:sz w:val="30"/>
          <w:szCs w:val="30"/>
        </w:rPr>
        <w:t xml:space="preserve">25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ของหุ้นที่ออกทั้งหมดของบริษัทร่วม</w:t>
      </w:r>
      <w:r w:rsidR="006507F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>ในการประชุมคณะกรรมการของบริษัท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8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2563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คณะกรรมการมีมติอนุมัติให้บริษัทย่อยเพิ่มเงินลงทุนในบริษัท กินดีอยู่ดี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2020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Pr="00406D37">
        <w:rPr>
          <w:rFonts w:ascii="Angsana New" w:hAnsi="Angsana New"/>
          <w:spacing w:val="-2"/>
          <w:sz w:val="30"/>
          <w:szCs w:val="30"/>
        </w:rPr>
        <w:t>(“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06D37">
        <w:rPr>
          <w:rFonts w:ascii="Angsana New" w:hAnsi="Angsana New"/>
          <w:spacing w:val="-2"/>
          <w:sz w:val="30"/>
          <w:szCs w:val="30"/>
        </w:rPr>
        <w:t>”)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4.5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รวมเป็นเงินลงทุนทั้งสิ้น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7.5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297FEC">
        <w:rPr>
          <w:rFonts w:ascii="Angsana New" w:hAnsi="Angsana New" w:hint="cs"/>
          <w:spacing w:val="-2"/>
          <w:sz w:val="30"/>
          <w:szCs w:val="30"/>
          <w:cs/>
        </w:rPr>
        <w:t xml:space="preserve">บาท บริษัทร่วมได้จดทะเบียนการเพิ่มทุนจดทะเบียนดังกล่าวกับกรมพัฒนาธุรกิจการค้า กระทรวงพาณิชย์แล้วในเดือนกรกฎาคม </w:t>
      </w:r>
      <w:r w:rsidRPr="00297FEC">
        <w:rPr>
          <w:rFonts w:ascii="Angsana New" w:hAnsi="Angsana New"/>
          <w:spacing w:val="-2"/>
          <w:sz w:val="30"/>
          <w:szCs w:val="30"/>
        </w:rPr>
        <w:t>2563</w:t>
      </w:r>
      <w:r w:rsidRPr="00297FEC">
        <w:rPr>
          <w:rFonts w:ascii="Angsana New" w:hAnsi="Angsana New" w:hint="cs"/>
          <w:spacing w:val="-2"/>
          <w:sz w:val="30"/>
          <w:szCs w:val="30"/>
          <w:cs/>
        </w:rPr>
        <w:t xml:space="preserve"> ซึ่งบริษัทย่อยได้ใช้สิทธิในการซื้อหุ้นเพิ่มทุนของบริษัทร่วมตามสัดส่วนการถือหุ้นเดิม (ร้อยละ </w:t>
      </w:r>
      <w:r w:rsidRPr="00297FEC">
        <w:rPr>
          <w:rFonts w:ascii="Angsana New" w:hAnsi="Angsana New"/>
          <w:spacing w:val="-2"/>
          <w:sz w:val="30"/>
          <w:szCs w:val="30"/>
        </w:rPr>
        <w:t>25)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ต่อมาบริษัทได้จ่ายชำระค่าหุ้นดังกล่าวเต็มจำนวนแล้วในเดือน</w:t>
      </w:r>
      <w:r>
        <w:rPr>
          <w:rFonts w:ascii="Angsana New" w:eastAsia="MS Mincho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eastAsia="MS Mincho" w:hAnsi="Angsana New"/>
          <w:sz w:val="30"/>
          <w:szCs w:val="30"/>
        </w:rPr>
        <w:t>2564</w:t>
      </w:r>
    </w:p>
    <w:p w14:paraId="244BD7CD" w14:textId="7C5A7284" w:rsidR="008E3B76" w:rsidRPr="0076015C" w:rsidRDefault="00B7441E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DDDF752" w14:textId="0765E3E0" w:rsidR="00666C20" w:rsidRPr="0076015C" w:rsidRDefault="00666C2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1"/>
        <w:gridCol w:w="272"/>
        <w:gridCol w:w="1977"/>
      </w:tblGrid>
      <w:tr w:rsidR="008A7132" w:rsidRPr="0076015C" w14:paraId="115FA57E" w14:textId="77777777" w:rsidTr="0073617B">
        <w:trPr>
          <w:trHeight w:val="461"/>
          <w:tblHeader/>
        </w:trPr>
        <w:tc>
          <w:tcPr>
            <w:tcW w:w="2647" w:type="pct"/>
          </w:tcPr>
          <w:p w14:paraId="04FAE7F3" w14:textId="7AA308DB" w:rsidR="008A7132" w:rsidRPr="008A7132" w:rsidRDefault="008A7132" w:rsidP="008A7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28" w:type="pct"/>
            <w:hideMark/>
          </w:tcPr>
          <w:p w14:paraId="466EF38D" w14:textId="6CCF8542" w:rsidR="008A7132" w:rsidRPr="008A7132" w:rsidRDefault="008A7132" w:rsidP="007361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9823BFF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pct"/>
          </w:tcPr>
          <w:p w14:paraId="4D88BA4B" w14:textId="329A2E4B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132" w:rsidRPr="0076015C" w14:paraId="2FF7AF4C" w14:textId="77777777" w:rsidTr="008A7132">
        <w:trPr>
          <w:tblHeader/>
        </w:trPr>
        <w:tc>
          <w:tcPr>
            <w:tcW w:w="2647" w:type="pct"/>
          </w:tcPr>
          <w:p w14:paraId="1D5C88E0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pct"/>
            <w:gridSpan w:val="3"/>
            <w:hideMark/>
          </w:tcPr>
          <w:p w14:paraId="01FBB266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132" w:rsidRPr="0076015C" w14:paraId="679DC336" w14:textId="77777777" w:rsidTr="008A7132">
        <w:trPr>
          <w:tblHeader/>
        </w:trPr>
        <w:tc>
          <w:tcPr>
            <w:tcW w:w="2647" w:type="pct"/>
            <w:hideMark/>
          </w:tcPr>
          <w:p w14:paraId="4C0CD1F3" w14:textId="0A384FAC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8" w:type="pct"/>
          </w:tcPr>
          <w:p w14:paraId="22DF31DE" w14:textId="2F348EF3" w:rsidR="008A7132" w:rsidRPr="008A7132" w:rsidRDefault="00544D94" w:rsidP="00A0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77,839</w:t>
            </w:r>
          </w:p>
        </w:tc>
        <w:tc>
          <w:tcPr>
            <w:tcW w:w="148" w:type="pct"/>
          </w:tcPr>
          <w:p w14:paraId="6788DC46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08776657" w14:textId="6BC03942" w:rsidR="008A7132" w:rsidRPr="008A7132" w:rsidRDefault="00544D94" w:rsidP="00A7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8A7132" w:rsidRPr="0076015C" w14:paraId="30ED5B54" w14:textId="77777777" w:rsidTr="008A7132">
        <w:trPr>
          <w:tblHeader/>
        </w:trPr>
        <w:tc>
          <w:tcPr>
            <w:tcW w:w="2647" w:type="pct"/>
          </w:tcPr>
          <w:p w14:paraId="4D7A57EB" w14:textId="7668D3F8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8" w:type="pct"/>
          </w:tcPr>
          <w:p w14:paraId="698BB905" w14:textId="74FFCFDE" w:rsidR="008A7132" w:rsidRPr="008A7132" w:rsidRDefault="00544D94" w:rsidP="00B5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(12,024)</w:t>
            </w:r>
          </w:p>
        </w:tc>
        <w:tc>
          <w:tcPr>
            <w:tcW w:w="148" w:type="pct"/>
          </w:tcPr>
          <w:p w14:paraId="3045EF2D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05F55C94" w14:textId="6DB05EB1" w:rsidR="008A7132" w:rsidRPr="008A7132" w:rsidRDefault="00A74E78" w:rsidP="00A7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A62910" w:rsidRPr="0076015C" w14:paraId="0FEFAFE2" w14:textId="77777777" w:rsidTr="008A7132">
        <w:trPr>
          <w:tblHeader/>
        </w:trPr>
        <w:tc>
          <w:tcPr>
            <w:tcW w:w="2647" w:type="pct"/>
          </w:tcPr>
          <w:p w14:paraId="12D3C5DF" w14:textId="107320F7" w:rsidR="00A62910" w:rsidRPr="008A7132" w:rsidRDefault="00A62910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โอนจากสินทรัพย์สิทธิการใช้</w:t>
            </w:r>
            <w:r w:rsidR="00CF77C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7C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28" w:type="pct"/>
          </w:tcPr>
          <w:p w14:paraId="615AC0CB" w14:textId="32989B10" w:rsidR="00A62910" w:rsidRDefault="00411088" w:rsidP="008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48" w:type="pct"/>
          </w:tcPr>
          <w:p w14:paraId="71A32234" w14:textId="77777777" w:rsidR="00A62910" w:rsidRPr="008A7132" w:rsidRDefault="00A62910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1A642BC4" w14:textId="33D1E947" w:rsidR="00A62910" w:rsidRDefault="00411088" w:rsidP="00A7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8A7132" w:rsidRPr="0076015C" w14:paraId="645E8B65" w14:textId="77777777" w:rsidTr="008A7132">
        <w:trPr>
          <w:tblHeader/>
        </w:trPr>
        <w:tc>
          <w:tcPr>
            <w:tcW w:w="2647" w:type="pct"/>
          </w:tcPr>
          <w:p w14:paraId="5A20D07A" w14:textId="38350CF4" w:rsidR="008A7132" w:rsidRPr="008A7132" w:rsidRDefault="00F34238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8A7132"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="00AD036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128" w:type="pct"/>
          </w:tcPr>
          <w:p w14:paraId="37EABCE0" w14:textId="71FC6091" w:rsidR="008A7132" w:rsidRPr="008A7132" w:rsidRDefault="00544D94" w:rsidP="0054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(4,803)</w:t>
            </w:r>
          </w:p>
        </w:tc>
        <w:tc>
          <w:tcPr>
            <w:tcW w:w="148" w:type="pct"/>
          </w:tcPr>
          <w:p w14:paraId="435CAE13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558EDA6E" w14:textId="47CA3890" w:rsidR="008A7132" w:rsidRPr="008A7132" w:rsidRDefault="00A74E78" w:rsidP="00A7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E3CF1B" w14:textId="008E0B0C" w:rsidR="00666C20" w:rsidRDefault="00666C2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6682C72" w14:textId="2F522FC4" w:rsidR="000544D1" w:rsidRDefault="005B0829" w:rsidP="00F67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0544D1"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0D25D13A" w14:textId="7ED8470D" w:rsidR="00544D94" w:rsidRDefault="00544D94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1"/>
        <w:gridCol w:w="272"/>
        <w:gridCol w:w="1977"/>
      </w:tblGrid>
      <w:tr w:rsidR="00544D94" w:rsidRPr="008A7132" w14:paraId="7CD95807" w14:textId="77777777" w:rsidTr="00C90FAE">
        <w:trPr>
          <w:trHeight w:val="461"/>
          <w:tblHeader/>
        </w:trPr>
        <w:tc>
          <w:tcPr>
            <w:tcW w:w="2647" w:type="pct"/>
          </w:tcPr>
          <w:p w14:paraId="66D30740" w14:textId="01B70E18" w:rsidR="00544D94" w:rsidRPr="008A7132" w:rsidRDefault="00F82CD6" w:rsidP="00C90F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28" w:type="pct"/>
            <w:hideMark/>
          </w:tcPr>
          <w:p w14:paraId="48CA16B0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BD5421F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pct"/>
          </w:tcPr>
          <w:p w14:paraId="0F564D1F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D94" w:rsidRPr="008A7132" w14:paraId="5E1E8D10" w14:textId="77777777" w:rsidTr="00C90FAE">
        <w:trPr>
          <w:tblHeader/>
        </w:trPr>
        <w:tc>
          <w:tcPr>
            <w:tcW w:w="2647" w:type="pct"/>
          </w:tcPr>
          <w:p w14:paraId="39130678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pct"/>
            <w:gridSpan w:val="3"/>
            <w:hideMark/>
          </w:tcPr>
          <w:p w14:paraId="29EC023C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D94" w:rsidRPr="008A7132" w14:paraId="15F0BB6F" w14:textId="77777777" w:rsidTr="00C90FAE">
        <w:trPr>
          <w:tblHeader/>
        </w:trPr>
        <w:tc>
          <w:tcPr>
            <w:tcW w:w="2647" w:type="pct"/>
          </w:tcPr>
          <w:p w14:paraId="6CE6A78E" w14:textId="689A4492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CF77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77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CF77C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28" w:type="pct"/>
          </w:tcPr>
          <w:p w14:paraId="67B6EC1E" w14:textId="0C660BB1" w:rsidR="00544D94" w:rsidRPr="008A7132" w:rsidRDefault="00544D94" w:rsidP="0054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105,546</w:t>
            </w:r>
          </w:p>
        </w:tc>
        <w:tc>
          <w:tcPr>
            <w:tcW w:w="148" w:type="pct"/>
          </w:tcPr>
          <w:p w14:paraId="6F8D2CB6" w14:textId="77777777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15F93EF3" w14:textId="14F25B61" w:rsidR="00544D94" w:rsidRPr="008A7132" w:rsidRDefault="00544D94" w:rsidP="00C0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D94" w:rsidRPr="008A7132" w14:paraId="11CDE11E" w14:textId="77777777" w:rsidTr="00C90FAE">
        <w:trPr>
          <w:tblHeader/>
        </w:trPr>
        <w:tc>
          <w:tcPr>
            <w:tcW w:w="2647" w:type="pct"/>
          </w:tcPr>
          <w:p w14:paraId="4F534BEB" w14:textId="7D47B958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CF77C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F77C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28" w:type="pct"/>
          </w:tcPr>
          <w:p w14:paraId="499451DC" w14:textId="42F4C296" w:rsidR="00544D94" w:rsidRPr="008A7132" w:rsidRDefault="00544D94" w:rsidP="0054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(71,026)</w:t>
            </w:r>
          </w:p>
        </w:tc>
        <w:tc>
          <w:tcPr>
            <w:tcW w:w="148" w:type="pct"/>
          </w:tcPr>
          <w:p w14:paraId="5A153671" w14:textId="77777777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7AD67EDD" w14:textId="35ED85A9" w:rsidR="00544D94" w:rsidRPr="008A7132" w:rsidRDefault="00544D94" w:rsidP="00C0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D94" w:rsidRPr="008A7132" w14:paraId="24210D85" w14:textId="77777777" w:rsidTr="00C90FAE">
        <w:trPr>
          <w:tblHeader/>
        </w:trPr>
        <w:tc>
          <w:tcPr>
            <w:tcW w:w="2647" w:type="pct"/>
          </w:tcPr>
          <w:p w14:paraId="08F18EEB" w14:textId="272CD419" w:rsidR="00544D94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  <w:r w:rsidR="00CF77C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7C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28" w:type="pct"/>
          </w:tcPr>
          <w:p w14:paraId="360482F2" w14:textId="742D6A99" w:rsidR="00544D94" w:rsidRDefault="00544D94" w:rsidP="0054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  <w:tc>
          <w:tcPr>
            <w:tcW w:w="148" w:type="pct"/>
          </w:tcPr>
          <w:p w14:paraId="662052E1" w14:textId="77777777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01188132" w14:textId="0D5F775B" w:rsidR="00544D94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</w:tr>
    </w:tbl>
    <w:p w14:paraId="24E17EAF" w14:textId="6A2478B4" w:rsidR="00F6727B" w:rsidRDefault="00F6727B" w:rsidP="00F67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AE1DFEA" w14:textId="502241E3" w:rsidR="00F6727B" w:rsidRPr="00AA1EA7" w:rsidRDefault="00E265E4" w:rsidP="00F6727B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A0131D7" w14:textId="56959A8D" w:rsidR="00AB1FD9" w:rsidRDefault="00AB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309EF8D" w14:textId="77777777" w:rsidR="00EF5DB5" w:rsidRDefault="00EF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4E20F4B" w14:textId="27473D5D" w:rsidR="005534D1" w:rsidRPr="0076015C" w:rsidRDefault="00316966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5E6FE0" w:rsidRPr="0076015C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5AD9F7" w14:textId="04FB1731" w:rsidR="000A0823" w:rsidRPr="0076015C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76015C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38E8B5C" w14:textId="2912A70A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ผู้บริหาร</w:t>
      </w:r>
      <w:r w:rsidR="002E2A21">
        <w:rPr>
          <w:rFonts w:ascii="Angsana New" w:hAnsi="Angsana New" w:hint="cs"/>
          <w:sz w:val="30"/>
          <w:szCs w:val="30"/>
          <w:cs/>
        </w:rPr>
        <w:t>พิจารณา</w:t>
      </w:r>
      <w:r w:rsidRPr="0076015C">
        <w:rPr>
          <w:rFonts w:ascii="Angsana New" w:hAnsi="Angsana New" w:hint="cs"/>
          <w:sz w:val="30"/>
          <w:szCs w:val="30"/>
          <w:cs/>
        </w:rPr>
        <w:t>ว่ากลุ่มบริษัทดำเนินกิจการ</w:t>
      </w:r>
      <w:r w:rsidR="00752238">
        <w:rPr>
          <w:rFonts w:ascii="Angsana New" w:hAnsi="Angsana New" w:hint="cs"/>
          <w:sz w:val="30"/>
          <w:szCs w:val="30"/>
          <w:cs/>
        </w:rPr>
        <w:t>หลัก</w:t>
      </w:r>
      <w:r w:rsidRPr="0076015C">
        <w:rPr>
          <w:rFonts w:ascii="Angsana New" w:hAnsi="Angsana New" w:hint="cs"/>
          <w:sz w:val="30"/>
          <w:szCs w:val="30"/>
          <w:cs/>
        </w:rPr>
        <w:t>ในส่วนงานธุรกิจเดียวคือธุรกิจร้านอาหาร ดังนั้น</w:t>
      </w:r>
      <w:r w:rsidR="002E2A21">
        <w:rPr>
          <w:rFonts w:ascii="Angsana New" w:hAnsi="Angsana New" w:hint="cs"/>
          <w:sz w:val="30"/>
          <w:szCs w:val="30"/>
          <w:cs/>
        </w:rPr>
        <w:t>จึงมีส่วนงานที่รายงาน</w:t>
      </w:r>
      <w:r w:rsidRPr="0076015C">
        <w:rPr>
          <w:rFonts w:ascii="Angsana New" w:hAnsi="Angsana New" w:hint="cs"/>
          <w:sz w:val="30"/>
          <w:szCs w:val="30"/>
          <w:cs/>
        </w:rPr>
        <w:t>เพียงส่วนงานเดียว</w:t>
      </w:r>
    </w:p>
    <w:p w14:paraId="7E8526F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5354DDD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28EDB8F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77777777" w:rsidR="00C1309A" w:rsidRPr="0076015C" w:rsidRDefault="00C13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C6A857" w14:textId="44570929" w:rsidR="00316966" w:rsidRPr="0076015C" w:rsidRDefault="00316966" w:rsidP="0012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7F0F20E9" w14:textId="77777777" w:rsidR="00880266" w:rsidRPr="0076015C" w:rsidRDefault="008802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880266" w:rsidRPr="0076015C" w14:paraId="3C8CC305" w14:textId="77777777" w:rsidTr="00115D17">
        <w:tc>
          <w:tcPr>
            <w:tcW w:w="2199" w:type="pct"/>
          </w:tcPr>
          <w:p w14:paraId="5F945FF2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5A31C29F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2042354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33CC37FD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0266" w:rsidRPr="005E34E1" w14:paraId="51B80E71" w14:textId="77777777" w:rsidTr="005E34E1">
        <w:tc>
          <w:tcPr>
            <w:tcW w:w="2199" w:type="pct"/>
          </w:tcPr>
          <w:p w14:paraId="7F22760C" w14:textId="4E66ACBE" w:rsidR="00880266" w:rsidRPr="00506E0D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06E0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506E0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506E0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506E0D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Pr="00506E0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817A564" w14:textId="19440148" w:rsidR="00880266" w:rsidRPr="005E34E1" w:rsidRDefault="007E1E09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E30D10E" w14:textId="77777777" w:rsidR="00880266" w:rsidRPr="005E34E1" w:rsidRDefault="00880266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1D0FD38" w14:textId="341170C5" w:rsidR="00880266" w:rsidRPr="005E34E1" w:rsidRDefault="007E1E09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98F465B" w14:textId="77777777" w:rsidR="00880266" w:rsidRPr="005E34E1" w:rsidRDefault="00880266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88AD1F2" w14:textId="39E74451" w:rsidR="00880266" w:rsidRPr="005E34E1" w:rsidRDefault="007E1E09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2564</w:t>
            </w:r>
          </w:p>
        </w:tc>
        <w:tc>
          <w:tcPr>
            <w:tcW w:w="130" w:type="pct"/>
            <w:vAlign w:val="bottom"/>
          </w:tcPr>
          <w:p w14:paraId="00A5164C" w14:textId="77777777" w:rsidR="00880266" w:rsidRPr="005E34E1" w:rsidRDefault="00880266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58550BF1" w14:textId="13274F89" w:rsidR="00880266" w:rsidRPr="005E34E1" w:rsidRDefault="007E1E09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2563</w:t>
            </w:r>
          </w:p>
        </w:tc>
      </w:tr>
      <w:tr w:rsidR="00880266" w:rsidRPr="0076015C" w14:paraId="767505E9" w14:textId="77777777" w:rsidTr="00115D17">
        <w:tc>
          <w:tcPr>
            <w:tcW w:w="2199" w:type="pct"/>
          </w:tcPr>
          <w:p w14:paraId="1D0EEDF4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0CB6881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266" w:rsidRPr="0076015C" w14:paraId="46B06703" w14:textId="77777777" w:rsidTr="00115D17">
        <w:tc>
          <w:tcPr>
            <w:tcW w:w="2199" w:type="pct"/>
          </w:tcPr>
          <w:p w14:paraId="0270AED0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37EF1C15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B152626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5656C74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FE604D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FC152B9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8F5A7F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48FAB6D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FB5" w:rsidRPr="0076015C" w14:paraId="40A5F4B6" w14:textId="77777777" w:rsidTr="00115D17">
        <w:tc>
          <w:tcPr>
            <w:tcW w:w="2199" w:type="pct"/>
          </w:tcPr>
          <w:p w14:paraId="786CC603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7FF55ED1" w14:textId="6B9E5DE4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483,651</w:t>
            </w:r>
          </w:p>
        </w:tc>
        <w:tc>
          <w:tcPr>
            <w:tcW w:w="129" w:type="pct"/>
            <w:shd w:val="clear" w:color="auto" w:fill="auto"/>
          </w:tcPr>
          <w:p w14:paraId="03437057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D39692F" w14:textId="0D867899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314,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47" w:type="pct"/>
            <w:shd w:val="clear" w:color="auto" w:fill="auto"/>
          </w:tcPr>
          <w:p w14:paraId="2E851708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2D1480D" w14:textId="56B73A1E" w:rsidR="00826FB5" w:rsidRPr="0076015C" w:rsidRDefault="004372C9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1C5F2C3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1FF0D16" w14:textId="51660C8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FB5" w:rsidRPr="0076015C" w14:paraId="489F75FB" w14:textId="77777777" w:rsidTr="00115D17">
        <w:tc>
          <w:tcPr>
            <w:tcW w:w="2199" w:type="pct"/>
          </w:tcPr>
          <w:p w14:paraId="39A9BD4A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3FCF8B30" w14:textId="311E74AC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AB1671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29" w:type="pct"/>
            <w:shd w:val="clear" w:color="auto" w:fill="auto"/>
          </w:tcPr>
          <w:p w14:paraId="181B78F9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FC9556" w14:textId="312382D1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13,613</w:t>
            </w:r>
          </w:p>
        </w:tc>
        <w:tc>
          <w:tcPr>
            <w:tcW w:w="147" w:type="pct"/>
            <w:shd w:val="clear" w:color="auto" w:fill="auto"/>
          </w:tcPr>
          <w:p w14:paraId="24F9FCE1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567084D" w14:textId="4E3D6FD5" w:rsidR="00826FB5" w:rsidRPr="0076015C" w:rsidRDefault="004372C9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CB62D2A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EF9120" w14:textId="14823021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FB5" w:rsidRPr="0076015C" w14:paraId="64CAB832" w14:textId="77777777" w:rsidTr="00115D17">
        <w:tc>
          <w:tcPr>
            <w:tcW w:w="2199" w:type="pct"/>
          </w:tcPr>
          <w:p w14:paraId="287DF3AE" w14:textId="5F05F7E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</w:t>
            </w:r>
            <w:r w:rsidR="00F3130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02FA175B" w14:textId="7B90F432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F5EB9ED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00F97F7" w14:textId="5084781E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1458132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7A4A4A" w14:textId="01E1D6E6" w:rsidR="00826FB5" w:rsidRPr="00797A89" w:rsidRDefault="004372C9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7A8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9421D"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  <w:tc>
          <w:tcPr>
            <w:tcW w:w="130" w:type="pct"/>
          </w:tcPr>
          <w:p w14:paraId="7880A204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D468F0" w14:textId="169EE88D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826FB5" w:rsidRPr="0076015C" w14:paraId="21B7A6DC" w14:textId="77777777" w:rsidTr="00115D17">
        <w:tc>
          <w:tcPr>
            <w:tcW w:w="2199" w:type="pct"/>
          </w:tcPr>
          <w:p w14:paraId="50093D7D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D88D0C3" w14:textId="4833D554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</w:t>
            </w:r>
            <w:r w:rsidR="00AB1671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29" w:type="pct"/>
          </w:tcPr>
          <w:p w14:paraId="54BD6EFA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257581F" w14:textId="12CC758E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327,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47" w:type="pct"/>
          </w:tcPr>
          <w:p w14:paraId="6BDC54EE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EB32D17" w14:textId="72BC78E2" w:rsidR="00826FB5" w:rsidRPr="00797A89" w:rsidRDefault="004372C9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A8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9421D">
              <w:rPr>
                <w:rFonts w:ascii="Angsana New" w:hAnsi="Angsana New"/>
                <w:b/>
                <w:bCs/>
                <w:sz w:val="30"/>
                <w:szCs w:val="30"/>
              </w:rPr>
              <w:t>4,026</w:t>
            </w:r>
          </w:p>
        </w:tc>
        <w:tc>
          <w:tcPr>
            <w:tcW w:w="130" w:type="pct"/>
          </w:tcPr>
          <w:p w14:paraId="3AD5BB39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47C5AE4" w14:textId="2AFB0DEA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</w:tr>
      <w:tr w:rsidR="00826FB5" w:rsidRPr="0076015C" w14:paraId="17BA65BC" w14:textId="77777777" w:rsidTr="00115D17">
        <w:tc>
          <w:tcPr>
            <w:tcW w:w="2199" w:type="pct"/>
          </w:tcPr>
          <w:p w14:paraId="1D890B15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2D7AF135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0844A28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E1DBA72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86800D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3EB6E5A" w14:textId="77777777" w:rsidR="00826FB5" w:rsidRPr="00797A89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F567A9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9686B3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FB5" w:rsidRPr="0076015C" w14:paraId="35995402" w14:textId="77777777" w:rsidTr="00115D17">
        <w:tc>
          <w:tcPr>
            <w:tcW w:w="2199" w:type="pct"/>
          </w:tcPr>
          <w:p w14:paraId="64DD9591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23BFC554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01DF57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5E1CC72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26D01F6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AF11E52" w14:textId="77777777" w:rsidR="00826FB5" w:rsidRPr="00797A89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F251577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B562BA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FB5" w:rsidRPr="0076015C" w14:paraId="0E44A21F" w14:textId="77777777" w:rsidTr="00115D17">
        <w:tc>
          <w:tcPr>
            <w:tcW w:w="2199" w:type="pct"/>
          </w:tcPr>
          <w:p w14:paraId="5638B3C8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5855DE70" w14:textId="037E0B33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</w:t>
            </w:r>
            <w:r w:rsidR="00AB1671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29" w:type="pct"/>
            <w:shd w:val="clear" w:color="auto" w:fill="auto"/>
          </w:tcPr>
          <w:p w14:paraId="71436645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1B7615F" w14:textId="03FF278E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323,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7" w:type="pct"/>
            <w:shd w:val="clear" w:color="auto" w:fill="auto"/>
          </w:tcPr>
          <w:p w14:paraId="331F608A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5C75E9B" w14:textId="25F81D8A" w:rsidR="00826FB5" w:rsidRPr="00797A89" w:rsidRDefault="004372C9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7A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C853D4B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E8D500B" w14:textId="5DCEE9A4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FB5" w:rsidRPr="0076015C" w14:paraId="4BB6EA6D" w14:textId="77777777" w:rsidTr="00115D17">
        <w:tc>
          <w:tcPr>
            <w:tcW w:w="2199" w:type="pct"/>
          </w:tcPr>
          <w:p w14:paraId="7A0C36EE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41A44717" w14:textId="040381EA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1,832</w:t>
            </w:r>
          </w:p>
        </w:tc>
        <w:tc>
          <w:tcPr>
            <w:tcW w:w="129" w:type="pct"/>
            <w:shd w:val="clear" w:color="auto" w:fill="auto"/>
          </w:tcPr>
          <w:p w14:paraId="5648164B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68C2C64" w14:textId="1C8DD3B6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  <w:tc>
          <w:tcPr>
            <w:tcW w:w="147" w:type="pct"/>
            <w:shd w:val="clear" w:color="auto" w:fill="auto"/>
          </w:tcPr>
          <w:p w14:paraId="6A8FB671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56FD25" w14:textId="21135B8C" w:rsidR="00826FB5" w:rsidRPr="00797A89" w:rsidRDefault="004372C9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7A8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9421D"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  <w:tc>
          <w:tcPr>
            <w:tcW w:w="130" w:type="pct"/>
          </w:tcPr>
          <w:p w14:paraId="723A4416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053036B" w14:textId="4607286C" w:rsidR="00826FB5" w:rsidRPr="0076015C" w:rsidRDefault="00826FB5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826FB5" w:rsidRPr="0076015C" w14:paraId="478638EE" w14:textId="77777777" w:rsidTr="00115D17">
        <w:tc>
          <w:tcPr>
            <w:tcW w:w="2199" w:type="pct"/>
          </w:tcPr>
          <w:p w14:paraId="434C272C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B879913" w14:textId="47216188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</w:t>
            </w:r>
            <w:r w:rsidR="00AB1671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29" w:type="pct"/>
          </w:tcPr>
          <w:p w14:paraId="7C0862CA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8C2C702" w14:textId="7961039B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327,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47" w:type="pct"/>
          </w:tcPr>
          <w:p w14:paraId="135979A9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A9D0B61" w14:textId="4D65E386" w:rsidR="00826FB5" w:rsidRPr="00797A89" w:rsidRDefault="004372C9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A8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9421D">
              <w:rPr>
                <w:rFonts w:ascii="Angsana New" w:hAnsi="Angsana New"/>
                <w:b/>
                <w:bCs/>
                <w:sz w:val="30"/>
                <w:szCs w:val="30"/>
              </w:rPr>
              <w:t>4,026</w:t>
            </w:r>
          </w:p>
        </w:tc>
        <w:tc>
          <w:tcPr>
            <w:tcW w:w="130" w:type="pct"/>
          </w:tcPr>
          <w:p w14:paraId="25CA70EA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25A9154" w14:textId="614EC99B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</w:tr>
    </w:tbl>
    <w:p w14:paraId="7BC8C0AB" w14:textId="4B9CCA17" w:rsidR="00E864E2" w:rsidRDefault="00E864E2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901A341" w14:textId="77777777" w:rsidR="00E864E2" w:rsidRDefault="00E86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F741AB" w:rsidRPr="0076015C" w14:paraId="0A472F8F" w14:textId="77777777" w:rsidTr="001B4217">
        <w:tc>
          <w:tcPr>
            <w:tcW w:w="2199" w:type="pct"/>
          </w:tcPr>
          <w:p w14:paraId="71A2F342" w14:textId="77777777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135B226A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A4404AA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0E73C487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1AB" w:rsidRPr="000276A1" w14:paraId="4B352257" w14:textId="77777777" w:rsidTr="005E34E1">
        <w:trPr>
          <w:trHeight w:val="66"/>
        </w:trPr>
        <w:tc>
          <w:tcPr>
            <w:tcW w:w="2199" w:type="pct"/>
            <w:vAlign w:val="bottom"/>
          </w:tcPr>
          <w:p w14:paraId="67F8437C" w14:textId="23269CE0" w:rsidR="00F741AB" w:rsidRPr="005E34E1" w:rsidRDefault="00F741AB" w:rsidP="005E34E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4C59FD" w:rsidRPr="005E34E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="008C6F49" w:rsidRPr="005E34E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4C59FD" w:rsidRPr="005E34E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0 </w:t>
            </w:r>
            <w:r w:rsidR="004C59FD" w:rsidRPr="005E34E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A41D147" w14:textId="178A1A80" w:rsidR="00F741AB" w:rsidRPr="005E34E1" w:rsidRDefault="007E1E09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A06537C" w14:textId="77777777" w:rsidR="00F741AB" w:rsidRPr="005E34E1" w:rsidRDefault="00F741AB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FBD627D" w14:textId="67F7B794" w:rsidR="00F741AB" w:rsidRPr="005E34E1" w:rsidRDefault="007E1E09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F780FDC" w14:textId="77777777" w:rsidR="00F741AB" w:rsidRPr="005E34E1" w:rsidRDefault="00F741AB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C05121D" w14:textId="091AE07E" w:rsidR="00F741AB" w:rsidRPr="005E34E1" w:rsidRDefault="007E1E09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2564</w:t>
            </w:r>
          </w:p>
        </w:tc>
        <w:tc>
          <w:tcPr>
            <w:tcW w:w="130" w:type="pct"/>
            <w:vAlign w:val="bottom"/>
          </w:tcPr>
          <w:p w14:paraId="399495F0" w14:textId="77777777" w:rsidR="00F741AB" w:rsidRPr="005E34E1" w:rsidRDefault="00F741AB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1448E2E5" w14:textId="39EDFE89" w:rsidR="00F741AB" w:rsidRPr="005E34E1" w:rsidRDefault="007E1E09" w:rsidP="005E34E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2563</w:t>
            </w:r>
          </w:p>
        </w:tc>
      </w:tr>
      <w:tr w:rsidR="00F741AB" w:rsidRPr="0076015C" w14:paraId="3AB8C6E0" w14:textId="77777777" w:rsidTr="001B4217">
        <w:tc>
          <w:tcPr>
            <w:tcW w:w="2199" w:type="pct"/>
          </w:tcPr>
          <w:p w14:paraId="50733175" w14:textId="77777777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E3D24C7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1AB" w:rsidRPr="0076015C" w14:paraId="2D03FDBC" w14:textId="77777777" w:rsidTr="001B4217">
        <w:tc>
          <w:tcPr>
            <w:tcW w:w="2199" w:type="pct"/>
          </w:tcPr>
          <w:p w14:paraId="5DB25E75" w14:textId="77777777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1EDE9B9A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D042867" w14:textId="77777777" w:rsidR="00F741AB" w:rsidRPr="0076015C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38EDFDF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2F296F" w14:textId="77777777" w:rsidR="00F741AB" w:rsidRPr="0076015C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B553C5F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FF9F96F" w14:textId="77777777" w:rsidR="00F741AB" w:rsidRPr="0076015C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E2C09D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FB5" w:rsidRPr="0076015C" w14:paraId="6D27DD06" w14:textId="77777777" w:rsidTr="001B4217">
        <w:tc>
          <w:tcPr>
            <w:tcW w:w="2199" w:type="pct"/>
          </w:tcPr>
          <w:p w14:paraId="0D29DFB4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1A77BE08" w14:textId="702A3405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1,065,531</w:t>
            </w:r>
          </w:p>
        </w:tc>
        <w:tc>
          <w:tcPr>
            <w:tcW w:w="129" w:type="pct"/>
            <w:shd w:val="clear" w:color="auto" w:fill="auto"/>
          </w:tcPr>
          <w:p w14:paraId="7EC1F0E0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142B583" w14:textId="279FA821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930,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7" w:type="pct"/>
            <w:shd w:val="clear" w:color="auto" w:fill="auto"/>
          </w:tcPr>
          <w:p w14:paraId="273A5169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51F580" w14:textId="286C4890" w:rsidR="00826FB5" w:rsidRPr="0076015C" w:rsidRDefault="0048586D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43E67E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EE7C6B" w14:textId="1EC69DD5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FB5" w:rsidRPr="0076015C" w14:paraId="76713715" w14:textId="77777777" w:rsidTr="002A3CED">
        <w:tc>
          <w:tcPr>
            <w:tcW w:w="2199" w:type="pct"/>
          </w:tcPr>
          <w:p w14:paraId="2D572C50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044BB9BB" w14:textId="206C6D62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AB1671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29" w:type="pct"/>
            <w:shd w:val="clear" w:color="auto" w:fill="auto"/>
          </w:tcPr>
          <w:p w14:paraId="6820E50B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FFB3FB" w14:textId="63851319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31,103</w:t>
            </w:r>
          </w:p>
        </w:tc>
        <w:tc>
          <w:tcPr>
            <w:tcW w:w="147" w:type="pct"/>
            <w:shd w:val="clear" w:color="auto" w:fill="auto"/>
          </w:tcPr>
          <w:p w14:paraId="7CA88DFB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5BC24E" w14:textId="5D287BDA" w:rsidR="00826FB5" w:rsidRPr="0076015C" w:rsidRDefault="0048586D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3A0860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5FFCC7" w14:textId="0AF0345E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FB5" w:rsidRPr="0076015C" w14:paraId="6B76D21A" w14:textId="77777777" w:rsidTr="001B4217">
        <w:tc>
          <w:tcPr>
            <w:tcW w:w="2199" w:type="pct"/>
          </w:tcPr>
          <w:p w14:paraId="705B1238" w14:textId="03044950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</w:t>
            </w:r>
            <w:r w:rsidR="00F3130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70D6D644" w14:textId="5F9DD2F1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CE6EC81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20C102B" w14:textId="78529AFF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3D50C79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4C6967" w14:textId="519D42CC" w:rsidR="00826FB5" w:rsidRPr="00AB1671" w:rsidRDefault="0048586D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B167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A51C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501F9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30" w:type="pct"/>
          </w:tcPr>
          <w:p w14:paraId="31748064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6E4C6D" w14:textId="2998436F" w:rsidR="00826FB5" w:rsidRPr="0076015C" w:rsidRDefault="00826FB5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826FB5" w:rsidRPr="0076015C" w14:paraId="227D375D" w14:textId="77777777" w:rsidTr="001B4217">
        <w:tc>
          <w:tcPr>
            <w:tcW w:w="2199" w:type="pct"/>
          </w:tcPr>
          <w:p w14:paraId="48672DD9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956C828" w14:textId="4968B76C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</w:t>
            </w:r>
            <w:r w:rsidR="00AB1671">
              <w:rPr>
                <w:rFonts w:ascii="Angsana New" w:hAnsi="Angsana New"/>
                <w:b/>
                <w:bCs/>
                <w:sz w:val="30"/>
                <w:szCs w:val="30"/>
              </w:rPr>
              <w:t>6,917</w:t>
            </w:r>
          </w:p>
        </w:tc>
        <w:tc>
          <w:tcPr>
            <w:tcW w:w="129" w:type="pct"/>
          </w:tcPr>
          <w:p w14:paraId="514976B4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5BBEDF" w14:textId="6EBAE6FC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961,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7CB61E91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BF8B4C" w14:textId="6F425FB8" w:rsidR="00826FB5" w:rsidRPr="00AB1671" w:rsidRDefault="0048586D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1671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FA51C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B1671" w:rsidRPr="00AB16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501F9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130" w:type="pct"/>
          </w:tcPr>
          <w:p w14:paraId="5C4FCEBB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CBAB9F7" w14:textId="6007740A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75,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</w:tr>
      <w:tr w:rsidR="00826FB5" w:rsidRPr="0076015C" w14:paraId="43AE51E5" w14:textId="77777777" w:rsidTr="001B4217">
        <w:tc>
          <w:tcPr>
            <w:tcW w:w="2199" w:type="pct"/>
          </w:tcPr>
          <w:p w14:paraId="38C19D5D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76BEC390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614FCB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3EE88D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F6C3FD7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6D9F40C" w14:textId="77777777" w:rsidR="00826FB5" w:rsidRPr="00AB1671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743B23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0D9232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FB5" w:rsidRPr="0076015C" w14:paraId="16A70CF4" w14:textId="77777777" w:rsidTr="001B4217">
        <w:tc>
          <w:tcPr>
            <w:tcW w:w="2199" w:type="pct"/>
          </w:tcPr>
          <w:p w14:paraId="11888DD8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3EB64E2B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2E19206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ABD82E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5913B0C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F930922" w14:textId="77777777" w:rsidR="00826FB5" w:rsidRPr="00AB1671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D24C05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BB4085" w14:textId="77777777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FB5" w:rsidRPr="0076015C" w14:paraId="41302EA2" w14:textId="77777777" w:rsidTr="001B4217">
        <w:tc>
          <w:tcPr>
            <w:tcW w:w="2199" w:type="pct"/>
          </w:tcPr>
          <w:p w14:paraId="21A8AFEE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5F71F548" w14:textId="6CA05AD4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1,093,</w:t>
            </w:r>
            <w:r w:rsidR="00AB1671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29" w:type="pct"/>
            <w:shd w:val="clear" w:color="auto" w:fill="auto"/>
          </w:tcPr>
          <w:p w14:paraId="31DBB15C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42FE6F8" w14:textId="0BE266E2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955,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47" w:type="pct"/>
            <w:shd w:val="clear" w:color="auto" w:fill="auto"/>
          </w:tcPr>
          <w:p w14:paraId="4CBC9C0C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ABB5E09" w14:textId="7524353B" w:rsidR="00826FB5" w:rsidRPr="00AB1671" w:rsidRDefault="0048586D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B16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136BC5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1A18A4" w14:textId="02BE9FFF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FB5" w:rsidRPr="0076015C" w14:paraId="5CE6779E" w14:textId="77777777" w:rsidTr="001B4217">
        <w:tc>
          <w:tcPr>
            <w:tcW w:w="2199" w:type="pct"/>
          </w:tcPr>
          <w:p w14:paraId="7079E719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0FA399A7" w14:textId="0490E96F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3,593</w:t>
            </w:r>
          </w:p>
        </w:tc>
        <w:tc>
          <w:tcPr>
            <w:tcW w:w="129" w:type="pct"/>
            <w:shd w:val="clear" w:color="auto" w:fill="auto"/>
          </w:tcPr>
          <w:p w14:paraId="124A60FB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A773155" w14:textId="78CEE07F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5,476</w:t>
            </w:r>
          </w:p>
        </w:tc>
        <w:tc>
          <w:tcPr>
            <w:tcW w:w="147" w:type="pct"/>
            <w:shd w:val="clear" w:color="auto" w:fill="auto"/>
          </w:tcPr>
          <w:p w14:paraId="59AC73E7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E73F95" w14:textId="5830A592" w:rsidR="00826FB5" w:rsidRPr="00AB1671" w:rsidRDefault="0048586D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B167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A51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1671" w:rsidRPr="00AB1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01F9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30" w:type="pct"/>
          </w:tcPr>
          <w:p w14:paraId="0D7F08BB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7E99FD" w14:textId="0E1811B2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826FB5" w:rsidRPr="0076015C" w14:paraId="2546BE5F" w14:textId="77777777" w:rsidTr="001B4217">
        <w:tc>
          <w:tcPr>
            <w:tcW w:w="2199" w:type="pct"/>
          </w:tcPr>
          <w:p w14:paraId="1087DA25" w14:textId="77777777" w:rsidR="00826FB5" w:rsidRPr="0076015C" w:rsidRDefault="00826FB5" w:rsidP="00826FB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6C86694" w14:textId="6C42705F" w:rsidR="00826FB5" w:rsidRPr="0076015C" w:rsidRDefault="00D47C3C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</w:t>
            </w:r>
            <w:r w:rsidR="00AB1671">
              <w:rPr>
                <w:rFonts w:ascii="Angsana New" w:hAnsi="Angsana New"/>
                <w:b/>
                <w:bCs/>
                <w:sz w:val="30"/>
                <w:szCs w:val="30"/>
              </w:rPr>
              <w:t>6,917</w:t>
            </w:r>
          </w:p>
        </w:tc>
        <w:tc>
          <w:tcPr>
            <w:tcW w:w="129" w:type="pct"/>
          </w:tcPr>
          <w:p w14:paraId="11140AE5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F29F79" w14:textId="6925AC88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961,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1EDCCC36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792F2A2" w14:textId="0BD28D34" w:rsidR="00826FB5" w:rsidRPr="00AB1671" w:rsidRDefault="0048586D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1671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FA51C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B1671" w:rsidRPr="00AB16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501F9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130" w:type="pct"/>
          </w:tcPr>
          <w:p w14:paraId="7B730179" w14:textId="77777777" w:rsidR="00826FB5" w:rsidRPr="0076015C" w:rsidRDefault="00826FB5" w:rsidP="0082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60C69E2" w14:textId="58A1A6C1" w:rsidR="00826FB5" w:rsidRPr="0076015C" w:rsidRDefault="00826FB5" w:rsidP="0082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75,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</w:tr>
    </w:tbl>
    <w:p w14:paraId="26020FFD" w14:textId="77777777" w:rsidR="00555B6A" w:rsidRPr="0076015C" w:rsidRDefault="00555B6A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314AF1E" w14:textId="77777777" w:rsidR="00D26529" w:rsidRPr="0076015C" w:rsidRDefault="004775ED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76015C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772F79" w14:textId="77777777" w:rsidR="005F0D67" w:rsidRPr="00B2102E" w:rsidRDefault="005F0D67" w:rsidP="005F0D6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2102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C650B80" w14:textId="77777777" w:rsidR="005F0D67" w:rsidRPr="0003786C" w:rsidRDefault="005F0D67" w:rsidP="00037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B76FF79" w14:textId="77777777" w:rsidR="008E21CC" w:rsidRPr="0076015C" w:rsidRDefault="008E21CC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6015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5DD29FDB" w14:textId="77777777" w:rsidR="00C75CE5" w:rsidRPr="0003786C" w:rsidRDefault="00C75CE5" w:rsidP="00037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F52538" w14:textId="12EEB94F" w:rsidR="00813404" w:rsidRPr="0076015C" w:rsidRDefault="00813404" w:rsidP="0081340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77777777" w:rsidR="004775ED" w:rsidRPr="00766374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89"/>
        <w:gridCol w:w="272"/>
        <w:gridCol w:w="1799"/>
      </w:tblGrid>
      <w:tr w:rsidR="00B62F9A" w:rsidRPr="0076015C" w14:paraId="10A16AB1" w14:textId="77777777" w:rsidTr="00C062FC">
        <w:trPr>
          <w:tblHeader/>
        </w:trPr>
        <w:tc>
          <w:tcPr>
            <w:tcW w:w="2843" w:type="pct"/>
            <w:shd w:val="clear" w:color="auto" w:fill="auto"/>
          </w:tcPr>
          <w:p w14:paraId="2E63A271" w14:textId="77777777" w:rsidR="0035147A" w:rsidRPr="0076015C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48974943" w:rsidR="00B62F9A" w:rsidRPr="0076015C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F5B2A"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F5B2A"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7E1E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29" w:type="pct"/>
            <w:shd w:val="clear" w:color="auto" w:fill="auto"/>
          </w:tcPr>
          <w:p w14:paraId="3A149B89" w14:textId="77777777" w:rsidR="0035147A" w:rsidRPr="0076015C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0444279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5B6F978" w14:textId="77777777" w:rsidR="0035147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76015C" w14:paraId="2C7A2148" w14:textId="77777777" w:rsidTr="00C062FC">
        <w:trPr>
          <w:tblHeader/>
        </w:trPr>
        <w:tc>
          <w:tcPr>
            <w:tcW w:w="2843" w:type="pct"/>
          </w:tcPr>
          <w:p w14:paraId="1B86C286" w14:textId="77777777" w:rsidR="00B62F9A" w:rsidRPr="0076015C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</w:tcPr>
          <w:p w14:paraId="1BE14754" w14:textId="77777777" w:rsidR="00B62F9A" w:rsidRPr="0076015C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F5B2A" w:rsidRPr="0076015C" w14:paraId="55F2C8CF" w14:textId="77777777" w:rsidTr="00C062FC">
        <w:tc>
          <w:tcPr>
            <w:tcW w:w="2843" w:type="pct"/>
          </w:tcPr>
          <w:p w14:paraId="645B90BC" w14:textId="42F495A1" w:rsidR="004F5B2A" w:rsidRPr="0076015C" w:rsidRDefault="00B32D0C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27CC6460" w14:textId="736F7EA1" w:rsidR="004F5B2A" w:rsidRPr="0076015C" w:rsidRDefault="004F5B2A" w:rsidP="004F5B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3375D0" w14:textId="77777777" w:rsidR="004F5B2A" w:rsidRPr="0076015C" w:rsidRDefault="004F5B2A" w:rsidP="004F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3C3B9C95" w14:textId="4D0C7EF6" w:rsidR="004F5B2A" w:rsidRPr="0076015C" w:rsidRDefault="004F5B2A" w:rsidP="004F5B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D0C" w:rsidRPr="0076015C" w14:paraId="3A6DE18F" w14:textId="77777777" w:rsidTr="00C062FC">
        <w:tc>
          <w:tcPr>
            <w:tcW w:w="2843" w:type="pct"/>
          </w:tcPr>
          <w:p w14:paraId="4EC8A197" w14:textId="783520E3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029" w:type="pct"/>
          </w:tcPr>
          <w:p w14:paraId="01EBEF02" w14:textId="0A4CCE33" w:rsidR="00B32D0C" w:rsidRPr="0076015C" w:rsidRDefault="00076EC0" w:rsidP="00076EC0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076E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48" w:type="pct"/>
          </w:tcPr>
          <w:p w14:paraId="533CC856" w14:textId="77777777" w:rsidR="00B32D0C" w:rsidRPr="0076015C" w:rsidRDefault="00B32D0C" w:rsidP="00B3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5DDE7651" w14:textId="239F3F5F" w:rsidR="00B32D0C" w:rsidRPr="0076015C" w:rsidRDefault="00076EC0" w:rsidP="0008228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2D0C" w:rsidRPr="0076015C" w14:paraId="36FDDCD0" w14:textId="77777777" w:rsidTr="00483698">
        <w:tc>
          <w:tcPr>
            <w:tcW w:w="2843" w:type="pct"/>
          </w:tcPr>
          <w:p w14:paraId="2FDBD71A" w14:textId="293B8DD1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29" w:type="pct"/>
          </w:tcPr>
          <w:p w14:paraId="1FD7BEDD" w14:textId="1A66CFE8" w:rsidR="00B32D0C" w:rsidRPr="0076015C" w:rsidRDefault="00076EC0" w:rsidP="00076EC0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6E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148" w:type="pct"/>
          </w:tcPr>
          <w:p w14:paraId="32C1E387" w14:textId="77777777" w:rsidR="00B32D0C" w:rsidRPr="0076015C" w:rsidRDefault="00B32D0C" w:rsidP="00B3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53427135" w14:textId="02F78C6D" w:rsidR="00B32D0C" w:rsidRPr="0076015C" w:rsidRDefault="00076EC0" w:rsidP="00076EC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B32D0C" w:rsidRPr="0076015C" w14:paraId="75BF8865" w14:textId="77777777" w:rsidTr="00483698">
        <w:tc>
          <w:tcPr>
            <w:tcW w:w="2843" w:type="pct"/>
          </w:tcPr>
          <w:p w14:paraId="3D67B193" w14:textId="6CBC4D63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E14246D" w14:textId="584A0666" w:rsidR="00B32D0C" w:rsidRPr="0076015C" w:rsidRDefault="00076EC0" w:rsidP="00076EC0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076E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</w:p>
        </w:tc>
        <w:tc>
          <w:tcPr>
            <w:tcW w:w="148" w:type="pct"/>
          </w:tcPr>
          <w:p w14:paraId="75C64322" w14:textId="77777777" w:rsidR="00B32D0C" w:rsidRPr="0076015C" w:rsidRDefault="00B32D0C" w:rsidP="00B3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520A71E0" w14:textId="3DEF5D8C" w:rsidR="00B32D0C" w:rsidRPr="0076015C" w:rsidRDefault="00076EC0" w:rsidP="00076EC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4,634</w:t>
            </w:r>
          </w:p>
        </w:tc>
      </w:tr>
      <w:tr w:rsidR="00B32D0C" w:rsidRPr="0076015C" w14:paraId="78DDA20D" w14:textId="77777777" w:rsidTr="00483698">
        <w:tc>
          <w:tcPr>
            <w:tcW w:w="2843" w:type="pct"/>
          </w:tcPr>
          <w:p w14:paraId="362E3CE4" w14:textId="0EF1AD3A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26E2C8F4" w14:textId="45AD4790" w:rsidR="00B32D0C" w:rsidRPr="00483698" w:rsidRDefault="00076EC0" w:rsidP="00076EC0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6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Pr="004836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</w:t>
            </w:r>
          </w:p>
        </w:tc>
        <w:tc>
          <w:tcPr>
            <w:tcW w:w="148" w:type="pct"/>
          </w:tcPr>
          <w:p w14:paraId="6543EF1D" w14:textId="77777777" w:rsidR="00B32D0C" w:rsidRPr="00483698" w:rsidRDefault="00B32D0C" w:rsidP="00B3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7A390765" w14:textId="69AB3B77" w:rsidR="00B32D0C" w:rsidRPr="00483698" w:rsidRDefault="00076EC0" w:rsidP="00076EC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6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4,679</w:t>
            </w:r>
          </w:p>
        </w:tc>
      </w:tr>
      <w:tr w:rsidR="00B32D0C" w:rsidRPr="0076015C" w14:paraId="1A366A03" w14:textId="77777777" w:rsidTr="00C062FC">
        <w:tc>
          <w:tcPr>
            <w:tcW w:w="2843" w:type="pct"/>
          </w:tcPr>
          <w:p w14:paraId="0F4DDD89" w14:textId="2482747B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="000F51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29" w:type="pct"/>
          </w:tcPr>
          <w:p w14:paraId="393878DB" w14:textId="77777777" w:rsidR="00B32D0C" w:rsidRPr="0076015C" w:rsidRDefault="00B32D0C" w:rsidP="00B32D0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814A37" w14:textId="77777777" w:rsidR="00B32D0C" w:rsidRPr="0076015C" w:rsidRDefault="00B32D0C" w:rsidP="00B3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690905F5" w14:textId="77777777" w:rsidR="00B32D0C" w:rsidRPr="0076015C" w:rsidRDefault="00B32D0C" w:rsidP="00B32D0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D0C" w:rsidRPr="0076015C" w14:paraId="225AE5E5" w14:textId="77777777" w:rsidTr="00B97231">
        <w:tc>
          <w:tcPr>
            <w:tcW w:w="2843" w:type="pct"/>
          </w:tcPr>
          <w:p w14:paraId="5E0E8E61" w14:textId="5E51167B" w:rsidR="00B32D0C" w:rsidRPr="0076015C" w:rsidRDefault="00576B35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29" w:type="pct"/>
          </w:tcPr>
          <w:p w14:paraId="6F790FA1" w14:textId="68362F2D" w:rsidR="00B32D0C" w:rsidRPr="0076015C" w:rsidRDefault="00076EC0" w:rsidP="00B32D0C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11,699</w:t>
            </w:r>
          </w:p>
        </w:tc>
        <w:tc>
          <w:tcPr>
            <w:tcW w:w="148" w:type="pct"/>
          </w:tcPr>
          <w:p w14:paraId="12597F03" w14:textId="77777777" w:rsidR="00B32D0C" w:rsidRPr="0076015C" w:rsidRDefault="00B32D0C" w:rsidP="00B3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0E6A62BF" w14:textId="255E1AE0" w:rsidR="00B32D0C" w:rsidRPr="0076015C" w:rsidRDefault="00076EC0" w:rsidP="00B32D0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</w:tr>
      <w:tr w:rsidR="00576B35" w:rsidRPr="0076015C" w14:paraId="08286B2D" w14:textId="77777777" w:rsidTr="00B97231">
        <w:tc>
          <w:tcPr>
            <w:tcW w:w="2843" w:type="pct"/>
          </w:tcPr>
          <w:p w14:paraId="3C2D5DD5" w14:textId="052FE404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29" w:type="pct"/>
          </w:tcPr>
          <w:p w14:paraId="33758587" w14:textId="51BA9262" w:rsidR="00576B35" w:rsidRPr="0076015C" w:rsidRDefault="00076EC0" w:rsidP="00576B35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41,807</w:t>
            </w:r>
          </w:p>
        </w:tc>
        <w:tc>
          <w:tcPr>
            <w:tcW w:w="148" w:type="pct"/>
          </w:tcPr>
          <w:p w14:paraId="3E905B05" w14:textId="77777777" w:rsidR="00576B35" w:rsidRPr="0076015C" w:rsidRDefault="00576B35" w:rsidP="0057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43009387" w14:textId="2B65A04C" w:rsidR="00576B35" w:rsidRPr="0076015C" w:rsidRDefault="00076EC0" w:rsidP="00576B3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576B35" w:rsidRPr="0076015C" w14:paraId="3F8B3B74" w14:textId="77777777" w:rsidTr="00C062FC">
        <w:tc>
          <w:tcPr>
            <w:tcW w:w="2843" w:type="pct"/>
          </w:tcPr>
          <w:p w14:paraId="143257FD" w14:textId="77777777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6A66378F" w14:textId="0C92879C" w:rsidR="00576B35" w:rsidRPr="0076015C" w:rsidRDefault="00076EC0" w:rsidP="00576B35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</w:t>
            </w:r>
          </w:p>
        </w:tc>
        <w:tc>
          <w:tcPr>
            <w:tcW w:w="148" w:type="pct"/>
          </w:tcPr>
          <w:p w14:paraId="6E6E610F" w14:textId="77777777" w:rsidR="00576B35" w:rsidRPr="0076015C" w:rsidRDefault="00576B35" w:rsidP="0057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1B8E5CCF" w14:textId="74C33B0E" w:rsidR="00576B35" w:rsidRPr="0076015C" w:rsidRDefault="00076EC0" w:rsidP="00076EC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76B35" w:rsidRPr="0076015C" w14:paraId="342168B9" w14:textId="77777777" w:rsidTr="00B97231">
        <w:tc>
          <w:tcPr>
            <w:tcW w:w="2843" w:type="pct"/>
          </w:tcPr>
          <w:p w14:paraId="5B74AB34" w14:textId="3313C269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29" w:type="pct"/>
          </w:tcPr>
          <w:p w14:paraId="25D8D078" w14:textId="600C8C12" w:rsidR="00576B35" w:rsidRPr="0076015C" w:rsidRDefault="00076EC0" w:rsidP="00576B35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257,130</w:t>
            </w:r>
          </w:p>
        </w:tc>
        <w:tc>
          <w:tcPr>
            <w:tcW w:w="148" w:type="pct"/>
          </w:tcPr>
          <w:p w14:paraId="09C258A0" w14:textId="77777777" w:rsidR="00576B35" w:rsidRPr="0076015C" w:rsidRDefault="00576B35" w:rsidP="0057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7FCE9B1B" w14:textId="3EF7F9A6" w:rsidR="00576B35" w:rsidRPr="00B97231" w:rsidRDefault="00076EC0" w:rsidP="00576B3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76B35" w:rsidRPr="0076015C" w14:paraId="46DC8020" w14:textId="77777777" w:rsidTr="00B97231">
        <w:tc>
          <w:tcPr>
            <w:tcW w:w="2843" w:type="pct"/>
          </w:tcPr>
          <w:p w14:paraId="08D8A263" w14:textId="3BBB5B71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สัญญาอื่น</w:t>
            </w:r>
            <w:r w:rsidR="000F5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79DA5BCB" w14:textId="30EFD5A8" w:rsidR="00576B35" w:rsidRPr="00B97231" w:rsidRDefault="00076EC0" w:rsidP="00576B35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65,387</w:t>
            </w:r>
          </w:p>
        </w:tc>
        <w:tc>
          <w:tcPr>
            <w:tcW w:w="148" w:type="pct"/>
          </w:tcPr>
          <w:p w14:paraId="490084EA" w14:textId="77777777" w:rsidR="00576B35" w:rsidRPr="0076015C" w:rsidRDefault="00576B35" w:rsidP="0057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33F7DCC0" w14:textId="172F8FBA" w:rsidR="00576B35" w:rsidRDefault="00076EC0" w:rsidP="00576B3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50,967</w:t>
            </w:r>
          </w:p>
        </w:tc>
      </w:tr>
      <w:tr w:rsidR="00576B35" w:rsidRPr="0076015C" w14:paraId="0E322983" w14:textId="77777777" w:rsidTr="00115D17">
        <w:tc>
          <w:tcPr>
            <w:tcW w:w="2843" w:type="pct"/>
          </w:tcPr>
          <w:p w14:paraId="00BB5C40" w14:textId="77777777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2ECEAAF7" w14:textId="7C743BBC" w:rsidR="00576B35" w:rsidRPr="0076015C" w:rsidRDefault="00076EC0" w:rsidP="00576B35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377,123</w:t>
            </w:r>
          </w:p>
        </w:tc>
        <w:tc>
          <w:tcPr>
            <w:tcW w:w="148" w:type="pct"/>
          </w:tcPr>
          <w:p w14:paraId="4981838C" w14:textId="77777777" w:rsidR="00576B35" w:rsidRPr="0076015C" w:rsidRDefault="00576B35" w:rsidP="0057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08A07195" w14:textId="5ED11C17" w:rsidR="00576B35" w:rsidRPr="0076015C" w:rsidRDefault="00076EC0" w:rsidP="00576B3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52,520</w:t>
            </w:r>
          </w:p>
        </w:tc>
      </w:tr>
    </w:tbl>
    <w:p w14:paraId="356F4BE6" w14:textId="77777777" w:rsidR="003F69F1" w:rsidRPr="00766374" w:rsidRDefault="003F69F1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2D2334" w14:textId="644FC398" w:rsidR="0030115A" w:rsidRDefault="001D365F" w:rsidP="001D36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กลุ่มบริษัทมีสัญญาการสนันสนุนทางการตลาดกับบริษัทในประเทศ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92A0A" w:rsidRPr="0076015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92A0A" w:rsidRPr="0076015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7E1E0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8342E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</w:t>
      </w:r>
      <w:r w:rsidR="00017431">
        <w:rPr>
          <w:rFonts w:asciiTheme="majorBidi" w:hAnsiTheme="majorBidi" w:cstheme="majorBidi" w:hint="cs"/>
          <w:spacing w:val="-4"/>
          <w:sz w:val="30"/>
          <w:szCs w:val="30"/>
          <w:cs/>
        </w:rPr>
        <w:t>ฏิ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>บัติตามเงื่อนไขต่าง ๆ ที่กำหนดไว้ในสัญญา</w:t>
      </w:r>
    </w:p>
    <w:p w14:paraId="0BA837B7" w14:textId="4F6E17E2" w:rsidR="00592299" w:rsidRPr="00766374" w:rsidRDefault="00592299" w:rsidP="00766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F7990D" w14:textId="25A960E0" w:rsidR="003F460D" w:rsidRPr="00DF527F" w:rsidRDefault="003F460D" w:rsidP="0030115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F527F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EE0E7D2" w14:textId="77777777" w:rsidR="006C1F4B" w:rsidRDefault="006C1F4B" w:rsidP="009A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6A2F438" w14:textId="3C827A8C" w:rsidR="003F460D" w:rsidRDefault="009A75A7" w:rsidP="009A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ในเดือนกรกฎาคม </w:t>
      </w:r>
      <w:r w:rsidR="00E5693A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ส่วนงานราชการ</w:t>
      </w:r>
      <w:r w:rsidR="00FD7157">
        <w:rPr>
          <w:rFonts w:asciiTheme="majorBidi" w:hAnsiTheme="majorBidi" w:cstheme="majorBidi" w:hint="cs"/>
          <w:spacing w:val="-4"/>
          <w:sz w:val="30"/>
          <w:szCs w:val="30"/>
          <w:cs/>
        </w:rPr>
        <w:t>ของจังหวัดในเขตพื้นที่ควบคุมสูงสุดและเข้มงวด</w:t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="000F51B0">
        <w:rPr>
          <w:rFonts w:asciiTheme="majorBidi" w:hAnsiTheme="majorBidi" w:cstheme="majorBidi" w:hint="cs"/>
          <w:spacing w:val="-4"/>
          <w:sz w:val="30"/>
          <w:szCs w:val="30"/>
          <w:cs/>
        </w:rPr>
        <w:t>ประกาศ</w:t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>ให้มีการปิดสถานประกอบการ</w:t>
      </w:r>
      <w:r w:rsidR="006D1251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ทั้งหมดในพื้นที่ห้างสรรพสินค้า ศูนย์การค้า และคอมมูนิตี้มอลล์</w:t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ของกลุ่มบริษัทเป็นการชั่วคราว</w:t>
      </w:r>
      <w:r w:rsidR="00B82C7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ตั้งแต่วันที่ </w:t>
      </w:r>
      <w:r w:rsidR="00B82C74">
        <w:rPr>
          <w:rFonts w:asciiTheme="majorBidi" w:hAnsiTheme="majorBidi" w:cstheme="majorBidi"/>
          <w:spacing w:val="-4"/>
          <w:sz w:val="30"/>
          <w:szCs w:val="30"/>
        </w:rPr>
        <w:t xml:space="preserve">20 </w:t>
      </w:r>
      <w:r w:rsidR="00B82C74">
        <w:rPr>
          <w:rFonts w:asciiTheme="majorBidi" w:hAnsiTheme="majorBidi" w:cstheme="majorBidi" w:hint="cs"/>
          <w:spacing w:val="-4"/>
          <w:sz w:val="30"/>
          <w:szCs w:val="30"/>
          <w:cs/>
        </w:rPr>
        <w:t>กรกฎาคม</w:t>
      </w:r>
      <w:r w:rsidR="00FD71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D715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B82C7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เพื่อจะจำกัดผลกระทบจากการแพร่ระบาดของโรคติดเชื้อไวรัสโคโรนา </w:t>
      </w:r>
      <w:r w:rsidR="00E5693A">
        <w:rPr>
          <w:rFonts w:asciiTheme="majorBidi" w:hAnsiTheme="majorBidi" w:cstheme="majorBidi"/>
          <w:spacing w:val="-4"/>
          <w:sz w:val="30"/>
          <w:szCs w:val="30"/>
        </w:rPr>
        <w:t>2019</w:t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9A75A7">
        <w:rPr>
          <w:rFonts w:asciiTheme="majorBidi" w:hAnsiTheme="majorBidi" w:cstheme="majorBidi"/>
          <w:spacing w:val="-4"/>
          <w:sz w:val="30"/>
          <w:szCs w:val="30"/>
        </w:rPr>
        <w:t>Covid-</w:t>
      </w:r>
      <w:r w:rsidR="00E5693A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 xml:space="preserve">) เนื่องจากมีการตรวจพบผู้ติดเชื้อเป็นจำนวนเพิ่มขึ้นอย่างต่อเนื่องและมีการแพร่ระบาดไปทั่วประเทศไทย </w:t>
      </w:r>
      <w:r w:rsidR="00FD7157">
        <w:rPr>
          <w:rFonts w:asciiTheme="majorBidi" w:hAnsiTheme="majorBidi" w:cstheme="majorBidi"/>
          <w:spacing w:val="-4"/>
          <w:sz w:val="30"/>
          <w:szCs w:val="30"/>
        </w:rPr>
        <w:br/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>โดยสถานการณ์ดังกล่าวมีความไม่แน่นอนสูงและอาจเปลี่ยนแปลงได้ทุกเมื่อ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</w:t>
      </w:r>
      <w:r w:rsidR="00F928E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>ๆ ของรัฐบาล และการแจกจ่ายวัคซีนที่มีต่อธุรกิจ</w:t>
      </w:r>
      <w:r w:rsidR="00FD7157">
        <w:rPr>
          <w:rFonts w:asciiTheme="majorBidi" w:hAnsiTheme="majorBidi" w:cstheme="majorBidi"/>
          <w:spacing w:val="-4"/>
          <w:sz w:val="30"/>
          <w:szCs w:val="30"/>
        </w:rPr>
        <w:br/>
      </w:r>
      <w:r w:rsidRPr="009A75A7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7ADBD358" w14:textId="5E47DBD1" w:rsidR="006C1F4B" w:rsidRDefault="006C1F4B" w:rsidP="009A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5C8BCB8" w14:textId="005A8AF1" w:rsidR="006C1F4B" w:rsidRPr="009A75A7" w:rsidRDefault="006C1F4B" w:rsidP="009A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C1F4B">
        <w:rPr>
          <w:rFonts w:asciiTheme="majorBidi" w:hAnsiTheme="majorBidi"/>
          <w:spacing w:val="-4"/>
          <w:sz w:val="30"/>
          <w:szCs w:val="30"/>
          <w:cs/>
        </w:rPr>
        <w:t>ในการประชุมคณะกรรมการบริหารของบริษัท</w:t>
      </w:r>
      <w:r w:rsidR="00FD715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D7157">
        <w:rPr>
          <w:rFonts w:asciiTheme="majorBidi" w:hAnsiTheme="majorBidi" w:hint="cs"/>
          <w:spacing w:val="-4"/>
          <w:sz w:val="30"/>
          <w:szCs w:val="30"/>
          <w:cs/>
        </w:rPr>
        <w:t xml:space="preserve">เมื่อวันที่ </w:t>
      </w:r>
      <w:r w:rsidR="00FD7157">
        <w:rPr>
          <w:rFonts w:asciiTheme="majorBidi" w:hAnsiTheme="majorBidi"/>
          <w:spacing w:val="-4"/>
          <w:sz w:val="30"/>
          <w:szCs w:val="30"/>
        </w:rPr>
        <w:t xml:space="preserve">21 </w:t>
      </w:r>
      <w:r w:rsidRPr="006C1F4B">
        <w:rPr>
          <w:rFonts w:asciiTheme="majorBidi" w:hAnsiTheme="majorBidi"/>
          <w:spacing w:val="-4"/>
          <w:sz w:val="30"/>
          <w:szCs w:val="30"/>
          <w:cs/>
        </w:rPr>
        <w:t xml:space="preserve">กรกฎาคม </w:t>
      </w:r>
      <w:r w:rsidRPr="006C1F4B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6C1F4B">
        <w:rPr>
          <w:rFonts w:asciiTheme="majorBidi" w:hAnsiTheme="majorBidi"/>
          <w:spacing w:val="-4"/>
          <w:sz w:val="30"/>
          <w:szCs w:val="30"/>
          <w:cs/>
        </w:rPr>
        <w:t>คณะกรรมการบริหารมีมติอนุมัติงบประมาณการลงทุน</w:t>
      </w:r>
      <w:r w:rsidR="00FD7157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Pr="006C1F4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C1F4B">
        <w:rPr>
          <w:rFonts w:asciiTheme="majorBidi" w:hAnsiTheme="majorBidi" w:cstheme="majorBidi"/>
          <w:spacing w:val="-4"/>
          <w:sz w:val="30"/>
          <w:szCs w:val="30"/>
        </w:rPr>
        <w:t xml:space="preserve">Cloud Kitchen </w:t>
      </w:r>
      <w:r w:rsidR="00FD7157">
        <w:rPr>
          <w:rFonts w:asciiTheme="majorBidi" w:hAnsiTheme="majorBidi" w:hint="cs"/>
          <w:spacing w:val="-4"/>
          <w:sz w:val="30"/>
          <w:szCs w:val="30"/>
          <w:cs/>
        </w:rPr>
        <w:t>ของ</w:t>
      </w:r>
      <w:r w:rsidRPr="006C1F4B">
        <w:rPr>
          <w:rFonts w:asciiTheme="majorBidi" w:hAnsiTheme="majorBidi"/>
          <w:spacing w:val="-4"/>
          <w:sz w:val="30"/>
          <w:szCs w:val="30"/>
          <w:cs/>
        </w:rPr>
        <w:t xml:space="preserve">แบรนด์ญี่ปุ่นและแบรนด์ไทย </w:t>
      </w:r>
      <w:r w:rsidR="00FD7157">
        <w:rPr>
          <w:rFonts w:asciiTheme="majorBidi" w:hAnsiTheme="majorBidi" w:hint="cs"/>
          <w:spacing w:val="-4"/>
          <w:sz w:val="30"/>
          <w:szCs w:val="30"/>
          <w:cs/>
        </w:rPr>
        <w:t>ส่งผลให้</w:t>
      </w:r>
      <w:r w:rsidRPr="006C1F4B">
        <w:rPr>
          <w:rFonts w:asciiTheme="majorBidi" w:hAnsiTheme="majorBidi"/>
          <w:spacing w:val="-4"/>
          <w:sz w:val="30"/>
          <w:szCs w:val="30"/>
          <w:cs/>
        </w:rPr>
        <w:t xml:space="preserve">ในระหว่างเดือนกรกฎาคม </w:t>
      </w:r>
      <w:r w:rsidRPr="006C1F4B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="00FD715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6C1F4B">
        <w:rPr>
          <w:rFonts w:asciiTheme="majorBidi" w:hAnsiTheme="majorBidi"/>
          <w:spacing w:val="-4"/>
          <w:sz w:val="30"/>
          <w:szCs w:val="30"/>
          <w:cs/>
        </w:rPr>
        <w:t>บริษัทได้</w:t>
      </w:r>
      <w:r w:rsidR="00FD7157">
        <w:rPr>
          <w:rFonts w:asciiTheme="majorBidi" w:hAnsiTheme="majorBidi" w:hint="cs"/>
          <w:spacing w:val="-4"/>
          <w:sz w:val="30"/>
          <w:szCs w:val="30"/>
          <w:cs/>
        </w:rPr>
        <w:t>เริ่ม</w:t>
      </w:r>
      <w:r w:rsidRPr="006C1F4B">
        <w:rPr>
          <w:rFonts w:asciiTheme="majorBidi" w:hAnsiTheme="majorBidi"/>
          <w:spacing w:val="-4"/>
          <w:sz w:val="30"/>
          <w:szCs w:val="30"/>
          <w:cs/>
        </w:rPr>
        <w:t xml:space="preserve">เปิด </w:t>
      </w:r>
      <w:r w:rsidRPr="006C1F4B">
        <w:rPr>
          <w:rFonts w:asciiTheme="majorBidi" w:hAnsiTheme="majorBidi" w:cstheme="majorBidi"/>
          <w:spacing w:val="-4"/>
          <w:sz w:val="30"/>
          <w:szCs w:val="30"/>
        </w:rPr>
        <w:t xml:space="preserve">Cloud Kitchen </w:t>
      </w:r>
      <w:r w:rsidR="00FD7157">
        <w:rPr>
          <w:rFonts w:asciiTheme="majorBidi" w:hAnsiTheme="majorBidi" w:hint="cs"/>
          <w:spacing w:val="-4"/>
          <w:sz w:val="30"/>
          <w:szCs w:val="30"/>
          <w:cs/>
        </w:rPr>
        <w:t xml:space="preserve">รวม </w:t>
      </w:r>
      <w:r w:rsidR="00FD7157">
        <w:rPr>
          <w:rFonts w:asciiTheme="majorBidi" w:hAnsiTheme="majorBidi"/>
          <w:spacing w:val="-4"/>
          <w:sz w:val="30"/>
          <w:szCs w:val="30"/>
        </w:rPr>
        <w:t xml:space="preserve">5 </w:t>
      </w:r>
      <w:r w:rsidR="00FD7157">
        <w:rPr>
          <w:rFonts w:asciiTheme="majorBidi" w:hAnsiTheme="majorBidi" w:hint="cs"/>
          <w:spacing w:val="-4"/>
          <w:sz w:val="30"/>
          <w:szCs w:val="30"/>
          <w:cs/>
        </w:rPr>
        <w:t xml:space="preserve">แห่ง </w:t>
      </w:r>
      <w:r w:rsidRPr="006C1F4B">
        <w:rPr>
          <w:rFonts w:asciiTheme="majorBidi" w:hAnsiTheme="majorBidi"/>
          <w:spacing w:val="-4"/>
          <w:sz w:val="30"/>
          <w:szCs w:val="30"/>
          <w:cs/>
        </w:rPr>
        <w:t xml:space="preserve">ซึ่งบางแห่งจะเปิดเป็นการชั่วคราวและบางแห่งเปิดถาวร </w:t>
      </w:r>
      <w:r w:rsidR="00FD7157">
        <w:rPr>
          <w:rFonts w:asciiTheme="majorBidi" w:hAnsiTheme="majorBidi" w:hint="cs"/>
          <w:spacing w:val="-4"/>
          <w:sz w:val="30"/>
          <w:szCs w:val="30"/>
          <w:cs/>
        </w:rPr>
        <w:t xml:space="preserve">เพื่อลดผลกระทบจากการแพร่ระบาดของโรค </w:t>
      </w:r>
      <w:r w:rsidR="00FD7157">
        <w:rPr>
          <w:rFonts w:asciiTheme="majorBidi" w:hAnsiTheme="majorBidi"/>
          <w:spacing w:val="-4"/>
          <w:sz w:val="30"/>
          <w:szCs w:val="30"/>
        </w:rPr>
        <w:t>Covid-19</w:t>
      </w:r>
    </w:p>
    <w:sectPr w:rsidR="006C1F4B" w:rsidRPr="009A75A7" w:rsidSect="00430B53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20899" w14:textId="77777777" w:rsidR="002E02EC" w:rsidRDefault="002E02EC" w:rsidP="004956B4">
      <w:r>
        <w:separator/>
      </w:r>
    </w:p>
  </w:endnote>
  <w:endnote w:type="continuationSeparator" w:id="0">
    <w:p w14:paraId="750859E9" w14:textId="77777777" w:rsidR="002E02EC" w:rsidRDefault="002E02E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645265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B50501" w14:textId="77777777" w:rsidR="000E4C12" w:rsidRPr="005A0BA5" w:rsidRDefault="000E4C12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66BBC" w14:textId="77777777" w:rsidR="002E02EC" w:rsidRDefault="002E02EC" w:rsidP="004956B4">
      <w:r>
        <w:separator/>
      </w:r>
    </w:p>
  </w:footnote>
  <w:footnote w:type="continuationSeparator" w:id="0">
    <w:p w14:paraId="4D1CD046" w14:textId="77777777" w:rsidR="002E02EC" w:rsidRDefault="002E02E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35489" w14:textId="77777777" w:rsidR="002E02EC" w:rsidRDefault="002E02EC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19EEEF6E" w14:textId="77777777" w:rsidR="002E02EC" w:rsidRPr="00401060" w:rsidRDefault="002E02EC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E640967" w14:textId="1CA7449D" w:rsidR="002E02EC" w:rsidRPr="00FE5A92" w:rsidRDefault="002E02EC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และหกเดือน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iCs/>
        <w:sz w:val="32"/>
        <w:szCs w:val="32"/>
        <w:lang w:bidi="th-TH"/>
      </w:rPr>
      <w:t>2564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5EC9A855" w14:textId="77777777" w:rsidR="002E02EC" w:rsidRPr="00F611ED" w:rsidRDefault="002E02EC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2"/>
  </w:num>
  <w:num w:numId="12">
    <w:abstractNumId w:val="17"/>
  </w:num>
  <w:num w:numId="13">
    <w:abstractNumId w:val="37"/>
  </w:num>
  <w:num w:numId="14">
    <w:abstractNumId w:val="9"/>
  </w:num>
  <w:num w:numId="15">
    <w:abstractNumId w:val="19"/>
  </w:num>
  <w:num w:numId="16">
    <w:abstractNumId w:val="34"/>
  </w:num>
  <w:num w:numId="17">
    <w:abstractNumId w:val="20"/>
  </w:num>
  <w:num w:numId="18">
    <w:abstractNumId w:val="25"/>
  </w:num>
  <w:num w:numId="19">
    <w:abstractNumId w:val="30"/>
  </w:num>
  <w:num w:numId="20">
    <w:abstractNumId w:val="33"/>
  </w:num>
  <w:num w:numId="21">
    <w:abstractNumId w:val="22"/>
  </w:num>
  <w:num w:numId="22">
    <w:abstractNumId w:val="15"/>
  </w:num>
  <w:num w:numId="23">
    <w:abstractNumId w:val="11"/>
  </w:num>
  <w:num w:numId="24">
    <w:abstractNumId w:val="31"/>
  </w:num>
  <w:num w:numId="25">
    <w:abstractNumId w:val="35"/>
  </w:num>
  <w:num w:numId="26">
    <w:abstractNumId w:val="24"/>
  </w:num>
  <w:num w:numId="27">
    <w:abstractNumId w:val="23"/>
  </w:num>
  <w:num w:numId="28">
    <w:abstractNumId w:val="38"/>
  </w:num>
  <w:num w:numId="29">
    <w:abstractNumId w:val="8"/>
  </w:num>
  <w:num w:numId="30">
    <w:abstractNumId w:val="36"/>
  </w:num>
  <w:num w:numId="31">
    <w:abstractNumId w:val="14"/>
  </w:num>
  <w:num w:numId="32">
    <w:abstractNumId w:val="26"/>
  </w:num>
  <w:num w:numId="33">
    <w:abstractNumId w:val="29"/>
  </w:num>
  <w:num w:numId="34">
    <w:abstractNumId w:val="21"/>
  </w:num>
  <w:num w:numId="35">
    <w:abstractNumId w:val="28"/>
  </w:num>
  <w:num w:numId="36">
    <w:abstractNumId w:val="10"/>
  </w:num>
  <w:num w:numId="37">
    <w:abstractNumId w:val="39"/>
  </w:num>
  <w:num w:numId="38">
    <w:abstractNumId w:val="18"/>
  </w:num>
  <w:num w:numId="39">
    <w:abstractNumId w:val="12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05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3C"/>
    <w:rsid w:val="000033BE"/>
    <w:rsid w:val="00003415"/>
    <w:rsid w:val="000036A4"/>
    <w:rsid w:val="00003DB1"/>
    <w:rsid w:val="00004288"/>
    <w:rsid w:val="0000453A"/>
    <w:rsid w:val="00004E9C"/>
    <w:rsid w:val="000051B6"/>
    <w:rsid w:val="0000579E"/>
    <w:rsid w:val="00005A60"/>
    <w:rsid w:val="00005AAF"/>
    <w:rsid w:val="00005B2E"/>
    <w:rsid w:val="00006302"/>
    <w:rsid w:val="00006328"/>
    <w:rsid w:val="000063B3"/>
    <w:rsid w:val="00006761"/>
    <w:rsid w:val="00006BA5"/>
    <w:rsid w:val="00006BC9"/>
    <w:rsid w:val="00006C2F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8A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60"/>
    <w:rsid w:val="0001698E"/>
    <w:rsid w:val="00016AF6"/>
    <w:rsid w:val="00016B4C"/>
    <w:rsid w:val="00016CAD"/>
    <w:rsid w:val="00016CE3"/>
    <w:rsid w:val="00017431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6A1"/>
    <w:rsid w:val="0002788C"/>
    <w:rsid w:val="00027F26"/>
    <w:rsid w:val="00027FA7"/>
    <w:rsid w:val="0003064B"/>
    <w:rsid w:val="00030C50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23"/>
    <w:rsid w:val="000329B7"/>
    <w:rsid w:val="00032A32"/>
    <w:rsid w:val="00032AB2"/>
    <w:rsid w:val="00032AB9"/>
    <w:rsid w:val="00032C4A"/>
    <w:rsid w:val="00032D78"/>
    <w:rsid w:val="000330C8"/>
    <w:rsid w:val="00033309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EC7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6A83"/>
    <w:rsid w:val="00037047"/>
    <w:rsid w:val="00037564"/>
    <w:rsid w:val="00037635"/>
    <w:rsid w:val="0003786C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51D"/>
    <w:rsid w:val="00045621"/>
    <w:rsid w:val="000456B5"/>
    <w:rsid w:val="000458F3"/>
    <w:rsid w:val="00045BF4"/>
    <w:rsid w:val="00045E2D"/>
    <w:rsid w:val="0004654E"/>
    <w:rsid w:val="000466FA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E92"/>
    <w:rsid w:val="00047F04"/>
    <w:rsid w:val="00050033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4D1C"/>
    <w:rsid w:val="000550C8"/>
    <w:rsid w:val="00055200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5D"/>
    <w:rsid w:val="000571A7"/>
    <w:rsid w:val="0005738A"/>
    <w:rsid w:val="000574DA"/>
    <w:rsid w:val="0005772F"/>
    <w:rsid w:val="00057763"/>
    <w:rsid w:val="000578B0"/>
    <w:rsid w:val="00057C05"/>
    <w:rsid w:val="00060646"/>
    <w:rsid w:val="00060795"/>
    <w:rsid w:val="000609F7"/>
    <w:rsid w:val="00060C2A"/>
    <w:rsid w:val="00060C8F"/>
    <w:rsid w:val="00060CE0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E92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6EC0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281"/>
    <w:rsid w:val="00082414"/>
    <w:rsid w:val="00082555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C27"/>
    <w:rsid w:val="00084E9B"/>
    <w:rsid w:val="0008510A"/>
    <w:rsid w:val="000852E4"/>
    <w:rsid w:val="00085398"/>
    <w:rsid w:val="0008566E"/>
    <w:rsid w:val="0008574B"/>
    <w:rsid w:val="0008590D"/>
    <w:rsid w:val="00085AAC"/>
    <w:rsid w:val="00085AFA"/>
    <w:rsid w:val="00085EE5"/>
    <w:rsid w:val="000862E7"/>
    <w:rsid w:val="000866AB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0FD"/>
    <w:rsid w:val="0009187F"/>
    <w:rsid w:val="00091882"/>
    <w:rsid w:val="00091991"/>
    <w:rsid w:val="000919CD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D27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8C"/>
    <w:rsid w:val="000A3EE9"/>
    <w:rsid w:val="000A4212"/>
    <w:rsid w:val="000A4B14"/>
    <w:rsid w:val="000A50DB"/>
    <w:rsid w:val="000A58A5"/>
    <w:rsid w:val="000A5FCC"/>
    <w:rsid w:val="000A60B7"/>
    <w:rsid w:val="000A612D"/>
    <w:rsid w:val="000A654E"/>
    <w:rsid w:val="000A6C35"/>
    <w:rsid w:val="000A71A6"/>
    <w:rsid w:val="000A71CB"/>
    <w:rsid w:val="000A792C"/>
    <w:rsid w:val="000A7BD5"/>
    <w:rsid w:val="000A7F04"/>
    <w:rsid w:val="000B06B3"/>
    <w:rsid w:val="000B09D3"/>
    <w:rsid w:val="000B0BF7"/>
    <w:rsid w:val="000B0D52"/>
    <w:rsid w:val="000B0E74"/>
    <w:rsid w:val="000B120C"/>
    <w:rsid w:val="000B125C"/>
    <w:rsid w:val="000B1698"/>
    <w:rsid w:val="000B16B8"/>
    <w:rsid w:val="000B19B4"/>
    <w:rsid w:val="000B1A5A"/>
    <w:rsid w:val="000B1B44"/>
    <w:rsid w:val="000B2145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4BE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70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F39"/>
    <w:rsid w:val="000D0005"/>
    <w:rsid w:val="000D0127"/>
    <w:rsid w:val="000D02D5"/>
    <w:rsid w:val="000D0368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E08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614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C63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7F7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2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5F55"/>
    <w:rsid w:val="000E62B1"/>
    <w:rsid w:val="000E66E6"/>
    <w:rsid w:val="000E6A8C"/>
    <w:rsid w:val="000E6CEA"/>
    <w:rsid w:val="000E6D4D"/>
    <w:rsid w:val="000E6F6D"/>
    <w:rsid w:val="000E705E"/>
    <w:rsid w:val="000E719D"/>
    <w:rsid w:val="000E74E0"/>
    <w:rsid w:val="000E7D0A"/>
    <w:rsid w:val="000E7DFA"/>
    <w:rsid w:val="000E7E01"/>
    <w:rsid w:val="000E7E13"/>
    <w:rsid w:val="000E7EB5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1B0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4FF8"/>
    <w:rsid w:val="001052EF"/>
    <w:rsid w:val="00105617"/>
    <w:rsid w:val="00105914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07E28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9F4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AD8"/>
    <w:rsid w:val="00113C18"/>
    <w:rsid w:val="00113EB1"/>
    <w:rsid w:val="001142BD"/>
    <w:rsid w:val="0011485F"/>
    <w:rsid w:val="00114985"/>
    <w:rsid w:val="00114A36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17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12D"/>
    <w:rsid w:val="00124623"/>
    <w:rsid w:val="001249EF"/>
    <w:rsid w:val="00124B04"/>
    <w:rsid w:val="00124B84"/>
    <w:rsid w:val="00125041"/>
    <w:rsid w:val="00125080"/>
    <w:rsid w:val="001251AC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277D6"/>
    <w:rsid w:val="00127AA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988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2F83"/>
    <w:rsid w:val="001331FF"/>
    <w:rsid w:val="00133809"/>
    <w:rsid w:val="00133C9C"/>
    <w:rsid w:val="00133DDC"/>
    <w:rsid w:val="00133FFF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DBD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1F09"/>
    <w:rsid w:val="00142008"/>
    <w:rsid w:val="00142021"/>
    <w:rsid w:val="00142022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DD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0"/>
    <w:rsid w:val="001529E2"/>
    <w:rsid w:val="00152A30"/>
    <w:rsid w:val="00152B06"/>
    <w:rsid w:val="00152B69"/>
    <w:rsid w:val="00152D70"/>
    <w:rsid w:val="00153516"/>
    <w:rsid w:val="001535E8"/>
    <w:rsid w:val="00153B2A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AA1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A73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3F9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7D6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6A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B99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324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FC3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B7"/>
    <w:rsid w:val="001B1997"/>
    <w:rsid w:val="001B1A6E"/>
    <w:rsid w:val="001B1B18"/>
    <w:rsid w:val="001B1C98"/>
    <w:rsid w:val="001B1D3E"/>
    <w:rsid w:val="001B1DB0"/>
    <w:rsid w:val="001B25A3"/>
    <w:rsid w:val="001B28B7"/>
    <w:rsid w:val="001B2A22"/>
    <w:rsid w:val="001B2A5E"/>
    <w:rsid w:val="001B2FA7"/>
    <w:rsid w:val="001B301B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935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D0408"/>
    <w:rsid w:val="001D0799"/>
    <w:rsid w:val="001D0912"/>
    <w:rsid w:val="001D0B0D"/>
    <w:rsid w:val="001D0B53"/>
    <w:rsid w:val="001D0C46"/>
    <w:rsid w:val="001D0E82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9"/>
    <w:rsid w:val="001D68D7"/>
    <w:rsid w:val="001D6901"/>
    <w:rsid w:val="001D6A21"/>
    <w:rsid w:val="001D6B36"/>
    <w:rsid w:val="001D6C86"/>
    <w:rsid w:val="001D711F"/>
    <w:rsid w:val="001D7310"/>
    <w:rsid w:val="001D76DC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7DE"/>
    <w:rsid w:val="001E0C12"/>
    <w:rsid w:val="001E0FB8"/>
    <w:rsid w:val="001E13BD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8C6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89C"/>
    <w:rsid w:val="001E7DDF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AB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70B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33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034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EF4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26F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8E8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5AC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830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0D51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EDE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AA4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BFC"/>
    <w:rsid w:val="00250CDC"/>
    <w:rsid w:val="00250E42"/>
    <w:rsid w:val="00251010"/>
    <w:rsid w:val="0025117F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94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0FC9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240"/>
    <w:rsid w:val="00262525"/>
    <w:rsid w:val="002626DC"/>
    <w:rsid w:val="002628D5"/>
    <w:rsid w:val="00262A8C"/>
    <w:rsid w:val="002636FE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252"/>
    <w:rsid w:val="00272327"/>
    <w:rsid w:val="0027241A"/>
    <w:rsid w:val="002725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5ED3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8C"/>
    <w:rsid w:val="00293EF8"/>
    <w:rsid w:val="0029400B"/>
    <w:rsid w:val="0029430C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97E6C"/>
    <w:rsid w:val="00297FEC"/>
    <w:rsid w:val="002A009F"/>
    <w:rsid w:val="002A01E0"/>
    <w:rsid w:val="002A02DC"/>
    <w:rsid w:val="002A0341"/>
    <w:rsid w:val="002A08EE"/>
    <w:rsid w:val="002A0E2D"/>
    <w:rsid w:val="002A12B7"/>
    <w:rsid w:val="002A13F6"/>
    <w:rsid w:val="002A155F"/>
    <w:rsid w:val="002A1C01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0EFB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A61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CBC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A86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2E5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2EC"/>
    <w:rsid w:val="002E0797"/>
    <w:rsid w:val="002E0B55"/>
    <w:rsid w:val="002E0C93"/>
    <w:rsid w:val="002E0CFE"/>
    <w:rsid w:val="002E0E61"/>
    <w:rsid w:val="002E0E6C"/>
    <w:rsid w:val="002E101B"/>
    <w:rsid w:val="002E10D2"/>
    <w:rsid w:val="002E12ED"/>
    <w:rsid w:val="002E1D05"/>
    <w:rsid w:val="002E2301"/>
    <w:rsid w:val="002E2407"/>
    <w:rsid w:val="002E2783"/>
    <w:rsid w:val="002E27E4"/>
    <w:rsid w:val="002E2A21"/>
    <w:rsid w:val="002E2AC1"/>
    <w:rsid w:val="002E2BA4"/>
    <w:rsid w:val="002E2C08"/>
    <w:rsid w:val="002E2E9E"/>
    <w:rsid w:val="002E30E6"/>
    <w:rsid w:val="002E33DF"/>
    <w:rsid w:val="002E36C4"/>
    <w:rsid w:val="002E3740"/>
    <w:rsid w:val="002E3943"/>
    <w:rsid w:val="002E3CF2"/>
    <w:rsid w:val="002E3D8A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D3D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8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405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B9A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E7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A0C"/>
    <w:rsid w:val="00327D78"/>
    <w:rsid w:val="0033007D"/>
    <w:rsid w:val="0033012B"/>
    <w:rsid w:val="00330584"/>
    <w:rsid w:val="00330605"/>
    <w:rsid w:val="003307F8"/>
    <w:rsid w:val="003308C7"/>
    <w:rsid w:val="00330956"/>
    <w:rsid w:val="00331011"/>
    <w:rsid w:val="003310A7"/>
    <w:rsid w:val="00331134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475"/>
    <w:rsid w:val="00335756"/>
    <w:rsid w:val="00335D6F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666"/>
    <w:rsid w:val="00340860"/>
    <w:rsid w:val="00340B37"/>
    <w:rsid w:val="00340FAC"/>
    <w:rsid w:val="00341199"/>
    <w:rsid w:val="003411C5"/>
    <w:rsid w:val="003413C9"/>
    <w:rsid w:val="00341FB5"/>
    <w:rsid w:val="0034220F"/>
    <w:rsid w:val="00342591"/>
    <w:rsid w:val="00342931"/>
    <w:rsid w:val="00342DA2"/>
    <w:rsid w:val="00342E7F"/>
    <w:rsid w:val="00342F88"/>
    <w:rsid w:val="003432D5"/>
    <w:rsid w:val="003434E2"/>
    <w:rsid w:val="00343AEA"/>
    <w:rsid w:val="00343F9F"/>
    <w:rsid w:val="003442BB"/>
    <w:rsid w:val="0034431D"/>
    <w:rsid w:val="003443FC"/>
    <w:rsid w:val="00344735"/>
    <w:rsid w:val="00344A2A"/>
    <w:rsid w:val="00344D07"/>
    <w:rsid w:val="0034574A"/>
    <w:rsid w:val="00345DB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E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9EA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B13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A1B"/>
    <w:rsid w:val="00371CFA"/>
    <w:rsid w:val="00371E83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102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0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4D"/>
    <w:rsid w:val="00383226"/>
    <w:rsid w:val="003833EC"/>
    <w:rsid w:val="0038342E"/>
    <w:rsid w:val="0038396D"/>
    <w:rsid w:val="00383C4B"/>
    <w:rsid w:val="003844A7"/>
    <w:rsid w:val="0038452A"/>
    <w:rsid w:val="00384679"/>
    <w:rsid w:val="00384832"/>
    <w:rsid w:val="00384C76"/>
    <w:rsid w:val="003853C5"/>
    <w:rsid w:val="00385A99"/>
    <w:rsid w:val="00385F92"/>
    <w:rsid w:val="00385FA0"/>
    <w:rsid w:val="00386065"/>
    <w:rsid w:val="0038628C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0F7F"/>
    <w:rsid w:val="0039120A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2E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21D"/>
    <w:rsid w:val="003945B3"/>
    <w:rsid w:val="00394726"/>
    <w:rsid w:val="00394958"/>
    <w:rsid w:val="0039497D"/>
    <w:rsid w:val="00394D3F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6BB"/>
    <w:rsid w:val="003A0C6F"/>
    <w:rsid w:val="003A0EA5"/>
    <w:rsid w:val="003A0FA0"/>
    <w:rsid w:val="003A1344"/>
    <w:rsid w:val="003A1380"/>
    <w:rsid w:val="003A1418"/>
    <w:rsid w:val="003A1944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874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E7C"/>
    <w:rsid w:val="003B037A"/>
    <w:rsid w:val="003B08B9"/>
    <w:rsid w:val="003B0A7F"/>
    <w:rsid w:val="003B0D7B"/>
    <w:rsid w:val="003B0DA5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5C6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3A3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3F"/>
    <w:rsid w:val="003B6FA6"/>
    <w:rsid w:val="003B712A"/>
    <w:rsid w:val="003B72D0"/>
    <w:rsid w:val="003B72F8"/>
    <w:rsid w:val="003B7520"/>
    <w:rsid w:val="003B7860"/>
    <w:rsid w:val="003B7926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3BE5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C7FCB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F08"/>
    <w:rsid w:val="003D20EB"/>
    <w:rsid w:val="003D219B"/>
    <w:rsid w:val="003D24B7"/>
    <w:rsid w:val="003D254E"/>
    <w:rsid w:val="003D269C"/>
    <w:rsid w:val="003D285C"/>
    <w:rsid w:val="003D28C5"/>
    <w:rsid w:val="003D2994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6A1B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7DA"/>
    <w:rsid w:val="003E0B8C"/>
    <w:rsid w:val="003E0C6D"/>
    <w:rsid w:val="003E0F1F"/>
    <w:rsid w:val="003E0FAD"/>
    <w:rsid w:val="003E10B9"/>
    <w:rsid w:val="003E1647"/>
    <w:rsid w:val="003E194B"/>
    <w:rsid w:val="003E19BF"/>
    <w:rsid w:val="003E1AA0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03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079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4CB"/>
    <w:rsid w:val="003F460D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3C3"/>
    <w:rsid w:val="003F7707"/>
    <w:rsid w:val="003F7A33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37"/>
    <w:rsid w:val="00406D60"/>
    <w:rsid w:val="0040703A"/>
    <w:rsid w:val="00407211"/>
    <w:rsid w:val="004076E7"/>
    <w:rsid w:val="004078BA"/>
    <w:rsid w:val="004101F9"/>
    <w:rsid w:val="0041095A"/>
    <w:rsid w:val="00410B67"/>
    <w:rsid w:val="00410ED5"/>
    <w:rsid w:val="00410F44"/>
    <w:rsid w:val="00410FC8"/>
    <w:rsid w:val="0041108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F35"/>
    <w:rsid w:val="0042014C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42"/>
    <w:rsid w:val="00427D68"/>
    <w:rsid w:val="00427E46"/>
    <w:rsid w:val="00430122"/>
    <w:rsid w:val="0043027D"/>
    <w:rsid w:val="0043058C"/>
    <w:rsid w:val="00430713"/>
    <w:rsid w:val="00430828"/>
    <w:rsid w:val="00430861"/>
    <w:rsid w:val="00430B53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22D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485D"/>
    <w:rsid w:val="004350CA"/>
    <w:rsid w:val="00435B2F"/>
    <w:rsid w:val="00435BF3"/>
    <w:rsid w:val="00435F35"/>
    <w:rsid w:val="00435FC2"/>
    <w:rsid w:val="004361DE"/>
    <w:rsid w:val="004364C2"/>
    <w:rsid w:val="004367DC"/>
    <w:rsid w:val="00436C0E"/>
    <w:rsid w:val="00436E57"/>
    <w:rsid w:val="004372C9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73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60D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0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B68"/>
    <w:rsid w:val="00461C98"/>
    <w:rsid w:val="00462282"/>
    <w:rsid w:val="00462514"/>
    <w:rsid w:val="004629D2"/>
    <w:rsid w:val="00462B35"/>
    <w:rsid w:val="00462E9C"/>
    <w:rsid w:val="00462FEC"/>
    <w:rsid w:val="004630B6"/>
    <w:rsid w:val="004630EC"/>
    <w:rsid w:val="00463397"/>
    <w:rsid w:val="004635F5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63B"/>
    <w:rsid w:val="00475936"/>
    <w:rsid w:val="0047594A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51"/>
    <w:rsid w:val="004773A2"/>
    <w:rsid w:val="004775ED"/>
    <w:rsid w:val="00477664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107"/>
    <w:rsid w:val="00483698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2A8"/>
    <w:rsid w:val="00484311"/>
    <w:rsid w:val="004843F7"/>
    <w:rsid w:val="00484598"/>
    <w:rsid w:val="00484D04"/>
    <w:rsid w:val="00484F03"/>
    <w:rsid w:val="00484F97"/>
    <w:rsid w:val="004852D4"/>
    <w:rsid w:val="00485811"/>
    <w:rsid w:val="0048586D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5D1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5F26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3AE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1EFA"/>
    <w:rsid w:val="004B217B"/>
    <w:rsid w:val="004B27F2"/>
    <w:rsid w:val="004B29A2"/>
    <w:rsid w:val="004B2A8F"/>
    <w:rsid w:val="004B2AF2"/>
    <w:rsid w:val="004B2C15"/>
    <w:rsid w:val="004B3028"/>
    <w:rsid w:val="004B3377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B26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9FD"/>
    <w:rsid w:val="004C5B5E"/>
    <w:rsid w:val="004C5E6F"/>
    <w:rsid w:val="004C6003"/>
    <w:rsid w:val="004C67F9"/>
    <w:rsid w:val="004C6D1D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C1C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DA0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45E"/>
    <w:rsid w:val="004E456C"/>
    <w:rsid w:val="004E49A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6ED3"/>
    <w:rsid w:val="004E732F"/>
    <w:rsid w:val="004E7482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2A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07B3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C5E"/>
    <w:rsid w:val="00506D94"/>
    <w:rsid w:val="00506E0D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2D6"/>
    <w:rsid w:val="005112FC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DF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17FD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06D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964"/>
    <w:rsid w:val="00531A86"/>
    <w:rsid w:val="00531C2D"/>
    <w:rsid w:val="00531DDB"/>
    <w:rsid w:val="005323F9"/>
    <w:rsid w:val="005329C5"/>
    <w:rsid w:val="00532CEE"/>
    <w:rsid w:val="00532E85"/>
    <w:rsid w:val="0053347D"/>
    <w:rsid w:val="005334B4"/>
    <w:rsid w:val="0053357C"/>
    <w:rsid w:val="00533A13"/>
    <w:rsid w:val="00533A66"/>
    <w:rsid w:val="00533DDA"/>
    <w:rsid w:val="005342D3"/>
    <w:rsid w:val="00534320"/>
    <w:rsid w:val="00534462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A1D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4D94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5F7D"/>
    <w:rsid w:val="005460F6"/>
    <w:rsid w:val="005461E4"/>
    <w:rsid w:val="00546273"/>
    <w:rsid w:val="00546F31"/>
    <w:rsid w:val="0054714D"/>
    <w:rsid w:val="005473B3"/>
    <w:rsid w:val="00547F6D"/>
    <w:rsid w:val="00547FFD"/>
    <w:rsid w:val="00550460"/>
    <w:rsid w:val="0055047A"/>
    <w:rsid w:val="0055051E"/>
    <w:rsid w:val="005509C8"/>
    <w:rsid w:val="005509F9"/>
    <w:rsid w:val="00550B09"/>
    <w:rsid w:val="00550C63"/>
    <w:rsid w:val="00550C86"/>
    <w:rsid w:val="00550D74"/>
    <w:rsid w:val="00550E6E"/>
    <w:rsid w:val="00550EC3"/>
    <w:rsid w:val="00550F08"/>
    <w:rsid w:val="00550F59"/>
    <w:rsid w:val="00551441"/>
    <w:rsid w:val="005514AB"/>
    <w:rsid w:val="00551590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1BE"/>
    <w:rsid w:val="00554393"/>
    <w:rsid w:val="005543E7"/>
    <w:rsid w:val="0055448C"/>
    <w:rsid w:val="00554878"/>
    <w:rsid w:val="00554F63"/>
    <w:rsid w:val="0055514E"/>
    <w:rsid w:val="00555353"/>
    <w:rsid w:val="00555529"/>
    <w:rsid w:val="00555A33"/>
    <w:rsid w:val="00555B6A"/>
    <w:rsid w:val="00555C4B"/>
    <w:rsid w:val="00555DEA"/>
    <w:rsid w:val="00555E68"/>
    <w:rsid w:val="00555FA3"/>
    <w:rsid w:val="00556296"/>
    <w:rsid w:val="005568E0"/>
    <w:rsid w:val="0055690A"/>
    <w:rsid w:val="00556B00"/>
    <w:rsid w:val="00556B3F"/>
    <w:rsid w:val="00556D3D"/>
    <w:rsid w:val="00556DAC"/>
    <w:rsid w:val="00556DCE"/>
    <w:rsid w:val="00556DE6"/>
    <w:rsid w:val="00557F04"/>
    <w:rsid w:val="00557F7E"/>
    <w:rsid w:val="005602CD"/>
    <w:rsid w:val="00560767"/>
    <w:rsid w:val="00560E0C"/>
    <w:rsid w:val="0056133E"/>
    <w:rsid w:val="00561702"/>
    <w:rsid w:val="00561704"/>
    <w:rsid w:val="0056195C"/>
    <w:rsid w:val="00561C82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57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B35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D98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2B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299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6C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721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4B69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399"/>
    <w:rsid w:val="005B056B"/>
    <w:rsid w:val="005B0640"/>
    <w:rsid w:val="005B0829"/>
    <w:rsid w:val="005B08F4"/>
    <w:rsid w:val="005B0AAA"/>
    <w:rsid w:val="005B0C79"/>
    <w:rsid w:val="005B0D62"/>
    <w:rsid w:val="005B1238"/>
    <w:rsid w:val="005B159A"/>
    <w:rsid w:val="005B16B2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DCA"/>
    <w:rsid w:val="005C4EAC"/>
    <w:rsid w:val="005C4F6C"/>
    <w:rsid w:val="005C5088"/>
    <w:rsid w:val="005C50AF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12F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781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4E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7A3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32FA"/>
    <w:rsid w:val="005F34CA"/>
    <w:rsid w:val="005F3924"/>
    <w:rsid w:val="005F3AFE"/>
    <w:rsid w:val="005F41B4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A2E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415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CD4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51F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6C02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C4B"/>
    <w:rsid w:val="00626EAF"/>
    <w:rsid w:val="00627427"/>
    <w:rsid w:val="006276E3"/>
    <w:rsid w:val="006279D4"/>
    <w:rsid w:val="00627B65"/>
    <w:rsid w:val="00627B73"/>
    <w:rsid w:val="00627BFB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CB5"/>
    <w:rsid w:val="00633D03"/>
    <w:rsid w:val="00633E46"/>
    <w:rsid w:val="00634203"/>
    <w:rsid w:val="00634CDB"/>
    <w:rsid w:val="0063521C"/>
    <w:rsid w:val="00635409"/>
    <w:rsid w:val="00635432"/>
    <w:rsid w:val="006357DE"/>
    <w:rsid w:val="00635834"/>
    <w:rsid w:val="00635ACB"/>
    <w:rsid w:val="00635C10"/>
    <w:rsid w:val="00635F23"/>
    <w:rsid w:val="00636064"/>
    <w:rsid w:val="00636476"/>
    <w:rsid w:val="00636499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8A0"/>
    <w:rsid w:val="0064295C"/>
    <w:rsid w:val="00642A1F"/>
    <w:rsid w:val="00642B71"/>
    <w:rsid w:val="00642CB9"/>
    <w:rsid w:val="00642F1F"/>
    <w:rsid w:val="006431B5"/>
    <w:rsid w:val="00643332"/>
    <w:rsid w:val="0064369D"/>
    <w:rsid w:val="006437B1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6DD6"/>
    <w:rsid w:val="006474D9"/>
    <w:rsid w:val="00647650"/>
    <w:rsid w:val="0064776F"/>
    <w:rsid w:val="00647C93"/>
    <w:rsid w:val="00650435"/>
    <w:rsid w:val="00650611"/>
    <w:rsid w:val="006507F9"/>
    <w:rsid w:val="00650983"/>
    <w:rsid w:val="00650A4A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776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5F1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C20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502"/>
    <w:rsid w:val="006729DB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37F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47F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662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04"/>
    <w:rsid w:val="006946B9"/>
    <w:rsid w:val="006947C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EC2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1E1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C4C"/>
    <w:rsid w:val="006A6D38"/>
    <w:rsid w:val="006A75EA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8FD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4B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486E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51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C65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D7E4D"/>
    <w:rsid w:val="006E0360"/>
    <w:rsid w:val="006E05F3"/>
    <w:rsid w:val="006E0724"/>
    <w:rsid w:val="006E18D9"/>
    <w:rsid w:val="006E18EE"/>
    <w:rsid w:val="006E1AD0"/>
    <w:rsid w:val="006E1C0B"/>
    <w:rsid w:val="006E1D23"/>
    <w:rsid w:val="006E205A"/>
    <w:rsid w:val="006E23DE"/>
    <w:rsid w:val="006E2AAD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DDC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E7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1E2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157"/>
    <w:rsid w:val="007052CB"/>
    <w:rsid w:val="00705386"/>
    <w:rsid w:val="0070539E"/>
    <w:rsid w:val="007055DE"/>
    <w:rsid w:val="007059B8"/>
    <w:rsid w:val="00705AA0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07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17BB0"/>
    <w:rsid w:val="00717CAC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8D7"/>
    <w:rsid w:val="0072190D"/>
    <w:rsid w:val="00721BAD"/>
    <w:rsid w:val="00721DE5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BD7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17B"/>
    <w:rsid w:val="00736501"/>
    <w:rsid w:val="00736571"/>
    <w:rsid w:val="00736620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88F"/>
    <w:rsid w:val="00751D27"/>
    <w:rsid w:val="007520A0"/>
    <w:rsid w:val="00752238"/>
    <w:rsid w:val="0075285A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BE8"/>
    <w:rsid w:val="00754BF5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84A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15C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374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0926"/>
    <w:rsid w:val="00771564"/>
    <w:rsid w:val="0077184B"/>
    <w:rsid w:val="00772357"/>
    <w:rsid w:val="007726DC"/>
    <w:rsid w:val="00772DB1"/>
    <w:rsid w:val="00772F77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6F"/>
    <w:rsid w:val="0078674E"/>
    <w:rsid w:val="00786928"/>
    <w:rsid w:val="00786CCB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797"/>
    <w:rsid w:val="0079415A"/>
    <w:rsid w:val="00794694"/>
    <w:rsid w:val="00794A1B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89"/>
    <w:rsid w:val="00797AD6"/>
    <w:rsid w:val="00797FA8"/>
    <w:rsid w:val="007A0079"/>
    <w:rsid w:val="007A01DA"/>
    <w:rsid w:val="007A0212"/>
    <w:rsid w:val="007A0519"/>
    <w:rsid w:val="007A0663"/>
    <w:rsid w:val="007A0B49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657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6899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0C2D"/>
    <w:rsid w:val="007B0C70"/>
    <w:rsid w:val="007B119E"/>
    <w:rsid w:val="007B13CB"/>
    <w:rsid w:val="007B1693"/>
    <w:rsid w:val="007B198D"/>
    <w:rsid w:val="007B1A02"/>
    <w:rsid w:val="007B1DCB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8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13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2ED7"/>
    <w:rsid w:val="007C332D"/>
    <w:rsid w:val="007C347B"/>
    <w:rsid w:val="007C3710"/>
    <w:rsid w:val="007C37A7"/>
    <w:rsid w:val="007C3A69"/>
    <w:rsid w:val="007C3C33"/>
    <w:rsid w:val="007C3EEB"/>
    <w:rsid w:val="007C44D1"/>
    <w:rsid w:val="007C47A7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CCE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5A2C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704"/>
    <w:rsid w:val="007D78B2"/>
    <w:rsid w:val="007D7AD5"/>
    <w:rsid w:val="007E0331"/>
    <w:rsid w:val="007E049C"/>
    <w:rsid w:val="007E08B4"/>
    <w:rsid w:val="007E0CC2"/>
    <w:rsid w:val="007E0E94"/>
    <w:rsid w:val="007E17D9"/>
    <w:rsid w:val="007E1A8B"/>
    <w:rsid w:val="007E1E09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1F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D18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13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4DD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EC4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959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881"/>
    <w:rsid w:val="008159E7"/>
    <w:rsid w:val="00815FF4"/>
    <w:rsid w:val="008161EF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41E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40A"/>
    <w:rsid w:val="00823BA1"/>
    <w:rsid w:val="008240CB"/>
    <w:rsid w:val="008242EF"/>
    <w:rsid w:val="00824E70"/>
    <w:rsid w:val="00825056"/>
    <w:rsid w:val="00825638"/>
    <w:rsid w:val="00825C08"/>
    <w:rsid w:val="00825CD2"/>
    <w:rsid w:val="00825F49"/>
    <w:rsid w:val="00826244"/>
    <w:rsid w:val="0082630E"/>
    <w:rsid w:val="00826428"/>
    <w:rsid w:val="00826459"/>
    <w:rsid w:val="00826A16"/>
    <w:rsid w:val="00826B90"/>
    <w:rsid w:val="00826FB5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4F3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8E4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8B3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5AD"/>
    <w:rsid w:val="00850737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15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936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CE4"/>
    <w:rsid w:val="00867FDA"/>
    <w:rsid w:val="00870041"/>
    <w:rsid w:val="008702CC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734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4B"/>
    <w:rsid w:val="00875B8F"/>
    <w:rsid w:val="00875C45"/>
    <w:rsid w:val="008760E6"/>
    <w:rsid w:val="0087657E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266"/>
    <w:rsid w:val="00880779"/>
    <w:rsid w:val="008807D4"/>
    <w:rsid w:val="008807D8"/>
    <w:rsid w:val="00880B59"/>
    <w:rsid w:val="00880DB1"/>
    <w:rsid w:val="00880EBF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97E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132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00"/>
    <w:rsid w:val="008B757E"/>
    <w:rsid w:val="008B7803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89A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ACE"/>
    <w:rsid w:val="008C4B5A"/>
    <w:rsid w:val="008C4BC9"/>
    <w:rsid w:val="008C4D78"/>
    <w:rsid w:val="008C4DF8"/>
    <w:rsid w:val="008C5117"/>
    <w:rsid w:val="008C5155"/>
    <w:rsid w:val="008C52A8"/>
    <w:rsid w:val="008C53D8"/>
    <w:rsid w:val="008C5598"/>
    <w:rsid w:val="008C5A16"/>
    <w:rsid w:val="008C6234"/>
    <w:rsid w:val="008C67D5"/>
    <w:rsid w:val="008C6880"/>
    <w:rsid w:val="008C69C0"/>
    <w:rsid w:val="008C69C9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E1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36"/>
    <w:rsid w:val="008E1592"/>
    <w:rsid w:val="008E1C21"/>
    <w:rsid w:val="008E1C48"/>
    <w:rsid w:val="008E1DA6"/>
    <w:rsid w:val="008E1DF8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E2E"/>
    <w:rsid w:val="008F0F29"/>
    <w:rsid w:val="008F0F5E"/>
    <w:rsid w:val="008F0FA5"/>
    <w:rsid w:val="008F1324"/>
    <w:rsid w:val="008F1526"/>
    <w:rsid w:val="008F166A"/>
    <w:rsid w:val="008F174B"/>
    <w:rsid w:val="008F2066"/>
    <w:rsid w:val="008F209D"/>
    <w:rsid w:val="008F216E"/>
    <w:rsid w:val="008F227C"/>
    <w:rsid w:val="008F22EA"/>
    <w:rsid w:val="008F22EE"/>
    <w:rsid w:val="008F2511"/>
    <w:rsid w:val="008F271E"/>
    <w:rsid w:val="008F2AA2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77E"/>
    <w:rsid w:val="00900BFA"/>
    <w:rsid w:val="00900D41"/>
    <w:rsid w:val="00900F86"/>
    <w:rsid w:val="00901424"/>
    <w:rsid w:val="0090144B"/>
    <w:rsid w:val="00901574"/>
    <w:rsid w:val="009018DB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85"/>
    <w:rsid w:val="00903392"/>
    <w:rsid w:val="009034A5"/>
    <w:rsid w:val="009034B6"/>
    <w:rsid w:val="00903836"/>
    <w:rsid w:val="0090398F"/>
    <w:rsid w:val="00903F71"/>
    <w:rsid w:val="00903FAE"/>
    <w:rsid w:val="0090424B"/>
    <w:rsid w:val="0090447F"/>
    <w:rsid w:val="009046AC"/>
    <w:rsid w:val="0090496D"/>
    <w:rsid w:val="00904B36"/>
    <w:rsid w:val="00904D51"/>
    <w:rsid w:val="00905106"/>
    <w:rsid w:val="00905188"/>
    <w:rsid w:val="00905330"/>
    <w:rsid w:val="00905357"/>
    <w:rsid w:val="009054E7"/>
    <w:rsid w:val="009054F4"/>
    <w:rsid w:val="009057B4"/>
    <w:rsid w:val="00905B3F"/>
    <w:rsid w:val="00905EE8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6DD8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3D1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8F0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889"/>
    <w:rsid w:val="00930956"/>
    <w:rsid w:val="009309EA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379CE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B3E"/>
    <w:rsid w:val="00941D7D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C3E"/>
    <w:rsid w:val="00945F44"/>
    <w:rsid w:val="0094608D"/>
    <w:rsid w:val="009462F3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DA0"/>
    <w:rsid w:val="00950394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3EA5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2F03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67E88"/>
    <w:rsid w:val="00970300"/>
    <w:rsid w:val="009707EE"/>
    <w:rsid w:val="009708A6"/>
    <w:rsid w:val="009709B7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7D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2D"/>
    <w:rsid w:val="0097563A"/>
    <w:rsid w:val="009757B2"/>
    <w:rsid w:val="009764EA"/>
    <w:rsid w:val="0097662E"/>
    <w:rsid w:val="00976A46"/>
    <w:rsid w:val="00976B1C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4E9B"/>
    <w:rsid w:val="0098508C"/>
    <w:rsid w:val="00985240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568"/>
    <w:rsid w:val="009A08C6"/>
    <w:rsid w:val="009A0B95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309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5A7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3D74"/>
    <w:rsid w:val="009B43C9"/>
    <w:rsid w:val="009B456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994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070"/>
    <w:rsid w:val="009E52D9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DAE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93B"/>
    <w:rsid w:val="009F4BFF"/>
    <w:rsid w:val="009F4C24"/>
    <w:rsid w:val="009F5123"/>
    <w:rsid w:val="009F5874"/>
    <w:rsid w:val="009F5957"/>
    <w:rsid w:val="009F5A0B"/>
    <w:rsid w:val="009F5AEC"/>
    <w:rsid w:val="009F5B93"/>
    <w:rsid w:val="009F5CB8"/>
    <w:rsid w:val="009F62DF"/>
    <w:rsid w:val="009F641C"/>
    <w:rsid w:val="009F677A"/>
    <w:rsid w:val="009F6C5E"/>
    <w:rsid w:val="009F6CA3"/>
    <w:rsid w:val="009F6D4E"/>
    <w:rsid w:val="009F6EC8"/>
    <w:rsid w:val="009F7696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CA7"/>
    <w:rsid w:val="00A02D8C"/>
    <w:rsid w:val="00A03123"/>
    <w:rsid w:val="00A032F8"/>
    <w:rsid w:val="00A03384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6EA"/>
    <w:rsid w:val="00A0791A"/>
    <w:rsid w:val="00A102E9"/>
    <w:rsid w:val="00A104DA"/>
    <w:rsid w:val="00A1055D"/>
    <w:rsid w:val="00A10734"/>
    <w:rsid w:val="00A107ED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16B5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B0C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1C1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8C4"/>
    <w:rsid w:val="00A26AF0"/>
    <w:rsid w:val="00A26B59"/>
    <w:rsid w:val="00A26C1F"/>
    <w:rsid w:val="00A26DD5"/>
    <w:rsid w:val="00A26E3C"/>
    <w:rsid w:val="00A26E86"/>
    <w:rsid w:val="00A27109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C91"/>
    <w:rsid w:val="00A30E2B"/>
    <w:rsid w:val="00A30FDA"/>
    <w:rsid w:val="00A3109B"/>
    <w:rsid w:val="00A312B2"/>
    <w:rsid w:val="00A31402"/>
    <w:rsid w:val="00A31801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1FF"/>
    <w:rsid w:val="00A41637"/>
    <w:rsid w:val="00A418A3"/>
    <w:rsid w:val="00A41B22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27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C83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04A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910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4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4E78"/>
    <w:rsid w:val="00A75239"/>
    <w:rsid w:val="00A7529F"/>
    <w:rsid w:val="00A75445"/>
    <w:rsid w:val="00A755E3"/>
    <w:rsid w:val="00A755F8"/>
    <w:rsid w:val="00A756BA"/>
    <w:rsid w:val="00A75714"/>
    <w:rsid w:val="00A762CC"/>
    <w:rsid w:val="00A76417"/>
    <w:rsid w:val="00A769D7"/>
    <w:rsid w:val="00A76BE7"/>
    <w:rsid w:val="00A76C1D"/>
    <w:rsid w:val="00A76D79"/>
    <w:rsid w:val="00A77225"/>
    <w:rsid w:val="00A774CC"/>
    <w:rsid w:val="00A77B8F"/>
    <w:rsid w:val="00A80016"/>
    <w:rsid w:val="00A8043D"/>
    <w:rsid w:val="00A80737"/>
    <w:rsid w:val="00A807D6"/>
    <w:rsid w:val="00A80906"/>
    <w:rsid w:val="00A8098F"/>
    <w:rsid w:val="00A80B20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3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CD"/>
    <w:rsid w:val="00A93E31"/>
    <w:rsid w:val="00A9407F"/>
    <w:rsid w:val="00A940D1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EA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734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8F1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671"/>
    <w:rsid w:val="00AB1970"/>
    <w:rsid w:val="00AB1A2A"/>
    <w:rsid w:val="00AB1C30"/>
    <w:rsid w:val="00AB1CC2"/>
    <w:rsid w:val="00AB1D4A"/>
    <w:rsid w:val="00AB1DEF"/>
    <w:rsid w:val="00AB1FD9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03A7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8E"/>
    <w:rsid w:val="00AC688E"/>
    <w:rsid w:val="00AC6ACD"/>
    <w:rsid w:val="00AC6B1A"/>
    <w:rsid w:val="00AC7069"/>
    <w:rsid w:val="00AC74A0"/>
    <w:rsid w:val="00AC7933"/>
    <w:rsid w:val="00AC7A27"/>
    <w:rsid w:val="00AD02E4"/>
    <w:rsid w:val="00AD0362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1F51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4FE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C0F"/>
    <w:rsid w:val="00AD5C99"/>
    <w:rsid w:val="00AD5DA4"/>
    <w:rsid w:val="00AD5F36"/>
    <w:rsid w:val="00AD634B"/>
    <w:rsid w:val="00AD6732"/>
    <w:rsid w:val="00AD6791"/>
    <w:rsid w:val="00AD6E61"/>
    <w:rsid w:val="00AD73B3"/>
    <w:rsid w:val="00AD753F"/>
    <w:rsid w:val="00AD77F6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43E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1CE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16B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6F60"/>
    <w:rsid w:val="00AF704C"/>
    <w:rsid w:val="00AF79DC"/>
    <w:rsid w:val="00B00565"/>
    <w:rsid w:val="00B00637"/>
    <w:rsid w:val="00B00889"/>
    <w:rsid w:val="00B00969"/>
    <w:rsid w:val="00B00E13"/>
    <w:rsid w:val="00B00F7C"/>
    <w:rsid w:val="00B01B7B"/>
    <w:rsid w:val="00B01BA9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7E1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04D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1D65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663E"/>
    <w:rsid w:val="00B1700E"/>
    <w:rsid w:val="00B1741D"/>
    <w:rsid w:val="00B17504"/>
    <w:rsid w:val="00B17F48"/>
    <w:rsid w:val="00B17F53"/>
    <w:rsid w:val="00B17F72"/>
    <w:rsid w:val="00B20163"/>
    <w:rsid w:val="00B202B9"/>
    <w:rsid w:val="00B2052D"/>
    <w:rsid w:val="00B205B2"/>
    <w:rsid w:val="00B20658"/>
    <w:rsid w:val="00B207B2"/>
    <w:rsid w:val="00B2093C"/>
    <w:rsid w:val="00B20A1D"/>
    <w:rsid w:val="00B20BDE"/>
    <w:rsid w:val="00B20EBC"/>
    <w:rsid w:val="00B20FAA"/>
    <w:rsid w:val="00B2102D"/>
    <w:rsid w:val="00B2102E"/>
    <w:rsid w:val="00B21220"/>
    <w:rsid w:val="00B21373"/>
    <w:rsid w:val="00B2160F"/>
    <w:rsid w:val="00B2169F"/>
    <w:rsid w:val="00B216FD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274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0C"/>
    <w:rsid w:val="00B32D72"/>
    <w:rsid w:val="00B33B54"/>
    <w:rsid w:val="00B33E9E"/>
    <w:rsid w:val="00B33EA1"/>
    <w:rsid w:val="00B34105"/>
    <w:rsid w:val="00B34128"/>
    <w:rsid w:val="00B3453E"/>
    <w:rsid w:val="00B34A63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7BE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41B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E75"/>
    <w:rsid w:val="00B46F1C"/>
    <w:rsid w:val="00B46F46"/>
    <w:rsid w:val="00B470FE"/>
    <w:rsid w:val="00B47305"/>
    <w:rsid w:val="00B47BF5"/>
    <w:rsid w:val="00B47C57"/>
    <w:rsid w:val="00B500AB"/>
    <w:rsid w:val="00B501F9"/>
    <w:rsid w:val="00B505AB"/>
    <w:rsid w:val="00B50C9F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5F08"/>
    <w:rsid w:val="00B56353"/>
    <w:rsid w:val="00B563C2"/>
    <w:rsid w:val="00B56BAF"/>
    <w:rsid w:val="00B56F3C"/>
    <w:rsid w:val="00B571F9"/>
    <w:rsid w:val="00B57555"/>
    <w:rsid w:val="00B57930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3E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241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16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74"/>
    <w:rsid w:val="00B82CC6"/>
    <w:rsid w:val="00B833CE"/>
    <w:rsid w:val="00B83831"/>
    <w:rsid w:val="00B8395F"/>
    <w:rsid w:val="00B83984"/>
    <w:rsid w:val="00B83C6E"/>
    <w:rsid w:val="00B8402C"/>
    <w:rsid w:val="00B84191"/>
    <w:rsid w:val="00B84566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622"/>
    <w:rsid w:val="00B90771"/>
    <w:rsid w:val="00B90E6A"/>
    <w:rsid w:val="00B90FBF"/>
    <w:rsid w:val="00B91075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231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4F47"/>
    <w:rsid w:val="00BA55E8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6E3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74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8B0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89F"/>
    <w:rsid w:val="00BC3AE6"/>
    <w:rsid w:val="00BC3B42"/>
    <w:rsid w:val="00BC3D7B"/>
    <w:rsid w:val="00BC3E46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371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5D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09A0"/>
    <w:rsid w:val="00BE0DEC"/>
    <w:rsid w:val="00BE10FC"/>
    <w:rsid w:val="00BE11D0"/>
    <w:rsid w:val="00BE1218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58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1E69"/>
    <w:rsid w:val="00BF237D"/>
    <w:rsid w:val="00BF253C"/>
    <w:rsid w:val="00BF25A9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5A4"/>
    <w:rsid w:val="00BF666F"/>
    <w:rsid w:val="00BF66CF"/>
    <w:rsid w:val="00BF6871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66F"/>
    <w:rsid w:val="00C00829"/>
    <w:rsid w:val="00C00951"/>
    <w:rsid w:val="00C00A45"/>
    <w:rsid w:val="00C00B26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68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7B2"/>
    <w:rsid w:val="00C12A18"/>
    <w:rsid w:val="00C12A2D"/>
    <w:rsid w:val="00C12C9C"/>
    <w:rsid w:val="00C12D03"/>
    <w:rsid w:val="00C12E59"/>
    <w:rsid w:val="00C12EC0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465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5A"/>
    <w:rsid w:val="00C278F1"/>
    <w:rsid w:val="00C279A1"/>
    <w:rsid w:val="00C27C55"/>
    <w:rsid w:val="00C27E20"/>
    <w:rsid w:val="00C30075"/>
    <w:rsid w:val="00C30924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5E9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715"/>
    <w:rsid w:val="00C36B09"/>
    <w:rsid w:val="00C36DCD"/>
    <w:rsid w:val="00C370E8"/>
    <w:rsid w:val="00C371B6"/>
    <w:rsid w:val="00C3761B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2FD9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0C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A73"/>
    <w:rsid w:val="00C52BAB"/>
    <w:rsid w:val="00C52F58"/>
    <w:rsid w:val="00C52FA3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040"/>
    <w:rsid w:val="00C5435D"/>
    <w:rsid w:val="00C54869"/>
    <w:rsid w:val="00C5494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116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14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10"/>
    <w:rsid w:val="00C70446"/>
    <w:rsid w:val="00C70488"/>
    <w:rsid w:val="00C706AB"/>
    <w:rsid w:val="00C70BBE"/>
    <w:rsid w:val="00C70EC3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CE5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77CB6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43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312"/>
    <w:rsid w:val="00C83448"/>
    <w:rsid w:val="00C839B3"/>
    <w:rsid w:val="00C839EB"/>
    <w:rsid w:val="00C83E00"/>
    <w:rsid w:val="00C83FDD"/>
    <w:rsid w:val="00C840A1"/>
    <w:rsid w:val="00C845F3"/>
    <w:rsid w:val="00C84638"/>
    <w:rsid w:val="00C84737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47C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0FAE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880"/>
    <w:rsid w:val="00C9690B"/>
    <w:rsid w:val="00C96CEF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0C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00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270"/>
    <w:rsid w:val="00CA535A"/>
    <w:rsid w:val="00CA537F"/>
    <w:rsid w:val="00CA54D4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C62"/>
    <w:rsid w:val="00CA7DE4"/>
    <w:rsid w:val="00CA7E70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2F7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1CB8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280"/>
    <w:rsid w:val="00CE73EA"/>
    <w:rsid w:val="00CE75A2"/>
    <w:rsid w:val="00CE787C"/>
    <w:rsid w:val="00CE7B1E"/>
    <w:rsid w:val="00CE7C02"/>
    <w:rsid w:val="00CE7C84"/>
    <w:rsid w:val="00CF010C"/>
    <w:rsid w:val="00CF010D"/>
    <w:rsid w:val="00CF0930"/>
    <w:rsid w:val="00CF0B93"/>
    <w:rsid w:val="00CF0F3D"/>
    <w:rsid w:val="00CF111F"/>
    <w:rsid w:val="00CF16BC"/>
    <w:rsid w:val="00CF1759"/>
    <w:rsid w:val="00CF1FC4"/>
    <w:rsid w:val="00CF2175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3BA"/>
    <w:rsid w:val="00CF652D"/>
    <w:rsid w:val="00CF6641"/>
    <w:rsid w:val="00CF6A50"/>
    <w:rsid w:val="00CF6D28"/>
    <w:rsid w:val="00CF6E82"/>
    <w:rsid w:val="00CF727A"/>
    <w:rsid w:val="00CF731C"/>
    <w:rsid w:val="00CF7390"/>
    <w:rsid w:val="00CF760F"/>
    <w:rsid w:val="00CF77C5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60"/>
    <w:rsid w:val="00D05826"/>
    <w:rsid w:val="00D05937"/>
    <w:rsid w:val="00D05B49"/>
    <w:rsid w:val="00D05EF8"/>
    <w:rsid w:val="00D063D5"/>
    <w:rsid w:val="00D06442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1B9"/>
    <w:rsid w:val="00D10230"/>
    <w:rsid w:val="00D102B1"/>
    <w:rsid w:val="00D10385"/>
    <w:rsid w:val="00D10604"/>
    <w:rsid w:val="00D10C3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1B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68C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9E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19E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15F"/>
    <w:rsid w:val="00D44363"/>
    <w:rsid w:val="00D443D3"/>
    <w:rsid w:val="00D448B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A0D"/>
    <w:rsid w:val="00D46B05"/>
    <w:rsid w:val="00D46D4F"/>
    <w:rsid w:val="00D46EBC"/>
    <w:rsid w:val="00D46F6A"/>
    <w:rsid w:val="00D46F81"/>
    <w:rsid w:val="00D47499"/>
    <w:rsid w:val="00D47741"/>
    <w:rsid w:val="00D477FC"/>
    <w:rsid w:val="00D47BF7"/>
    <w:rsid w:val="00D47C3C"/>
    <w:rsid w:val="00D47CC6"/>
    <w:rsid w:val="00D47E90"/>
    <w:rsid w:val="00D47F16"/>
    <w:rsid w:val="00D47FF6"/>
    <w:rsid w:val="00D5006B"/>
    <w:rsid w:val="00D500DF"/>
    <w:rsid w:val="00D50230"/>
    <w:rsid w:val="00D503D3"/>
    <w:rsid w:val="00D5076F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AA4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AF"/>
    <w:rsid w:val="00D57DE2"/>
    <w:rsid w:val="00D60026"/>
    <w:rsid w:val="00D6010A"/>
    <w:rsid w:val="00D601D9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00"/>
    <w:rsid w:val="00D64047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6B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780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7A1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6F5F"/>
    <w:rsid w:val="00D770EA"/>
    <w:rsid w:val="00D77122"/>
    <w:rsid w:val="00D77530"/>
    <w:rsid w:val="00D7761D"/>
    <w:rsid w:val="00D77A58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1E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0"/>
    <w:rsid w:val="00D93B4A"/>
    <w:rsid w:val="00D93FAB"/>
    <w:rsid w:val="00D942D7"/>
    <w:rsid w:val="00D946E4"/>
    <w:rsid w:val="00D94A96"/>
    <w:rsid w:val="00D94B7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5C2"/>
    <w:rsid w:val="00DA2628"/>
    <w:rsid w:val="00DA2A90"/>
    <w:rsid w:val="00DA2C59"/>
    <w:rsid w:val="00DA2C65"/>
    <w:rsid w:val="00DA2C74"/>
    <w:rsid w:val="00DA301E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12"/>
    <w:rsid w:val="00DA5DC6"/>
    <w:rsid w:val="00DA618F"/>
    <w:rsid w:val="00DA62BE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089"/>
    <w:rsid w:val="00DC636A"/>
    <w:rsid w:val="00DC6A03"/>
    <w:rsid w:val="00DC6C24"/>
    <w:rsid w:val="00DC6D96"/>
    <w:rsid w:val="00DC6F2D"/>
    <w:rsid w:val="00DC7041"/>
    <w:rsid w:val="00DC70ED"/>
    <w:rsid w:val="00DC74AE"/>
    <w:rsid w:val="00DC7752"/>
    <w:rsid w:val="00DC78C0"/>
    <w:rsid w:val="00DC7BF9"/>
    <w:rsid w:val="00DC7CEF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531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FA3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253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304"/>
    <w:rsid w:val="00DF3C6C"/>
    <w:rsid w:val="00DF3DED"/>
    <w:rsid w:val="00DF3FD2"/>
    <w:rsid w:val="00DF4313"/>
    <w:rsid w:val="00DF460E"/>
    <w:rsid w:val="00DF4AD7"/>
    <w:rsid w:val="00DF527F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AA6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BD0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3D12"/>
    <w:rsid w:val="00E1419A"/>
    <w:rsid w:val="00E14980"/>
    <w:rsid w:val="00E14C23"/>
    <w:rsid w:val="00E14EC8"/>
    <w:rsid w:val="00E14F34"/>
    <w:rsid w:val="00E14FE0"/>
    <w:rsid w:val="00E15346"/>
    <w:rsid w:val="00E1546A"/>
    <w:rsid w:val="00E15693"/>
    <w:rsid w:val="00E156BA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DE2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024"/>
    <w:rsid w:val="00E265E4"/>
    <w:rsid w:val="00E26817"/>
    <w:rsid w:val="00E26833"/>
    <w:rsid w:val="00E26D16"/>
    <w:rsid w:val="00E277E3"/>
    <w:rsid w:val="00E2782F"/>
    <w:rsid w:val="00E27A44"/>
    <w:rsid w:val="00E27AD4"/>
    <w:rsid w:val="00E30006"/>
    <w:rsid w:val="00E300DA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0D9D"/>
    <w:rsid w:val="00E311C6"/>
    <w:rsid w:val="00E31486"/>
    <w:rsid w:val="00E3172E"/>
    <w:rsid w:val="00E317FB"/>
    <w:rsid w:val="00E31A3B"/>
    <w:rsid w:val="00E31CC3"/>
    <w:rsid w:val="00E31E1F"/>
    <w:rsid w:val="00E3200E"/>
    <w:rsid w:val="00E3214C"/>
    <w:rsid w:val="00E32439"/>
    <w:rsid w:val="00E325AF"/>
    <w:rsid w:val="00E32989"/>
    <w:rsid w:val="00E329FF"/>
    <w:rsid w:val="00E32A20"/>
    <w:rsid w:val="00E32A32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58E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9B6"/>
    <w:rsid w:val="00E45ABA"/>
    <w:rsid w:val="00E45C22"/>
    <w:rsid w:val="00E4607D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3AF"/>
    <w:rsid w:val="00E55421"/>
    <w:rsid w:val="00E554DF"/>
    <w:rsid w:val="00E55635"/>
    <w:rsid w:val="00E5587C"/>
    <w:rsid w:val="00E5594F"/>
    <w:rsid w:val="00E55EEB"/>
    <w:rsid w:val="00E56016"/>
    <w:rsid w:val="00E565AD"/>
    <w:rsid w:val="00E56771"/>
    <w:rsid w:val="00E5693A"/>
    <w:rsid w:val="00E5695C"/>
    <w:rsid w:val="00E569CB"/>
    <w:rsid w:val="00E56C78"/>
    <w:rsid w:val="00E56C8F"/>
    <w:rsid w:val="00E57180"/>
    <w:rsid w:val="00E57666"/>
    <w:rsid w:val="00E57BDE"/>
    <w:rsid w:val="00E57F55"/>
    <w:rsid w:val="00E600EC"/>
    <w:rsid w:val="00E6019A"/>
    <w:rsid w:val="00E602A4"/>
    <w:rsid w:val="00E60351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3C0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040"/>
    <w:rsid w:val="00E71A5A"/>
    <w:rsid w:val="00E71A81"/>
    <w:rsid w:val="00E71B72"/>
    <w:rsid w:val="00E71CF7"/>
    <w:rsid w:val="00E722FC"/>
    <w:rsid w:val="00E72423"/>
    <w:rsid w:val="00E7269E"/>
    <w:rsid w:val="00E7288D"/>
    <w:rsid w:val="00E72B25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11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83D"/>
    <w:rsid w:val="00E859BE"/>
    <w:rsid w:val="00E85E4A"/>
    <w:rsid w:val="00E85E8D"/>
    <w:rsid w:val="00E862AE"/>
    <w:rsid w:val="00E864C1"/>
    <w:rsid w:val="00E864E2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5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4E0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C59"/>
    <w:rsid w:val="00EA0E89"/>
    <w:rsid w:val="00EA0F9D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549"/>
    <w:rsid w:val="00EA3680"/>
    <w:rsid w:val="00EA4161"/>
    <w:rsid w:val="00EA436A"/>
    <w:rsid w:val="00EA4438"/>
    <w:rsid w:val="00EA4574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556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907"/>
    <w:rsid w:val="00EA7C98"/>
    <w:rsid w:val="00EB00A6"/>
    <w:rsid w:val="00EB01BE"/>
    <w:rsid w:val="00EB02A5"/>
    <w:rsid w:val="00EB02C0"/>
    <w:rsid w:val="00EB0729"/>
    <w:rsid w:val="00EB0BFB"/>
    <w:rsid w:val="00EB0FCD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708"/>
    <w:rsid w:val="00EB48B7"/>
    <w:rsid w:val="00EB4975"/>
    <w:rsid w:val="00EB4DD2"/>
    <w:rsid w:val="00EB4DF9"/>
    <w:rsid w:val="00EB4F3E"/>
    <w:rsid w:val="00EB4F68"/>
    <w:rsid w:val="00EB53C4"/>
    <w:rsid w:val="00EB55CB"/>
    <w:rsid w:val="00EB5916"/>
    <w:rsid w:val="00EB5BA7"/>
    <w:rsid w:val="00EB6040"/>
    <w:rsid w:val="00EB63F4"/>
    <w:rsid w:val="00EB646B"/>
    <w:rsid w:val="00EB672B"/>
    <w:rsid w:val="00EB6789"/>
    <w:rsid w:val="00EB67C2"/>
    <w:rsid w:val="00EB696B"/>
    <w:rsid w:val="00EB7301"/>
    <w:rsid w:val="00EB7521"/>
    <w:rsid w:val="00EB76A8"/>
    <w:rsid w:val="00EB7910"/>
    <w:rsid w:val="00EB79DF"/>
    <w:rsid w:val="00EB7C67"/>
    <w:rsid w:val="00EB7EC5"/>
    <w:rsid w:val="00EC08E1"/>
    <w:rsid w:val="00EC0D6F"/>
    <w:rsid w:val="00EC1016"/>
    <w:rsid w:val="00EC1083"/>
    <w:rsid w:val="00EC1161"/>
    <w:rsid w:val="00EC150F"/>
    <w:rsid w:val="00EC1573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141"/>
    <w:rsid w:val="00EC772D"/>
    <w:rsid w:val="00EC7ABA"/>
    <w:rsid w:val="00ED04D3"/>
    <w:rsid w:val="00ED07D9"/>
    <w:rsid w:val="00ED07EF"/>
    <w:rsid w:val="00ED0847"/>
    <w:rsid w:val="00ED0A4E"/>
    <w:rsid w:val="00ED0BE7"/>
    <w:rsid w:val="00ED135F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4A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855"/>
    <w:rsid w:val="00EE2BCE"/>
    <w:rsid w:val="00EE2D48"/>
    <w:rsid w:val="00EE3011"/>
    <w:rsid w:val="00EE3518"/>
    <w:rsid w:val="00EE35AB"/>
    <w:rsid w:val="00EE37AF"/>
    <w:rsid w:val="00EE3C50"/>
    <w:rsid w:val="00EE413C"/>
    <w:rsid w:val="00EE434C"/>
    <w:rsid w:val="00EE43BE"/>
    <w:rsid w:val="00EE481F"/>
    <w:rsid w:val="00EE4ACC"/>
    <w:rsid w:val="00EE4D14"/>
    <w:rsid w:val="00EE50D4"/>
    <w:rsid w:val="00EE56B2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7E9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3FA8"/>
    <w:rsid w:val="00EF43B9"/>
    <w:rsid w:val="00EF43BC"/>
    <w:rsid w:val="00EF43E0"/>
    <w:rsid w:val="00EF4C47"/>
    <w:rsid w:val="00EF4E6D"/>
    <w:rsid w:val="00EF5622"/>
    <w:rsid w:val="00EF5DB5"/>
    <w:rsid w:val="00EF61B7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A3B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906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2F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398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6CFF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317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58"/>
    <w:rsid w:val="00F23ED8"/>
    <w:rsid w:val="00F249DA"/>
    <w:rsid w:val="00F24B49"/>
    <w:rsid w:val="00F24B4F"/>
    <w:rsid w:val="00F24BC0"/>
    <w:rsid w:val="00F24CBC"/>
    <w:rsid w:val="00F2506C"/>
    <w:rsid w:val="00F251F7"/>
    <w:rsid w:val="00F25895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2F0"/>
    <w:rsid w:val="00F305B9"/>
    <w:rsid w:val="00F3068D"/>
    <w:rsid w:val="00F30795"/>
    <w:rsid w:val="00F30AD2"/>
    <w:rsid w:val="00F30D93"/>
    <w:rsid w:val="00F30D99"/>
    <w:rsid w:val="00F31308"/>
    <w:rsid w:val="00F317F9"/>
    <w:rsid w:val="00F318D4"/>
    <w:rsid w:val="00F31B51"/>
    <w:rsid w:val="00F31C0F"/>
    <w:rsid w:val="00F31E10"/>
    <w:rsid w:val="00F3201E"/>
    <w:rsid w:val="00F322F1"/>
    <w:rsid w:val="00F32980"/>
    <w:rsid w:val="00F32AFD"/>
    <w:rsid w:val="00F32F78"/>
    <w:rsid w:val="00F33102"/>
    <w:rsid w:val="00F334B6"/>
    <w:rsid w:val="00F33A74"/>
    <w:rsid w:val="00F33D18"/>
    <w:rsid w:val="00F3423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47E"/>
    <w:rsid w:val="00F43AF2"/>
    <w:rsid w:val="00F43DCF"/>
    <w:rsid w:val="00F44458"/>
    <w:rsid w:val="00F44BA9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73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7A3"/>
    <w:rsid w:val="00F57893"/>
    <w:rsid w:val="00F57A45"/>
    <w:rsid w:val="00F57D8B"/>
    <w:rsid w:val="00F57F03"/>
    <w:rsid w:val="00F603C4"/>
    <w:rsid w:val="00F6056B"/>
    <w:rsid w:val="00F60BD7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B8A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27B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76C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4B9"/>
    <w:rsid w:val="00F82A1C"/>
    <w:rsid w:val="00F82CD6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8AE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87A1F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8E5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AFD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1C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B6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212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3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3F4E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BA0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8E"/>
    <w:rsid w:val="00FD5DDD"/>
    <w:rsid w:val="00FD5F1A"/>
    <w:rsid w:val="00FD6549"/>
    <w:rsid w:val="00FD678F"/>
    <w:rsid w:val="00FD69FF"/>
    <w:rsid w:val="00FD6DB7"/>
    <w:rsid w:val="00FD6DE8"/>
    <w:rsid w:val="00FD6EF3"/>
    <w:rsid w:val="00FD7157"/>
    <w:rsid w:val="00FD78C0"/>
    <w:rsid w:val="00FD7C9C"/>
    <w:rsid w:val="00FD7DA1"/>
    <w:rsid w:val="00FE03AF"/>
    <w:rsid w:val="00FE0BBD"/>
    <w:rsid w:val="00FE0CB8"/>
    <w:rsid w:val="00FE0EE6"/>
    <w:rsid w:val="00FE0F94"/>
    <w:rsid w:val="00FE0FC2"/>
    <w:rsid w:val="00FE1409"/>
    <w:rsid w:val="00FE17D7"/>
    <w:rsid w:val="00FE2016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DF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DB5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4E"/>
    <w:rsid w:val="00FF5A79"/>
    <w:rsid w:val="00FF5BB4"/>
    <w:rsid w:val="00FF5CD4"/>
    <w:rsid w:val="00FF5D4A"/>
    <w:rsid w:val="00FF6332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4:defaultImageDpi w14:val="32767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B597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B2102E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76451-8BA2-4D78-9D6A-F5B91CBC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2928</Words>
  <Characters>11873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2020-08-07T03:37:00Z</cp:lastPrinted>
  <dcterms:created xsi:type="dcterms:W3CDTF">2021-08-11T10:52:00Z</dcterms:created>
  <dcterms:modified xsi:type="dcterms:W3CDTF">2021-08-11T10:54:00Z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