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317F4C00" w:rsidR="00804175" w:rsidRPr="0064658C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E52C3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E52C3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E52C3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E52C3E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77777777" w:rsidR="00804175" w:rsidRPr="00E52C3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E52C3E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73147DF0" w:rsidR="00804175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E52C3E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บริษัทย่อยและ</w:t>
      </w: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4D8E6D7A" w:rsidR="00804175" w:rsidRPr="00E52C3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C0AB457" w14:textId="5DA66278" w:rsidR="009E3765" w:rsidRPr="00E52C3E" w:rsidRDefault="009E376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2E496665" w14:textId="77777777" w:rsidR="00804175" w:rsidRPr="00E52C3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E52C3E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E52C3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E52C3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E52C3E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E52C3E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E52C3E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3BEFC557" w:rsidR="00804175" w:rsidRPr="00A43F70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E52C3E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B0C9649" w14:textId="4CE8E7BC" w:rsidR="00A43F70" w:rsidRPr="00A43F70" w:rsidRDefault="00A43F70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EA3FFF0" w14:textId="34A9396B" w:rsidR="0096673C" w:rsidRPr="00E52C3E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37F9DC5" w14:textId="16556C36" w:rsidR="00FF5CEB" w:rsidRPr="00A43F70" w:rsidRDefault="00FF5CEB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หนี้สินที่อาจเกิดขึ้น</w:t>
      </w:r>
    </w:p>
    <w:p w14:paraId="6C71D5DB" w14:textId="6EA308EE" w:rsidR="00B11F89" w:rsidRPr="00E52C3E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E52C3E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E52C3E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E52C3E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E52C3E">
        <w:rPr>
          <w:rFonts w:asciiTheme="majorBidi" w:hAnsiTheme="majorBidi" w:cstheme="majorBidi"/>
          <w:sz w:val="28"/>
          <w:szCs w:val="28"/>
          <w:cs/>
        </w:rPr>
        <w:t>งบ</w:t>
      </w:r>
      <w:r w:rsidRPr="00E52C3E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E52C3E">
        <w:rPr>
          <w:rFonts w:asciiTheme="majorBidi" w:hAnsiTheme="majorBidi" w:cstheme="majorBidi"/>
          <w:sz w:val="28"/>
          <w:szCs w:val="28"/>
          <w:cs/>
        </w:rPr>
        <w:t>งบ</w:t>
      </w:r>
      <w:r w:rsidRPr="00E52C3E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E52C3E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51BE81CA" w:rsidR="00804175" w:rsidRPr="00E52C3E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E52C3E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E52C3E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E52C3E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321DF">
        <w:rPr>
          <w:rFonts w:asciiTheme="majorBidi" w:hAnsiTheme="majorBidi" w:cstheme="majorBidi"/>
          <w:sz w:val="28"/>
          <w:szCs w:val="28"/>
        </w:rPr>
        <w:t xml:space="preserve"> </w:t>
      </w:r>
      <w:r w:rsidR="000B048B">
        <w:rPr>
          <w:rFonts w:asciiTheme="majorBidi" w:hAnsiTheme="majorBidi" w:cstheme="majorBidi"/>
          <w:sz w:val="28"/>
          <w:szCs w:val="28"/>
        </w:rPr>
        <w:t>1</w:t>
      </w:r>
      <w:r w:rsidR="006A1DAE">
        <w:rPr>
          <w:rFonts w:asciiTheme="majorBidi" w:hAnsiTheme="majorBidi" w:cstheme="majorBidi"/>
          <w:sz w:val="28"/>
          <w:szCs w:val="28"/>
        </w:rPr>
        <w:t>3</w:t>
      </w:r>
      <w:r w:rsidR="00A321DF">
        <w:rPr>
          <w:rFonts w:asciiTheme="majorBidi" w:hAnsiTheme="majorBidi" w:cstheme="majorBidi"/>
          <w:sz w:val="28"/>
          <w:szCs w:val="28"/>
        </w:rPr>
        <w:t xml:space="preserve"> </w:t>
      </w:r>
      <w:r w:rsidR="00A321DF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A321DF">
        <w:rPr>
          <w:rFonts w:asciiTheme="majorBidi" w:hAnsiTheme="majorBidi" w:cstheme="majorBidi"/>
          <w:sz w:val="28"/>
          <w:szCs w:val="28"/>
        </w:rPr>
        <w:t>2564</w:t>
      </w:r>
    </w:p>
    <w:p w14:paraId="75C2EBFE" w14:textId="77777777" w:rsidR="00804175" w:rsidRPr="00E52C3E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237B8C78" w:rsidR="00C11916" w:rsidRPr="00E52C3E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E52C3E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7F47E85A" w:rsidR="000F4CA1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E52C3E">
        <w:rPr>
          <w:rFonts w:asciiTheme="majorBidi" w:hAnsiTheme="majorBidi" w:cstheme="majorBidi"/>
          <w:sz w:val="28"/>
          <w:szCs w:val="28"/>
        </w:rPr>
        <w:t>34</w:t>
      </w:r>
      <w:r w:rsidRPr="00E52C3E">
        <w:rPr>
          <w:rFonts w:asciiTheme="majorBidi" w:hAnsiTheme="majorBidi" w:cstheme="majorBidi"/>
          <w:sz w:val="28"/>
          <w:szCs w:val="28"/>
        </w:rPr>
        <w:t xml:space="preserve"> </w:t>
      </w:r>
      <w:r w:rsidRPr="00E52C3E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E52C3E">
        <w:rPr>
          <w:rFonts w:asciiTheme="majorBidi" w:hAnsiTheme="majorBidi" w:cstheme="majorBidi"/>
          <w:sz w:val="28"/>
          <w:szCs w:val="28"/>
        </w:rPr>
        <w:br/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52C3E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8946EB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8946EB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8946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8946EB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46EB" w:rsidRPr="008946EB">
        <w:rPr>
          <w:rFonts w:ascii="Angsana New" w:hAnsi="Angsana New" w:cs="Angsana New"/>
          <w:sz w:val="28"/>
          <w:szCs w:val="28"/>
        </w:rPr>
        <w:t xml:space="preserve"> </w:t>
      </w:r>
      <w:r w:rsidR="000B048B">
        <w:rPr>
          <w:rFonts w:ascii="Angsana New" w:hAnsi="Angsana New" w:cs="Angsana New"/>
          <w:sz w:val="28"/>
          <w:szCs w:val="28"/>
        </w:rPr>
        <w:t xml:space="preserve"> </w:t>
      </w:r>
      <w:r w:rsidR="000B048B">
        <w:rPr>
          <w:rFonts w:ascii="Angsana New" w:hAnsi="Angsana New" w:cs="Angsana New"/>
          <w:sz w:val="28"/>
          <w:szCs w:val="28"/>
        </w:rPr>
        <w:br/>
      </w:r>
      <w:r w:rsidR="008946EB" w:rsidRPr="008946EB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8946EB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8946EB">
        <w:rPr>
          <w:rFonts w:ascii="Angsana New" w:hAnsi="Angsana New" w:cs="Angsana New"/>
          <w:sz w:val="28"/>
          <w:szCs w:val="28"/>
        </w:rPr>
        <w:t xml:space="preserve"> 2563</w:t>
      </w:r>
    </w:p>
    <w:p w14:paraId="04A9AF06" w14:textId="7CAC2310" w:rsidR="000B048B" w:rsidRDefault="000B048B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C1EB2ED" w14:textId="2F7C9853" w:rsidR="000B048B" w:rsidRPr="00BF563A" w:rsidRDefault="000B048B" w:rsidP="000B0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  <w:r w:rsidRPr="00C35369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BF563A">
        <w:rPr>
          <w:rFonts w:ascii="Angsana New" w:hAnsi="Angsana New" w:cs="Angsana New"/>
          <w:sz w:val="28"/>
          <w:szCs w:val="28"/>
          <w:cs/>
        </w:rPr>
        <w:t>ได้</w:t>
      </w:r>
      <w:r w:rsidRPr="00BF563A">
        <w:rPr>
          <w:rFonts w:ascii="Angsana New" w:hAnsi="Angsana New" w:cs="Angsana New" w:hint="cs"/>
          <w:sz w:val="28"/>
          <w:szCs w:val="28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F2771">
        <w:rPr>
          <w:rFonts w:ascii="Angsana New" w:hAnsi="Angsana New" w:cs="Angsana New"/>
          <w:sz w:val="28"/>
          <w:szCs w:val="28"/>
        </w:rPr>
        <w:t>1</w:t>
      </w:r>
      <w:r w:rsidRPr="00BF563A">
        <w:rPr>
          <w:rFonts w:ascii="Angsana New" w:hAnsi="Angsana New" w:cs="Angsana New"/>
          <w:sz w:val="28"/>
          <w:szCs w:val="28"/>
        </w:rPr>
        <w:t xml:space="preserve"> </w:t>
      </w:r>
      <w:r w:rsidRPr="00BF563A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F2771">
        <w:rPr>
          <w:rFonts w:ascii="Angsana New" w:hAnsi="Angsana New" w:cs="Angsana New"/>
          <w:sz w:val="28"/>
          <w:szCs w:val="28"/>
        </w:rPr>
        <w:t>2564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FB7ACA">
        <w:rPr>
          <w:rFonts w:ascii="Angsana New" w:hAnsi="Angsana New" w:cs="Angsana New" w:hint="cs"/>
          <w:sz w:val="28"/>
          <w:szCs w:val="28"/>
          <w:cs/>
        </w:rPr>
        <w:t>ถือปฏิบัติตามข้อผ่อนปรนในทางปฏิบัติเรื่องการยินยอมการลดค่าเช่าที่เกี่ยวข้องกับ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7ACA">
        <w:rPr>
          <w:rFonts w:ascii="Angsana New" w:hAnsi="Angsana New" w:cs="Angsana New"/>
          <w:sz w:val="28"/>
          <w:szCs w:val="28"/>
        </w:rPr>
        <w:t>COVID-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19 </w:t>
      </w:r>
      <w:r w:rsidRPr="00FB7ACA">
        <w:rPr>
          <w:rFonts w:ascii="Angsana New" w:hAnsi="Angsana New" w:cs="Angsana New" w:hint="cs"/>
          <w:sz w:val="28"/>
          <w:szCs w:val="28"/>
          <w:cs/>
        </w:rPr>
        <w:t>ตามมาตรฐานการรายงานทางการเงิน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7ACA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 16 </w:t>
      </w:r>
      <w:r w:rsidRPr="00FB7ACA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7ACA">
        <w:rPr>
          <w:rFonts w:ascii="Angsana New" w:hAnsi="Angsana New" w:cs="Angsana New" w:hint="cs"/>
          <w:sz w:val="28"/>
          <w:szCs w:val="28"/>
          <w:cs/>
        </w:rPr>
        <w:t>สัญญาเช่า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 (</w:t>
      </w:r>
      <w:r w:rsidRPr="00FB7ACA">
        <w:rPr>
          <w:rFonts w:ascii="Angsana New" w:hAnsi="Angsana New" w:cs="Angsana New"/>
          <w:sz w:val="28"/>
          <w:szCs w:val="28"/>
        </w:rPr>
        <w:t xml:space="preserve">TFRS </w:t>
      </w:r>
      <w:r w:rsidRPr="00FB7ACA">
        <w:rPr>
          <w:rFonts w:ascii="Angsana New" w:hAnsi="Angsana New" w:cs="Angsana New"/>
          <w:sz w:val="28"/>
          <w:szCs w:val="28"/>
          <w:cs/>
        </w:rPr>
        <w:t xml:space="preserve">16) </w:t>
      </w:r>
      <w:r w:rsidRPr="00BF563A">
        <w:rPr>
          <w:rFonts w:ascii="Angsana New" w:hAnsi="Angsana New" w:cs="Angsana New" w:hint="cs"/>
          <w:sz w:val="28"/>
          <w:szCs w:val="28"/>
          <w:cs/>
        </w:rPr>
        <w:t>ทั้งนี้ การถือปฏิบัติดังกล่าว</w:t>
      </w:r>
      <w:r w:rsidRPr="00BF563A">
        <w:rPr>
          <w:rFonts w:ascii="Angsana New" w:hAnsi="Angsana New" w:cs="Angsana New"/>
          <w:sz w:val="28"/>
          <w:szCs w:val="28"/>
          <w:cs/>
        </w:rPr>
        <w:t>ไม่มีผลกระทบ</w:t>
      </w:r>
      <w:r w:rsidRPr="00BF563A">
        <w:rPr>
          <w:rFonts w:ascii="Angsana New" w:hAnsi="Angsana New" w:cs="Angsana New" w:hint="cs"/>
          <w:sz w:val="28"/>
          <w:szCs w:val="28"/>
          <w:cs/>
        </w:rPr>
        <w:t>อย่างมีสาระสำคัญ</w:t>
      </w:r>
      <w:r w:rsidRPr="00BF563A">
        <w:rPr>
          <w:rFonts w:ascii="Angsana New" w:hAnsi="Angsana New" w:cs="Angsana New"/>
          <w:sz w:val="28"/>
          <w:szCs w:val="28"/>
          <w:cs/>
        </w:rPr>
        <w:t>ต่องบการเงิน</w:t>
      </w:r>
    </w:p>
    <w:p w14:paraId="74197007" w14:textId="0EEBB841" w:rsidR="000F4CA1" w:rsidRPr="00E52C3E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17F7FDFC" w:rsidR="007A0AF1" w:rsidRPr="00E52C3E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E52C3E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E52C3E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E52C3E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E52C3E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E52C3E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E52C3E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E52C3E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E52C3E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E52C3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E52C3E">
        <w:rPr>
          <w:rFonts w:asciiTheme="majorBidi" w:hAnsiTheme="majorBidi" w:cstheme="majorBidi"/>
          <w:sz w:val="28"/>
          <w:szCs w:val="28"/>
        </w:rPr>
        <w:t>31</w:t>
      </w:r>
      <w:r w:rsidR="007A0AF1" w:rsidRPr="00E52C3E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E52C3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E52C3E">
        <w:rPr>
          <w:rFonts w:asciiTheme="majorBidi" w:hAnsiTheme="majorBidi" w:cstheme="majorBidi"/>
          <w:sz w:val="28"/>
          <w:szCs w:val="28"/>
        </w:rPr>
        <w:t>2563</w:t>
      </w:r>
      <w:r w:rsidR="00AA4B08" w:rsidRPr="00E52C3E">
        <w:rPr>
          <w:rFonts w:asciiTheme="majorBidi" w:hAnsiTheme="majorBidi" w:cstheme="majorBidi"/>
          <w:sz w:val="28"/>
          <w:szCs w:val="28"/>
        </w:rPr>
        <w:t xml:space="preserve"> </w:t>
      </w:r>
    </w:p>
    <w:p w14:paraId="54C78515" w14:textId="77777777" w:rsidR="007B1DB6" w:rsidRPr="00E31F6F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5DE60CB1" w:rsidR="006051C7" w:rsidRPr="00E52C3E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</w:t>
      </w:r>
      <w:r w:rsidR="004E67CC" w:rsidRPr="004E67C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ซื้อบริษัทย่อยและส่วนได้เสียที่ไม่มีอำนาจควบคุม</w:t>
      </w:r>
    </w:p>
    <w:p w14:paraId="3D2F0C43" w14:textId="77777777" w:rsidR="005148FE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872AFB" w:rsidR="00A52441" w:rsidRPr="00E52C3E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  <w:r w:rsidRPr="008E1605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E52C3E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792D74" w:rsidRPr="00E52C3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 </w:t>
      </w:r>
      <w:r w:rsidR="00792D74" w:rsidRPr="00E52C3E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Pr="00E31F6F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7B130BB" w14:textId="5C4BF185" w:rsidR="005B5143" w:rsidRPr="00E52C3E" w:rsidRDefault="00605468" w:rsidP="00C3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E52C3E">
        <w:rPr>
          <w:rFonts w:asciiTheme="majorBidi" w:hAnsiTheme="majorBidi" w:cstheme="majorBidi"/>
          <w:sz w:val="28"/>
          <w:szCs w:val="28"/>
        </w:rPr>
        <w:t>22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E52C3E">
        <w:rPr>
          <w:rFonts w:asciiTheme="majorBidi" w:hAnsiTheme="majorBidi" w:cstheme="majorBidi"/>
          <w:sz w:val="28"/>
          <w:szCs w:val="28"/>
        </w:rPr>
        <w:t>2564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E52C3E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E52C3E">
        <w:rPr>
          <w:rFonts w:asciiTheme="majorBidi" w:hAnsiTheme="majorBidi" w:cstheme="majorBidi"/>
          <w:sz w:val="28"/>
          <w:szCs w:val="28"/>
          <w:cs/>
        </w:rPr>
        <w:t>ซึ่ง</w:t>
      </w:r>
      <w:r w:rsidR="00C348B1">
        <w:rPr>
          <w:rFonts w:asciiTheme="majorBidi" w:hAnsiTheme="majorBidi" w:cstheme="majorBidi"/>
          <w:sz w:val="28"/>
          <w:szCs w:val="28"/>
        </w:rPr>
        <w:br/>
      </w:r>
      <w:r w:rsidRPr="00E52C3E">
        <w:rPr>
          <w:rFonts w:asciiTheme="majorBidi" w:hAnsiTheme="majorBidi" w:cstheme="majorBidi"/>
          <w:sz w:val="28"/>
          <w:szCs w:val="28"/>
          <w:cs/>
        </w:rPr>
        <w:t>เป็นบริษัท</w:t>
      </w:r>
      <w:r w:rsidR="00025942" w:rsidRPr="00E52C3E">
        <w:rPr>
          <w:rFonts w:asciiTheme="majorBidi" w:hAnsiTheme="majorBidi" w:cstheme="majorBidi"/>
          <w:sz w:val="28"/>
          <w:szCs w:val="28"/>
          <w:cs/>
        </w:rPr>
        <w:t>ที่</w:t>
      </w:r>
      <w:r w:rsidR="007D7AD0" w:rsidRPr="00E52C3E">
        <w:rPr>
          <w:rFonts w:asciiTheme="majorBidi" w:hAnsiTheme="majorBidi" w:cstheme="majorBidi"/>
          <w:sz w:val="28"/>
          <w:szCs w:val="28"/>
          <w:cs/>
        </w:rPr>
        <w:t>จดทะเบียนใน</w:t>
      </w:r>
      <w:r w:rsidR="00B45A9F" w:rsidRPr="00E52C3E">
        <w:rPr>
          <w:rFonts w:asciiTheme="majorBidi" w:hAnsiTheme="majorBidi" w:cstheme="majorBidi"/>
          <w:sz w:val="28"/>
          <w:szCs w:val="28"/>
          <w:cs/>
        </w:rPr>
        <w:t>สาธารณรัฐ</w:t>
      </w:r>
      <w:r w:rsidR="007D7AD0" w:rsidRPr="00E52C3E">
        <w:rPr>
          <w:rFonts w:asciiTheme="majorBidi" w:hAnsiTheme="majorBidi" w:cstheme="majorBidi"/>
          <w:sz w:val="28"/>
          <w:szCs w:val="28"/>
          <w:cs/>
        </w:rPr>
        <w:t xml:space="preserve">สิงคโปร์ </w:t>
      </w:r>
      <w:r w:rsidR="007B12A7" w:rsidRPr="00E52C3E">
        <w:rPr>
          <w:rFonts w:asciiTheme="majorBidi" w:hAnsiTheme="majorBidi" w:cstheme="majorBidi"/>
          <w:sz w:val="28"/>
          <w:szCs w:val="28"/>
          <w:cs/>
        </w:rPr>
        <w:t>ประกอบธุรกิจ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ลงทุนในบริษัทอื่น โดยการซื้อหุ้นสามัญของบริษัทดังกล่าวจำนวนร้อยละ </w:t>
      </w:r>
      <w:r w:rsidR="001F2771" w:rsidRPr="00E52C3E">
        <w:rPr>
          <w:rFonts w:asciiTheme="majorBidi" w:hAnsiTheme="majorBidi" w:cstheme="majorBidi"/>
          <w:sz w:val="28"/>
          <w:szCs w:val="28"/>
        </w:rPr>
        <w:t>10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</w:t>
      </w:r>
      <w:r w:rsidR="007B12A7" w:rsidRPr="00E52C3E">
        <w:rPr>
          <w:rFonts w:asciiTheme="majorBidi" w:hAnsiTheme="majorBidi" w:cstheme="majorBidi"/>
          <w:sz w:val="28"/>
          <w:szCs w:val="28"/>
          <w:cs/>
        </w:rPr>
        <w:t>เป็น</w:t>
      </w:r>
      <w:r w:rsidRPr="00E52C3E">
        <w:rPr>
          <w:rFonts w:asciiTheme="majorBidi" w:hAnsiTheme="majorBidi" w:cstheme="majorBidi"/>
          <w:sz w:val="28"/>
          <w:szCs w:val="28"/>
          <w:cs/>
        </w:rPr>
        <w:t>เงิน</w:t>
      </w:r>
      <w:r w:rsidR="007A46A5" w:rsidRPr="00E52C3E">
        <w:rPr>
          <w:rFonts w:asciiTheme="majorBidi" w:hAnsiTheme="majorBidi" w:cstheme="majorBidi"/>
          <w:sz w:val="28"/>
          <w:szCs w:val="28"/>
          <w:cs/>
        </w:rPr>
        <w:t>จำนวน</w:t>
      </w:r>
      <w:r w:rsidR="007B06F2" w:rsidRPr="00E52C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30AA" w:rsidRPr="00E52C3E">
        <w:rPr>
          <w:rFonts w:asciiTheme="majorBidi" w:hAnsiTheme="majorBidi" w:cstheme="majorBidi"/>
          <w:sz w:val="28"/>
          <w:szCs w:val="28"/>
        </w:rPr>
        <w:t>20</w:t>
      </w:r>
      <w:r w:rsidR="007A46A5" w:rsidRPr="00E52C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2C3E">
        <w:rPr>
          <w:rFonts w:asciiTheme="majorBidi" w:hAnsiTheme="majorBidi" w:cstheme="majorBidi"/>
          <w:sz w:val="28"/>
          <w:szCs w:val="28"/>
          <w:cs/>
        </w:rPr>
        <w:t>ล</w:t>
      </w:r>
      <w:r w:rsidR="007A46A5" w:rsidRPr="00E52C3E">
        <w:rPr>
          <w:rFonts w:asciiTheme="majorBidi" w:hAnsiTheme="majorBidi" w:cstheme="majorBidi"/>
          <w:sz w:val="28"/>
          <w:szCs w:val="28"/>
          <w:cs/>
        </w:rPr>
        <w:t>้</w:t>
      </w:r>
      <w:r w:rsidRPr="00E52C3E">
        <w:rPr>
          <w:rFonts w:asciiTheme="majorBidi" w:hAnsiTheme="majorBidi" w:cstheme="majorBidi"/>
          <w:sz w:val="28"/>
          <w:szCs w:val="28"/>
          <w:cs/>
        </w:rPr>
        <w:t>านบาท มีผลทำให้</w:t>
      </w:r>
      <w:r w:rsidR="007B12A7" w:rsidRPr="00E52C3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บริษัทมีสัดส่วนการถือหุ้นในบริษัทดังกล่าวเพิ่มจากร้อยละ </w:t>
      </w:r>
      <w:r w:rsidR="001F2771" w:rsidRPr="00E52C3E">
        <w:rPr>
          <w:rFonts w:asciiTheme="majorBidi" w:hAnsiTheme="majorBidi" w:cstheme="majorBidi"/>
          <w:sz w:val="28"/>
          <w:szCs w:val="28"/>
        </w:rPr>
        <w:t>50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1F2771" w:rsidRPr="00E52C3E">
        <w:rPr>
          <w:rFonts w:asciiTheme="majorBidi" w:hAnsiTheme="majorBidi" w:cstheme="majorBidi"/>
          <w:sz w:val="28"/>
          <w:szCs w:val="28"/>
        </w:rPr>
        <w:t>60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="00680D3C">
        <w:rPr>
          <w:rFonts w:asciiTheme="majorBidi" w:hAnsiTheme="majorBidi" w:cstheme="majorBidi"/>
          <w:sz w:val="28"/>
          <w:szCs w:val="28"/>
        </w:rPr>
        <w:br/>
      </w:r>
      <w:r w:rsidRPr="00E52C3E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19AA82A3" w14:textId="346F0B94" w:rsidR="00605468" w:rsidRPr="00E52C3E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E52C3E" w:rsidRDefault="009B5CC1" w:rsidP="009B5C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</w:rPr>
        <w:t xml:space="preserve">EMLOG 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E52C3E">
        <w:rPr>
          <w:rFonts w:asciiTheme="majorBidi" w:hAnsiTheme="majorBidi" w:cstheme="majorBidi"/>
          <w:sz w:val="28"/>
          <w:szCs w:val="28"/>
        </w:rPr>
        <w:t xml:space="preserve">JWD Asia Logistics (Cambodia) Co., Ltd </w:t>
      </w:r>
      <w:r w:rsidR="000A3A81" w:rsidRPr="00E52C3E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E52C3E">
        <w:rPr>
          <w:rFonts w:asciiTheme="majorBidi" w:hAnsiTheme="majorBidi" w:cstheme="majorBidi"/>
          <w:sz w:val="28"/>
          <w:szCs w:val="28"/>
        </w:rPr>
        <w:t>100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ดังนั้น</w:t>
      </w:r>
      <w:r w:rsidR="008C3F66" w:rsidRPr="00E52C3E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8C3F66" w:rsidRPr="00E52C3E">
        <w:rPr>
          <w:rFonts w:asciiTheme="majorBidi" w:hAnsiTheme="majorBidi" w:cstheme="majorBidi"/>
          <w:sz w:val="28"/>
          <w:szCs w:val="28"/>
        </w:rPr>
        <w:t xml:space="preserve">EMLOG </w:t>
      </w:r>
      <w:r w:rsidRPr="00E52C3E">
        <w:rPr>
          <w:rFonts w:asciiTheme="majorBidi" w:hAnsiTheme="majorBidi" w:cstheme="majorBidi"/>
          <w:sz w:val="28"/>
          <w:szCs w:val="28"/>
          <w:cs/>
        </w:rPr>
        <w:t>จะ</w:t>
      </w:r>
      <w:r w:rsidR="008C3F66" w:rsidRPr="00E52C3E">
        <w:rPr>
          <w:rFonts w:asciiTheme="majorBidi" w:hAnsiTheme="majorBidi" w:cstheme="majorBidi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3C860C35" w14:textId="77777777" w:rsidR="008C3F66" w:rsidRPr="007C109F" w:rsidRDefault="008C3F66" w:rsidP="00792D7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15CEE3" w14:textId="7FD67F0A" w:rsidR="008C3F66" w:rsidRPr="006339FB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</w:t>
      </w:r>
      <w:r w:rsidRPr="006339FB">
        <w:rPr>
          <w:rFonts w:asciiTheme="majorBidi" w:hAnsiTheme="majorBidi" w:cstheme="majorBidi"/>
          <w:sz w:val="28"/>
          <w:szCs w:val="28"/>
          <w:cs/>
        </w:rPr>
        <w:t>ประเภทที่สำคัญ ดังนี้</w:t>
      </w:r>
    </w:p>
    <w:p w14:paraId="62D4A89A" w14:textId="0FAC1AF9" w:rsidR="008C3F66" w:rsidRPr="007C109F" w:rsidRDefault="008C3F66" w:rsidP="00792D74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6339FB" w14:paraId="05436CF6" w14:textId="77777777" w:rsidTr="00F604B2">
        <w:tc>
          <w:tcPr>
            <w:tcW w:w="6300" w:type="dxa"/>
          </w:tcPr>
          <w:p w14:paraId="26BDBBF3" w14:textId="77777777" w:rsidR="005C4C49" w:rsidRPr="006339FB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6339FB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6339FB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6339FB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6339FB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6339FB" w14:paraId="6A413B5A" w14:textId="77777777" w:rsidTr="00F604B2">
        <w:tc>
          <w:tcPr>
            <w:tcW w:w="6300" w:type="dxa"/>
          </w:tcPr>
          <w:p w14:paraId="06B7DBC2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79FAD77A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1627542C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5570" w:rsidRPr="006339FB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25,622</w:t>
            </w:r>
          </w:p>
        </w:tc>
      </w:tr>
      <w:tr w:rsidR="001E5570" w:rsidRPr="006339FB" w14:paraId="4C9B0ABA" w14:textId="77777777" w:rsidTr="00F604B2">
        <w:tc>
          <w:tcPr>
            <w:tcW w:w="6300" w:type="dxa"/>
          </w:tcPr>
          <w:p w14:paraId="42763B15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4CC55AFC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A4D224B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24,087</w:t>
            </w:r>
          </w:p>
        </w:tc>
      </w:tr>
      <w:tr w:rsidR="001E5570" w:rsidRPr="006339FB" w14:paraId="53DF6CBC" w14:textId="77777777" w:rsidTr="00F604B2">
        <w:tc>
          <w:tcPr>
            <w:tcW w:w="6300" w:type="dxa"/>
          </w:tcPr>
          <w:p w14:paraId="72F7666C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182129C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4DA55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CBFA5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4F438E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</w:tr>
      <w:tr w:rsidR="001E5570" w:rsidRPr="006339FB" w14:paraId="5A7D22BD" w14:textId="77777777" w:rsidTr="00F604B2">
        <w:tc>
          <w:tcPr>
            <w:tcW w:w="6300" w:type="dxa"/>
          </w:tcPr>
          <w:p w14:paraId="3D5B5372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1E5570" w:rsidRPr="006339FB" w14:paraId="1C43B1E2" w14:textId="77777777" w:rsidTr="00F604B2">
        <w:tc>
          <w:tcPr>
            <w:tcW w:w="6300" w:type="dxa"/>
          </w:tcPr>
          <w:p w14:paraId="268C9539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7C299F50" w:rsidR="001E5570" w:rsidRPr="006339FB" w:rsidRDefault="00664A43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46DAA810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42,359</w:t>
            </w:r>
          </w:p>
        </w:tc>
      </w:tr>
      <w:tr w:rsidR="001E5570" w:rsidRPr="006339FB" w14:paraId="672917ED" w14:textId="77777777" w:rsidTr="00F604B2">
        <w:tc>
          <w:tcPr>
            <w:tcW w:w="6300" w:type="dxa"/>
          </w:tcPr>
          <w:p w14:paraId="6C0BF13B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0CD51F5B" w:rsidR="001E5570" w:rsidRPr="006339FB" w:rsidRDefault="000B048B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518516D9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1E5570" w:rsidRPr="006339FB" w14:paraId="7313DF37" w14:textId="77777777" w:rsidTr="00F604B2">
        <w:tc>
          <w:tcPr>
            <w:tcW w:w="6300" w:type="dxa"/>
          </w:tcPr>
          <w:p w14:paraId="2E87C287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293E904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1E5570" w:rsidRPr="006339FB" w14:paraId="7C8CDE2A" w14:textId="77777777" w:rsidTr="00F604B2">
        <w:tc>
          <w:tcPr>
            <w:tcW w:w="6300" w:type="dxa"/>
          </w:tcPr>
          <w:p w14:paraId="5C672B74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</w:tr>
      <w:tr w:rsidR="001E5570" w:rsidRPr="006339FB" w14:paraId="1478B631" w14:textId="77777777" w:rsidTr="00F604B2">
        <w:tc>
          <w:tcPr>
            <w:tcW w:w="6300" w:type="dxa"/>
          </w:tcPr>
          <w:p w14:paraId="4333EBB1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39E5B7A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336)</w:t>
            </w:r>
          </w:p>
        </w:tc>
      </w:tr>
      <w:tr w:rsidR="001E5570" w:rsidRPr="006339FB" w14:paraId="1CEB6845" w14:textId="77777777" w:rsidTr="00F604B2">
        <w:tc>
          <w:tcPr>
            <w:tcW w:w="6300" w:type="dxa"/>
          </w:tcPr>
          <w:p w14:paraId="75F236B0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946)</w:t>
            </w:r>
          </w:p>
        </w:tc>
      </w:tr>
      <w:tr w:rsidR="001E5570" w:rsidRPr="006339FB" w14:paraId="4208CA64" w14:textId="77777777" w:rsidTr="00F604B2">
        <w:tc>
          <w:tcPr>
            <w:tcW w:w="6300" w:type="dxa"/>
          </w:tcPr>
          <w:p w14:paraId="499611FF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32670DEC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731)</w:t>
            </w:r>
          </w:p>
        </w:tc>
      </w:tr>
      <w:tr w:rsidR="001E5570" w:rsidRPr="006339FB" w14:paraId="1C2FF44C" w14:textId="77777777" w:rsidTr="000032BA">
        <w:tc>
          <w:tcPr>
            <w:tcW w:w="6300" w:type="dxa"/>
          </w:tcPr>
          <w:p w14:paraId="66493C96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(610)</w:t>
            </w:r>
          </w:p>
        </w:tc>
      </w:tr>
      <w:tr w:rsidR="001E5570" w:rsidRPr="006339FB" w14:paraId="3DFB4090" w14:textId="77777777" w:rsidTr="000032BA">
        <w:tc>
          <w:tcPr>
            <w:tcW w:w="6300" w:type="dxa"/>
          </w:tcPr>
          <w:p w14:paraId="76BBBD8E" w14:textId="77777777" w:rsidR="001E5570" w:rsidRPr="006339FB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(953)</w:t>
            </w:r>
          </w:p>
        </w:tc>
      </w:tr>
      <w:tr w:rsidR="003D337F" w:rsidRPr="006339FB" w14:paraId="42E5C8DA" w14:textId="77777777" w:rsidTr="003D337F">
        <w:tc>
          <w:tcPr>
            <w:tcW w:w="6300" w:type="dxa"/>
          </w:tcPr>
          <w:p w14:paraId="3D9EADA4" w14:textId="6D9E4992" w:rsidR="003D337F" w:rsidRPr="006339FB" w:rsidRDefault="003D337F" w:rsidP="003D33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38408F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ที่ระบุได้</w:t>
            </w:r>
          </w:p>
        </w:tc>
        <w:tc>
          <w:tcPr>
            <w:tcW w:w="255" w:type="dxa"/>
          </w:tcPr>
          <w:p w14:paraId="0B784765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1EE4A676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20,222</w:t>
            </w:r>
          </w:p>
        </w:tc>
      </w:tr>
      <w:tr w:rsidR="003D337F" w:rsidRPr="006339FB" w14:paraId="312B382C" w14:textId="77777777" w:rsidTr="003D337F">
        <w:tc>
          <w:tcPr>
            <w:tcW w:w="6300" w:type="dxa"/>
          </w:tcPr>
          <w:p w14:paraId="540EA1B5" w14:textId="3B26FAD9" w:rsidR="003D337F" w:rsidRPr="006339FB" w:rsidRDefault="003D337F" w:rsidP="003D33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44D2B66A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(8,089)</w:t>
            </w:r>
          </w:p>
        </w:tc>
      </w:tr>
      <w:tr w:rsidR="003D337F" w:rsidRPr="006339FB" w14:paraId="3E2D21B9" w14:textId="77777777" w:rsidTr="003D337F">
        <w:tc>
          <w:tcPr>
            <w:tcW w:w="6300" w:type="dxa"/>
          </w:tcPr>
          <w:p w14:paraId="6AE8A9BA" w14:textId="4C55DFDA" w:rsidR="003D337F" w:rsidRPr="006339FB" w:rsidRDefault="003D337F" w:rsidP="003D33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38408F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62ACC72A" w:rsidR="003D337F" w:rsidRPr="006339F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12,133</w:t>
            </w:r>
          </w:p>
        </w:tc>
      </w:tr>
      <w:tr w:rsidR="001E5570" w:rsidRPr="006339FB" w14:paraId="6BD2EB72" w14:textId="77777777" w:rsidTr="00F604B2">
        <w:tc>
          <w:tcPr>
            <w:tcW w:w="6300" w:type="dxa"/>
          </w:tcPr>
          <w:p w14:paraId="64739896" w14:textId="77777777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1B19F4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638A9D5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6D822F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CC1A490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570" w:rsidRPr="006339FB" w14:paraId="3085367F" w14:textId="77777777" w:rsidTr="00F604B2">
        <w:tc>
          <w:tcPr>
            <w:tcW w:w="6300" w:type="dxa"/>
          </w:tcPr>
          <w:p w14:paraId="159F6B07" w14:textId="77777777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5" w:type="dxa"/>
          </w:tcPr>
          <w:p w14:paraId="1FD9B3B4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DCFB0C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BE42A0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50EB6BC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95,833</w:t>
            </w:r>
          </w:p>
        </w:tc>
      </w:tr>
      <w:tr w:rsidR="001E5570" w:rsidRPr="006339FB" w14:paraId="73502EC6" w14:textId="77777777" w:rsidTr="00F604B2">
        <w:tc>
          <w:tcPr>
            <w:tcW w:w="6300" w:type="dxa"/>
          </w:tcPr>
          <w:p w14:paraId="018864B5" w14:textId="77777777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</w:p>
        </w:tc>
        <w:tc>
          <w:tcPr>
            <w:tcW w:w="255" w:type="dxa"/>
          </w:tcPr>
          <w:p w14:paraId="688C1A9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1E409F6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45F0D25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87F1B3" w14:textId="409416AA" w:rsidR="001E5570" w:rsidRPr="006339FB" w:rsidRDefault="00E84052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514E" w:rsidRPr="006339FB">
              <w:rPr>
                <w:rFonts w:asciiTheme="majorBidi" w:hAnsiTheme="majorBidi" w:cstheme="majorBidi"/>
                <w:sz w:val="28"/>
                <w:szCs w:val="28"/>
              </w:rPr>
              <w:t>17,245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5570" w:rsidRPr="006339FB" w14:paraId="7B4886AC" w14:textId="77777777" w:rsidTr="00F604B2">
        <w:tc>
          <w:tcPr>
            <w:tcW w:w="6300" w:type="dxa"/>
          </w:tcPr>
          <w:p w14:paraId="661F5E75" w14:textId="38391BDB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กำไรจากการปรับมูลค่าเงินลงทุนที่รับรู้จากการวัดมูลค่ายุติธรรม</w:t>
            </w:r>
          </w:p>
        </w:tc>
        <w:tc>
          <w:tcPr>
            <w:tcW w:w="255" w:type="dxa"/>
          </w:tcPr>
          <w:p w14:paraId="5C77AA82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5D52EA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6C301D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77E81DA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570" w:rsidRPr="006339FB" w14:paraId="417CCE06" w14:textId="77777777" w:rsidTr="00F604B2">
        <w:tc>
          <w:tcPr>
            <w:tcW w:w="6300" w:type="dxa"/>
          </w:tcPr>
          <w:p w14:paraId="286365B4" w14:textId="473109EB" w:rsidR="001E5570" w:rsidRPr="006339FB" w:rsidRDefault="003D337F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1E5570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ของส่วนได้เสียที่ถืออยู่ก่อน</w:t>
            </w:r>
            <w:r w:rsidR="00DD514E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ที่รับรู้ในงบ</w:t>
            </w:r>
            <w:r w:rsidR="008B3393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255" w:type="dxa"/>
          </w:tcPr>
          <w:p w14:paraId="08416F8E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16140CC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AFFC46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611D70CA" w14:textId="50215838" w:rsidR="001E5570" w:rsidRPr="006339FB" w:rsidRDefault="00DD514E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78,588</w:t>
            </w:r>
          </w:p>
        </w:tc>
      </w:tr>
      <w:tr w:rsidR="001E5570" w:rsidRPr="006339FB" w14:paraId="5FFEE28B" w14:textId="77777777" w:rsidTr="00F604B2">
        <w:tc>
          <w:tcPr>
            <w:tcW w:w="6300" w:type="dxa"/>
          </w:tcPr>
          <w:p w14:paraId="6BF89172" w14:textId="77777777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4052" w:rsidRPr="006339FB" w14:paraId="54B4BD32" w14:textId="77777777" w:rsidTr="00E84052">
        <w:tc>
          <w:tcPr>
            <w:tcW w:w="6300" w:type="dxa"/>
          </w:tcPr>
          <w:p w14:paraId="5045CCAE" w14:textId="77777777" w:rsidR="00E84052" w:rsidRPr="006339F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7C67A15E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12,133</w:t>
            </w:r>
          </w:p>
        </w:tc>
      </w:tr>
      <w:tr w:rsidR="00E84052" w:rsidRPr="006339FB" w14:paraId="77CAFC76" w14:textId="77777777" w:rsidTr="0038408F">
        <w:tc>
          <w:tcPr>
            <w:tcW w:w="6300" w:type="dxa"/>
          </w:tcPr>
          <w:p w14:paraId="34CB019B" w14:textId="77777777" w:rsidR="00E84052" w:rsidRPr="006339F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2D7D1A04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E4DB7" w:rsidRPr="006339FB">
              <w:rPr>
                <w:rFonts w:asciiTheme="majorBidi" w:hAnsiTheme="majorBidi" w:cstheme="majorBidi"/>
                <w:sz w:val="28"/>
                <w:szCs w:val="28"/>
              </w:rPr>
              <w:t>5,833</w:t>
            </w:r>
          </w:p>
        </w:tc>
      </w:tr>
      <w:tr w:rsidR="00E84052" w:rsidRPr="006339FB" w14:paraId="609416B3" w14:textId="77777777" w:rsidTr="0038408F">
        <w:tc>
          <w:tcPr>
            <w:tcW w:w="6300" w:type="dxa"/>
          </w:tcPr>
          <w:p w14:paraId="41442EDB" w14:textId="62FD3868" w:rsidR="00E84052" w:rsidRPr="006339F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1BC60566" w:rsidR="00E84052" w:rsidRPr="006339FB" w:rsidRDefault="000B048B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14:paraId="58E7620D" w14:textId="77777777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5F9A861C" w:rsidR="00E84052" w:rsidRPr="006339F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4DB7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3,700</w:t>
            </w:r>
          </w:p>
        </w:tc>
      </w:tr>
      <w:tr w:rsidR="001E5570" w:rsidRPr="006339FB" w14:paraId="65BFAB9D" w14:textId="77777777" w:rsidTr="0038408F">
        <w:tc>
          <w:tcPr>
            <w:tcW w:w="6300" w:type="dxa"/>
          </w:tcPr>
          <w:p w14:paraId="2C37B43C" w14:textId="77777777" w:rsidR="001E5570" w:rsidRPr="006339F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0A2827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777777" w:rsidR="001E5570" w:rsidRPr="006339F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8C4673F" w14:textId="2747C618" w:rsidR="00A52441" w:rsidRPr="006339FB" w:rsidRDefault="0009338A" w:rsidP="00A5244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</w:t>
      </w:r>
      <w:r w:rsidR="00281832" w:rsidRPr="006339FB">
        <w:rPr>
          <w:rFonts w:asciiTheme="majorBidi" w:hAnsiTheme="majorBidi" w:cstheme="majorBidi"/>
          <w:sz w:val="28"/>
          <w:szCs w:val="28"/>
          <w:cs/>
        </w:rPr>
        <w:t>ั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พย์และหนี้สินที่ได้รับมา ณ 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="009B4899" w:rsidRPr="006339FB">
        <w:rPr>
          <w:rFonts w:asciiTheme="majorBidi" w:hAnsiTheme="majorBidi" w:cstheme="majorBidi"/>
          <w:sz w:val="28"/>
          <w:szCs w:val="28"/>
        </w:rPr>
        <w:t xml:space="preserve">0 </w:t>
      </w:r>
      <w:r w:rsidR="009B4899" w:rsidRPr="006339F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="00A516F6"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การประเมินมูลค่ายังอยู่ในขั้นตอนดำเนินการ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07875207" w14:textId="6D6278B5" w:rsidR="00437C5D" w:rsidRPr="006339FB" w:rsidRDefault="00437C5D" w:rsidP="00A5244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BDB15C" w14:textId="24CD71FF" w:rsidR="00437C5D" w:rsidRPr="006339FB" w:rsidRDefault="00FF0DD9" w:rsidP="00FF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437C5D" w:rsidRPr="006339FB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C71FE1" w:rsidRPr="006339FB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="00437C5D" w:rsidRPr="006339F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A164C" w:rsidRPr="000A164C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 วีเอ็นเอส ทรานสปอร์ต จำกัด</w:t>
      </w:r>
      <w:r w:rsidR="000A164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7C5D" w:rsidRPr="006339FB">
        <w:rPr>
          <w:rFonts w:asciiTheme="majorBidi" w:hAnsiTheme="majorBidi" w:cstheme="majorBidi"/>
          <w:i/>
          <w:iCs/>
          <w:sz w:val="28"/>
          <w:szCs w:val="28"/>
        </w:rPr>
        <w:t>(“VNS”)</w:t>
      </w:r>
    </w:p>
    <w:p w14:paraId="20DAD74C" w14:textId="0E62F163" w:rsidR="0005621A" w:rsidRPr="006339FB" w:rsidRDefault="0005621A" w:rsidP="000A164C">
      <w:pPr>
        <w:pStyle w:val="BodyText2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04D31938" w14:textId="314E7A6F" w:rsidR="0005621A" w:rsidRPr="006339FB" w:rsidRDefault="0005621A" w:rsidP="000A164C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05667">
        <w:rPr>
          <w:rFonts w:asciiTheme="majorBidi" w:hAnsiTheme="majorBidi" w:cs="Angsana New"/>
          <w:sz w:val="28"/>
          <w:szCs w:val="28"/>
        </w:rPr>
        <w:t>2</w:t>
      </w:r>
      <w:r w:rsidR="00A766A1" w:rsidRPr="00CD1530">
        <w:rPr>
          <w:rFonts w:asciiTheme="majorBidi" w:hAnsiTheme="majorBidi" w:cs="Angsana New"/>
          <w:sz w:val="28"/>
          <w:szCs w:val="28"/>
        </w:rPr>
        <w:t>0</w:t>
      </w:r>
      <w:r w:rsidR="005D0508" w:rsidRPr="00CD1530">
        <w:rPr>
          <w:rFonts w:asciiTheme="majorBidi" w:hAnsiTheme="majorBidi" w:cs="Angsana New"/>
          <w:sz w:val="28"/>
          <w:szCs w:val="28"/>
          <w:cs/>
        </w:rPr>
        <w:t xml:space="preserve"> เมษายน </w:t>
      </w:r>
      <w:r w:rsidR="005D0508" w:rsidRPr="00CD1530">
        <w:rPr>
          <w:rFonts w:asciiTheme="majorBidi" w:hAnsiTheme="majorBidi" w:cs="Angsana New"/>
          <w:sz w:val="28"/>
          <w:szCs w:val="28"/>
        </w:rPr>
        <w:t>2564</w:t>
      </w:r>
      <w:r w:rsidR="005D0508" w:rsidRPr="006339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A164C"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บริษัทย่อยแห่งหนึ่ง </w:t>
      </w:r>
      <w:r w:rsidR="000A164C">
        <w:rPr>
          <w:rFonts w:asciiTheme="majorBidi" w:hAnsiTheme="majorBidi" w:cs="Angsana New"/>
          <w:sz w:val="28"/>
          <w:szCs w:val="28"/>
        </w:rPr>
        <w:t>(“</w:t>
      </w:r>
      <w:r w:rsidR="000A164C" w:rsidRPr="000A164C">
        <w:rPr>
          <w:rFonts w:asciiTheme="majorBidi" w:hAnsiTheme="majorBidi" w:cs="Angsana New"/>
          <w:sz w:val="28"/>
          <w:szCs w:val="28"/>
          <w:cs/>
        </w:rPr>
        <w:t>บริษัท เจดับเบิ้ลยูดี ทรานสปอร์ต</w:t>
      </w:r>
      <w:r w:rsidR="000A164C" w:rsidRPr="000A164C">
        <w:rPr>
          <w:rFonts w:asciiTheme="majorBidi" w:hAnsiTheme="majorBidi" w:cs="Angsana New"/>
          <w:sz w:val="28"/>
          <w:szCs w:val="28"/>
        </w:rPr>
        <w:t xml:space="preserve"> </w:t>
      </w:r>
      <w:r w:rsidR="000A164C" w:rsidRPr="000A164C">
        <w:rPr>
          <w:rFonts w:asciiTheme="majorBidi" w:hAnsiTheme="majorBidi" w:cs="Angsana New"/>
          <w:sz w:val="28"/>
          <w:szCs w:val="28"/>
          <w:cs/>
        </w:rPr>
        <w:t>(ประเทศไทย) จำกัด</w:t>
      </w:r>
      <w:r w:rsidR="000A164C" w:rsidRPr="000A164C">
        <w:rPr>
          <w:rFonts w:asciiTheme="majorBidi" w:hAnsiTheme="majorBidi" w:cs="Angsana New"/>
          <w:sz w:val="28"/>
          <w:szCs w:val="28"/>
        </w:rPr>
        <w:t>”)</w:t>
      </w:r>
      <w:r w:rsidR="00105667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ได้มาซึ่งอำนาจควบคุม</w:t>
      </w:r>
      <w:r w:rsidRPr="00DB7181">
        <w:rPr>
          <w:rFonts w:asciiTheme="majorBidi" w:hAnsiTheme="majorBidi" w:cs="Angsana New"/>
          <w:sz w:val="28"/>
          <w:szCs w:val="28"/>
          <w:cs/>
        </w:rPr>
        <w:t>ใน</w:t>
      </w:r>
      <w:r w:rsidR="00DB7181" w:rsidRPr="00DB7181">
        <w:rPr>
          <w:rFonts w:asciiTheme="majorBidi" w:hAnsiTheme="majorBidi" w:cs="Angsana New" w:hint="cs"/>
          <w:sz w:val="28"/>
          <w:szCs w:val="28"/>
          <w:cs/>
        </w:rPr>
        <w:t>บริษัท วีเอ็นเอส ทรานสปอร์ต จำกัด</w:t>
      </w:r>
      <w:r w:rsidR="00DB7181">
        <w:rPr>
          <w:rFonts w:asciiTheme="majorBidi" w:hAnsiTheme="majorBidi" w:cs="Angsana New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</w:rPr>
        <w:t>(“VNS”)</w:t>
      </w:r>
      <w:r w:rsidRPr="006339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ซึ่งเป็นบริษัทที่จดทะเบียนใน</w:t>
      </w:r>
      <w:r w:rsidRPr="006339FB">
        <w:rPr>
          <w:rFonts w:asciiTheme="majorBidi" w:hAnsiTheme="majorBidi" w:cstheme="majorBidi" w:hint="cs"/>
          <w:sz w:val="28"/>
          <w:szCs w:val="28"/>
          <w:cs/>
        </w:rPr>
        <w:t>ไทย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ประกอบธุรกิจ</w:t>
      </w:r>
      <w:r w:rsidR="005D0508" w:rsidRPr="006339FB">
        <w:rPr>
          <w:rFonts w:asciiTheme="majorBidi" w:hAnsiTheme="majorBidi" w:cs="Angsana New"/>
          <w:sz w:val="28"/>
          <w:szCs w:val="28"/>
          <w:cs/>
        </w:rPr>
        <w:t xml:space="preserve">ขนส่งและขนถ่ายสินค้า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โดย</w:t>
      </w:r>
      <w:r w:rsidR="00664A43">
        <w:rPr>
          <w:rFonts w:asciiTheme="majorBidi" w:hAnsiTheme="majorBidi" w:cs="Angsana New" w:hint="cs"/>
          <w:sz w:val="28"/>
          <w:szCs w:val="28"/>
          <w:cs/>
        </w:rPr>
        <w:t>เข้า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ซื้อหุ้นสามัญ</w:t>
      </w:r>
      <w:r w:rsidR="00664A43">
        <w:rPr>
          <w:rFonts w:asciiTheme="majorBidi" w:hAnsiTheme="majorBidi" w:cs="Angsana New" w:hint="cs"/>
          <w:sz w:val="28"/>
          <w:szCs w:val="28"/>
          <w:cs/>
        </w:rPr>
        <w:t>ทั้งหมด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ของบริษัทดังกล่าวจากผู้ถือหุ้นเดิม</w:t>
      </w:r>
      <w:r w:rsidR="00664A4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>
        <w:rPr>
          <w:rFonts w:asciiTheme="majorBidi" w:hAnsiTheme="majorBidi" w:cs="Angsana New"/>
          <w:sz w:val="28"/>
          <w:szCs w:val="28"/>
        </w:rPr>
        <w:t>49,998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64A43">
        <w:rPr>
          <w:rFonts w:asciiTheme="majorBidi" w:hAnsiTheme="majorBidi" w:cs="Angsana New"/>
          <w:sz w:val="28"/>
          <w:szCs w:val="28"/>
        </w:rPr>
        <w:t>3,500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รวมทั้งสิ้น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64A43">
        <w:rPr>
          <w:rFonts w:asciiTheme="majorBidi" w:hAnsiTheme="majorBidi" w:cs="Angsana New"/>
          <w:sz w:val="28"/>
          <w:szCs w:val="28"/>
        </w:rPr>
        <w:t>175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มีผลทำให้กลุ่มบริษัทมีสัดส่วนการถือหุ้นในบริษัทดังกล่าว</w:t>
      </w:r>
      <w:r w:rsidR="00105667">
        <w:rPr>
          <w:rFonts w:asciiTheme="majorBidi" w:hAnsiTheme="majorBidi" w:cs="Angsana New"/>
          <w:sz w:val="28"/>
          <w:szCs w:val="28"/>
        </w:rPr>
        <w:t xml:space="preserve"> </w:t>
      </w:r>
      <w:r w:rsidR="00A766A1" w:rsidRPr="00A766A1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="00A766A1" w:rsidRPr="00A766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>
        <w:rPr>
          <w:rFonts w:asciiTheme="majorBidi" w:hAnsiTheme="majorBidi" w:cs="Angsana New"/>
          <w:sz w:val="28"/>
          <w:szCs w:val="28"/>
        </w:rPr>
        <w:t>100</w:t>
      </w:r>
    </w:p>
    <w:p w14:paraId="65E414B2" w14:textId="79FAEBD8" w:rsidR="00242578" w:rsidRPr="006339FB" w:rsidRDefault="00242578" w:rsidP="0005621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399D06" w14:textId="1C3A49B5" w:rsidR="00BC7E61" w:rsidRPr="00BC7E61" w:rsidRDefault="00BC7E61" w:rsidP="00BC7E6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BC7E61">
        <w:rPr>
          <w:rFonts w:ascii="Angsana New" w:hAnsi="Angsana New" w:cs="Angsana New" w:hint="cs"/>
          <w:sz w:val="28"/>
          <w:szCs w:val="28"/>
          <w:cs/>
        </w:rPr>
        <w:t>การมีอำนาจควบคุมใน</w:t>
      </w:r>
      <w:r w:rsidRPr="00BC7E61">
        <w:rPr>
          <w:rFonts w:ascii="Angsana New" w:hAnsi="Angsana New" w:cs="Angsana New"/>
          <w:sz w:val="28"/>
          <w:szCs w:val="28"/>
          <w:cs/>
        </w:rPr>
        <w:t xml:space="preserve"> </w:t>
      </w:r>
      <w:r w:rsidRPr="00BC7E61">
        <w:rPr>
          <w:rFonts w:ascii="Angsana New" w:hAnsi="Angsana New"/>
          <w:sz w:val="28"/>
          <w:szCs w:val="28"/>
        </w:rPr>
        <w:t xml:space="preserve">VNS </w:t>
      </w:r>
      <w:r w:rsidRPr="00BC7E61">
        <w:rPr>
          <w:rFonts w:ascii="Angsana New" w:hAnsi="Angsana New" w:cs="Angsana New" w:hint="cs"/>
          <w:sz w:val="28"/>
          <w:szCs w:val="28"/>
          <w:cs/>
        </w:rPr>
        <w:t>ผู้บริหารคาดว่าการซื้อธุรกิจดังกล่าว</w:t>
      </w:r>
      <w:r w:rsidRPr="00BC7E61">
        <w:rPr>
          <w:rFonts w:ascii="Angsana New" w:hAnsi="Angsana New" w:cs="Angsana New"/>
          <w:sz w:val="28"/>
          <w:szCs w:val="28"/>
          <w:cs/>
        </w:rPr>
        <w:t xml:space="preserve"> </w:t>
      </w:r>
      <w:r w:rsidRPr="00BC7E61">
        <w:rPr>
          <w:rFonts w:ascii="Angsana New" w:hAnsi="Angsana New" w:cs="Angsana New" w:hint="cs"/>
          <w:sz w:val="28"/>
          <w:szCs w:val="28"/>
          <w:cs/>
        </w:rPr>
        <w:t>จะส่งเสริมศักยภาพธุรกิจขนส่ง</w:t>
      </w:r>
      <w:r w:rsidRPr="00BC7E6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BC7E61">
        <w:rPr>
          <w:rFonts w:ascii="Angsana New" w:hAnsi="Angsana New"/>
          <w:sz w:val="28"/>
          <w:szCs w:val="28"/>
        </w:rPr>
        <w:t xml:space="preserve">Transport) </w:t>
      </w:r>
      <w:r w:rsidRPr="00BC7E61">
        <w:rPr>
          <w:rFonts w:ascii="Angsana New" w:hAnsi="Angsana New" w:cs="Angsana New" w:hint="cs"/>
          <w:sz w:val="28"/>
          <w:szCs w:val="28"/>
          <w:cs/>
        </w:rPr>
        <w:t>ของ</w:t>
      </w:r>
      <w:r w:rsidR="00105667">
        <w:rPr>
          <w:rFonts w:ascii="Angsana New" w:hAnsi="Angsana New" w:cs="Angsana New"/>
          <w:sz w:val="28"/>
          <w:szCs w:val="28"/>
        </w:rPr>
        <w:t xml:space="preserve"> </w:t>
      </w:r>
      <w:r w:rsidR="00105667">
        <w:rPr>
          <w:rFonts w:ascii="Angsana New" w:hAnsi="Angsana New" w:cs="Angsana New"/>
          <w:sz w:val="28"/>
          <w:szCs w:val="28"/>
        </w:rPr>
        <w:br/>
      </w:r>
      <w:r w:rsidRPr="00BC7E6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</w:p>
    <w:p w14:paraId="13241131" w14:textId="77777777" w:rsidR="00BC7E61" w:rsidRPr="006339FB" w:rsidRDefault="00BC7E61" w:rsidP="00BC7E6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CF634" w14:textId="2DD73CF0" w:rsidR="00242578" w:rsidRPr="006339FB" w:rsidRDefault="00242578" w:rsidP="0024257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35498F64" w14:textId="5697F89D" w:rsidR="00242578" w:rsidRDefault="00242578" w:rsidP="0024257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7E61" w:rsidRPr="006339FB" w14:paraId="6B77AD63" w14:textId="77777777" w:rsidTr="00F76BAE">
        <w:trPr>
          <w:tblHeader/>
        </w:trPr>
        <w:tc>
          <w:tcPr>
            <w:tcW w:w="6300" w:type="dxa"/>
          </w:tcPr>
          <w:p w14:paraId="2693D9E5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111AF95D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DD3016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A8AAAE4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CA99B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7E61" w:rsidRPr="006339FB" w14:paraId="2444CBF1" w14:textId="77777777" w:rsidTr="00F76BAE">
        <w:trPr>
          <w:tblHeader/>
        </w:trPr>
        <w:tc>
          <w:tcPr>
            <w:tcW w:w="6300" w:type="dxa"/>
            <w:shd w:val="clear" w:color="auto" w:fill="auto"/>
          </w:tcPr>
          <w:p w14:paraId="694399BC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16DBB5A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9B967C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14:paraId="68CF0F56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A8C5279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7E61" w:rsidRPr="006339FB" w14:paraId="48773FCC" w14:textId="77777777" w:rsidTr="00F76BAE">
        <w:trPr>
          <w:trHeight w:val="80"/>
        </w:trPr>
        <w:tc>
          <w:tcPr>
            <w:tcW w:w="6300" w:type="dxa"/>
            <w:shd w:val="clear" w:color="auto" w:fill="auto"/>
          </w:tcPr>
          <w:p w14:paraId="7E50AA2C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  <w:shd w:val="clear" w:color="auto" w:fill="auto"/>
          </w:tcPr>
          <w:p w14:paraId="779D6114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BA22949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716BA7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DFB9B0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36,562</w:t>
            </w:r>
          </w:p>
        </w:tc>
      </w:tr>
      <w:tr w:rsidR="00BC7E61" w:rsidRPr="006339FB" w14:paraId="43053449" w14:textId="77777777" w:rsidTr="00F76BAE">
        <w:tc>
          <w:tcPr>
            <w:tcW w:w="6300" w:type="dxa"/>
            <w:shd w:val="clear" w:color="auto" w:fill="auto"/>
          </w:tcPr>
          <w:p w14:paraId="21D7504D" w14:textId="2ABBB9DC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55" w:type="dxa"/>
            <w:shd w:val="clear" w:color="auto" w:fill="auto"/>
          </w:tcPr>
          <w:p w14:paraId="5C304F9F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46B62B3" w14:textId="193E9793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6B641FE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90EACB9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9,743</w:t>
            </w:r>
          </w:p>
        </w:tc>
      </w:tr>
      <w:tr w:rsidR="00BC7E61" w:rsidRPr="006339FB" w14:paraId="28104D2F" w14:textId="77777777" w:rsidTr="00F76BAE">
        <w:tc>
          <w:tcPr>
            <w:tcW w:w="6300" w:type="dxa"/>
            <w:shd w:val="clear" w:color="auto" w:fill="auto"/>
          </w:tcPr>
          <w:p w14:paraId="39B3B0C2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3D90CCF5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7139B9B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64589E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4C7979D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BC7E61" w:rsidRPr="006339FB" w14:paraId="01F4CA9E" w14:textId="77777777" w:rsidTr="00F76BAE">
        <w:tc>
          <w:tcPr>
            <w:tcW w:w="6300" w:type="dxa"/>
            <w:shd w:val="clear" w:color="auto" w:fill="auto"/>
          </w:tcPr>
          <w:p w14:paraId="146DD453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F0C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5" w:type="dxa"/>
            <w:shd w:val="clear" w:color="auto" w:fill="auto"/>
          </w:tcPr>
          <w:p w14:paraId="54773C3C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D4E9998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B67473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423F181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1,667</w:t>
            </w:r>
          </w:p>
        </w:tc>
      </w:tr>
      <w:tr w:rsidR="00BC7E61" w:rsidRPr="006339FB" w14:paraId="4B6529CF" w14:textId="77777777" w:rsidTr="00F76BAE">
        <w:tc>
          <w:tcPr>
            <w:tcW w:w="6300" w:type="dxa"/>
            <w:shd w:val="clear" w:color="auto" w:fill="auto"/>
          </w:tcPr>
          <w:p w14:paraId="270DC054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ยาวแก่กิจการอื่น</w:t>
            </w:r>
          </w:p>
        </w:tc>
        <w:tc>
          <w:tcPr>
            <w:tcW w:w="255" w:type="dxa"/>
            <w:shd w:val="clear" w:color="auto" w:fill="auto"/>
          </w:tcPr>
          <w:p w14:paraId="55982172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847F578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BA0DB62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50CE976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2,400</w:t>
            </w:r>
          </w:p>
        </w:tc>
      </w:tr>
      <w:tr w:rsidR="00BC7E61" w:rsidRPr="006339FB" w14:paraId="0A39F700" w14:textId="77777777" w:rsidTr="00F76BAE">
        <w:tc>
          <w:tcPr>
            <w:tcW w:w="6300" w:type="dxa"/>
            <w:shd w:val="clear" w:color="auto" w:fill="auto"/>
          </w:tcPr>
          <w:p w14:paraId="527926B4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14:paraId="0CCEAB6C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F931484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7886F45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C581567" w14:textId="093A01E3" w:rsidR="00BC7E61" w:rsidRPr="006339FB" w:rsidRDefault="00E71CCE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153,310</w:t>
            </w:r>
          </w:p>
        </w:tc>
      </w:tr>
      <w:tr w:rsidR="00BC7E61" w:rsidRPr="006339FB" w14:paraId="788ECFBE" w14:textId="77777777" w:rsidTr="00F76BAE">
        <w:tc>
          <w:tcPr>
            <w:tcW w:w="6300" w:type="dxa"/>
            <w:shd w:val="clear" w:color="auto" w:fill="auto"/>
          </w:tcPr>
          <w:p w14:paraId="6CC561BC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F0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  <w:shd w:val="clear" w:color="auto" w:fill="auto"/>
          </w:tcPr>
          <w:p w14:paraId="6B4365FA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3AC0B41" w14:textId="5E99F94C" w:rsidR="00BC7E61" w:rsidRPr="006339FB" w:rsidRDefault="00664A43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4A387196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26A7170" w14:textId="67BCE62B" w:rsidR="00BC7E61" w:rsidRPr="006339FB" w:rsidRDefault="00E71CCE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54,514</w:t>
            </w:r>
          </w:p>
        </w:tc>
      </w:tr>
      <w:tr w:rsidR="00BC7E61" w:rsidRPr="006339FB" w14:paraId="3164B91F" w14:textId="77777777" w:rsidTr="00F76BAE">
        <w:tc>
          <w:tcPr>
            <w:tcW w:w="6300" w:type="dxa"/>
            <w:shd w:val="clear" w:color="auto" w:fill="auto"/>
          </w:tcPr>
          <w:p w14:paraId="19C4A82F" w14:textId="76E0B236" w:rsidR="00BC7E61" w:rsidRPr="006339FB" w:rsidRDefault="00664A43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4A43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  <w:shd w:val="clear" w:color="auto" w:fill="auto"/>
          </w:tcPr>
          <w:p w14:paraId="2874C5CD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22D52231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58D67AC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CCF225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BC7E61" w:rsidRPr="006339FB" w14:paraId="70ECC585" w14:textId="77777777" w:rsidTr="00F76BAE">
        <w:tc>
          <w:tcPr>
            <w:tcW w:w="6300" w:type="dxa"/>
            <w:shd w:val="clear" w:color="auto" w:fill="auto"/>
          </w:tcPr>
          <w:p w14:paraId="001EB48E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F0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35015A58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FF3A2A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0B2FFB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E08C14F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BC7E61" w:rsidRPr="006339FB" w14:paraId="6F99C190" w14:textId="77777777" w:rsidTr="00F76BAE">
        <w:tc>
          <w:tcPr>
            <w:tcW w:w="6300" w:type="dxa"/>
            <w:shd w:val="clear" w:color="auto" w:fill="auto"/>
          </w:tcPr>
          <w:p w14:paraId="466266A4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48088E00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B3C6979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7A707C6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DE1EEFA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922</w:t>
            </w:r>
          </w:p>
        </w:tc>
      </w:tr>
      <w:tr w:rsidR="00BC7E61" w:rsidRPr="006339FB" w14:paraId="441E72EE" w14:textId="77777777" w:rsidTr="00F76BAE">
        <w:tc>
          <w:tcPr>
            <w:tcW w:w="6300" w:type="dxa"/>
            <w:shd w:val="clear" w:color="auto" w:fill="auto"/>
          </w:tcPr>
          <w:p w14:paraId="78A39BDB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14:paraId="379F2C27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06D96ED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743FC3B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6304045" w14:textId="245EEF1E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7F3F">
              <w:rPr>
                <w:rFonts w:asciiTheme="majorBidi" w:hAnsiTheme="majorBidi" w:cstheme="majorBidi"/>
                <w:sz w:val="28"/>
                <w:szCs w:val="28"/>
              </w:rPr>
              <w:t>38,873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E61" w:rsidRPr="006339FB" w14:paraId="1240D314" w14:textId="77777777" w:rsidTr="00F76BAE">
        <w:tc>
          <w:tcPr>
            <w:tcW w:w="6300" w:type="dxa"/>
            <w:shd w:val="clear" w:color="auto" w:fill="auto"/>
          </w:tcPr>
          <w:p w14:paraId="5F2BE276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319BA614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B3F259B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0928B12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0EDEA43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(530)</w:t>
            </w:r>
          </w:p>
        </w:tc>
      </w:tr>
      <w:tr w:rsidR="00BC7E61" w:rsidRPr="006339FB" w14:paraId="7B147163" w14:textId="77777777" w:rsidTr="00F76BAE">
        <w:tc>
          <w:tcPr>
            <w:tcW w:w="6300" w:type="dxa"/>
            <w:shd w:val="clear" w:color="auto" w:fill="auto"/>
          </w:tcPr>
          <w:p w14:paraId="5BEE50DC" w14:textId="77777777" w:rsidR="00BC7E61" w:rsidRPr="006339FB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F0C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  <w:shd w:val="clear" w:color="auto" w:fill="auto"/>
          </w:tcPr>
          <w:p w14:paraId="60A0FF05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B6444FA" w14:textId="42FFFFB0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B6DC58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2301EA5" w14:textId="77777777" w:rsidR="00BC7E61" w:rsidRPr="006339FB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,625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48D1" w:rsidRPr="006339FB" w14:paraId="29001530" w14:textId="77777777" w:rsidTr="00F76BAE">
        <w:tc>
          <w:tcPr>
            <w:tcW w:w="6300" w:type="dxa"/>
            <w:shd w:val="clear" w:color="auto" w:fill="auto"/>
          </w:tcPr>
          <w:p w14:paraId="64AECE0C" w14:textId="1EDD4617" w:rsidR="00E548D1" w:rsidRPr="00943F0C" w:rsidRDefault="00E548D1" w:rsidP="00E548D1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943F0C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</w:t>
            </w:r>
            <w:r w:rsidR="008B420E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  <w:shd w:val="clear" w:color="auto" w:fill="auto"/>
          </w:tcPr>
          <w:p w14:paraId="2123844B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A96F43B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C24641C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B21567E" w14:textId="225A1A84" w:rsidR="00E548D1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3C17">
              <w:rPr>
                <w:rFonts w:asciiTheme="majorBidi" w:hAnsiTheme="majorBidi" w:cstheme="majorBidi"/>
                <w:sz w:val="28"/>
                <w:szCs w:val="28"/>
              </w:rPr>
              <w:t>34,401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48D1" w:rsidRPr="006339FB" w14:paraId="7B2FF406" w14:textId="77777777" w:rsidTr="00F76BAE">
        <w:tc>
          <w:tcPr>
            <w:tcW w:w="6300" w:type="dxa"/>
            <w:shd w:val="clear" w:color="auto" w:fill="auto"/>
          </w:tcPr>
          <w:p w14:paraId="6A23C13C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  <w:shd w:val="clear" w:color="auto" w:fill="auto"/>
          </w:tcPr>
          <w:p w14:paraId="78B9122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EFA6FEE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8A4F0C7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AB5CAC1" w14:textId="3AAFA791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41,618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48D1" w:rsidRPr="006339FB" w14:paraId="60822B9B" w14:textId="77777777" w:rsidTr="00F76BAE">
        <w:tc>
          <w:tcPr>
            <w:tcW w:w="6300" w:type="dxa"/>
            <w:shd w:val="clear" w:color="auto" w:fill="auto"/>
          </w:tcPr>
          <w:p w14:paraId="79B186EF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2A92694D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DDE66CB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81A5FF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6DFBDD3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(2</w:t>
            </w:r>
            <w:r>
              <w:rPr>
                <w:rFonts w:asciiTheme="majorBidi" w:hAnsiTheme="majorBidi" w:cs="Angsana New"/>
                <w:sz w:val="28"/>
                <w:szCs w:val="28"/>
              </w:rPr>
              <w:t>8,397</w:t>
            </w:r>
            <w:r w:rsidRPr="006339F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E548D1" w:rsidRPr="006339FB" w14:paraId="0A260268" w14:textId="77777777" w:rsidTr="00F76BAE">
        <w:tc>
          <w:tcPr>
            <w:tcW w:w="6300" w:type="dxa"/>
          </w:tcPr>
          <w:p w14:paraId="7CCFBEFC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8DEB60B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2FA9E70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39CEB6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FEC706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(6,62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339F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E548D1" w:rsidRPr="006339FB" w14:paraId="045D7A61" w14:textId="77777777" w:rsidTr="00F76BAE">
        <w:tc>
          <w:tcPr>
            <w:tcW w:w="6300" w:type="dxa"/>
          </w:tcPr>
          <w:p w14:paraId="6F36FF5C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BEF5360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75E538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8B75117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BAE9A2C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158,09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E548D1" w:rsidRPr="006339FB" w14:paraId="205B701B" w14:textId="77777777" w:rsidTr="00F76BAE">
        <w:tc>
          <w:tcPr>
            <w:tcW w:w="6300" w:type="dxa"/>
          </w:tcPr>
          <w:p w14:paraId="112CA066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81235A1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DA053C0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14:paraId="3AB9ED1A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9C9DE2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sz w:val="28"/>
                <w:szCs w:val="28"/>
              </w:rPr>
              <w:t>16,</w:t>
            </w:r>
            <w:r>
              <w:rPr>
                <w:rFonts w:ascii="Angsana New" w:hAnsi="Angsana New" w:cs="Angsana New"/>
                <w:sz w:val="28"/>
                <w:szCs w:val="28"/>
              </w:rPr>
              <w:t>907</w:t>
            </w:r>
          </w:p>
        </w:tc>
      </w:tr>
      <w:tr w:rsidR="00E548D1" w:rsidRPr="006339FB" w14:paraId="2C1CC2CE" w14:textId="77777777" w:rsidTr="00F76BAE">
        <w:tc>
          <w:tcPr>
            <w:tcW w:w="6300" w:type="dxa"/>
          </w:tcPr>
          <w:p w14:paraId="6EE886A9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982ECD7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EC4E03A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1DAEF0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710D735" w14:textId="77777777" w:rsidR="00E548D1" w:rsidRPr="00916F05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F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175,000</w:t>
            </w:r>
          </w:p>
        </w:tc>
      </w:tr>
      <w:tr w:rsidR="00E548D1" w:rsidRPr="006339FB" w14:paraId="2CE377D7" w14:textId="77777777" w:rsidTr="00F76BAE">
        <w:tc>
          <w:tcPr>
            <w:tcW w:w="6300" w:type="dxa"/>
          </w:tcPr>
          <w:p w14:paraId="666A154D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EC01B3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E0EA90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193917F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541804A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48D1" w:rsidRPr="006339FB" w14:paraId="026FA8FD" w14:textId="77777777" w:rsidTr="00F76BAE">
        <w:tc>
          <w:tcPr>
            <w:tcW w:w="6300" w:type="dxa"/>
          </w:tcPr>
          <w:p w14:paraId="2D794E98" w14:textId="77777777" w:rsidR="00E548D1" w:rsidRPr="006339FB" w:rsidRDefault="00E548D1" w:rsidP="00E548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1C8EEBE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BBA7A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9ADB0CB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64006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48D1" w:rsidRPr="006339FB" w14:paraId="59BC738E" w14:textId="77777777" w:rsidTr="00F76BAE">
        <w:tc>
          <w:tcPr>
            <w:tcW w:w="6300" w:type="dxa"/>
          </w:tcPr>
          <w:p w14:paraId="10B2AF48" w14:textId="77777777" w:rsidR="00E548D1" w:rsidRPr="006339FB" w:rsidRDefault="00E548D1" w:rsidP="00E548D1">
            <w:pPr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1FB079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65E2F2E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644A19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F832A9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548D1" w:rsidRPr="006339FB" w14:paraId="0B94B44A" w14:textId="77777777" w:rsidTr="00F76BAE">
        <w:trPr>
          <w:trHeight w:val="21"/>
        </w:trPr>
        <w:tc>
          <w:tcPr>
            <w:tcW w:w="6300" w:type="dxa"/>
          </w:tcPr>
          <w:p w14:paraId="2DA9F9A9" w14:textId="77777777" w:rsidR="00E548D1" w:rsidRPr="006339FB" w:rsidRDefault="00E548D1" w:rsidP="00E548D1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6CDB9186" w14:textId="77777777" w:rsidR="00E548D1" w:rsidRPr="006339FB" w:rsidRDefault="00E548D1" w:rsidP="00E548D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E6AA64F" w14:textId="77777777" w:rsidR="00E548D1" w:rsidRPr="006339FB" w:rsidRDefault="00E548D1" w:rsidP="00E548D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1C7AFC71" w14:textId="77777777" w:rsidR="00E548D1" w:rsidRPr="006339FB" w:rsidRDefault="00E548D1" w:rsidP="00E548D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33496D" w14:textId="77777777" w:rsidR="00E548D1" w:rsidRPr="006339FB" w:rsidRDefault="00E548D1" w:rsidP="00E548D1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9F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6,562</w:t>
            </w:r>
          </w:p>
        </w:tc>
      </w:tr>
      <w:tr w:rsidR="00E548D1" w:rsidRPr="006339FB" w14:paraId="27FA26E0" w14:textId="77777777" w:rsidTr="00F76BAE">
        <w:tc>
          <w:tcPr>
            <w:tcW w:w="6300" w:type="dxa"/>
          </w:tcPr>
          <w:p w14:paraId="62D53E9E" w14:textId="77777777" w:rsidR="00E548D1" w:rsidRPr="006339FB" w:rsidRDefault="00E548D1" w:rsidP="00E548D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9D01508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EC3A162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212FF66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DCBAE1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</w:tr>
      <w:tr w:rsidR="00E548D1" w:rsidRPr="006339FB" w14:paraId="639DC87E" w14:textId="77777777" w:rsidTr="00F76BAE">
        <w:tc>
          <w:tcPr>
            <w:tcW w:w="6300" w:type="dxa"/>
          </w:tcPr>
          <w:p w14:paraId="42B230BF" w14:textId="77777777" w:rsidR="00E548D1" w:rsidRPr="006339FB" w:rsidRDefault="00E548D1" w:rsidP="00E548D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904F344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DF55669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800EAC3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63B14E7" w14:textId="77777777" w:rsidR="00E548D1" w:rsidRPr="006339FB" w:rsidRDefault="00E548D1" w:rsidP="00E5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8,438</w:t>
            </w:r>
          </w:p>
        </w:tc>
      </w:tr>
    </w:tbl>
    <w:p w14:paraId="6AB8BA44" w14:textId="77777777" w:rsidR="00242578" w:rsidRPr="006339FB" w:rsidRDefault="00242578" w:rsidP="00BC7E61">
      <w:pPr>
        <w:pStyle w:val="BodyText2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08B92" w14:textId="732E0BB7" w:rsidR="00B040BC" w:rsidRDefault="00B040BC" w:rsidP="00B040B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6339FB">
        <w:rPr>
          <w:rFonts w:ascii="Angsana New" w:hAnsi="Angsana New" w:cs="Angsana New"/>
          <w:sz w:val="28"/>
          <w:szCs w:val="28"/>
          <w:cs/>
        </w:rPr>
        <w:t>มูลค่ายุติธรรมต่อไปนี้ได้พิจารณาตามเกณฑ์การประมาณการ</w:t>
      </w:r>
      <w:r w:rsidRPr="006339FB">
        <w:rPr>
          <w:rFonts w:ascii="Angsana New" w:hAnsi="Angsana New" w:cs="Angsana New"/>
          <w:b/>
          <w:bCs/>
          <w:color w:val="0000FF"/>
          <w:sz w:val="28"/>
          <w:szCs w:val="28"/>
        </w:rPr>
        <w:t xml:space="preserve"> </w:t>
      </w:r>
    </w:p>
    <w:p w14:paraId="488471D4" w14:textId="77777777" w:rsidR="005505DF" w:rsidRPr="005505DF" w:rsidRDefault="005505DF" w:rsidP="00B040B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FFF2" w14:textId="77777777" w:rsidR="005D0508" w:rsidRPr="006339FB" w:rsidRDefault="005D0508" w:rsidP="005D0508">
      <w:pPr>
        <w:pStyle w:val="BodyText2"/>
        <w:numPr>
          <w:ilvl w:val="0"/>
          <w:numId w:val="30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 w:cs="Angsana New"/>
          <w:sz w:val="28"/>
          <w:szCs w:val="28"/>
        </w:rPr>
      </w:pPr>
      <w:r w:rsidRPr="006339FB">
        <w:rPr>
          <w:rFonts w:ascii="Angsana New" w:hAnsi="Angsana New" w:cs="Angsana New"/>
          <w:sz w:val="28"/>
          <w:szCs w:val="28"/>
          <w:cs/>
        </w:rPr>
        <w:t>มูลค่ายุติธรรมของสินทรัพย์ไม่มีตัวตน (ความสัมพันธ์กับลูกค้า) ได้รับการพิจารณาประมาณการส่วนที่ยังไม่เสร็จสมบูรณ์โดยผู้ประเมินอิสระ</w:t>
      </w:r>
    </w:p>
    <w:p w14:paraId="64295941" w14:textId="77777777" w:rsidR="005D0508" w:rsidRPr="006339FB" w:rsidRDefault="005D0508" w:rsidP="00B040BC">
      <w:pPr>
        <w:pStyle w:val="BodyText2"/>
        <w:numPr>
          <w:ilvl w:val="0"/>
          <w:numId w:val="31"/>
        </w:num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  <w:r w:rsidRPr="006339FB">
        <w:rPr>
          <w:rFonts w:ascii="Angsana New" w:hAnsi="Angsana New" w:cs="Angsana New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ทำงานของทีมปฏิบัติงานที่มีศักยภาพ และการร่วมมือกันซึ่งคาดว่าจะสำเร็จ จากการรวมบริษัทสู่ธุรกิจขนส่งที่มีอยู่ของกลุ่มบริษัท ทั้งนี้ไม่มีค่าความนิยมที่คาดว่าจะนำมาหักเป็นค่าใช้จ่ายทางภาษีเงินได้</w:t>
      </w:r>
      <w:r w:rsidRPr="006339FB">
        <w:rPr>
          <w:rFonts w:ascii="Angsana New" w:hAnsi="Angsana New" w:cs="Angsana New"/>
          <w:sz w:val="28"/>
          <w:szCs w:val="28"/>
        </w:rPr>
        <w:t xml:space="preserve"> </w:t>
      </w:r>
      <w:r w:rsidRPr="006339FB">
        <w:rPr>
          <w:rFonts w:ascii="Angsana New" w:hAnsi="Angsana New" w:cs="Angsana New"/>
          <w:b/>
          <w:bCs/>
          <w:color w:val="0000FF"/>
          <w:sz w:val="28"/>
          <w:szCs w:val="28"/>
        </w:rPr>
        <w:t xml:space="preserve"> </w:t>
      </w:r>
    </w:p>
    <w:p w14:paraId="7CF7F332" w14:textId="77777777" w:rsidR="00BC7E61" w:rsidRPr="006339FB" w:rsidRDefault="00BC7E61" w:rsidP="005D0508">
      <w:pPr>
        <w:pStyle w:val="BodyText2"/>
        <w:tabs>
          <w:tab w:val="left" w:pos="540"/>
        </w:tabs>
        <w:ind w:left="88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3E2AF09" w14:textId="4F39C9C9" w:rsidR="005D0508" w:rsidRDefault="005D0508" w:rsidP="0038165B">
      <w:pPr>
        <w:pStyle w:val="BodyText2"/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6339FB">
        <w:rPr>
          <w:rFonts w:asciiTheme="majorBidi" w:hAnsiTheme="majorBidi" w:cs="Angsana New"/>
          <w:sz w:val="28"/>
          <w:szCs w:val="28"/>
          <w:cs/>
        </w:rPr>
        <w:t xml:space="preserve"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 </w:t>
      </w:r>
      <w:r w:rsidRPr="006339FB">
        <w:rPr>
          <w:rFonts w:asciiTheme="majorBidi" w:hAnsiTheme="majorBidi" w:cs="Angsana New"/>
          <w:sz w:val="28"/>
          <w:szCs w:val="28"/>
        </w:rPr>
        <w:t xml:space="preserve">30 </w:t>
      </w:r>
      <w:r w:rsidRPr="006339FB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6339FB">
        <w:rPr>
          <w:rFonts w:asciiTheme="majorBidi" w:hAnsiTheme="majorBidi" w:cs="Angsana New"/>
          <w:sz w:val="28"/>
          <w:szCs w:val="28"/>
        </w:rPr>
        <w:t>2564</w:t>
      </w:r>
      <w:r w:rsidRPr="006339FB">
        <w:rPr>
          <w:rFonts w:asciiTheme="majorBidi" w:hAnsiTheme="majorBidi" w:cs="Angsana New"/>
          <w:sz w:val="28"/>
          <w:szCs w:val="28"/>
          <w:cs/>
        </w:rPr>
        <w:t xml:space="preserve"> การประเมินมูลค่ายังอยู่ในขั้นตอนดำเนินการ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76FF1156" w14:textId="16606D8E" w:rsidR="00CE54F2" w:rsidRDefault="00CE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21CF2412" w14:textId="77777777" w:rsidR="005D7FD5" w:rsidRPr="006339FB" w:rsidRDefault="005D7FD5" w:rsidP="005D7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6339FB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6339FB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Pr="006339FB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339FB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Pr="006339FB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6339FB">
        <w:rPr>
          <w:rFonts w:asciiTheme="majorBidi" w:hAnsiTheme="majorBidi" w:cs="Angsana New" w:hint="cs"/>
          <w:i/>
          <w:iCs/>
          <w:sz w:val="28"/>
          <w:szCs w:val="28"/>
          <w:cs/>
        </w:rPr>
        <w:t>สโตร์การ์ด</w:t>
      </w:r>
      <w:r w:rsidRPr="006339FB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6339FB">
        <w:rPr>
          <w:rFonts w:asciiTheme="majorBidi" w:hAnsiTheme="majorBidi" w:cs="Angsana New" w:hint="cs"/>
          <w:i/>
          <w:iCs/>
          <w:sz w:val="28"/>
          <w:szCs w:val="28"/>
          <w:cs/>
        </w:rPr>
        <w:t>จํากัด</w:t>
      </w:r>
      <w:r w:rsidRPr="006339FB">
        <w:rPr>
          <w:rFonts w:asciiTheme="majorBidi" w:hAnsiTheme="majorBidi" w:cs="Angsana New"/>
          <w:i/>
          <w:iCs/>
          <w:sz w:val="28"/>
          <w:szCs w:val="28"/>
          <w:cs/>
        </w:rPr>
        <w:t xml:space="preserve"> (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>“JWDSTP”)</w:t>
      </w:r>
    </w:p>
    <w:p w14:paraId="323BE914" w14:textId="3F69726B" w:rsidR="005D7FD5" w:rsidRPr="006339FB" w:rsidRDefault="005D7FD5" w:rsidP="005D7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CBCCC69" w14:textId="52135E9B" w:rsidR="005D7FD5" w:rsidRDefault="00D0338F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05667">
        <w:rPr>
          <w:rFonts w:asciiTheme="majorBidi" w:hAnsiTheme="majorBidi" w:cstheme="majorBidi"/>
          <w:sz w:val="28"/>
          <w:szCs w:val="28"/>
        </w:rPr>
        <w:t>15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6339FB">
        <w:rPr>
          <w:rFonts w:asciiTheme="majorBidi" w:hAnsiTheme="majorBidi" w:cstheme="majorBidi"/>
          <w:sz w:val="28"/>
          <w:szCs w:val="28"/>
        </w:rPr>
        <w:t>2563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</w:t>
      </w:r>
      <w:r w:rsidRPr="006339FB">
        <w:rPr>
          <w:rFonts w:asciiTheme="majorBidi" w:hAnsiTheme="majorBidi" w:cstheme="majorBidi"/>
          <w:sz w:val="28"/>
          <w:szCs w:val="28"/>
        </w:rPr>
        <w:t>(“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สโตร์ อิท จำกัด</w:t>
      </w:r>
      <w:r w:rsidRPr="006339FB">
        <w:rPr>
          <w:rFonts w:asciiTheme="majorBidi" w:hAnsiTheme="majorBidi" w:cstheme="majorBidi"/>
          <w:sz w:val="28"/>
          <w:szCs w:val="28"/>
        </w:rPr>
        <w:t>”</w:t>
      </w:r>
      <w:r w:rsidRPr="006339FB">
        <w:rPr>
          <w:rFonts w:asciiTheme="majorBidi" w:hAnsiTheme="majorBidi" w:cstheme="majorBidi"/>
          <w:sz w:val="28"/>
          <w:szCs w:val="28"/>
          <w:cs/>
        </w:rPr>
        <w:t>) ได้มาซึ่งอำนาจควบคุมใน</w:t>
      </w:r>
      <w:r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 สโตร์การ์ด จํากัด (</w:t>
      </w:r>
      <w:r w:rsidRPr="006339FB">
        <w:rPr>
          <w:rFonts w:asciiTheme="majorBidi" w:hAnsiTheme="majorBidi" w:cstheme="majorBidi"/>
          <w:sz w:val="28"/>
          <w:szCs w:val="28"/>
        </w:rPr>
        <w:t xml:space="preserve">“JWDSTP”) </w:t>
      </w:r>
      <w:r w:rsidRPr="006339FB">
        <w:rPr>
          <w:rFonts w:asciiTheme="majorBidi" w:hAnsiTheme="majorBidi" w:cstheme="majorBidi"/>
          <w:sz w:val="28"/>
          <w:szCs w:val="28"/>
          <w:cs/>
        </w:rPr>
        <w:t>ซึ่งเป็นบริษัทที่จดทะเบียนในประเทศไทย ดำเนินธุรกิจให้บริการพื้นที่เก็บของให้เช่า (</w:t>
      </w:r>
      <w:r w:rsidRPr="006339FB">
        <w:rPr>
          <w:rFonts w:asciiTheme="majorBidi" w:hAnsiTheme="majorBidi" w:cstheme="majorBidi"/>
          <w:sz w:val="28"/>
          <w:szCs w:val="28"/>
        </w:rPr>
        <w:t xml:space="preserve">Self Storage)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โดยเข้าซื้อหุ้นสามัญทั้งหมดจากผู้ถือหุ้นเดิม จำนวน </w:t>
      </w:r>
      <w:r w:rsidRPr="006339FB">
        <w:rPr>
          <w:rFonts w:asciiTheme="majorBidi" w:hAnsiTheme="majorBidi" w:cstheme="majorBidi"/>
          <w:sz w:val="28"/>
          <w:szCs w:val="28"/>
        </w:rPr>
        <w:t>44,998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6339FB">
        <w:rPr>
          <w:rFonts w:asciiTheme="majorBidi" w:hAnsiTheme="majorBidi" w:cstheme="majorBidi"/>
          <w:sz w:val="28"/>
          <w:szCs w:val="28"/>
        </w:rPr>
        <w:t>100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บาท รวมทั้งสิ้น </w:t>
      </w:r>
      <w:r w:rsidRPr="006339FB">
        <w:rPr>
          <w:rFonts w:asciiTheme="majorBidi" w:hAnsiTheme="majorBidi" w:cstheme="majorBidi"/>
          <w:sz w:val="28"/>
          <w:szCs w:val="28"/>
        </w:rPr>
        <w:t>4.50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มีผลทำให้กลุ่มบริษัทมีสัดส่วนการถือหุ้นในบริษัทดังกล่าวร้อยละ </w:t>
      </w:r>
      <w:r w:rsidRPr="006339FB">
        <w:rPr>
          <w:rFonts w:asciiTheme="majorBidi" w:hAnsiTheme="majorBidi" w:cstheme="majorBidi"/>
          <w:sz w:val="28"/>
          <w:szCs w:val="28"/>
        </w:rPr>
        <w:t>100</w:t>
      </w:r>
      <w:r w:rsidRPr="006339FB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 </w:t>
      </w:r>
      <w:r w:rsidR="005D7FD5" w:rsidRPr="006339FB">
        <w:rPr>
          <w:rFonts w:asciiTheme="majorBidi" w:eastAsia="Calibri" w:hAnsiTheme="majorBidi" w:cstheme="majorBidi"/>
          <w:spacing w:val="2"/>
          <w:sz w:val="28"/>
          <w:szCs w:val="28"/>
          <w:cs/>
        </w:rPr>
        <w:t>โดย ณ วันที่</w:t>
      </w:r>
      <w:r w:rsidR="005D7FD5" w:rsidRPr="006339F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5D7FD5" w:rsidRPr="006339FB">
        <w:rPr>
          <w:rFonts w:asciiTheme="majorBidi" w:eastAsia="Calibri" w:hAnsiTheme="majorBidi" w:cstheme="majorBidi"/>
          <w:spacing w:val="10"/>
          <w:sz w:val="28"/>
          <w:szCs w:val="28"/>
        </w:rPr>
        <w:t xml:space="preserve">31 </w:t>
      </w:r>
      <w:r w:rsidR="005D7FD5" w:rsidRPr="006339FB">
        <w:rPr>
          <w:rFonts w:asciiTheme="majorBidi" w:eastAsia="Calibri" w:hAnsiTheme="majorBidi" w:cstheme="majorBidi"/>
          <w:spacing w:val="10"/>
          <w:sz w:val="28"/>
          <w:szCs w:val="28"/>
          <w:cs/>
        </w:rPr>
        <w:t xml:space="preserve">ธันวาคม </w:t>
      </w:r>
      <w:r w:rsidR="005D7FD5" w:rsidRPr="006339FB">
        <w:rPr>
          <w:rFonts w:asciiTheme="majorBidi" w:eastAsia="Calibri" w:hAnsiTheme="majorBidi" w:cstheme="majorBidi"/>
          <w:spacing w:val="10"/>
          <w:sz w:val="28"/>
          <w:szCs w:val="28"/>
        </w:rPr>
        <w:t xml:space="preserve">2563 </w:t>
      </w:r>
      <w:r w:rsidR="005D7FD5" w:rsidRPr="006339FB">
        <w:rPr>
          <w:rFonts w:asciiTheme="majorBidi" w:eastAsia="Calibri" w:hAnsiTheme="majorBidi" w:cstheme="majorBidi"/>
          <w:spacing w:val="10"/>
          <w:sz w:val="28"/>
          <w:szCs w:val="28"/>
          <w:cs/>
        </w:rPr>
        <w:t>การประเมินราคายังไม่เสร็จสมบูรณ์ กลุ่มบริษัทรับรู้ประมาณการมูลค่ายุติธรรมใน</w:t>
      </w:r>
      <w:r w:rsidR="005D7FD5" w:rsidRPr="006339FB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งบแสดงฐานะการเงินรวม</w:t>
      </w:r>
    </w:p>
    <w:p w14:paraId="3FD71DC2" w14:textId="0498EF88" w:rsidR="00BC7E61" w:rsidRDefault="00BC7E61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18E4C84" w14:textId="3F09811A" w:rsidR="00BC7E61" w:rsidRPr="00BC7E61" w:rsidRDefault="00BC7E61" w:rsidP="00BC7E6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ต่อมาในไตรมาสที่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F97686">
        <w:rPr>
          <w:rFonts w:asciiTheme="majorBidi" w:eastAsia="Calibri" w:hAnsiTheme="majorBidi" w:cstheme="majorBidi"/>
          <w:sz w:val="28"/>
          <w:szCs w:val="28"/>
        </w:rPr>
        <w:t>2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ของปี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F97686">
        <w:rPr>
          <w:rFonts w:asciiTheme="majorBidi" w:eastAsia="Calibri" w:hAnsiTheme="majorBidi" w:cstheme="majorBidi"/>
          <w:sz w:val="28"/>
          <w:szCs w:val="28"/>
        </w:rPr>
        <w:t>2564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โดย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วันที่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F97686">
        <w:rPr>
          <w:rFonts w:asciiTheme="majorBidi" w:eastAsia="Calibri" w:hAnsiTheme="majorBidi" w:cstheme="majorBidi"/>
          <w:sz w:val="28"/>
          <w:szCs w:val="28"/>
        </w:rPr>
        <w:t>30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มิถุนายน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F97686">
        <w:rPr>
          <w:rFonts w:asciiTheme="majorBidi" w:eastAsia="Calibri" w:hAnsiTheme="majorBidi" w:cstheme="majorBidi"/>
          <w:sz w:val="28"/>
          <w:szCs w:val="28"/>
        </w:rPr>
        <w:t>2564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กลุ่มบริษัทบันทึกปรับปรุงค่าความนิยมจากการซื้อธุรกิจลดลง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F97686">
        <w:rPr>
          <w:rFonts w:asciiTheme="majorBidi" w:eastAsia="Calibri" w:hAnsiTheme="majorBidi" w:cstheme="majorBidi"/>
          <w:sz w:val="28"/>
          <w:szCs w:val="28"/>
        </w:rPr>
        <w:t>1.34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1B1A19AE" w14:textId="77777777" w:rsidR="00BC7E61" w:rsidRPr="00BC7E61" w:rsidRDefault="00BC7E61" w:rsidP="00BC7E61">
      <w:pPr>
        <w:pStyle w:val="BodyText2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A29EE8C" w14:textId="5357E4C1" w:rsidR="00BC7E61" w:rsidRDefault="00BC7E61" w:rsidP="00BC7E6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ทั้งนี้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กลุ่มบริษัทมีการทบทวนอย่างต่อเนื่องในระหว่างช่วงเวลาที่วัดมูลค่า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BC7E61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C7E61">
        <w:rPr>
          <w:rFonts w:asciiTheme="majorBidi" w:eastAsia="Calibri" w:hAnsiTheme="majorBidi" w:cs="Angsana New" w:hint="cs"/>
          <w:sz w:val="28"/>
          <w:szCs w:val="28"/>
          <w:cs/>
        </w:rPr>
        <w:t>การบันทึกบัญชีเกี่ยวกับการซื้อธุรกิจจะถูกปรับปรุงใหม่</w:t>
      </w:r>
    </w:p>
    <w:p w14:paraId="4DA8612B" w14:textId="33FB60E3" w:rsidR="00916F05" w:rsidRDefault="00916F05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19F5545E" w14:textId="4255B465" w:rsidR="005E6853" w:rsidRPr="006339FB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997FD6" w:rsidRDefault="005E6853" w:rsidP="005E685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BA24EDD" w14:textId="689735AA" w:rsidR="00A8737A" w:rsidRPr="006339FB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339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A513F" w:rsidRPr="005038CE">
        <w:rPr>
          <w:rFonts w:ascii="Angsana New" w:hAnsi="Angsana New" w:cs="Angsana New"/>
          <w:b/>
          <w:sz w:val="28"/>
          <w:szCs w:val="28"/>
          <w:cs/>
        </w:rPr>
        <w:t>บริษัทย่อย บริษัทร่วม</w:t>
      </w:r>
      <w:r w:rsidR="009A513F" w:rsidRPr="005038CE">
        <w:rPr>
          <w:rFonts w:ascii="Angsana New" w:hAnsi="Angsana New" w:cs="Angsana New"/>
          <w:b/>
          <w:sz w:val="28"/>
          <w:szCs w:val="28"/>
        </w:rPr>
        <w:t xml:space="preserve"> </w:t>
      </w:r>
      <w:r w:rsidR="009A513F" w:rsidRPr="005038CE">
        <w:rPr>
          <w:rFonts w:ascii="Angsana New" w:hAnsi="Angsana New" w:cs="Angsana New"/>
          <w:b/>
          <w:sz w:val="28"/>
          <w:szCs w:val="28"/>
          <w:cs/>
        </w:rPr>
        <w:t>และการร่วมค้า</w:t>
      </w:r>
      <w:r w:rsidRPr="006339FB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6339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3871CA" w:rsidRPr="006339FB">
        <w:rPr>
          <w:rFonts w:asciiTheme="majorBidi" w:hAnsiTheme="majorBidi" w:cstheme="majorBidi"/>
          <w:bCs/>
          <w:sz w:val="28"/>
          <w:szCs w:val="28"/>
        </w:rPr>
        <w:t>5</w:t>
      </w:r>
      <w:r w:rsidRPr="006339F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6339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3871CA" w:rsidRPr="006339FB">
        <w:rPr>
          <w:rFonts w:asciiTheme="majorBidi" w:hAnsiTheme="majorBidi" w:cstheme="majorBidi"/>
          <w:bCs/>
          <w:sz w:val="28"/>
          <w:szCs w:val="28"/>
        </w:rPr>
        <w:t>6</w:t>
      </w:r>
      <w:r w:rsidRPr="006339FB">
        <w:rPr>
          <w:rFonts w:asciiTheme="majorBidi" w:hAnsiTheme="majorBidi" w:cstheme="majorBidi"/>
          <w:b/>
          <w:sz w:val="28"/>
          <w:szCs w:val="28"/>
          <w:cs/>
        </w:rPr>
        <w:t xml:space="preserve"> สำหรับบุคคลหรือกิจการอื่นที่เกี่ยวข้องกันและกลุ่มบริษัทมีรายการระหว่างกันที่มีนัยสำคัญในระหว่างงวดมีดังต่อไปนี้ </w:t>
      </w:r>
    </w:p>
    <w:p w14:paraId="4CB871F1" w14:textId="77777777" w:rsidR="00A8737A" w:rsidRPr="006339FB" w:rsidRDefault="00A8737A" w:rsidP="00A8737A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9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5346"/>
      </w:tblGrid>
      <w:tr w:rsidR="00A8737A" w:rsidRPr="006339FB" w14:paraId="21D9697C" w14:textId="77777777" w:rsidTr="000A1CD9">
        <w:trPr>
          <w:trHeight w:val="20"/>
          <w:tblHeader/>
        </w:trPr>
        <w:tc>
          <w:tcPr>
            <w:tcW w:w="3330" w:type="dxa"/>
          </w:tcPr>
          <w:p w14:paraId="5AF7F58D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1476843" w14:textId="77777777" w:rsidR="005F0350" w:rsidRDefault="00A8737A" w:rsidP="009523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5941B9B" w14:textId="735B4DD3" w:rsidR="00A8737A" w:rsidRPr="005F0350" w:rsidRDefault="005F0350" w:rsidP="005F03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A1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A1C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346" w:type="dxa"/>
          </w:tcPr>
          <w:p w14:paraId="4DF3ED0A" w14:textId="77777777" w:rsidR="00A8737A" w:rsidRPr="006339FB" w:rsidRDefault="00A8737A" w:rsidP="0095235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737A" w:rsidRPr="006339FB" w14:paraId="08247E35" w14:textId="77777777" w:rsidTr="000A1CD9">
        <w:trPr>
          <w:trHeight w:val="20"/>
        </w:trPr>
        <w:tc>
          <w:tcPr>
            <w:tcW w:w="3330" w:type="dxa"/>
          </w:tcPr>
          <w:p w14:paraId="2CB06D26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260" w:type="dxa"/>
          </w:tcPr>
          <w:p w14:paraId="07582000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AD067A1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6339FB" w14:paraId="37EA02A7" w14:textId="77777777" w:rsidTr="000A1CD9">
        <w:trPr>
          <w:trHeight w:val="20"/>
        </w:trPr>
        <w:tc>
          <w:tcPr>
            <w:tcW w:w="3330" w:type="dxa"/>
          </w:tcPr>
          <w:p w14:paraId="7B0A6E3F" w14:textId="77777777" w:rsidR="00A8737A" w:rsidRPr="006339FB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260" w:type="dxa"/>
          </w:tcPr>
          <w:p w14:paraId="5A347387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940D9A3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6339FB" w14:paraId="0981A60B" w14:textId="77777777" w:rsidTr="000A1CD9">
        <w:trPr>
          <w:trHeight w:val="20"/>
        </w:trPr>
        <w:tc>
          <w:tcPr>
            <w:tcW w:w="3330" w:type="dxa"/>
          </w:tcPr>
          <w:p w14:paraId="2774A29A" w14:textId="2E83B3C1" w:rsidR="00A8737A" w:rsidRPr="006339FB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วินเนอร์ยี่ </w:t>
            </w:r>
            <w:r w:rsidR="00565B12"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ไทยแลนด์</w:t>
            </w:r>
            <w:r w:rsidR="00565B12"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08EB0EE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3D268323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6339FB" w14:paraId="284EEE60" w14:textId="77777777" w:rsidTr="000A1CD9">
        <w:trPr>
          <w:trHeight w:val="20"/>
        </w:trPr>
        <w:tc>
          <w:tcPr>
            <w:tcW w:w="3330" w:type="dxa"/>
          </w:tcPr>
          <w:p w14:paraId="5D209259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เซ้าท์อีสต์เอเชี่ยนแพคเกจจิ่งแอนด์</w:t>
            </w:r>
          </w:p>
          <w:p w14:paraId="459B397F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260" w:type="dxa"/>
          </w:tcPr>
          <w:p w14:paraId="6EF99CD1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7901FC67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5C3CECA2" w14:textId="0BF29DE4" w:rsidR="00A8737A" w:rsidRPr="006339FB" w:rsidRDefault="00A8737A" w:rsidP="00952351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A8737A" w:rsidRPr="006339FB" w14:paraId="666B1D3A" w14:textId="77777777" w:rsidTr="000A1CD9">
        <w:trPr>
          <w:trHeight w:val="20"/>
        </w:trPr>
        <w:tc>
          <w:tcPr>
            <w:tcW w:w="3330" w:type="dxa"/>
          </w:tcPr>
          <w:p w14:paraId="771BA573" w14:textId="77777777" w:rsidR="00A8737A" w:rsidRPr="006339FB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260" w:type="dxa"/>
            <w:shd w:val="clear" w:color="auto" w:fill="auto"/>
          </w:tcPr>
          <w:p w14:paraId="7AA71F0A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85EC2FB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6339FB" w14:paraId="42592A82" w14:textId="77777777" w:rsidTr="000A1CD9">
        <w:trPr>
          <w:trHeight w:val="20"/>
        </w:trPr>
        <w:tc>
          <w:tcPr>
            <w:tcW w:w="3330" w:type="dxa"/>
          </w:tcPr>
          <w:p w14:paraId="364D38A0" w14:textId="77777777" w:rsidR="00A8737A" w:rsidRPr="006339FB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260" w:type="dxa"/>
            <w:shd w:val="clear" w:color="auto" w:fill="auto"/>
          </w:tcPr>
          <w:p w14:paraId="4B8223F2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AA9E23D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6339FB" w14:paraId="08E8B2D9" w14:textId="77777777" w:rsidTr="000A1CD9">
        <w:trPr>
          <w:trHeight w:val="20"/>
        </w:trPr>
        <w:tc>
          <w:tcPr>
            <w:tcW w:w="3330" w:type="dxa"/>
            <w:shd w:val="clear" w:color="auto" w:fill="auto"/>
          </w:tcPr>
          <w:p w14:paraId="71C089BA" w14:textId="77777777" w:rsidR="00A8737A" w:rsidRPr="006339FB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Marchetti Group Holdings Pte. Ltd.</w:t>
            </w:r>
          </w:p>
        </w:tc>
        <w:tc>
          <w:tcPr>
            <w:tcW w:w="1260" w:type="dxa"/>
            <w:shd w:val="clear" w:color="auto" w:fill="auto"/>
          </w:tcPr>
          <w:p w14:paraId="02708FDF" w14:textId="77777777" w:rsidR="00A8737A" w:rsidRPr="006339FB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334C15AF" w14:textId="77777777" w:rsidR="00A8737A" w:rsidRPr="006339FB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A21C94" w:rsidRPr="006339FB" w14:paraId="6CDF6A21" w14:textId="77777777" w:rsidTr="000A1CD9">
        <w:trPr>
          <w:trHeight w:val="20"/>
        </w:trPr>
        <w:tc>
          <w:tcPr>
            <w:tcW w:w="3330" w:type="dxa"/>
            <w:shd w:val="clear" w:color="auto" w:fill="auto"/>
          </w:tcPr>
          <w:p w14:paraId="4CA717F8" w14:textId="1B4A187F" w:rsidR="00A21C94" w:rsidRPr="006339FB" w:rsidRDefault="00A21C94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คุณบดินท ตัฒฑไพบูลย์</w:t>
            </w:r>
          </w:p>
        </w:tc>
        <w:tc>
          <w:tcPr>
            <w:tcW w:w="1260" w:type="dxa"/>
            <w:shd w:val="clear" w:color="auto" w:fill="auto"/>
          </w:tcPr>
          <w:p w14:paraId="414F57AA" w14:textId="3559F60B" w:rsidR="00A21C94" w:rsidRPr="006339FB" w:rsidRDefault="00A21C94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1BE2F50B" w14:textId="402E7ADE" w:rsidR="00A21C94" w:rsidRPr="006339FB" w:rsidRDefault="00A21C94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เป็นผู้ถือหุ้น</w:t>
            </w:r>
            <w:r w:rsidR="007653A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และกรรมการ</w:t>
            </w: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ของบริษัทย่อย</w:t>
            </w:r>
          </w:p>
        </w:tc>
      </w:tr>
    </w:tbl>
    <w:p w14:paraId="6343054F" w14:textId="040C6898" w:rsidR="00A8737A" w:rsidRPr="006339F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3"/>
        <w:gridCol w:w="270"/>
        <w:gridCol w:w="1088"/>
        <w:gridCol w:w="266"/>
        <w:gridCol w:w="1077"/>
        <w:gridCol w:w="270"/>
        <w:gridCol w:w="1082"/>
      </w:tblGrid>
      <w:tr w:rsidR="00500E0C" w:rsidRPr="006339FB" w14:paraId="3CFBB1DA" w14:textId="77777777" w:rsidTr="00C2781D">
        <w:trPr>
          <w:tblHeader/>
        </w:trPr>
        <w:tc>
          <w:tcPr>
            <w:tcW w:w="2205" w:type="pct"/>
            <w:shd w:val="clear" w:color="auto" w:fill="auto"/>
          </w:tcPr>
          <w:p w14:paraId="178757D0" w14:textId="6F011B32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16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21F9D" w:rsidDel="001728D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28" w:type="pct"/>
            <w:gridSpan w:val="3"/>
          </w:tcPr>
          <w:p w14:paraId="3E407B8A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AD020B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2D84068A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00E0C" w:rsidRPr="006339FB" w14:paraId="3AB25C04" w14:textId="77777777" w:rsidTr="00C2781D">
        <w:trPr>
          <w:tblHeader/>
        </w:trPr>
        <w:tc>
          <w:tcPr>
            <w:tcW w:w="2205" w:type="pct"/>
          </w:tcPr>
          <w:p w14:paraId="1EE2CA3E" w14:textId="3844C07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</w:tcPr>
          <w:p w14:paraId="7D75826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20181650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71CC8C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064EC88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7703EF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482C1B4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F1EC682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00E0C" w:rsidRPr="006339FB" w14:paraId="1D552675" w14:textId="77777777" w:rsidTr="00C2781D">
        <w:trPr>
          <w:tblHeader/>
        </w:trPr>
        <w:tc>
          <w:tcPr>
            <w:tcW w:w="2205" w:type="pct"/>
          </w:tcPr>
          <w:p w14:paraId="6780E9C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</w:tcPr>
          <w:p w14:paraId="57957FD0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E0C" w:rsidRPr="006339FB" w14:paraId="650A729B" w14:textId="77777777" w:rsidTr="00C2781D">
        <w:tc>
          <w:tcPr>
            <w:tcW w:w="2205" w:type="pct"/>
          </w:tcPr>
          <w:p w14:paraId="66B10C73" w14:textId="1256C976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31378F97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B8C5857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225DC32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17D34C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B5F264A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4CB6D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60FBE7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0E0C" w:rsidRPr="006339FB" w14:paraId="00F637B0" w14:textId="77777777" w:rsidTr="00C2781D">
        <w:tc>
          <w:tcPr>
            <w:tcW w:w="2205" w:type="pct"/>
            <w:vAlign w:val="bottom"/>
          </w:tcPr>
          <w:p w14:paraId="5CDB97EC" w14:textId="12DC55F6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6F601CFC" w14:textId="32CECA6C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544F119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0E2282B" w14:textId="349A411B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2BDC8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0B7F7E5" w14:textId="75EE65AD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5,548</w:t>
            </w:r>
          </w:p>
        </w:tc>
        <w:tc>
          <w:tcPr>
            <w:tcW w:w="147" w:type="pct"/>
          </w:tcPr>
          <w:p w14:paraId="4CADBF4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0907571" w14:textId="45A9307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3,150</w:t>
            </w:r>
          </w:p>
        </w:tc>
      </w:tr>
      <w:tr w:rsidR="00500E0C" w:rsidRPr="006339FB" w14:paraId="52EACE70" w14:textId="77777777" w:rsidTr="00C2781D">
        <w:tc>
          <w:tcPr>
            <w:tcW w:w="2205" w:type="pct"/>
            <w:vAlign w:val="bottom"/>
          </w:tcPr>
          <w:p w14:paraId="00C300EE" w14:textId="65E53BE6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54076175" w14:textId="423865AE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A32B74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AE145B" w14:textId="1CC07A4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F4FC0AD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19F699D" w14:textId="4F55F21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8,032</w:t>
            </w:r>
          </w:p>
        </w:tc>
        <w:tc>
          <w:tcPr>
            <w:tcW w:w="147" w:type="pct"/>
          </w:tcPr>
          <w:p w14:paraId="6BA391C9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D1CBF7B" w14:textId="06B508AB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4,095</w:t>
            </w:r>
          </w:p>
        </w:tc>
      </w:tr>
      <w:tr w:rsidR="00500E0C" w:rsidRPr="006339FB" w14:paraId="34C76179" w14:textId="77777777" w:rsidTr="00C2781D">
        <w:tc>
          <w:tcPr>
            <w:tcW w:w="2205" w:type="pct"/>
            <w:vAlign w:val="bottom"/>
          </w:tcPr>
          <w:p w14:paraId="7E32780A" w14:textId="5FF3228A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71342086" w14:textId="08A1A147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D0AF7C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BE91D2A" w14:textId="027B5B7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910842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9AA0F2D" w14:textId="29CEBF6F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5,6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6339FB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3C1510B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F2FB88B" w14:textId="0E2A8EB4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4,067</w:t>
            </w:r>
          </w:p>
        </w:tc>
      </w:tr>
      <w:tr w:rsidR="00500E0C" w:rsidRPr="006339FB" w14:paraId="649C289E" w14:textId="77777777" w:rsidTr="00C2781D">
        <w:tc>
          <w:tcPr>
            <w:tcW w:w="2205" w:type="pct"/>
            <w:vAlign w:val="bottom"/>
          </w:tcPr>
          <w:p w14:paraId="37F0502F" w14:textId="194BDF86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1940E242" w14:textId="3BB4C4D6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34C6E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8BE9BD4" w14:textId="58C4AD4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36CD1A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0B4ECDB" w14:textId="53D7424B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58,108</w:t>
            </w:r>
          </w:p>
        </w:tc>
        <w:tc>
          <w:tcPr>
            <w:tcW w:w="147" w:type="pct"/>
          </w:tcPr>
          <w:p w14:paraId="67EF75EE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88C2CB6" w14:textId="0C383B83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00E0C" w:rsidRPr="006339FB" w14:paraId="76792BE6" w14:textId="77777777" w:rsidTr="00C2781D">
        <w:tc>
          <w:tcPr>
            <w:tcW w:w="2205" w:type="pct"/>
            <w:vAlign w:val="bottom"/>
          </w:tcPr>
          <w:p w14:paraId="4D60D6F5" w14:textId="16990709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</w:tcPr>
          <w:p w14:paraId="17236194" w14:textId="20F00762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6325C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DAE5522" w14:textId="5170622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404D88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8F2E74B" w14:textId="7B92D9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72,87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599FE99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6D0E1F4" w14:textId="11B13A54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66,281</w:t>
            </w:r>
          </w:p>
        </w:tc>
      </w:tr>
      <w:tr w:rsidR="00500E0C" w:rsidRPr="006339FB" w14:paraId="7C86C90B" w14:textId="77777777" w:rsidTr="00C2781D">
        <w:tc>
          <w:tcPr>
            <w:tcW w:w="2205" w:type="pct"/>
            <w:vAlign w:val="bottom"/>
          </w:tcPr>
          <w:p w14:paraId="740B8650" w14:textId="2A47FC4C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</w:tcPr>
          <w:p w14:paraId="792CAD36" w14:textId="3357F293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FDDE1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33DDA5E" w14:textId="5F7188E5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6EF22F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F1D16E7" w14:textId="3881078A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53,109</w:t>
            </w:r>
          </w:p>
        </w:tc>
        <w:tc>
          <w:tcPr>
            <w:tcW w:w="147" w:type="pct"/>
          </w:tcPr>
          <w:p w14:paraId="6A04661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45CDA02D" w14:textId="57175F10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55,599</w:t>
            </w:r>
          </w:p>
        </w:tc>
      </w:tr>
      <w:tr w:rsidR="00500E0C" w:rsidRPr="006339FB" w14:paraId="62742556" w14:textId="77777777" w:rsidTr="00C2781D">
        <w:tc>
          <w:tcPr>
            <w:tcW w:w="2205" w:type="pct"/>
            <w:vAlign w:val="bottom"/>
          </w:tcPr>
          <w:p w14:paraId="40653380" w14:textId="1CC92C49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05759783" w14:textId="5001BF2D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B42202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2D96945" w14:textId="219DA22B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9A8266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2D608F2" w14:textId="490B037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1822205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0400106" w14:textId="36A6CBA5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714</w:t>
            </w:r>
          </w:p>
        </w:tc>
      </w:tr>
      <w:tr w:rsidR="00500E0C" w:rsidRPr="006339FB" w14:paraId="2F8CA3AB" w14:textId="77777777" w:rsidTr="00C2781D">
        <w:tc>
          <w:tcPr>
            <w:tcW w:w="2205" w:type="pct"/>
            <w:vAlign w:val="bottom"/>
          </w:tcPr>
          <w:p w14:paraId="4E3D2495" w14:textId="416FB35C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1AB13562" w14:textId="6E101004" w:rsidR="00500E0C" w:rsidRPr="0038165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59AE7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A87F2F6" w14:textId="37631175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C80A36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E089C2C" w14:textId="4276FADF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892</w:t>
            </w:r>
          </w:p>
        </w:tc>
        <w:tc>
          <w:tcPr>
            <w:tcW w:w="147" w:type="pct"/>
          </w:tcPr>
          <w:p w14:paraId="0B5C3F52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CF5DF83" w14:textId="37DF42D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1,260</w:t>
            </w:r>
          </w:p>
        </w:tc>
      </w:tr>
      <w:tr w:rsidR="007653A8" w:rsidRPr="006339FB" w14:paraId="7DD1A5FC" w14:textId="77777777" w:rsidTr="00C2781D">
        <w:tc>
          <w:tcPr>
            <w:tcW w:w="2205" w:type="pct"/>
            <w:vAlign w:val="bottom"/>
          </w:tcPr>
          <w:p w14:paraId="730796A0" w14:textId="77777777" w:rsidR="007653A8" w:rsidRPr="006339FB" w:rsidRDefault="007653A8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052A74E2" w14:textId="77777777" w:rsidR="007653A8" w:rsidRPr="006339FB" w:rsidRDefault="007653A8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D2C636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90AE3BA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1CF35CF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54FF481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763DC71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4D0CC440" w14:textId="77777777" w:rsidR="007653A8" w:rsidRPr="006339FB" w:rsidRDefault="007653A8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7458AEF1" w14:textId="77777777" w:rsidR="00500E0C" w:rsidRDefault="00500E0C">
      <w: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3"/>
        <w:gridCol w:w="270"/>
        <w:gridCol w:w="1088"/>
        <w:gridCol w:w="266"/>
        <w:gridCol w:w="1077"/>
        <w:gridCol w:w="270"/>
        <w:gridCol w:w="1082"/>
      </w:tblGrid>
      <w:tr w:rsidR="009E0744" w:rsidRPr="006339FB" w14:paraId="44EE62B4" w14:textId="77777777" w:rsidTr="007E5646">
        <w:trPr>
          <w:tblHeader/>
        </w:trPr>
        <w:tc>
          <w:tcPr>
            <w:tcW w:w="2205" w:type="pct"/>
            <w:shd w:val="clear" w:color="auto" w:fill="auto"/>
          </w:tcPr>
          <w:p w14:paraId="7D9D05D0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03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21F9D" w:rsidDel="001728D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28" w:type="pct"/>
            <w:gridSpan w:val="3"/>
          </w:tcPr>
          <w:p w14:paraId="0BF501B7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14F746A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7031E36B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E0744" w:rsidRPr="006339FB" w14:paraId="6C7AF163" w14:textId="77777777" w:rsidTr="007E5646">
        <w:trPr>
          <w:tblHeader/>
        </w:trPr>
        <w:tc>
          <w:tcPr>
            <w:tcW w:w="2205" w:type="pct"/>
          </w:tcPr>
          <w:p w14:paraId="084D5D59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</w:tcPr>
          <w:p w14:paraId="1B02DD86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7F92E60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D750AC5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5E2ADEA3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DAC0076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3A9A8243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484248C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E0744" w:rsidRPr="006339FB" w14:paraId="2882B65C" w14:textId="77777777" w:rsidTr="007E5646">
        <w:trPr>
          <w:tblHeader/>
        </w:trPr>
        <w:tc>
          <w:tcPr>
            <w:tcW w:w="2205" w:type="pct"/>
          </w:tcPr>
          <w:p w14:paraId="438B5DB3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</w:tcPr>
          <w:p w14:paraId="549663E2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E0C" w:rsidRPr="006339FB" w14:paraId="07857A30" w14:textId="77777777" w:rsidTr="00C2781D">
        <w:tc>
          <w:tcPr>
            <w:tcW w:w="2205" w:type="pct"/>
            <w:vAlign w:val="bottom"/>
          </w:tcPr>
          <w:p w14:paraId="73C6E05F" w14:textId="26AD3198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2F9A906D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A37F70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65CBD5C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D94BD0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13E38CA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B15692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F6F2FB2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0E0C" w:rsidRPr="006339FB" w14:paraId="407E85B4" w14:textId="77777777" w:rsidTr="00C2781D">
        <w:tc>
          <w:tcPr>
            <w:tcW w:w="2205" w:type="pct"/>
          </w:tcPr>
          <w:p w14:paraId="1CE55F2F" w14:textId="0208484A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26813F61" w14:textId="6574F25C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,424</w:t>
            </w:r>
          </w:p>
        </w:tc>
        <w:tc>
          <w:tcPr>
            <w:tcW w:w="147" w:type="pct"/>
          </w:tcPr>
          <w:p w14:paraId="476933A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9EF1EC1" w14:textId="6EA17411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145" w:type="pct"/>
          </w:tcPr>
          <w:p w14:paraId="557B9579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122281D" w14:textId="7DAF6439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6699C42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C9C3A89" w14:textId="0B134FE1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2,617</w:t>
            </w:r>
          </w:p>
        </w:tc>
      </w:tr>
      <w:tr w:rsidR="00500E0C" w:rsidRPr="006339FB" w14:paraId="629DE79E" w14:textId="77777777" w:rsidTr="00C2781D">
        <w:tc>
          <w:tcPr>
            <w:tcW w:w="2205" w:type="pct"/>
            <w:vAlign w:val="bottom"/>
          </w:tcPr>
          <w:p w14:paraId="783093FF" w14:textId="5ECB7708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7AAA8722" w14:textId="3F04E9BF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1,060</w:t>
            </w:r>
          </w:p>
        </w:tc>
        <w:tc>
          <w:tcPr>
            <w:tcW w:w="147" w:type="pct"/>
          </w:tcPr>
          <w:p w14:paraId="7B0F19F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D63E0E4" w14:textId="42EEA3B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1,599</w:t>
            </w:r>
          </w:p>
        </w:tc>
        <w:tc>
          <w:tcPr>
            <w:tcW w:w="145" w:type="pct"/>
          </w:tcPr>
          <w:p w14:paraId="4BB73B4E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F6B0D2E" w14:textId="6953A1A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47" w:type="pct"/>
          </w:tcPr>
          <w:p w14:paraId="58E5827D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CBDB03" w14:textId="7EEC1931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673</w:t>
            </w:r>
          </w:p>
        </w:tc>
      </w:tr>
      <w:tr w:rsidR="00500E0C" w:rsidRPr="006339FB" w14:paraId="24E9FCA3" w14:textId="77777777" w:rsidTr="00C2781D">
        <w:tc>
          <w:tcPr>
            <w:tcW w:w="2205" w:type="pct"/>
            <w:vAlign w:val="bottom"/>
          </w:tcPr>
          <w:p w14:paraId="6C3F2A33" w14:textId="3F8DAE6A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4E42D9EB" w14:textId="60157F64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650</w:t>
            </w:r>
          </w:p>
        </w:tc>
        <w:tc>
          <w:tcPr>
            <w:tcW w:w="147" w:type="pct"/>
          </w:tcPr>
          <w:p w14:paraId="75AEDBB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0300965" w14:textId="580B80EA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2,591</w:t>
            </w:r>
          </w:p>
        </w:tc>
        <w:tc>
          <w:tcPr>
            <w:tcW w:w="145" w:type="pct"/>
          </w:tcPr>
          <w:p w14:paraId="5DE542BA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F3DCE02" w14:textId="486CA6E8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1506E8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B6C680" w14:textId="428F5E51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00E0C" w:rsidRPr="006339FB" w14:paraId="5A7C1853" w14:textId="77777777" w:rsidTr="00C2781D">
        <w:tc>
          <w:tcPr>
            <w:tcW w:w="2205" w:type="pct"/>
            <w:vAlign w:val="bottom"/>
          </w:tcPr>
          <w:p w14:paraId="66EF1E09" w14:textId="4B8FEFC6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7E602192" w14:textId="4F68AC8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397</w:t>
            </w:r>
          </w:p>
        </w:tc>
        <w:tc>
          <w:tcPr>
            <w:tcW w:w="147" w:type="pct"/>
          </w:tcPr>
          <w:p w14:paraId="48F4EA3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76CAAD93" w14:textId="4C5D7E41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45" w:type="pct"/>
          </w:tcPr>
          <w:p w14:paraId="5871DFEE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3A88D4C" w14:textId="0B4BF112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4415C4D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A7EB896" w14:textId="11222A76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556A9329" w14:textId="77777777" w:rsidTr="007E5646">
        <w:tc>
          <w:tcPr>
            <w:tcW w:w="2205" w:type="pct"/>
            <w:vAlign w:val="bottom"/>
          </w:tcPr>
          <w:p w14:paraId="049FB415" w14:textId="77777777" w:rsidR="009E0744" w:rsidRPr="006339FB" w:rsidRDefault="009E0744" w:rsidP="007E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7DCC3D8D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6245B5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1818F16B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FF26659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14D1AF4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0FEC70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BEE70D0" w14:textId="77777777" w:rsidR="009E0744" w:rsidRPr="006339FB" w:rsidRDefault="009E0744" w:rsidP="007E5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00E0C" w:rsidRPr="006339FB" w14:paraId="03AC6D19" w14:textId="77777777" w:rsidTr="00C2781D">
        <w:tc>
          <w:tcPr>
            <w:tcW w:w="2205" w:type="pct"/>
            <w:vAlign w:val="bottom"/>
          </w:tcPr>
          <w:p w14:paraId="3435075B" w14:textId="08E20A5D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7167EEA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B3B1FC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6640296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6805EA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BB3203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7A69A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8349106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0E0C" w:rsidRPr="006339FB" w14:paraId="7683BB22" w14:textId="77777777" w:rsidTr="00C2781D">
        <w:tc>
          <w:tcPr>
            <w:tcW w:w="2205" w:type="pct"/>
            <w:vAlign w:val="bottom"/>
          </w:tcPr>
          <w:p w14:paraId="7F0319E4" w14:textId="672997B1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35053564" w14:textId="06C5C4DC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23,191</w:t>
            </w:r>
          </w:p>
        </w:tc>
        <w:tc>
          <w:tcPr>
            <w:tcW w:w="147" w:type="pct"/>
          </w:tcPr>
          <w:p w14:paraId="23DE170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1A25DE8E" w14:textId="39C15702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  <w:tc>
          <w:tcPr>
            <w:tcW w:w="145" w:type="pct"/>
          </w:tcPr>
          <w:p w14:paraId="39D7A8D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175A709" w14:textId="7F2B8599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1,548</w:t>
            </w:r>
          </w:p>
        </w:tc>
        <w:tc>
          <w:tcPr>
            <w:tcW w:w="147" w:type="pct"/>
          </w:tcPr>
          <w:p w14:paraId="3995D71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4687600" w14:textId="66C3ACF5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00E0C" w:rsidRPr="006339FB" w14:paraId="5B42DC70" w14:textId="77777777" w:rsidTr="00C2781D">
        <w:tc>
          <w:tcPr>
            <w:tcW w:w="2205" w:type="pct"/>
            <w:vAlign w:val="bottom"/>
          </w:tcPr>
          <w:p w14:paraId="6754B249" w14:textId="3B91CB38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374892DB" w14:textId="62B88A25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147" w:type="pct"/>
          </w:tcPr>
          <w:p w14:paraId="7636AA75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A362E9C" w14:textId="632E04C0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7BA6E3EB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C82B8FD" w14:textId="4BADA9C2" w:rsidR="00500E0C" w:rsidRPr="006339FB" w:rsidRDefault="009E0744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62</w:t>
            </w:r>
          </w:p>
        </w:tc>
        <w:tc>
          <w:tcPr>
            <w:tcW w:w="147" w:type="pct"/>
          </w:tcPr>
          <w:p w14:paraId="4DFF9D3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24063D5" w14:textId="7BB4D0BB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00E0C" w:rsidRPr="006339FB" w14:paraId="2D6065D9" w14:textId="77777777" w:rsidTr="00C2781D">
        <w:tc>
          <w:tcPr>
            <w:tcW w:w="2205" w:type="pct"/>
            <w:vAlign w:val="bottom"/>
          </w:tcPr>
          <w:p w14:paraId="49CB0DEF" w14:textId="663008C7" w:rsidR="00500E0C" w:rsidRPr="006339FB" w:rsidRDefault="00500E0C" w:rsidP="0050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9" w:type="pct"/>
          </w:tcPr>
          <w:p w14:paraId="0DE25CFF" w14:textId="6E4E972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57</w:t>
            </w:r>
          </w:p>
        </w:tc>
        <w:tc>
          <w:tcPr>
            <w:tcW w:w="147" w:type="pct"/>
          </w:tcPr>
          <w:p w14:paraId="40166DF1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7847F15" w14:textId="4933C7EF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2,918</w:t>
            </w:r>
          </w:p>
        </w:tc>
        <w:tc>
          <w:tcPr>
            <w:tcW w:w="145" w:type="pct"/>
          </w:tcPr>
          <w:p w14:paraId="710C1BDF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89632A5" w14:textId="7B050F9E" w:rsidR="00500E0C" w:rsidRPr="006339FB" w:rsidRDefault="00500E0C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21CEDD" w14:textId="77777777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D09D5EA" w14:textId="7BCF26C4" w:rsidR="00500E0C" w:rsidRPr="006339FB" w:rsidRDefault="00500E0C" w:rsidP="00500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4C4151BD" w14:textId="77777777" w:rsidTr="0038165B">
        <w:tc>
          <w:tcPr>
            <w:tcW w:w="2205" w:type="pct"/>
            <w:vAlign w:val="bottom"/>
          </w:tcPr>
          <w:p w14:paraId="2FA3DF54" w14:textId="6D9B9002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3CBB5AC7" w14:textId="6572EF1B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21</w:t>
            </w:r>
          </w:p>
        </w:tc>
        <w:tc>
          <w:tcPr>
            <w:tcW w:w="147" w:type="pct"/>
          </w:tcPr>
          <w:p w14:paraId="7A96662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76D9A22F" w14:textId="40EC86BE" w:rsidR="009E0744" w:rsidRPr="007D6D1B" w:rsidRDefault="009E0744" w:rsidP="007D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7D6D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62FD1F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39607E8" w14:textId="750CF58F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DBA24B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91EC391" w14:textId="2CD47E30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6B82B85A" w14:textId="77777777" w:rsidTr="0038165B">
        <w:tc>
          <w:tcPr>
            <w:tcW w:w="2205" w:type="pct"/>
            <w:vAlign w:val="bottom"/>
          </w:tcPr>
          <w:p w14:paraId="3918253C" w14:textId="6CCAF01C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6E5941AA" w14:textId="4A302DD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13</w:t>
            </w:r>
          </w:p>
        </w:tc>
        <w:tc>
          <w:tcPr>
            <w:tcW w:w="147" w:type="pct"/>
          </w:tcPr>
          <w:p w14:paraId="713912E9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5977419" w14:textId="7BA8238F" w:rsidR="009E0744" w:rsidRPr="007D6D1B" w:rsidRDefault="009E0744" w:rsidP="007D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7D6D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0E4DBBE0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72D3D37" w14:textId="39818F28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D9253B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1A1E95E" w14:textId="38641D70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11E87316" w14:textId="77777777" w:rsidTr="007E5646">
        <w:tc>
          <w:tcPr>
            <w:tcW w:w="2205" w:type="pct"/>
            <w:vAlign w:val="bottom"/>
          </w:tcPr>
          <w:p w14:paraId="7CE94575" w14:textId="77777777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1C1A9D3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40EB76D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39FA60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B0C3FE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E5BA74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2C93D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22FE170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9E0744" w:rsidRPr="006339FB" w14:paraId="2BC41E28" w14:textId="77777777" w:rsidTr="00C2781D">
        <w:tc>
          <w:tcPr>
            <w:tcW w:w="2205" w:type="pct"/>
            <w:vAlign w:val="bottom"/>
          </w:tcPr>
          <w:p w14:paraId="4F1A6A19" w14:textId="1DC5B72E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43652B1B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B338579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94448E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16CE0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EE9F51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06BA54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CB08AA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44" w:rsidRPr="006339FB" w14:paraId="22E6534C" w14:textId="77777777" w:rsidTr="00C2781D">
        <w:tc>
          <w:tcPr>
            <w:tcW w:w="2205" w:type="pct"/>
            <w:vAlign w:val="bottom"/>
          </w:tcPr>
          <w:p w14:paraId="7B022998" w14:textId="5AB733F1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1D02A5C1" w14:textId="6B6A65AA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7" w:type="pct"/>
          </w:tcPr>
          <w:p w14:paraId="099DA89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0589926" w14:textId="604679FE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1F7EB7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F10476F" w14:textId="6BCB0904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E915F7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073E1B" w14:textId="0AC3009C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0F0B17A9" w14:textId="77777777" w:rsidTr="00C2781D">
        <w:tc>
          <w:tcPr>
            <w:tcW w:w="2205" w:type="pct"/>
            <w:vAlign w:val="bottom"/>
          </w:tcPr>
          <w:p w14:paraId="3FBCAC22" w14:textId="77777777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44246EF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4C0DE2E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618614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057CC9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350656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E4E916E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72E1C9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44" w:rsidRPr="006339FB" w14:paraId="1DA8FE33" w14:textId="77777777" w:rsidTr="00C2781D">
        <w:tc>
          <w:tcPr>
            <w:tcW w:w="2205" w:type="pct"/>
            <w:vAlign w:val="bottom"/>
          </w:tcPr>
          <w:p w14:paraId="4E0F7BB8" w14:textId="772CA664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430A28A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7C623D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75B0B5D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ACFB13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CCF9C26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3A6249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7D7677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44" w:rsidRPr="006339FB" w14:paraId="485324EA" w14:textId="77777777" w:rsidTr="00C2781D">
        <w:tc>
          <w:tcPr>
            <w:tcW w:w="2205" w:type="pct"/>
            <w:vAlign w:val="bottom"/>
          </w:tcPr>
          <w:p w14:paraId="3E31088D" w14:textId="38BBF1E3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7A21D772" w14:textId="536AB0AA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21,949</w:t>
            </w:r>
          </w:p>
        </w:tc>
        <w:tc>
          <w:tcPr>
            <w:tcW w:w="147" w:type="pct"/>
          </w:tcPr>
          <w:p w14:paraId="7F532287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3608776" w14:textId="62EFBD6D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21,170</w:t>
            </w:r>
          </w:p>
        </w:tc>
        <w:tc>
          <w:tcPr>
            <w:tcW w:w="145" w:type="pct"/>
          </w:tcPr>
          <w:p w14:paraId="19397B6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D410254" w14:textId="3F56271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13,976</w:t>
            </w:r>
          </w:p>
        </w:tc>
        <w:tc>
          <w:tcPr>
            <w:tcW w:w="147" w:type="pct"/>
          </w:tcPr>
          <w:p w14:paraId="52032269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D4C0470" w14:textId="403438A3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15,962</w:t>
            </w:r>
          </w:p>
        </w:tc>
      </w:tr>
      <w:tr w:rsidR="009E0744" w:rsidRPr="006339FB" w14:paraId="2657CCC6" w14:textId="77777777" w:rsidTr="00C2781D">
        <w:tc>
          <w:tcPr>
            <w:tcW w:w="2205" w:type="pct"/>
            <w:vAlign w:val="bottom"/>
          </w:tcPr>
          <w:p w14:paraId="2CC46E8A" w14:textId="11578932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6D16686" w14:textId="147AEE9A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561</w:t>
            </w:r>
          </w:p>
        </w:tc>
        <w:tc>
          <w:tcPr>
            <w:tcW w:w="147" w:type="pct"/>
          </w:tcPr>
          <w:p w14:paraId="2A56D39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000D299" w14:textId="2242ECAB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45" w:type="pct"/>
          </w:tcPr>
          <w:p w14:paraId="1A9C2A00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404037C" w14:textId="0543231F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286</w:t>
            </w:r>
          </w:p>
        </w:tc>
        <w:tc>
          <w:tcPr>
            <w:tcW w:w="147" w:type="pct"/>
          </w:tcPr>
          <w:p w14:paraId="5906A2C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A0B54A" w14:textId="2E6DA1FA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381</w:t>
            </w:r>
          </w:p>
        </w:tc>
      </w:tr>
      <w:tr w:rsidR="009E0744" w:rsidRPr="006339FB" w14:paraId="602336B1" w14:textId="77777777" w:rsidTr="00C2781D">
        <w:tc>
          <w:tcPr>
            <w:tcW w:w="2205" w:type="pct"/>
            <w:vAlign w:val="bottom"/>
          </w:tcPr>
          <w:p w14:paraId="43BBF916" w14:textId="41F61AC3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D4F93F1" w14:textId="722BB030" w:rsidR="009E0744" w:rsidRPr="0038165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165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22,510</w:t>
            </w:r>
          </w:p>
        </w:tc>
        <w:tc>
          <w:tcPr>
            <w:tcW w:w="147" w:type="pct"/>
          </w:tcPr>
          <w:p w14:paraId="10EB3AF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B41512C" w14:textId="7C7E2F70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21,818</w:t>
            </w:r>
          </w:p>
        </w:tc>
        <w:tc>
          <w:tcPr>
            <w:tcW w:w="145" w:type="pct"/>
          </w:tcPr>
          <w:p w14:paraId="03D3D71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0F003A4" w14:textId="32270E6E" w:rsidR="009E0744" w:rsidRPr="0038165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165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14,262</w:t>
            </w:r>
          </w:p>
        </w:tc>
        <w:tc>
          <w:tcPr>
            <w:tcW w:w="147" w:type="pct"/>
          </w:tcPr>
          <w:p w14:paraId="42C8ACCE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79A28FD" w14:textId="3EEBC8B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16,343</w:t>
            </w:r>
          </w:p>
        </w:tc>
      </w:tr>
      <w:tr w:rsidR="009E0744" w:rsidRPr="006339FB" w14:paraId="6C195406" w14:textId="77777777" w:rsidTr="00421AE1">
        <w:tc>
          <w:tcPr>
            <w:tcW w:w="2205" w:type="pct"/>
            <w:vAlign w:val="bottom"/>
          </w:tcPr>
          <w:p w14:paraId="6CEE53C0" w14:textId="77777777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E0FD42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04AA91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1B46D2A5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70BC94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A3476C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9BD00D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62D6F8F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44" w:rsidRPr="006339FB" w14:paraId="54CECBAC" w14:textId="77777777" w:rsidTr="00C2781D">
        <w:tc>
          <w:tcPr>
            <w:tcW w:w="2205" w:type="pct"/>
            <w:vAlign w:val="bottom"/>
          </w:tcPr>
          <w:p w14:paraId="346135D4" w14:textId="7B92A897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บุคคลหรือกิจการ</w:t>
            </w:r>
            <w:r w:rsidRPr="006339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6339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9" w:type="pct"/>
          </w:tcPr>
          <w:p w14:paraId="105ACC1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653C860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73ACBB0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5A4FD5A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598141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47077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DF5ABDA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744" w:rsidRPr="006339FB" w14:paraId="722CC32D" w14:textId="77777777" w:rsidTr="00C2781D">
        <w:tc>
          <w:tcPr>
            <w:tcW w:w="2205" w:type="pct"/>
            <w:vAlign w:val="bottom"/>
          </w:tcPr>
          <w:p w14:paraId="208C09C7" w14:textId="3914956F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375FECA3" w14:textId="6056574F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1,5</w:t>
            </w:r>
            <w:r w:rsidR="007E5646">
              <w:rPr>
                <w:rFonts w:asciiTheme="majorBidi" w:hAnsiTheme="majorBidi" w:cs="Angsana New"/>
                <w:sz w:val="28"/>
                <w:szCs w:val="28"/>
              </w:rPr>
              <w:t>72</w:t>
            </w:r>
          </w:p>
        </w:tc>
        <w:tc>
          <w:tcPr>
            <w:tcW w:w="147" w:type="pct"/>
          </w:tcPr>
          <w:p w14:paraId="7605FEC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F0C2921" w14:textId="0FEEDB4B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6,202</w:t>
            </w:r>
          </w:p>
        </w:tc>
        <w:tc>
          <w:tcPr>
            <w:tcW w:w="145" w:type="pct"/>
          </w:tcPr>
          <w:p w14:paraId="7092B52C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73D3F30" w14:textId="754814EB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3ADE4FD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1367B81" w14:textId="767FE699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055729D5" w14:textId="77777777" w:rsidTr="00C2781D">
        <w:tc>
          <w:tcPr>
            <w:tcW w:w="2205" w:type="pct"/>
            <w:vAlign w:val="bottom"/>
          </w:tcPr>
          <w:p w14:paraId="615DE15C" w14:textId="7BEC8EB7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99B71F1" w14:textId="7755BE8F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2,150</w:t>
            </w:r>
          </w:p>
        </w:tc>
        <w:tc>
          <w:tcPr>
            <w:tcW w:w="147" w:type="pct"/>
          </w:tcPr>
          <w:p w14:paraId="0B6F1D7F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0CB36AD" w14:textId="595F8C9C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3,478</w:t>
            </w:r>
          </w:p>
        </w:tc>
        <w:tc>
          <w:tcPr>
            <w:tcW w:w="145" w:type="pct"/>
          </w:tcPr>
          <w:p w14:paraId="4EFD64C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A0F657A" w14:textId="73C1C9E1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2,150</w:t>
            </w:r>
          </w:p>
        </w:tc>
        <w:tc>
          <w:tcPr>
            <w:tcW w:w="147" w:type="pct"/>
          </w:tcPr>
          <w:p w14:paraId="6BB4F4F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826033E" w14:textId="23BE7EC9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3,478</w:t>
            </w:r>
          </w:p>
        </w:tc>
      </w:tr>
      <w:tr w:rsidR="009E0744" w:rsidRPr="006339FB" w14:paraId="6740AA0B" w14:textId="77777777" w:rsidTr="00C2781D">
        <w:tc>
          <w:tcPr>
            <w:tcW w:w="2205" w:type="pct"/>
            <w:vAlign w:val="bottom"/>
          </w:tcPr>
          <w:p w14:paraId="0B1C3C78" w14:textId="36C84954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55489059" w14:textId="29C68810" w:rsidR="009E0744" w:rsidRPr="006339FB" w:rsidRDefault="009E0744" w:rsidP="0043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BD68E7B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124F0F4" w14:textId="41A217A3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5" w:type="pct"/>
          </w:tcPr>
          <w:p w14:paraId="113CAC8A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FB3F330" w14:textId="6C6AAD81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85561A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744D8DF" w14:textId="5E129A9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3C3963A9" w14:textId="77777777" w:rsidTr="00C2781D">
        <w:tc>
          <w:tcPr>
            <w:tcW w:w="2205" w:type="pct"/>
            <w:vAlign w:val="bottom"/>
          </w:tcPr>
          <w:p w14:paraId="3B9E5D67" w14:textId="00B11D0B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9" w:type="pct"/>
          </w:tcPr>
          <w:p w14:paraId="45720050" w14:textId="18978191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4182CE96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23C1BF2" w14:textId="02718F53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45" w:type="pct"/>
          </w:tcPr>
          <w:p w14:paraId="6708E961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BEE1F9A" w14:textId="538F15F0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93F5054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CF98A3E" w14:textId="0AC18E31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6AA9A797" w14:textId="77777777" w:rsidTr="00C2781D">
        <w:tc>
          <w:tcPr>
            <w:tcW w:w="2205" w:type="pct"/>
            <w:vAlign w:val="bottom"/>
          </w:tcPr>
          <w:p w14:paraId="58C19E6D" w14:textId="098F3DC0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16E79284" w14:textId="7555461E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4CECA067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CD27014" w14:textId="5994251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5" w:type="pct"/>
          </w:tcPr>
          <w:p w14:paraId="20226EE2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4048FBE" w14:textId="33497D91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0B5C5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E25A29" w14:textId="3E78A08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22661" w:rsidRPr="006339FB" w14:paraId="4CED19A8" w14:textId="77777777" w:rsidTr="001C2816">
        <w:tc>
          <w:tcPr>
            <w:tcW w:w="2205" w:type="pct"/>
            <w:vAlign w:val="bottom"/>
          </w:tcPr>
          <w:p w14:paraId="4E315239" w14:textId="77777777" w:rsidR="00222661" w:rsidRPr="006339FB" w:rsidRDefault="00222661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552C2AE0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144</w:t>
            </w:r>
          </w:p>
        </w:tc>
        <w:tc>
          <w:tcPr>
            <w:tcW w:w="147" w:type="pct"/>
          </w:tcPr>
          <w:p w14:paraId="1A75A8DF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DC3028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0302A66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D769E9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D070E32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2B88C5A" w14:textId="77777777" w:rsidR="00222661" w:rsidRPr="006339FB" w:rsidRDefault="00222661" w:rsidP="001C2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744" w:rsidRPr="006339FB" w14:paraId="043A702B" w14:textId="77777777" w:rsidTr="00C2781D">
        <w:tc>
          <w:tcPr>
            <w:tcW w:w="2205" w:type="pct"/>
            <w:vAlign w:val="bottom"/>
          </w:tcPr>
          <w:p w14:paraId="30B3A4FB" w14:textId="7D58096E" w:rsidR="009E0744" w:rsidRPr="006339FB" w:rsidRDefault="009E0744" w:rsidP="009E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  <w:r w:rsidRPr="006339FB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</w:tcPr>
          <w:p w14:paraId="76CCF24B" w14:textId="6B6057C0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2,</w:t>
            </w:r>
            <w:r w:rsidR="00222661">
              <w:rPr>
                <w:rFonts w:asciiTheme="majorBidi" w:hAnsiTheme="majorBidi" w:cs="Angsana New"/>
                <w:sz w:val="28"/>
                <w:szCs w:val="28"/>
              </w:rPr>
              <w:t>050</w:t>
            </w:r>
          </w:p>
        </w:tc>
        <w:tc>
          <w:tcPr>
            <w:tcW w:w="147" w:type="pct"/>
          </w:tcPr>
          <w:p w14:paraId="2F782188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EAB22AB" w14:textId="235FB734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145" w:type="pct"/>
          </w:tcPr>
          <w:p w14:paraId="765DBFCD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9418D5" w14:textId="2562F44D" w:rsidR="009E0744" w:rsidRPr="006339FB" w:rsidRDefault="009E0744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D895283" w14:textId="77777777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82F28BB" w14:textId="34B333C2" w:rsidR="009E0744" w:rsidRPr="006339FB" w:rsidRDefault="009E0744" w:rsidP="009E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22661" w:rsidRPr="006339FB" w14:paraId="22D77497" w14:textId="77777777" w:rsidTr="00C2781D">
        <w:tc>
          <w:tcPr>
            <w:tcW w:w="2205" w:type="pct"/>
            <w:vAlign w:val="bottom"/>
          </w:tcPr>
          <w:p w14:paraId="571FBDBC" w14:textId="3EA08BF6" w:rsidR="00222661" w:rsidRPr="006339FB" w:rsidRDefault="00222661" w:rsidP="0022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77BEB893" w14:textId="7CDEF42A" w:rsidR="00222661" w:rsidRPr="006339FB" w:rsidRDefault="00436627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7" w:type="pct"/>
          </w:tcPr>
          <w:p w14:paraId="6ABBD317" w14:textId="77777777" w:rsidR="00222661" w:rsidRPr="006339FB" w:rsidRDefault="00222661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29E0494" w14:textId="2A041A30" w:rsidR="00222661" w:rsidRPr="006339FB" w:rsidRDefault="00222661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45" w:type="pct"/>
          </w:tcPr>
          <w:p w14:paraId="432278D5" w14:textId="77777777" w:rsidR="00222661" w:rsidRPr="006339FB" w:rsidRDefault="00222661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C825FC5" w14:textId="6042F288" w:rsidR="00222661" w:rsidRPr="006339FB" w:rsidRDefault="00222661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0A0BA9E" w14:textId="77777777" w:rsidR="00222661" w:rsidRPr="006339FB" w:rsidRDefault="00222661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1242620" w14:textId="59D575B6" w:rsidR="00222661" w:rsidRPr="006339FB" w:rsidRDefault="00222661" w:rsidP="00222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</w:tbl>
    <w:p w14:paraId="5DD4A09F" w14:textId="4122D7DE" w:rsidR="008A152B" w:rsidRPr="006339FB" w:rsidRDefault="008A152B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4C5ED1" w14:textId="59861F6E" w:rsidR="00A8737A" w:rsidRPr="006339F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="00E739AC" w:rsidRPr="006339FB">
        <w:rPr>
          <w:rFonts w:asciiTheme="majorBidi" w:hAnsiTheme="majorBidi" w:cstheme="majorBidi"/>
          <w:sz w:val="28"/>
          <w:szCs w:val="28"/>
        </w:rPr>
        <w:t xml:space="preserve">0 </w:t>
      </w:r>
      <w:r w:rsidR="00E739AC" w:rsidRPr="006339F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และ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31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6339FB">
        <w:rPr>
          <w:rFonts w:asciiTheme="majorBidi" w:hAnsiTheme="majorBidi" w:cstheme="majorBidi"/>
          <w:sz w:val="28"/>
          <w:szCs w:val="28"/>
        </w:rPr>
        <w:t>2563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6339F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1"/>
        <w:gridCol w:w="270"/>
        <w:gridCol w:w="1089"/>
        <w:gridCol w:w="13"/>
        <w:gridCol w:w="250"/>
        <w:gridCol w:w="1080"/>
        <w:gridCol w:w="270"/>
        <w:gridCol w:w="1081"/>
      </w:tblGrid>
      <w:tr w:rsidR="00A8737A" w:rsidRPr="006339FB" w14:paraId="6ED6A4FF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19350CDD" w14:textId="77777777" w:rsidR="00A8737A" w:rsidRPr="006339FB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233B3854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1ECB147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059C490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6339FB" w14:paraId="596B93E4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3B84BEED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9D6056" w14:textId="5CFC168D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0C59B5" w14:textId="348440D9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5DA654B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6CE7DB" w14:textId="38FE6862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078EE8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0225A8" w14:textId="4D00AB2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2CFC6842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0F158752" w14:textId="2759DF66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7F50112" w14:textId="25BF8DF1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0A688C2" w14:textId="7F6D9C42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FD97176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3E2A6CB" w14:textId="362FFE2F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257504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D06E7EE" w14:textId="5D68735D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10811D0C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6A387ACD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13CBE79D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74317233" w14:textId="77777777" w:rsidTr="000804F3">
        <w:tc>
          <w:tcPr>
            <w:tcW w:w="2204" w:type="pct"/>
            <w:shd w:val="clear" w:color="auto" w:fill="auto"/>
          </w:tcPr>
          <w:p w14:paraId="444412E0" w14:textId="1DF3A6FC" w:rsidR="00E739AC" w:rsidRPr="006339FB" w:rsidRDefault="00AA230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9" w:type="pct"/>
            <w:shd w:val="clear" w:color="auto" w:fill="auto"/>
          </w:tcPr>
          <w:p w14:paraId="0294FA17" w14:textId="0752B070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84AE83F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CBC92F4" w14:textId="26089E3D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95E71DB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742C8E2" w14:textId="6227B718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8215646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1F7A2E7" w14:textId="60D6A86F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30F" w:rsidRPr="006339FB" w14:paraId="5B93F019" w14:textId="77777777" w:rsidTr="000804F3">
        <w:tc>
          <w:tcPr>
            <w:tcW w:w="2204" w:type="pct"/>
            <w:shd w:val="clear" w:color="auto" w:fill="auto"/>
          </w:tcPr>
          <w:p w14:paraId="76C436F1" w14:textId="2628453C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607CA473" w14:textId="5E1EAAF6" w:rsidR="00AA230F" w:rsidRPr="006339FB" w:rsidRDefault="00C6354F" w:rsidP="00E52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BDB502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0D5D06A" w14:textId="71F4D6E0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5A93F4E" w14:textId="77777777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EE9A81" w14:textId="7E81BA40" w:rsidR="00AA230F" w:rsidRPr="006339FB" w:rsidRDefault="00C6354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1,915</w:t>
            </w:r>
          </w:p>
        </w:tc>
        <w:tc>
          <w:tcPr>
            <w:tcW w:w="147" w:type="pct"/>
            <w:shd w:val="clear" w:color="auto" w:fill="auto"/>
          </w:tcPr>
          <w:p w14:paraId="74AA3AC6" w14:textId="77777777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19DBE22" w14:textId="58E44589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2,530</w:t>
            </w:r>
          </w:p>
        </w:tc>
      </w:tr>
      <w:tr w:rsidR="00AA230F" w:rsidRPr="006339FB" w14:paraId="19AF6112" w14:textId="77777777" w:rsidTr="000804F3">
        <w:tc>
          <w:tcPr>
            <w:tcW w:w="2204" w:type="pct"/>
            <w:shd w:val="clear" w:color="auto" w:fill="auto"/>
          </w:tcPr>
          <w:p w14:paraId="27F6F927" w14:textId="77777777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48C112ED" w14:textId="7D051436" w:rsidR="00AA230F" w:rsidRPr="006339FB" w:rsidRDefault="00C6354F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0FCCBF" w14:textId="0D23D1ED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9,834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2E984C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D957E70" w14:textId="4D56A3C5" w:rsidR="00AA230F" w:rsidRPr="006339FB" w:rsidRDefault="00C6354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1,250</w:t>
            </w:r>
          </w:p>
        </w:tc>
        <w:tc>
          <w:tcPr>
            <w:tcW w:w="147" w:type="pct"/>
            <w:shd w:val="clear" w:color="auto" w:fill="auto"/>
          </w:tcPr>
          <w:p w14:paraId="4B207F01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B52DEB" w14:textId="3308C8F9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</w:tr>
      <w:tr w:rsidR="00AA230F" w:rsidRPr="006339FB" w14:paraId="0648DF67" w14:textId="77777777" w:rsidTr="000804F3">
        <w:tc>
          <w:tcPr>
            <w:tcW w:w="2204" w:type="pct"/>
            <w:shd w:val="clear" w:color="auto" w:fill="auto"/>
          </w:tcPr>
          <w:p w14:paraId="782BBB10" w14:textId="77777777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0B4589D" w14:textId="741E0D09" w:rsidR="00AA230F" w:rsidRPr="006339FB" w:rsidRDefault="00C6354F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61B845FE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561FBA2" w14:textId="7796D7D2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FF784D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B704F4" w14:textId="3EB12C90" w:rsidR="00AA230F" w:rsidRPr="006339FB" w:rsidRDefault="00C6354F" w:rsidP="00E52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8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45DC76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82749D9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7968" w:rsidRPr="006339FB" w14:paraId="7A060340" w14:textId="77777777" w:rsidTr="000804F3">
        <w:tc>
          <w:tcPr>
            <w:tcW w:w="2204" w:type="pct"/>
            <w:shd w:val="clear" w:color="auto" w:fill="auto"/>
          </w:tcPr>
          <w:p w14:paraId="5ABB666D" w14:textId="77777777" w:rsidR="006A7968" w:rsidRPr="006339FB" w:rsidRDefault="006A7968" w:rsidP="006A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5399D" w14:textId="132B1FB2" w:rsidR="006A7968" w:rsidRPr="006339FB" w:rsidRDefault="006A7968" w:rsidP="006A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2,995</w:t>
            </w:r>
          </w:p>
        </w:tc>
        <w:tc>
          <w:tcPr>
            <w:tcW w:w="147" w:type="pct"/>
            <w:shd w:val="clear" w:color="auto" w:fill="auto"/>
          </w:tcPr>
          <w:p w14:paraId="7A9029F4" w14:textId="77777777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6164" w14:textId="540831A1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10,206</w:t>
            </w:r>
          </w:p>
        </w:tc>
        <w:tc>
          <w:tcPr>
            <w:tcW w:w="136" w:type="pct"/>
            <w:shd w:val="clear" w:color="auto" w:fill="auto"/>
          </w:tcPr>
          <w:p w14:paraId="14F2F499" w14:textId="77777777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5F0F" w14:textId="0B762539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3,165</w:t>
            </w:r>
          </w:p>
        </w:tc>
        <w:tc>
          <w:tcPr>
            <w:tcW w:w="147" w:type="pct"/>
            <w:shd w:val="clear" w:color="auto" w:fill="auto"/>
          </w:tcPr>
          <w:p w14:paraId="21B1953F" w14:textId="77777777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60B6" w14:textId="6F4C9623" w:rsidR="006A7968" w:rsidRPr="006339FB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5,141</w:t>
            </w:r>
          </w:p>
        </w:tc>
      </w:tr>
      <w:tr w:rsidR="00AA230F" w:rsidRPr="006339FB" w14:paraId="63C990DB" w14:textId="77777777" w:rsidTr="000804F3">
        <w:tc>
          <w:tcPr>
            <w:tcW w:w="2204" w:type="pct"/>
            <w:shd w:val="clear" w:color="auto" w:fill="auto"/>
          </w:tcPr>
          <w:p w14:paraId="34AF3687" w14:textId="7152025C" w:rsidR="00AA230F" w:rsidRPr="006339FB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0CBB727" w14:textId="7F9AD107" w:rsidR="00AA230F" w:rsidRPr="006339FB" w:rsidRDefault="00AA230F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23E3266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07206E17" w14:textId="3406B000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2C2593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2AA3B3C" w14:textId="7C4667BD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AF6DE8" w14:textId="77777777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018001F" w14:textId="6828B220" w:rsidR="00AA230F" w:rsidRPr="006339FB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37A" w:rsidRPr="006339FB" w14:paraId="547D7664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5F759260" w14:textId="0D322598" w:rsidR="00A8737A" w:rsidRPr="006339FB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6" w:type="pct"/>
            <w:gridSpan w:val="4"/>
            <w:shd w:val="clear" w:color="auto" w:fill="auto"/>
          </w:tcPr>
          <w:p w14:paraId="3C7D472A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2D1FEB61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3C95A8E7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6339FB" w14:paraId="71C40EF9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6C33B750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70C61DD" w14:textId="1C89EB80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65E780F4" w14:textId="7D4DE4F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7D4B084C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8A4EE2" w14:textId="675B5C35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F0116EE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D998B3" w14:textId="0F378181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7EECC4DD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097F61B8" w14:textId="10088DCC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6D47BAC" w14:textId="2C9CEF3C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0997FA7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2BC30169" w14:textId="60703183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319E784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3D3B301" w14:textId="659D1C8B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87178A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89ECB5E" w14:textId="210B5D16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015E1384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5C494BE4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02F1628B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783A0F01" w14:textId="77777777" w:rsidTr="000804F3">
        <w:tc>
          <w:tcPr>
            <w:tcW w:w="2204" w:type="pct"/>
            <w:shd w:val="clear" w:color="auto" w:fill="auto"/>
          </w:tcPr>
          <w:p w14:paraId="111F5818" w14:textId="39BFD985" w:rsidR="00E739AC" w:rsidRPr="006339FB" w:rsidRDefault="00636AC9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9" w:type="pct"/>
            <w:shd w:val="clear" w:color="auto" w:fill="auto"/>
          </w:tcPr>
          <w:p w14:paraId="7A835079" w14:textId="51C07F9F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AB33524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80A6371" w14:textId="2D2B3226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195DD2F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D534CF0" w14:textId="36ED3931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FBB4637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E817A34" w14:textId="5CEDE306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AC9" w:rsidRPr="006339FB" w14:paraId="56BC3A6F" w14:textId="77777777" w:rsidTr="000804F3">
        <w:tc>
          <w:tcPr>
            <w:tcW w:w="2204" w:type="pct"/>
            <w:shd w:val="clear" w:color="auto" w:fill="auto"/>
          </w:tcPr>
          <w:p w14:paraId="4EFE48C6" w14:textId="3C4A8E43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0C3AC12E" w14:textId="54809A8D" w:rsidR="00636AC9" w:rsidRPr="006339FB" w:rsidRDefault="00C6354F" w:rsidP="0009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11AEBE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2698F3B" w14:textId="13407B88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A8ACF7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00541B" w14:textId="47677DF4" w:rsidR="00636AC9" w:rsidRPr="006339FB" w:rsidRDefault="000A6F11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24,586</w:t>
            </w:r>
          </w:p>
        </w:tc>
        <w:tc>
          <w:tcPr>
            <w:tcW w:w="147" w:type="pct"/>
            <w:shd w:val="clear" w:color="auto" w:fill="auto"/>
          </w:tcPr>
          <w:p w14:paraId="27A73127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415787D" w14:textId="2BCFC60E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98,630</w:t>
            </w:r>
          </w:p>
        </w:tc>
      </w:tr>
      <w:tr w:rsidR="00636AC9" w:rsidRPr="006339FB" w14:paraId="5BCF32BD" w14:textId="77777777" w:rsidTr="000804F3">
        <w:tc>
          <w:tcPr>
            <w:tcW w:w="2204" w:type="pct"/>
            <w:shd w:val="clear" w:color="auto" w:fill="auto"/>
          </w:tcPr>
          <w:p w14:paraId="665E8BC7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54253938" w14:textId="3487BFBA" w:rsidR="00636AC9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15,508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BEF4804" w14:textId="4E580003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29,701</w:t>
            </w:r>
          </w:p>
        </w:tc>
        <w:tc>
          <w:tcPr>
            <w:tcW w:w="136" w:type="pct"/>
            <w:shd w:val="clear" w:color="auto" w:fill="auto"/>
          </w:tcPr>
          <w:p w14:paraId="15AA8963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655CD4" w14:textId="61BA3B48" w:rsidR="00636AC9" w:rsidRPr="006339FB" w:rsidRDefault="000A6F1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</w:p>
        </w:tc>
        <w:tc>
          <w:tcPr>
            <w:tcW w:w="147" w:type="pct"/>
            <w:shd w:val="clear" w:color="auto" w:fill="auto"/>
          </w:tcPr>
          <w:p w14:paraId="2DA6FDE5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66FB9A" w14:textId="7C3554B1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</w:p>
        </w:tc>
      </w:tr>
      <w:tr w:rsidR="00636AC9" w:rsidRPr="006339FB" w14:paraId="50F76EE9" w14:textId="77777777" w:rsidTr="000804F3">
        <w:tc>
          <w:tcPr>
            <w:tcW w:w="2204" w:type="pct"/>
            <w:shd w:val="clear" w:color="auto" w:fill="auto"/>
          </w:tcPr>
          <w:p w14:paraId="36DA56CD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140BDA7" w14:textId="47A3F54F" w:rsidR="00636AC9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781</w:t>
            </w:r>
          </w:p>
        </w:tc>
        <w:tc>
          <w:tcPr>
            <w:tcW w:w="147" w:type="pct"/>
            <w:shd w:val="clear" w:color="auto" w:fill="auto"/>
          </w:tcPr>
          <w:p w14:paraId="5BB89EEF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B62CFC" w14:textId="67B8A33B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36" w:type="pct"/>
            <w:shd w:val="clear" w:color="auto" w:fill="auto"/>
          </w:tcPr>
          <w:p w14:paraId="6BE8AA8B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7E37F05" w14:textId="477E1846" w:rsidR="00636AC9" w:rsidRPr="006339FB" w:rsidRDefault="000A6F1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781</w:t>
            </w:r>
          </w:p>
        </w:tc>
        <w:tc>
          <w:tcPr>
            <w:tcW w:w="147" w:type="pct"/>
            <w:shd w:val="clear" w:color="auto" w:fill="auto"/>
          </w:tcPr>
          <w:p w14:paraId="4D8CCBA4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D6D30D7" w14:textId="0AE91070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636AC9" w:rsidRPr="006339FB" w14:paraId="0B926E75" w14:textId="77777777" w:rsidTr="000804F3">
        <w:tc>
          <w:tcPr>
            <w:tcW w:w="2204" w:type="pct"/>
            <w:shd w:val="clear" w:color="auto" w:fill="auto"/>
          </w:tcPr>
          <w:p w14:paraId="3F66D36F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5553D38E" w:rsidR="00636AC9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16,289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5B7C00F3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30,168</w:t>
            </w:r>
          </w:p>
        </w:tc>
        <w:tc>
          <w:tcPr>
            <w:tcW w:w="136" w:type="pct"/>
            <w:shd w:val="clear" w:color="auto" w:fill="auto"/>
          </w:tcPr>
          <w:p w14:paraId="04F297E3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535DDCDA" w:rsidR="00636AC9" w:rsidRPr="006339FB" w:rsidRDefault="000A6F1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25,429</w:t>
            </w:r>
          </w:p>
        </w:tc>
        <w:tc>
          <w:tcPr>
            <w:tcW w:w="147" w:type="pct"/>
            <w:shd w:val="clear" w:color="auto" w:fill="auto"/>
          </w:tcPr>
          <w:p w14:paraId="0F105BAF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31224E41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104,564</w:t>
            </w:r>
          </w:p>
        </w:tc>
      </w:tr>
    </w:tbl>
    <w:p w14:paraId="0BA44072" w14:textId="333493B7" w:rsidR="00A47AD7" w:rsidRPr="006339FB" w:rsidRDefault="00A47AD7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2"/>
        <w:gridCol w:w="266"/>
        <w:gridCol w:w="1098"/>
        <w:gridCol w:w="270"/>
        <w:gridCol w:w="1078"/>
        <w:gridCol w:w="252"/>
        <w:gridCol w:w="1058"/>
      </w:tblGrid>
      <w:tr w:rsidR="00A8737A" w:rsidRPr="006339FB" w14:paraId="252EAD9B" w14:textId="77777777" w:rsidTr="00E739AC">
        <w:tc>
          <w:tcPr>
            <w:tcW w:w="2204" w:type="pct"/>
            <w:shd w:val="clear" w:color="auto" w:fill="auto"/>
          </w:tcPr>
          <w:p w14:paraId="08BA2B00" w14:textId="77777777" w:rsidR="00A8737A" w:rsidRPr="006339FB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691042D0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FE01F06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shd w:val="clear" w:color="auto" w:fill="auto"/>
          </w:tcPr>
          <w:p w14:paraId="4412ED84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6339FB" w14:paraId="27CCA745" w14:textId="77777777" w:rsidTr="00E739AC">
        <w:tc>
          <w:tcPr>
            <w:tcW w:w="2204" w:type="pct"/>
            <w:shd w:val="clear" w:color="auto" w:fill="auto"/>
          </w:tcPr>
          <w:p w14:paraId="0AC6E62F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794882" w14:textId="15ED7936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6DF55E1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0EE6A7D" w14:textId="599D55BF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577F767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65B1AE2" w14:textId="79194BC4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0234E0F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57655F7" w14:textId="764C3E82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4169D929" w14:textId="77777777" w:rsidTr="00E739AC">
        <w:tc>
          <w:tcPr>
            <w:tcW w:w="2204" w:type="pct"/>
            <w:shd w:val="clear" w:color="auto" w:fill="auto"/>
          </w:tcPr>
          <w:p w14:paraId="7139C0EE" w14:textId="19ECF29F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FAB5383" w14:textId="5D7E285C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AAF958A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D08BDE1" w14:textId="4F0972CA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692633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3EB349D" w14:textId="7943DAF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14E4CD1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3E5C957" w14:textId="5D817E15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27FDEC77" w14:textId="77777777" w:rsidTr="00A47AD7">
        <w:tc>
          <w:tcPr>
            <w:tcW w:w="2204" w:type="pct"/>
            <w:shd w:val="clear" w:color="auto" w:fill="auto"/>
          </w:tcPr>
          <w:p w14:paraId="14BCC979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989D6B0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6BCC1FF6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5365527E" w14:textId="6FD6AE63" w:rsidR="00E739AC" w:rsidRPr="006339FB" w:rsidRDefault="00636AC9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6" w:type="pct"/>
            <w:shd w:val="clear" w:color="auto" w:fill="auto"/>
          </w:tcPr>
          <w:p w14:paraId="711A8DA1" w14:textId="6829FE30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2B83BDF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0DDA086" w14:textId="428BEC73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163E53C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05DFD40" w14:textId="79E9FC46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00C93A8C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2D7CC79" w14:textId="29FF4F24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AC9" w:rsidRPr="006339FB" w14:paraId="5B9EDB6E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7161A455" w14:textId="5DC0FAB9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49EA482A" w14:textId="488BDFDD" w:rsidR="00636AC9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DF53B1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019A7E61" w14:textId="4F5F7528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EEEF0E2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F9BD6EF" w14:textId="6050D46C" w:rsidR="00636AC9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337,320</w:t>
            </w:r>
          </w:p>
        </w:tc>
        <w:tc>
          <w:tcPr>
            <w:tcW w:w="137" w:type="pct"/>
            <w:shd w:val="clear" w:color="auto" w:fill="auto"/>
          </w:tcPr>
          <w:p w14:paraId="28916315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C92ED19" w14:textId="1C1E533B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111,620</w:t>
            </w:r>
          </w:p>
        </w:tc>
      </w:tr>
      <w:tr w:rsidR="00C6354F" w:rsidRPr="006339FB" w14:paraId="65C844FA" w14:textId="77777777" w:rsidTr="000911E1">
        <w:trPr>
          <w:trHeight w:val="144"/>
        </w:trPr>
        <w:tc>
          <w:tcPr>
            <w:tcW w:w="2204" w:type="pct"/>
            <w:shd w:val="clear" w:color="auto" w:fill="auto"/>
          </w:tcPr>
          <w:p w14:paraId="3FD63552" w14:textId="28AE70BE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7C85EC9" w14:textId="347A4FEC" w:rsidR="00C6354F" w:rsidRPr="006339FB" w:rsidRDefault="009A3933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5" w:type="pct"/>
            <w:shd w:val="clear" w:color="auto" w:fill="auto"/>
          </w:tcPr>
          <w:p w14:paraId="7CE9103F" w14:textId="77777777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42128D1" w14:textId="7E9A834D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7278B01" w14:textId="77777777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30C7E3B" w14:textId="3CBB48C9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5,000</w:t>
            </w:r>
          </w:p>
        </w:tc>
        <w:tc>
          <w:tcPr>
            <w:tcW w:w="137" w:type="pct"/>
            <w:shd w:val="clear" w:color="auto" w:fill="auto"/>
          </w:tcPr>
          <w:p w14:paraId="3153613F" w14:textId="77777777" w:rsidR="00C6354F" w:rsidRPr="006339FB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6C6701F" w14:textId="361421BA" w:rsidR="00C6354F" w:rsidRPr="006339FB" w:rsidRDefault="00C6354F" w:rsidP="0009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6AC9" w:rsidRPr="006339FB" w14:paraId="1DC67A2D" w14:textId="77777777" w:rsidTr="000911E1">
        <w:tc>
          <w:tcPr>
            <w:tcW w:w="2204" w:type="pct"/>
            <w:shd w:val="clear" w:color="auto" w:fill="auto"/>
          </w:tcPr>
          <w:p w14:paraId="10F31C27" w14:textId="77777777" w:rsidR="00636AC9" w:rsidRPr="006339FB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BA57" w14:textId="0799E8DC" w:rsidR="00636AC9" w:rsidRPr="006339FB" w:rsidRDefault="009A3933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5" w:type="pct"/>
            <w:shd w:val="clear" w:color="auto" w:fill="auto"/>
          </w:tcPr>
          <w:p w14:paraId="607881F5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727E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1B011F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6E8B1" w14:textId="4E42D352" w:rsidR="00636AC9" w:rsidRPr="006339FB" w:rsidRDefault="00C6354F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342,320</w:t>
            </w:r>
          </w:p>
        </w:tc>
        <w:tc>
          <w:tcPr>
            <w:tcW w:w="137" w:type="pct"/>
            <w:shd w:val="clear" w:color="auto" w:fill="auto"/>
          </w:tcPr>
          <w:p w14:paraId="44198D64" w14:textId="77777777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20CEC" w14:textId="75DFDF12" w:rsidR="00636AC9" w:rsidRPr="006339FB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111,620</w:t>
            </w:r>
          </w:p>
        </w:tc>
      </w:tr>
      <w:tr w:rsidR="000911E1" w:rsidRPr="006339FB" w14:paraId="392D4467" w14:textId="77777777" w:rsidTr="000911E1">
        <w:tc>
          <w:tcPr>
            <w:tcW w:w="2204" w:type="pct"/>
            <w:shd w:val="clear" w:color="auto" w:fill="auto"/>
          </w:tcPr>
          <w:p w14:paraId="14B53027" w14:textId="77777777" w:rsidR="000911E1" w:rsidRPr="006339FB" w:rsidRDefault="000911E1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06050025" w14:textId="77777777" w:rsidR="000911E1" w:rsidRPr="006339FB" w:rsidRDefault="000911E1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8E332DB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0F22C3DE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3C0D9FD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8779D8B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FE3C724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05BB4A0" w14:textId="77777777" w:rsidR="000911E1" w:rsidRPr="006339FB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86E948" w14:textId="15328AAA" w:rsidR="00115A1F" w:rsidRDefault="0011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3"/>
        <w:gridCol w:w="241"/>
        <w:gridCol w:w="1096"/>
        <w:gridCol w:w="270"/>
        <w:gridCol w:w="1080"/>
        <w:gridCol w:w="253"/>
        <w:gridCol w:w="1081"/>
      </w:tblGrid>
      <w:tr w:rsidR="00A8737A" w:rsidRPr="006339FB" w14:paraId="3F036D3E" w14:textId="77777777" w:rsidTr="00E739AC">
        <w:tc>
          <w:tcPr>
            <w:tcW w:w="2204" w:type="pct"/>
            <w:shd w:val="clear" w:color="auto" w:fill="auto"/>
          </w:tcPr>
          <w:p w14:paraId="4420B95B" w14:textId="77777777" w:rsidR="00A8737A" w:rsidRPr="006339FB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3673C0BC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1B5BCA0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0411EED1" w14:textId="77777777" w:rsidR="00A8737A" w:rsidRPr="006339FB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6339FB" w14:paraId="3A7E7A92" w14:textId="77777777" w:rsidTr="00E739AC">
        <w:tc>
          <w:tcPr>
            <w:tcW w:w="2204" w:type="pct"/>
            <w:shd w:val="clear" w:color="auto" w:fill="auto"/>
          </w:tcPr>
          <w:p w14:paraId="0182A889" w14:textId="78193890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C884E6A" w14:textId="2DA6BAEC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hanging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434E64A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C73898C" w14:textId="00136A10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770AE27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8D5F665" w14:textId="519B266B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35A4D91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A5E9B74" w14:textId="68D6422B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13D49007" w14:textId="77777777" w:rsidTr="00E739AC">
        <w:tc>
          <w:tcPr>
            <w:tcW w:w="2204" w:type="pct"/>
            <w:shd w:val="clear" w:color="auto" w:fill="auto"/>
          </w:tcPr>
          <w:p w14:paraId="21310D2E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1D364E4" w14:textId="2228E704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55D26E18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4D684E2" w14:textId="48CCB66A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4B496BD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F0792D3" w14:textId="4C74868C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986B0A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24F35EC" w14:textId="06B0838B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04FD7DF1" w14:textId="77777777" w:rsidTr="00E739AC">
        <w:tc>
          <w:tcPr>
            <w:tcW w:w="2204" w:type="pct"/>
            <w:shd w:val="clear" w:color="auto" w:fill="auto"/>
          </w:tcPr>
          <w:p w14:paraId="5CA62898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6D703711" w14:textId="77777777" w:rsidR="00E739AC" w:rsidRPr="006339FB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18A8D78C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0BD53649" w14:textId="243749DC" w:rsidR="00E739AC" w:rsidRPr="006339FB" w:rsidRDefault="00F30028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606" w:type="pct"/>
            <w:shd w:val="clear" w:color="auto" w:fill="auto"/>
          </w:tcPr>
          <w:p w14:paraId="0D9036AF" w14:textId="056FF81F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708E98D6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8A2B9A" w14:textId="44BC54B6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4B76F1D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2E7FE7" w14:textId="02A79850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EEDAEFD" w14:textId="77777777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F5EF34F" w14:textId="7EA2C068" w:rsidR="00E739AC" w:rsidRPr="006339FB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028" w:rsidRPr="006339FB" w14:paraId="23A8821F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1BAD9E25" w14:textId="72AD6C8D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6E98BD1E" w14:textId="5DA65157" w:rsidR="00F30028" w:rsidRPr="00115A1F" w:rsidRDefault="00C6354F" w:rsidP="0011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49C1345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29C2326" w14:textId="022A44B4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AFD1DA1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668580" w14:textId="747869D1" w:rsidR="00F30028" w:rsidRPr="006339FB" w:rsidRDefault="00C6354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388,423</w:t>
            </w:r>
          </w:p>
        </w:tc>
        <w:tc>
          <w:tcPr>
            <w:tcW w:w="138" w:type="pct"/>
            <w:shd w:val="clear" w:color="auto" w:fill="auto"/>
          </w:tcPr>
          <w:p w14:paraId="671C5B6F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5ECACA8" w14:textId="2A9A5B06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</w:tr>
      <w:tr w:rsidR="00F30028" w:rsidRPr="006339FB" w14:paraId="4069140F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2061D207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shd w:val="clear" w:color="auto" w:fill="auto"/>
          </w:tcPr>
          <w:p w14:paraId="63C32AE9" w14:textId="7DC94E9C" w:rsidR="00F30028" w:rsidRPr="006339FB" w:rsidRDefault="00C6354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30,226</w:t>
            </w:r>
          </w:p>
        </w:tc>
        <w:tc>
          <w:tcPr>
            <w:tcW w:w="131" w:type="pct"/>
            <w:shd w:val="clear" w:color="auto" w:fill="auto"/>
          </w:tcPr>
          <w:p w14:paraId="51521AB7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5D7B1CD" w14:textId="47506C96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51,046</w:t>
            </w:r>
          </w:p>
        </w:tc>
        <w:tc>
          <w:tcPr>
            <w:tcW w:w="147" w:type="pct"/>
            <w:shd w:val="clear" w:color="auto" w:fill="auto"/>
          </w:tcPr>
          <w:p w14:paraId="4ECCDEB6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488D2C5" w14:textId="27DF60C8" w:rsidR="00F30028" w:rsidRPr="006339FB" w:rsidRDefault="00C6354F" w:rsidP="0010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00AA390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331968B" w14:textId="44789E4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21,763</w:t>
            </w:r>
          </w:p>
        </w:tc>
      </w:tr>
      <w:tr w:rsidR="00F30028" w:rsidRPr="006339FB" w14:paraId="7FCF40A2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1A335AD1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14:paraId="3F2FD5D3" w14:textId="04B8E2DE" w:rsidR="00F30028" w:rsidRPr="006339FB" w:rsidRDefault="00C6354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90,235</w:t>
            </w:r>
          </w:p>
        </w:tc>
        <w:tc>
          <w:tcPr>
            <w:tcW w:w="131" w:type="pct"/>
            <w:shd w:val="clear" w:color="auto" w:fill="auto"/>
          </w:tcPr>
          <w:p w14:paraId="292AC796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937875A" w14:textId="401C475B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97,001</w:t>
            </w:r>
          </w:p>
        </w:tc>
        <w:tc>
          <w:tcPr>
            <w:tcW w:w="147" w:type="pct"/>
            <w:shd w:val="clear" w:color="auto" w:fill="auto"/>
          </w:tcPr>
          <w:p w14:paraId="12507AF0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4890A9A" w14:textId="69E57F32" w:rsidR="00F30028" w:rsidRPr="006339FB" w:rsidRDefault="00C6354F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90,23</w:t>
            </w:r>
            <w:r w:rsidR="003C6FAF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08687F61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BEB6004" w14:textId="29A85039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97,001</w:t>
            </w:r>
          </w:p>
        </w:tc>
      </w:tr>
      <w:tr w:rsidR="00F30028" w:rsidRPr="006339FB" w14:paraId="602BB2FD" w14:textId="77777777" w:rsidTr="00E739AC">
        <w:tc>
          <w:tcPr>
            <w:tcW w:w="2204" w:type="pct"/>
            <w:shd w:val="clear" w:color="auto" w:fill="auto"/>
          </w:tcPr>
          <w:p w14:paraId="4CEF761F" w14:textId="77777777" w:rsidR="00F30028" w:rsidRPr="006339FB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35310" w14:textId="46C0096A" w:rsidR="00F30028" w:rsidRPr="006339FB" w:rsidRDefault="00C6354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120,461</w:t>
            </w:r>
          </w:p>
        </w:tc>
        <w:tc>
          <w:tcPr>
            <w:tcW w:w="131" w:type="pct"/>
            <w:shd w:val="clear" w:color="auto" w:fill="auto"/>
          </w:tcPr>
          <w:p w14:paraId="43E65172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6AF0" w14:textId="42A62231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148,047</w:t>
            </w:r>
          </w:p>
        </w:tc>
        <w:tc>
          <w:tcPr>
            <w:tcW w:w="147" w:type="pct"/>
            <w:shd w:val="clear" w:color="auto" w:fill="auto"/>
          </w:tcPr>
          <w:p w14:paraId="314661F0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0BA0" w14:textId="46F24639" w:rsidR="00F30028" w:rsidRPr="006339FB" w:rsidRDefault="00C6354F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478,65</w:t>
            </w:r>
            <w:r w:rsidR="003C6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3F52F85B" w14:textId="77777777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E7F04" w14:textId="3EA88BF1" w:rsidR="00F30028" w:rsidRPr="006339FB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175,764</w:t>
            </w:r>
          </w:p>
        </w:tc>
      </w:tr>
    </w:tbl>
    <w:p w14:paraId="6782FF85" w14:textId="77777777" w:rsidR="00115A1F" w:rsidRPr="00115A1F" w:rsidRDefault="00115A1F" w:rsidP="0011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974"/>
        <w:gridCol w:w="234"/>
        <w:gridCol w:w="1013"/>
        <w:gridCol w:w="236"/>
        <w:gridCol w:w="1011"/>
        <w:gridCol w:w="235"/>
        <w:gridCol w:w="922"/>
        <w:gridCol w:w="235"/>
        <w:gridCol w:w="951"/>
        <w:gridCol w:w="235"/>
        <w:gridCol w:w="1015"/>
      </w:tblGrid>
      <w:tr w:rsidR="00ED4E1A" w:rsidRPr="006339FB" w14:paraId="3BF8B714" w14:textId="77777777" w:rsidTr="00ED4E1A">
        <w:trPr>
          <w:tblHeader/>
        </w:trPr>
        <w:tc>
          <w:tcPr>
            <w:tcW w:w="2092" w:type="dxa"/>
            <w:vAlign w:val="bottom"/>
          </w:tcPr>
          <w:p w14:paraId="54D26E68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1" w:type="dxa"/>
            <w:gridSpan w:val="3"/>
            <w:vAlign w:val="bottom"/>
          </w:tcPr>
          <w:p w14:paraId="27E27FFF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5528E9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  <w:gridSpan w:val="7"/>
            <w:vAlign w:val="bottom"/>
          </w:tcPr>
          <w:p w14:paraId="590F533A" w14:textId="046889A0" w:rsidR="00ED4E1A" w:rsidRPr="006339FB" w:rsidRDefault="00ED4E1A" w:rsidP="00ED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6339F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4E1A" w:rsidRPr="006339FB" w14:paraId="6E7B5ECA" w14:textId="77777777" w:rsidTr="00ED4E1A">
        <w:tc>
          <w:tcPr>
            <w:tcW w:w="2092" w:type="dxa"/>
            <w:shd w:val="clear" w:color="auto" w:fill="auto"/>
            <w:vAlign w:val="bottom"/>
          </w:tcPr>
          <w:p w14:paraId="4F946064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4" w:type="dxa"/>
            <w:vAlign w:val="bottom"/>
          </w:tcPr>
          <w:p w14:paraId="0A42CC4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FA35B24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8EC596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E2DCE42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E4E82BB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236" w:type="dxa"/>
            <w:vAlign w:val="bottom"/>
          </w:tcPr>
          <w:p w14:paraId="04FA281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BE099E7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27CF874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4F544332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EA2B2D2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72B32470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5D89CA28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A1D48E9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082C719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41CC340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ED4E1A" w:rsidRPr="006339FB" w14:paraId="6476AF07" w14:textId="77777777" w:rsidTr="00ED4E1A">
        <w:tc>
          <w:tcPr>
            <w:tcW w:w="2092" w:type="dxa"/>
            <w:vAlign w:val="bottom"/>
          </w:tcPr>
          <w:p w14:paraId="0DF064D8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4" w:type="dxa"/>
            <w:vAlign w:val="bottom"/>
          </w:tcPr>
          <w:p w14:paraId="5A5976E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vAlign w:val="bottom"/>
          </w:tcPr>
          <w:p w14:paraId="3532695C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A00BD2B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39661727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C9308AA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vAlign w:val="bottom"/>
          </w:tcPr>
          <w:p w14:paraId="4FC01EE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86E3FCA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891E0E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6F6CEFED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13D4F48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817647B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4E1A" w:rsidRPr="006339FB" w14:paraId="3DDBD31A" w14:textId="77777777" w:rsidTr="00ED4E1A">
        <w:tc>
          <w:tcPr>
            <w:tcW w:w="2092" w:type="dxa"/>
          </w:tcPr>
          <w:p w14:paraId="38259269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dxa"/>
            <w:gridSpan w:val="3"/>
          </w:tcPr>
          <w:p w14:paraId="146E8B15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DA5C4C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4" w:type="dxa"/>
            <w:gridSpan w:val="7"/>
          </w:tcPr>
          <w:p w14:paraId="2713CE3D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D4E1A" w:rsidRPr="006339FB" w14:paraId="4465759D" w14:textId="77777777" w:rsidTr="00ED4E1A">
        <w:tc>
          <w:tcPr>
            <w:tcW w:w="2092" w:type="dxa"/>
          </w:tcPr>
          <w:p w14:paraId="58F8A86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4" w:type="dxa"/>
          </w:tcPr>
          <w:p w14:paraId="5661374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6A91AF8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078BA2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2684AB88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AB5469D" w14:textId="77777777" w:rsidR="00ED4E1A" w:rsidRPr="006339FB" w:rsidRDefault="00ED4E1A" w:rsidP="0011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762D672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5C98BFD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700C21B4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</w:tcPr>
          <w:p w14:paraId="1C75EA75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2B04BEA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5D3FCC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</w:tr>
      <w:tr w:rsidR="00ED4E1A" w:rsidRPr="006339FB" w14:paraId="1BD14B56" w14:textId="77777777" w:rsidTr="00ED4E1A">
        <w:tc>
          <w:tcPr>
            <w:tcW w:w="2092" w:type="dxa"/>
          </w:tcPr>
          <w:p w14:paraId="035DCF4C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40E6401F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5C36B0DD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92BF2B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A330F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055C095" w14:textId="41328894" w:rsidR="00ED4E1A" w:rsidRPr="006339FB" w:rsidRDefault="00ED4E1A" w:rsidP="0011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64C9F0D0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32284FDA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F8C3470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</w:tcPr>
          <w:p w14:paraId="50C48926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ECE5631" w14:textId="77777777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CCD520A" w14:textId="5CAC7B8C" w:rsidR="00ED4E1A" w:rsidRPr="006339FB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5,000</w:t>
            </w:r>
          </w:p>
        </w:tc>
      </w:tr>
    </w:tbl>
    <w:p w14:paraId="7DFC583F" w14:textId="77777777" w:rsidR="00ED4E1A" w:rsidRPr="00432BBA" w:rsidRDefault="00ED4E1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1"/>
        <w:gridCol w:w="14"/>
        <w:gridCol w:w="960"/>
        <w:gridCol w:w="18"/>
        <w:gridCol w:w="6"/>
        <w:gridCol w:w="210"/>
        <w:gridCol w:w="18"/>
        <w:gridCol w:w="7"/>
        <w:gridCol w:w="988"/>
        <w:gridCol w:w="22"/>
        <w:gridCol w:w="7"/>
        <w:gridCol w:w="207"/>
        <w:gridCol w:w="22"/>
        <w:gridCol w:w="7"/>
        <w:gridCol w:w="982"/>
        <w:gridCol w:w="29"/>
        <w:gridCol w:w="206"/>
        <w:gridCol w:w="29"/>
        <w:gridCol w:w="893"/>
        <w:gridCol w:w="30"/>
        <w:gridCol w:w="205"/>
        <w:gridCol w:w="30"/>
        <w:gridCol w:w="921"/>
        <w:gridCol w:w="235"/>
        <w:gridCol w:w="1016"/>
      </w:tblGrid>
      <w:tr w:rsidR="00A8737A" w:rsidRPr="006339FB" w14:paraId="0800A68B" w14:textId="77777777" w:rsidTr="00F02B42">
        <w:trPr>
          <w:tblHeader/>
        </w:trPr>
        <w:tc>
          <w:tcPr>
            <w:tcW w:w="2091" w:type="dxa"/>
            <w:vAlign w:val="bottom"/>
          </w:tcPr>
          <w:p w14:paraId="1A5618A1" w14:textId="45208CE5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1" w:type="dxa"/>
            <w:gridSpan w:val="8"/>
            <w:vAlign w:val="bottom"/>
          </w:tcPr>
          <w:p w14:paraId="73FB948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gridSpan w:val="3"/>
            <w:vAlign w:val="bottom"/>
          </w:tcPr>
          <w:p w14:paraId="157D05A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5" w:type="dxa"/>
            <w:gridSpan w:val="13"/>
            <w:vAlign w:val="bottom"/>
          </w:tcPr>
          <w:p w14:paraId="784EF45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37A" w:rsidRPr="006339FB" w14:paraId="5D89428B" w14:textId="77777777" w:rsidTr="00F02B42">
        <w:tc>
          <w:tcPr>
            <w:tcW w:w="2091" w:type="dxa"/>
            <w:shd w:val="clear" w:color="auto" w:fill="auto"/>
            <w:vAlign w:val="bottom"/>
          </w:tcPr>
          <w:p w14:paraId="1C01DC9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E7777C0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39C8C2" w14:textId="6F5D1507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3"/>
            <w:vAlign w:val="bottom"/>
          </w:tcPr>
          <w:p w14:paraId="7BD7834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15D5367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F96E85E" w14:textId="15E123B2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236" w:type="dxa"/>
            <w:gridSpan w:val="3"/>
            <w:vAlign w:val="bottom"/>
          </w:tcPr>
          <w:p w14:paraId="4B5D2B0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bottom"/>
          </w:tcPr>
          <w:p w14:paraId="50486CF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588BC70" w14:textId="71252BB3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69B1C87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6464446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5A15F6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4AD6353B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16C4FC7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E16278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2F6B4F7" w14:textId="30243E8B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A8737A" w:rsidRPr="006339FB" w14:paraId="5E553A25" w14:textId="77777777" w:rsidTr="00F02B42">
        <w:tc>
          <w:tcPr>
            <w:tcW w:w="2091" w:type="dxa"/>
            <w:vAlign w:val="bottom"/>
          </w:tcPr>
          <w:p w14:paraId="75CAAE0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4" w:type="dxa"/>
            <w:gridSpan w:val="2"/>
            <w:vAlign w:val="bottom"/>
          </w:tcPr>
          <w:p w14:paraId="7B833315" w14:textId="2D274E3D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gridSpan w:val="3"/>
            <w:vAlign w:val="bottom"/>
          </w:tcPr>
          <w:p w14:paraId="734BA63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38354482" w14:textId="5BC9885E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3"/>
            <w:vAlign w:val="bottom"/>
          </w:tcPr>
          <w:p w14:paraId="6E91FAA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bottom"/>
          </w:tcPr>
          <w:p w14:paraId="714ABBAD" w14:textId="46A9101E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5B0ECD5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61E949D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vAlign w:val="bottom"/>
          </w:tcPr>
          <w:p w14:paraId="4DC1B962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1BF1B20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2469C3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9E2D6C0" w14:textId="3CE045AE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6339FB" w14:paraId="11D1BF00" w14:textId="77777777" w:rsidTr="00F02B42">
        <w:tc>
          <w:tcPr>
            <w:tcW w:w="2091" w:type="dxa"/>
          </w:tcPr>
          <w:p w14:paraId="06A498B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dxa"/>
            <w:gridSpan w:val="8"/>
          </w:tcPr>
          <w:p w14:paraId="7382DD2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gridSpan w:val="3"/>
          </w:tcPr>
          <w:p w14:paraId="7E6AD7A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5" w:type="dxa"/>
            <w:gridSpan w:val="13"/>
          </w:tcPr>
          <w:p w14:paraId="63DF8A8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737A" w:rsidRPr="006339FB" w14:paraId="1A4326F2" w14:textId="77777777" w:rsidTr="00F02B42">
        <w:tc>
          <w:tcPr>
            <w:tcW w:w="2091" w:type="dxa"/>
          </w:tcPr>
          <w:p w14:paraId="36991CB2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4" w:type="dxa"/>
            <w:gridSpan w:val="2"/>
          </w:tcPr>
          <w:p w14:paraId="2AEEAD42" w14:textId="3A7EC168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70902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4" w:type="dxa"/>
            <w:gridSpan w:val="3"/>
          </w:tcPr>
          <w:p w14:paraId="2179999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gridSpan w:val="3"/>
          </w:tcPr>
          <w:p w14:paraId="5105FCD0" w14:textId="131A19D8" w:rsidR="00A8737A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 xml:space="preserve">2.05 </w:t>
            </w: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6339FB">
              <w:rPr>
                <w:rFonts w:asciiTheme="majorBidi" w:hAnsiTheme="majorBidi" w:cs="Angsana New"/>
                <w:sz w:val="24"/>
                <w:szCs w:val="24"/>
              </w:rPr>
              <w:t xml:space="preserve"> 5.00</w:t>
            </w:r>
          </w:p>
        </w:tc>
        <w:tc>
          <w:tcPr>
            <w:tcW w:w="236" w:type="dxa"/>
            <w:gridSpan w:val="3"/>
          </w:tcPr>
          <w:p w14:paraId="6DC091E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3"/>
          </w:tcPr>
          <w:p w14:paraId="0FAB0D30" w14:textId="57A3D7C5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35" w:type="dxa"/>
            <w:gridSpan w:val="2"/>
          </w:tcPr>
          <w:p w14:paraId="3025A70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14:paraId="2F869BE7" w14:textId="79B65604" w:rsidR="00A8737A" w:rsidRPr="006339FB" w:rsidRDefault="001C2816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="00C6354F" w:rsidRPr="006339FB">
              <w:rPr>
                <w:rFonts w:asciiTheme="majorBidi" w:hAnsiTheme="majorBidi" w:cs="Angsana New"/>
                <w:sz w:val="24"/>
                <w:szCs w:val="24"/>
              </w:rPr>
              <w:t>,700</w:t>
            </w:r>
          </w:p>
        </w:tc>
        <w:tc>
          <w:tcPr>
            <w:tcW w:w="235" w:type="dxa"/>
            <w:gridSpan w:val="2"/>
          </w:tcPr>
          <w:p w14:paraId="5A17C24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 w14:paraId="5C8459E8" w14:textId="10C8694C" w:rsidR="00A8737A" w:rsidRPr="006339FB" w:rsidRDefault="00C6354F" w:rsidP="0060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1C2816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Pr="006339FB">
              <w:rPr>
                <w:rFonts w:asciiTheme="majorBidi" w:hAnsiTheme="majorBidi" w:cs="Angsana New"/>
                <w:sz w:val="24"/>
                <w:szCs w:val="24"/>
              </w:rPr>
              <w:t>0,000)</w:t>
            </w:r>
          </w:p>
        </w:tc>
        <w:tc>
          <w:tcPr>
            <w:tcW w:w="235" w:type="dxa"/>
          </w:tcPr>
          <w:p w14:paraId="5C7A03C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FEEE139" w14:textId="5186B940" w:rsidR="00A8737A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337,320</w:t>
            </w:r>
          </w:p>
        </w:tc>
      </w:tr>
      <w:tr w:rsidR="00C6354F" w:rsidRPr="006339FB" w14:paraId="4E772595" w14:textId="77777777" w:rsidTr="00F02B42">
        <w:tc>
          <w:tcPr>
            <w:tcW w:w="2091" w:type="dxa"/>
          </w:tcPr>
          <w:p w14:paraId="284389AC" w14:textId="7CD6C160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4" w:type="dxa"/>
            <w:gridSpan w:val="2"/>
          </w:tcPr>
          <w:p w14:paraId="42054781" w14:textId="784633DE" w:rsidR="00C6354F" w:rsidRPr="006339FB" w:rsidRDefault="005E31D4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3"/>
          </w:tcPr>
          <w:p w14:paraId="5F94E64B" w14:textId="77777777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gridSpan w:val="3"/>
          </w:tcPr>
          <w:p w14:paraId="6E53C18E" w14:textId="0EF09054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5.00</w:t>
            </w:r>
          </w:p>
        </w:tc>
        <w:tc>
          <w:tcPr>
            <w:tcW w:w="236" w:type="dxa"/>
            <w:gridSpan w:val="3"/>
          </w:tcPr>
          <w:p w14:paraId="1E355D86" w14:textId="77777777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tcBorders>
              <w:bottom w:val="single" w:sz="4" w:space="0" w:color="auto"/>
            </w:tcBorders>
          </w:tcPr>
          <w:p w14:paraId="005197C1" w14:textId="5451B11A" w:rsidR="00C6354F" w:rsidRPr="006339FB" w:rsidRDefault="00C6354F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gridSpan w:val="2"/>
          </w:tcPr>
          <w:p w14:paraId="553771D2" w14:textId="77777777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14:paraId="4B1673A9" w14:textId="49C19419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  <w:tc>
          <w:tcPr>
            <w:tcW w:w="235" w:type="dxa"/>
            <w:gridSpan w:val="2"/>
          </w:tcPr>
          <w:p w14:paraId="375FF19D" w14:textId="77777777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 w14:paraId="76C4D7FE" w14:textId="2F241FD2" w:rsidR="00C6354F" w:rsidRPr="006339FB" w:rsidRDefault="00604264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89F21CF" w14:textId="77777777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BE0E9D4" w14:textId="4BD420D6" w:rsidR="00C6354F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</w:tr>
      <w:tr w:rsidR="00A8737A" w:rsidRPr="006339FB" w14:paraId="52D3CE30" w14:textId="77777777" w:rsidTr="00F02B42">
        <w:tc>
          <w:tcPr>
            <w:tcW w:w="2091" w:type="dxa"/>
          </w:tcPr>
          <w:p w14:paraId="1D39C03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  <w:gridSpan w:val="2"/>
          </w:tcPr>
          <w:p w14:paraId="4B9007E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  <w:gridSpan w:val="3"/>
          </w:tcPr>
          <w:p w14:paraId="6F8CD1E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</w:tcPr>
          <w:p w14:paraId="085E989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300FA4F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37F9E8" w14:textId="2B0E4B03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A8737A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35" w:type="dxa"/>
            <w:gridSpan w:val="2"/>
          </w:tcPr>
          <w:p w14:paraId="757B2E3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14:paraId="11A9EF1F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F472FA2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 w14:paraId="28FB3C9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950EF9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10408D6" w14:textId="340663A1" w:rsidR="00A8737A" w:rsidRPr="006339FB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342,320</w:t>
            </w:r>
          </w:p>
        </w:tc>
      </w:tr>
      <w:tr w:rsidR="00E00CE3" w:rsidRPr="006339FB" w14:paraId="4EBCA3F9" w14:textId="77777777" w:rsidTr="00F02B42">
        <w:tc>
          <w:tcPr>
            <w:tcW w:w="2091" w:type="dxa"/>
          </w:tcPr>
          <w:p w14:paraId="098FCF84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  <w:gridSpan w:val="2"/>
          </w:tcPr>
          <w:p w14:paraId="6D18A30A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  <w:gridSpan w:val="3"/>
          </w:tcPr>
          <w:p w14:paraId="6533974A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</w:tcPr>
          <w:p w14:paraId="073FD804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374EB4AC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tcBorders>
              <w:top w:val="double" w:sz="4" w:space="0" w:color="auto"/>
            </w:tcBorders>
          </w:tcPr>
          <w:p w14:paraId="6175EC32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03F31F79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14:paraId="210B0840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F4847EE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 w14:paraId="52FC56A4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594C1F9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6E2329E" w14:textId="77777777" w:rsidR="00E00CE3" w:rsidRPr="006339FB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</w:tr>
      <w:tr w:rsidR="00A8737A" w:rsidRPr="006339FB" w14:paraId="6C712EF8" w14:textId="77777777" w:rsidTr="00F02B42">
        <w:tc>
          <w:tcPr>
            <w:tcW w:w="2105" w:type="dxa"/>
            <w:gridSpan w:val="2"/>
            <w:vAlign w:val="bottom"/>
          </w:tcPr>
          <w:p w14:paraId="02B7E5B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6" w:type="dxa"/>
            <w:gridSpan w:val="9"/>
            <w:vAlign w:val="bottom"/>
          </w:tcPr>
          <w:p w14:paraId="63F536E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gridSpan w:val="3"/>
            <w:vAlign w:val="bottom"/>
          </w:tcPr>
          <w:p w14:paraId="51486BC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gridSpan w:val="11"/>
            <w:vAlign w:val="bottom"/>
          </w:tcPr>
          <w:p w14:paraId="625B87AF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737A" w:rsidRPr="006339FB" w14:paraId="1C40C550" w14:textId="77777777" w:rsidTr="00F02B42">
        <w:trPr>
          <w:trHeight w:val="689"/>
        </w:trPr>
        <w:tc>
          <w:tcPr>
            <w:tcW w:w="2105" w:type="dxa"/>
            <w:gridSpan w:val="2"/>
            <w:shd w:val="clear" w:color="auto" w:fill="auto"/>
            <w:vAlign w:val="bottom"/>
          </w:tcPr>
          <w:p w14:paraId="4D23DD99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gridSpan w:val="3"/>
            <w:vAlign w:val="bottom"/>
          </w:tcPr>
          <w:p w14:paraId="73F91A02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667C05A" w14:textId="3AA4DAE8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3"/>
            <w:vAlign w:val="bottom"/>
          </w:tcPr>
          <w:p w14:paraId="454B1FD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6E10C76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4BEADE3" w14:textId="30EB9DE8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236" w:type="dxa"/>
            <w:gridSpan w:val="3"/>
            <w:vAlign w:val="bottom"/>
          </w:tcPr>
          <w:p w14:paraId="72218D7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C3E052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2594020" w14:textId="4B70A3F8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74FDEEF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4CC5E77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5F4E1A7F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25B588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1560C79B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CD6497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3CE4BDB" w14:textId="792B66B5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A8737A" w:rsidRPr="006339FB" w14:paraId="45668F82" w14:textId="77777777" w:rsidTr="00F02B42">
        <w:tc>
          <w:tcPr>
            <w:tcW w:w="2105" w:type="dxa"/>
            <w:gridSpan w:val="2"/>
            <w:vAlign w:val="bottom"/>
          </w:tcPr>
          <w:p w14:paraId="7BDE3CB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84" w:type="dxa"/>
            <w:gridSpan w:val="3"/>
            <w:vAlign w:val="bottom"/>
          </w:tcPr>
          <w:p w14:paraId="17CD2516" w14:textId="7C826F69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3"/>
            <w:vAlign w:val="bottom"/>
          </w:tcPr>
          <w:p w14:paraId="34146B60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0E680610" w14:textId="19472A3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3"/>
            <w:vAlign w:val="bottom"/>
          </w:tcPr>
          <w:p w14:paraId="47BD528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513E028" w14:textId="47FCEEAF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268B339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45466E76" w14:textId="69B40526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gridSpan w:val="2"/>
            <w:vAlign w:val="bottom"/>
          </w:tcPr>
          <w:p w14:paraId="3A08797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228807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vAlign w:val="bottom"/>
          </w:tcPr>
          <w:p w14:paraId="16D5B5A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FA62F05" w14:textId="164871E2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6339FB" w14:paraId="030181EF" w14:textId="77777777" w:rsidTr="00F02B42">
        <w:tc>
          <w:tcPr>
            <w:tcW w:w="2105" w:type="dxa"/>
            <w:gridSpan w:val="2"/>
          </w:tcPr>
          <w:p w14:paraId="0A9C4D0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gridSpan w:val="9"/>
          </w:tcPr>
          <w:p w14:paraId="29433D50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gridSpan w:val="3"/>
          </w:tcPr>
          <w:p w14:paraId="1393FC02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11"/>
          </w:tcPr>
          <w:p w14:paraId="2F37995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737A" w:rsidRPr="006339FB" w14:paraId="49061370" w14:textId="77777777" w:rsidTr="00F02B42">
        <w:tc>
          <w:tcPr>
            <w:tcW w:w="2105" w:type="dxa"/>
            <w:gridSpan w:val="2"/>
          </w:tcPr>
          <w:p w14:paraId="6BE2689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26C1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84" w:type="dxa"/>
            <w:gridSpan w:val="3"/>
          </w:tcPr>
          <w:p w14:paraId="0E8A01BB" w14:textId="22C74930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5" w:type="dxa"/>
            <w:gridSpan w:val="3"/>
          </w:tcPr>
          <w:p w14:paraId="5F71261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</w:tcPr>
          <w:p w14:paraId="48B7491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E50CA" w14:textId="08B44AA2" w:rsidR="00CA4B7A" w:rsidRPr="006339FB" w:rsidRDefault="00CA4B7A" w:rsidP="00DB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6.70</w:t>
            </w:r>
          </w:p>
        </w:tc>
        <w:tc>
          <w:tcPr>
            <w:tcW w:w="236" w:type="dxa"/>
            <w:gridSpan w:val="3"/>
          </w:tcPr>
          <w:p w14:paraId="0FFE1D78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22BD2E08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9BAD8A" w14:textId="18C35ABD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235" w:type="dxa"/>
            <w:gridSpan w:val="2"/>
          </w:tcPr>
          <w:p w14:paraId="455D6FA8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0562724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6D97F2" w14:textId="0572CC85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(21,763)</w:t>
            </w:r>
          </w:p>
        </w:tc>
        <w:tc>
          <w:tcPr>
            <w:tcW w:w="235" w:type="dxa"/>
            <w:gridSpan w:val="2"/>
          </w:tcPr>
          <w:p w14:paraId="446B103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C8C3B35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ED130" w14:textId="17E4F147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943</w:t>
            </w:r>
          </w:p>
        </w:tc>
        <w:tc>
          <w:tcPr>
            <w:tcW w:w="235" w:type="dxa"/>
          </w:tcPr>
          <w:p w14:paraId="59FBEED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A533A6B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7C965" w14:textId="78CD1A6A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30,226</w:t>
            </w:r>
          </w:p>
        </w:tc>
      </w:tr>
      <w:tr w:rsidR="00A8737A" w:rsidRPr="006339FB" w14:paraId="02AC99F5" w14:textId="77777777" w:rsidTr="00F02B42">
        <w:tc>
          <w:tcPr>
            <w:tcW w:w="2105" w:type="dxa"/>
            <w:gridSpan w:val="2"/>
          </w:tcPr>
          <w:p w14:paraId="0924912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E2048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84" w:type="dxa"/>
            <w:gridSpan w:val="3"/>
          </w:tcPr>
          <w:p w14:paraId="2BD463B8" w14:textId="0B9AC9F5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 LIBOR+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5" w:type="dxa"/>
            <w:gridSpan w:val="3"/>
          </w:tcPr>
          <w:p w14:paraId="0E0257E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</w:tcPr>
          <w:p w14:paraId="0AF3B68E" w14:textId="16CFD6A3" w:rsidR="00A873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MLR-1.25, LIBOR+3</w:t>
            </w:r>
          </w:p>
        </w:tc>
        <w:tc>
          <w:tcPr>
            <w:tcW w:w="236" w:type="dxa"/>
            <w:gridSpan w:val="3"/>
          </w:tcPr>
          <w:p w14:paraId="42AF1371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5189B62F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F04A3" w14:textId="6E08663A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A8737A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235" w:type="dxa"/>
            <w:gridSpan w:val="2"/>
          </w:tcPr>
          <w:p w14:paraId="6001B9B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77D33E4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4ED6" w14:textId="006195F0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1C2816">
              <w:rPr>
                <w:rFonts w:asciiTheme="majorBidi" w:hAnsiTheme="majorBidi" w:cs="Angsana New"/>
                <w:sz w:val="24"/>
                <w:szCs w:val="24"/>
              </w:rPr>
              <w:t>11,867</w:t>
            </w:r>
            <w:r w:rsidRPr="006339FB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5" w:type="dxa"/>
            <w:gridSpan w:val="2"/>
          </w:tcPr>
          <w:p w14:paraId="29852F3A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B33C49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7B4A7" w14:textId="7AF18FFC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5,</w:t>
            </w:r>
            <w:r w:rsidR="001C2816">
              <w:rPr>
                <w:rFonts w:asciiTheme="majorBidi" w:hAnsiTheme="majorBidi" w:cs="Angsana New"/>
                <w:sz w:val="24"/>
                <w:szCs w:val="24"/>
              </w:rPr>
              <w:t>101</w:t>
            </w:r>
          </w:p>
        </w:tc>
        <w:tc>
          <w:tcPr>
            <w:tcW w:w="235" w:type="dxa"/>
          </w:tcPr>
          <w:p w14:paraId="22CA29D6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0FE438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B0FDE" w14:textId="6B1A4A22" w:rsidR="00CA4B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90,235</w:t>
            </w:r>
          </w:p>
        </w:tc>
      </w:tr>
      <w:tr w:rsidR="00A8737A" w:rsidRPr="006339FB" w14:paraId="52AC2B81" w14:textId="77777777" w:rsidTr="00F02B42">
        <w:tc>
          <w:tcPr>
            <w:tcW w:w="2105" w:type="dxa"/>
            <w:gridSpan w:val="2"/>
          </w:tcPr>
          <w:p w14:paraId="329B0B78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4" w:type="dxa"/>
            <w:gridSpan w:val="3"/>
          </w:tcPr>
          <w:p w14:paraId="0113CEAB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3"/>
          </w:tcPr>
          <w:p w14:paraId="6FEC38F4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3"/>
          </w:tcPr>
          <w:p w14:paraId="5451E9BE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6581023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3E591D" w14:textId="3B85284C" w:rsidR="00A8737A" w:rsidRPr="006339FB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  <w:r w:rsidR="00A8737A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35" w:type="dxa"/>
            <w:gridSpan w:val="2"/>
          </w:tcPr>
          <w:p w14:paraId="6FED674D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01A0F6E7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172CAE33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2823896F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65C416C" w14:textId="77777777" w:rsidR="00A8737A" w:rsidRPr="006339FB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C46C97A" w14:textId="2435011A" w:rsidR="00A8737A" w:rsidRPr="006339FB" w:rsidRDefault="00CA4B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120,461</w:t>
            </w:r>
          </w:p>
        </w:tc>
      </w:tr>
      <w:tr w:rsidR="00833880" w:rsidRPr="006339FB" w14:paraId="2E3D0D84" w14:textId="77777777" w:rsidTr="00F02B42">
        <w:trPr>
          <w:trHeight w:val="689"/>
        </w:trPr>
        <w:tc>
          <w:tcPr>
            <w:tcW w:w="2105" w:type="dxa"/>
            <w:gridSpan w:val="2"/>
            <w:shd w:val="clear" w:color="auto" w:fill="auto"/>
            <w:vAlign w:val="bottom"/>
          </w:tcPr>
          <w:p w14:paraId="52054471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gridSpan w:val="3"/>
            <w:vAlign w:val="bottom"/>
          </w:tcPr>
          <w:p w14:paraId="2F1F94DE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99EDF1D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3"/>
            <w:vAlign w:val="bottom"/>
          </w:tcPr>
          <w:p w14:paraId="0EE24CE8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1AAD0CF1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BD636EA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236" w:type="dxa"/>
            <w:gridSpan w:val="3"/>
            <w:vAlign w:val="bottom"/>
          </w:tcPr>
          <w:p w14:paraId="6405A624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7C3AC16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8ADAF3F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7A28C2E6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08C9E88B" w14:textId="362F66A0" w:rsidR="00833880" w:rsidRPr="006339FB" w:rsidRDefault="009E57C4" w:rsidP="00E9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9F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  <w:gridSpan w:val="2"/>
            <w:vAlign w:val="bottom"/>
          </w:tcPr>
          <w:p w14:paraId="44EAE10E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01C8B7A6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C39FB74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77041B3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952F1C" w14:textId="77777777" w:rsidR="00833880" w:rsidRPr="006339FB" w:rsidRDefault="00833880" w:rsidP="0083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1C2816" w:rsidRPr="006339FB" w14:paraId="25CDAA68" w14:textId="77777777" w:rsidTr="00F02B42">
        <w:tc>
          <w:tcPr>
            <w:tcW w:w="2105" w:type="dxa"/>
            <w:gridSpan w:val="2"/>
            <w:vAlign w:val="bottom"/>
          </w:tcPr>
          <w:p w14:paraId="4AE1E04F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78" w:type="dxa"/>
            <w:gridSpan w:val="2"/>
            <w:vAlign w:val="bottom"/>
          </w:tcPr>
          <w:p w14:paraId="56670B5E" w14:textId="1A3200DB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gridSpan w:val="3"/>
            <w:vAlign w:val="bottom"/>
          </w:tcPr>
          <w:p w14:paraId="4A2BF8BA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13F1E0C6" w14:textId="71CC49FD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3"/>
            <w:vAlign w:val="bottom"/>
          </w:tcPr>
          <w:p w14:paraId="4148C04E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vAlign w:val="bottom"/>
          </w:tcPr>
          <w:p w14:paraId="1F0648E7" w14:textId="4969E24D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4F279438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3C6DFB11" w14:textId="6FE619C5" w:rsidR="001C2816" w:rsidRPr="006339FB" w:rsidRDefault="001C2816" w:rsidP="009E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ลดลง)</w:t>
            </w:r>
          </w:p>
        </w:tc>
        <w:tc>
          <w:tcPr>
            <w:tcW w:w="235" w:type="dxa"/>
            <w:gridSpan w:val="2"/>
            <w:vAlign w:val="bottom"/>
          </w:tcPr>
          <w:p w14:paraId="62458308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FC0AB2A" w14:textId="6041EB8F" w:rsidR="001C2816" w:rsidRPr="006339FB" w:rsidRDefault="00E04D19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vAlign w:val="bottom"/>
          </w:tcPr>
          <w:p w14:paraId="3D733B41" w14:textId="77777777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8B51405" w14:textId="296F6593" w:rsidR="001C2816" w:rsidRPr="006339FB" w:rsidRDefault="001C2816" w:rsidP="001C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6339FB" w14:paraId="6AAEC587" w14:textId="77777777" w:rsidTr="00F02B42">
        <w:tc>
          <w:tcPr>
            <w:tcW w:w="2105" w:type="dxa"/>
            <w:gridSpan w:val="2"/>
          </w:tcPr>
          <w:p w14:paraId="5E0F202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8"/>
          </w:tcPr>
          <w:p w14:paraId="0551B092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gridSpan w:val="3"/>
          </w:tcPr>
          <w:p w14:paraId="29EF8531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3" w:type="dxa"/>
            <w:gridSpan w:val="12"/>
          </w:tcPr>
          <w:p w14:paraId="64D56C76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A71" w:rsidRPr="006339FB" w14:paraId="1C4FC876" w14:textId="77777777" w:rsidTr="00F02B42">
        <w:tc>
          <w:tcPr>
            <w:tcW w:w="2105" w:type="dxa"/>
            <w:gridSpan w:val="2"/>
          </w:tcPr>
          <w:p w14:paraId="546C156A" w14:textId="77777777" w:rsidR="008470F2" w:rsidRDefault="008470F2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CC401" w14:textId="4DB5D9A9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8" w:type="dxa"/>
            <w:gridSpan w:val="2"/>
          </w:tcPr>
          <w:p w14:paraId="08A86CC7" w14:textId="77777777" w:rsidR="00817A25" w:rsidRDefault="00817A25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582CC9" w14:textId="183A1E48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3.75</w:t>
            </w:r>
          </w:p>
        </w:tc>
        <w:tc>
          <w:tcPr>
            <w:tcW w:w="241" w:type="dxa"/>
            <w:gridSpan w:val="4"/>
          </w:tcPr>
          <w:p w14:paraId="36BAED5E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14:paraId="3C30FA87" w14:textId="7C9D704A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3.75</w:t>
            </w:r>
            <w:r w:rsidR="004E449A"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A109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E449A"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4.25,</w:t>
            </w:r>
            <w:r w:rsidR="004E449A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LIBOR+3</w:t>
            </w:r>
          </w:p>
        </w:tc>
        <w:tc>
          <w:tcPr>
            <w:tcW w:w="236" w:type="dxa"/>
            <w:gridSpan w:val="3"/>
          </w:tcPr>
          <w:p w14:paraId="3E07DC8B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3"/>
          </w:tcPr>
          <w:p w14:paraId="11AF96D5" w14:textId="77777777" w:rsidR="00817A25" w:rsidRDefault="00817A25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48F9F" w14:textId="3D3ABE9E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  <w:tc>
          <w:tcPr>
            <w:tcW w:w="235" w:type="dxa"/>
            <w:gridSpan w:val="2"/>
          </w:tcPr>
          <w:p w14:paraId="1A269969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0105D7BC" w14:textId="77777777" w:rsidR="00817A25" w:rsidRDefault="00817A25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55D81208" w14:textId="63C82BDF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8470F2">
              <w:rPr>
                <w:rFonts w:asciiTheme="majorBidi" w:hAnsiTheme="majorBidi" w:cs="Angsana New"/>
                <w:sz w:val="24"/>
                <w:szCs w:val="24"/>
              </w:rPr>
              <w:t>30,009</w:t>
            </w:r>
          </w:p>
        </w:tc>
        <w:tc>
          <w:tcPr>
            <w:tcW w:w="235" w:type="dxa"/>
            <w:gridSpan w:val="2"/>
          </w:tcPr>
          <w:p w14:paraId="5D38A248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824C36F" w14:textId="77777777" w:rsidR="00817A25" w:rsidRDefault="00817A25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60B69B24" w14:textId="794C498B" w:rsidR="00847A71" w:rsidRPr="006339FB" w:rsidRDefault="008470F2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</w:t>
            </w:r>
            <w:r w:rsidR="00743E7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5" w:type="dxa"/>
          </w:tcPr>
          <w:p w14:paraId="586A9F00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451BEE2" w14:textId="77777777" w:rsidR="00817A25" w:rsidRDefault="00817A25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0D62A48F" w14:textId="0307360F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388,42</w:t>
            </w:r>
            <w:r w:rsidR="00743E72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</w:tr>
      <w:tr w:rsidR="008470F2" w:rsidRPr="006339FB" w14:paraId="12FDD611" w14:textId="77777777" w:rsidTr="00F02B42">
        <w:tc>
          <w:tcPr>
            <w:tcW w:w="2105" w:type="dxa"/>
            <w:gridSpan w:val="2"/>
          </w:tcPr>
          <w:p w14:paraId="508B88AF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8" w:type="dxa"/>
            <w:gridSpan w:val="2"/>
          </w:tcPr>
          <w:p w14:paraId="1407823C" w14:textId="628A9765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LIBOR+3 </w:t>
            </w:r>
          </w:p>
        </w:tc>
        <w:tc>
          <w:tcPr>
            <w:tcW w:w="241" w:type="dxa"/>
            <w:gridSpan w:val="4"/>
          </w:tcPr>
          <w:p w14:paraId="7F1BF768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14:paraId="6EEF5926" w14:textId="142C08B9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6F3BF71F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3"/>
          </w:tcPr>
          <w:p w14:paraId="6F53B691" w14:textId="5EE0EEFB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  <w:tc>
          <w:tcPr>
            <w:tcW w:w="235" w:type="dxa"/>
            <w:gridSpan w:val="2"/>
          </w:tcPr>
          <w:p w14:paraId="798FCD69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47B36914" w14:textId="0981A9FF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(21,</w:t>
            </w:r>
            <w:r w:rsidRPr="008470F2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6339FB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5" w:type="dxa"/>
            <w:gridSpan w:val="2"/>
          </w:tcPr>
          <w:p w14:paraId="48D304A0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02AFB8F" w14:textId="052C6F4E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C018BC4" w14:textId="77777777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767C502" w14:textId="2FC0C260" w:rsidR="008470F2" w:rsidRPr="006339FB" w:rsidRDefault="008470F2" w:rsidP="0084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847A71" w:rsidRPr="006339FB" w14:paraId="201EC719" w14:textId="77777777" w:rsidTr="00F02B42">
        <w:tc>
          <w:tcPr>
            <w:tcW w:w="2105" w:type="dxa"/>
            <w:gridSpan w:val="2"/>
          </w:tcPr>
          <w:p w14:paraId="4DDA08F2" w14:textId="77777777" w:rsidR="00372711" w:rsidRDefault="0037271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9F2B7" w14:textId="7DE824D5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gridSpan w:val="2"/>
          </w:tcPr>
          <w:p w14:paraId="2BB11439" w14:textId="53FD8CE5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LIBOR+3</w:t>
            </w:r>
            <w:r w:rsidR="004E449A"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, </w:t>
            </w:r>
            <w:r w:rsidR="004E449A" w:rsidRPr="006339FB">
              <w:rPr>
                <w:rFonts w:asciiTheme="majorBidi" w:hAnsiTheme="majorBidi" w:cstheme="majorBidi"/>
                <w:sz w:val="24"/>
                <w:szCs w:val="24"/>
              </w:rPr>
              <w:t>MLR-1.25</w:t>
            </w:r>
          </w:p>
        </w:tc>
        <w:tc>
          <w:tcPr>
            <w:tcW w:w="241" w:type="dxa"/>
            <w:gridSpan w:val="4"/>
          </w:tcPr>
          <w:p w14:paraId="43619BF5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14:paraId="12A8EA43" w14:textId="12AE07D2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LIBOR+3</w:t>
            </w:r>
            <w:r w:rsidR="004E449A"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, </w:t>
            </w:r>
            <w:r w:rsidR="004E449A" w:rsidRPr="006339FB">
              <w:rPr>
                <w:rFonts w:asciiTheme="majorBidi" w:hAnsiTheme="majorBidi" w:cstheme="majorBidi"/>
                <w:sz w:val="24"/>
                <w:szCs w:val="24"/>
              </w:rPr>
              <w:t>MLR-1.25</w:t>
            </w:r>
          </w:p>
        </w:tc>
        <w:tc>
          <w:tcPr>
            <w:tcW w:w="236" w:type="dxa"/>
            <w:gridSpan w:val="3"/>
          </w:tcPr>
          <w:p w14:paraId="752FC129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tcBorders>
              <w:bottom w:val="single" w:sz="4" w:space="0" w:color="auto"/>
            </w:tcBorders>
          </w:tcPr>
          <w:p w14:paraId="128F1CAC" w14:textId="77777777" w:rsidR="00957FE8" w:rsidRDefault="00957FE8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24445" w14:textId="3EA9C8F4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35" w:type="dxa"/>
            <w:gridSpan w:val="2"/>
          </w:tcPr>
          <w:p w14:paraId="0BD1E702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4EFC1F94" w14:textId="77777777" w:rsidR="00957FE8" w:rsidRDefault="00957FE8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0E97E656" w14:textId="33BF35BD" w:rsidR="00847A71" w:rsidRPr="006339FB" w:rsidRDefault="008470F2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(11,867)</w:t>
            </w:r>
          </w:p>
        </w:tc>
        <w:tc>
          <w:tcPr>
            <w:tcW w:w="235" w:type="dxa"/>
            <w:gridSpan w:val="2"/>
          </w:tcPr>
          <w:p w14:paraId="746C23F7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1E44C4C" w14:textId="77777777" w:rsidR="00957FE8" w:rsidRDefault="00957FE8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73ACB9CE" w14:textId="306F764F" w:rsidR="00847A71" w:rsidRPr="006339FB" w:rsidRDefault="008470F2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5,10</w:t>
            </w:r>
            <w:r w:rsidR="004A6EC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14:paraId="44611670" w14:textId="7777777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BBCDB6A" w14:textId="77777777" w:rsidR="00957FE8" w:rsidRDefault="00957FE8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5BA6913D" w14:textId="34856A87" w:rsidR="00847A71" w:rsidRPr="006339FB" w:rsidRDefault="00847A71" w:rsidP="00847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90,23</w:t>
            </w:r>
            <w:r w:rsidR="004A6EC1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</w:tr>
      <w:tr w:rsidR="00A8737A" w:rsidRPr="006339FB" w14:paraId="6C328B87" w14:textId="77777777" w:rsidTr="00F02B42">
        <w:tc>
          <w:tcPr>
            <w:tcW w:w="2105" w:type="dxa"/>
            <w:gridSpan w:val="2"/>
          </w:tcPr>
          <w:p w14:paraId="57C8E02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  <w:gridSpan w:val="2"/>
          </w:tcPr>
          <w:p w14:paraId="504CECDF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4"/>
          </w:tcPr>
          <w:p w14:paraId="32280EA4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14:paraId="45C66512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672045E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27352A" w14:textId="54BC4029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</w:t>
            </w:r>
            <w:r w:rsidR="00A8737A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35" w:type="dxa"/>
            <w:gridSpan w:val="2"/>
          </w:tcPr>
          <w:p w14:paraId="672F8291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24B0ED9D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29859F5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19BFCF24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E7A6853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9012698" w14:textId="422D47B6" w:rsidR="00A8737A" w:rsidRPr="00817A25" w:rsidRDefault="00CA4B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A2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478,65</w:t>
            </w:r>
            <w:r w:rsidR="003C6FA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6A1FB2FA" w14:textId="77777777" w:rsidR="00A8737A" w:rsidRPr="00372711" w:rsidRDefault="00A8737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6339FB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96EBAF" w14:textId="20D9F9C5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39AC" w:rsidRPr="006339FB" w14:paraId="604BF6C8" w14:textId="77777777" w:rsidTr="00E739AC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0066987A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7E8B7766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7032511D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207CCE2" w14:textId="20AF699A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70E22632" w14:textId="77777777" w:rsidTr="00E739AC">
        <w:trPr>
          <w:tblHeader/>
        </w:trPr>
        <w:tc>
          <w:tcPr>
            <w:tcW w:w="2205" w:type="pct"/>
            <w:shd w:val="clear" w:color="auto" w:fill="auto"/>
          </w:tcPr>
          <w:p w14:paraId="5D473A16" w14:textId="3348D0EC" w:rsidR="00E739AC" w:rsidRPr="006339FB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0AD4240C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131B9726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33CEFCFE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71A8EBA" w14:textId="0C99EB2F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3DD044D0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677BC98A" w:rsidR="00E739AC" w:rsidRPr="006339FB" w:rsidRDefault="008B1F18" w:rsidP="000A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A69E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23D3B953" w:rsidR="00E739AC" w:rsidRPr="006339FB" w:rsidRDefault="008B1F18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38,98</w:t>
            </w:r>
            <w:r w:rsidR="000A69EF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639ADE1" w14:textId="338F25AA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38,975</w:t>
            </w:r>
          </w:p>
        </w:tc>
      </w:tr>
      <w:tr w:rsidR="00E739AC" w:rsidRPr="006339FB" w14:paraId="75E06F7C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54E6F1C4" w:rsidR="00E739AC" w:rsidRPr="006339FB" w:rsidRDefault="008B1F18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28410A6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54FDACA3" w:rsidR="00E739AC" w:rsidRPr="006339FB" w:rsidRDefault="008B1F18" w:rsidP="000A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A69E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6339FB" w14:paraId="0979AE31" w14:textId="77777777" w:rsidTr="00E739AC">
        <w:tc>
          <w:tcPr>
            <w:tcW w:w="2205" w:type="pct"/>
            <w:shd w:val="clear" w:color="auto" w:fill="auto"/>
          </w:tcPr>
          <w:p w14:paraId="3E21EF7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564F1A63" w:rsidR="00E739AC" w:rsidRPr="000A69EF" w:rsidRDefault="008B1F18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9E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26C86479" w:rsidR="00E739AC" w:rsidRPr="006339FB" w:rsidRDefault="008B1F18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38,98</w:t>
            </w:r>
            <w:r w:rsidR="000A69E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740DDEB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38,975</w:t>
            </w:r>
          </w:p>
        </w:tc>
      </w:tr>
    </w:tbl>
    <w:p w14:paraId="1C1C4F5E" w14:textId="09C81058" w:rsidR="00075B2F" w:rsidRPr="005377F1" w:rsidRDefault="00075B2F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36"/>
        <w:gridCol w:w="270"/>
        <w:gridCol w:w="1078"/>
      </w:tblGrid>
      <w:tr w:rsidR="001D5663" w:rsidRPr="006339FB" w14:paraId="40BF4C38" w14:textId="77777777" w:rsidTr="00D01E08">
        <w:tc>
          <w:tcPr>
            <w:tcW w:w="2204" w:type="pct"/>
            <w:vMerge w:val="restart"/>
            <w:shd w:val="clear" w:color="auto" w:fill="auto"/>
          </w:tcPr>
          <w:p w14:paraId="051D7A28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6E3FC10" w14:textId="5FDB060E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0349E01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427540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33CFAA26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39AC" w:rsidRPr="006339FB" w14:paraId="0A74596A" w14:textId="77777777" w:rsidTr="00D01E08">
        <w:tc>
          <w:tcPr>
            <w:tcW w:w="2204" w:type="pct"/>
            <w:vMerge/>
            <w:shd w:val="clear" w:color="auto" w:fill="auto"/>
          </w:tcPr>
          <w:p w14:paraId="05DBE71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03C7880" w14:textId="4AD80B89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AE7B3F9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5F01964" w14:textId="096412D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70B0B8A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1DC66A80" w14:textId="7507DF49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FF08145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89C2CED" w14:textId="7F334A46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8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43DC15B0" w14:textId="77777777" w:rsidTr="00D01E08">
        <w:tc>
          <w:tcPr>
            <w:tcW w:w="2204" w:type="pct"/>
            <w:shd w:val="clear" w:color="auto" w:fill="auto"/>
          </w:tcPr>
          <w:p w14:paraId="2C96FEC4" w14:textId="3D82D966" w:rsidR="00E739AC" w:rsidRPr="006339FB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7B87514" w14:textId="3E7DFD81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A704BDE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11B680E" w14:textId="12E89702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73A3DA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6618F9A" w14:textId="16405E8F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7CEEF2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8B8C7F6" w14:textId="29C5D656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3263236E" w14:textId="77777777" w:rsidTr="00D01E08">
        <w:tc>
          <w:tcPr>
            <w:tcW w:w="2204" w:type="pct"/>
            <w:shd w:val="clear" w:color="auto" w:fill="auto"/>
          </w:tcPr>
          <w:p w14:paraId="6D38DB4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102C642E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CD149A3" w14:textId="3D844531" w:rsidR="00E739AC" w:rsidRPr="006339FB" w:rsidRDefault="003E148A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1E0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4D65BA15" w:rsidR="00E739AC" w:rsidRPr="006339FB" w:rsidRDefault="003E148A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25,516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5D89080" w14:textId="2A79DEF0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24,579</w:t>
            </w:r>
          </w:p>
        </w:tc>
      </w:tr>
      <w:tr w:rsidR="00E739AC" w:rsidRPr="006339FB" w14:paraId="56A17AF9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13F5EC6" w14:textId="58CAA8C8" w:rsidR="00E739AC" w:rsidRPr="006339FB" w:rsidRDefault="003E148A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611620BF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02D2C943" w:rsidR="00E739AC" w:rsidRPr="00D01E08" w:rsidRDefault="003E148A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1E0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E739AC" w:rsidRPr="00D01E08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EBD137E" w14:textId="77777777" w:rsidR="00E739AC" w:rsidRPr="00D01E08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1E0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6339FB" w14:paraId="41E56BD8" w14:textId="77777777" w:rsidTr="00146562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7926BBC4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770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57024595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5FE19E0B" w:rsidR="00E739AC" w:rsidRPr="00D01E08" w:rsidRDefault="005B631B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1E0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E739AC" w:rsidRPr="006339FB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77777777" w:rsidR="00E739AC" w:rsidRPr="00D01E08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6339FB" w14:paraId="02A30F17" w14:textId="77777777" w:rsidTr="00146562">
        <w:tc>
          <w:tcPr>
            <w:tcW w:w="2204" w:type="pct"/>
            <w:shd w:val="clear" w:color="auto" w:fill="auto"/>
          </w:tcPr>
          <w:p w14:paraId="1967180F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38E745FE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3462A7BB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189EBAA9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25,516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1B9D051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24,579</w:t>
            </w:r>
          </w:p>
        </w:tc>
      </w:tr>
      <w:tr w:rsidR="00146562" w:rsidRPr="006339FB" w14:paraId="5EFFCA0A" w14:textId="77777777" w:rsidTr="00146562">
        <w:tc>
          <w:tcPr>
            <w:tcW w:w="2204" w:type="pct"/>
            <w:shd w:val="clear" w:color="auto" w:fill="auto"/>
          </w:tcPr>
          <w:p w14:paraId="016DAD77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7A4665A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8F76669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362095AC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B1AC4EC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D01589D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7B178CB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E73E408" w14:textId="77777777" w:rsidR="00146562" w:rsidRPr="006339FB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0129DE6" w14:textId="1CA61AD7" w:rsidR="00D01E08" w:rsidRDefault="00D01E08"/>
    <w:p w14:paraId="2B607483" w14:textId="77777777" w:rsidR="00D01E08" w:rsidRDefault="00D0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A8737A" w:rsidRPr="006339FB" w14:paraId="41B7705E" w14:textId="77777777" w:rsidTr="00D01E08">
        <w:tc>
          <w:tcPr>
            <w:tcW w:w="2204" w:type="pct"/>
            <w:vMerge w:val="restart"/>
            <w:shd w:val="clear" w:color="auto" w:fill="auto"/>
          </w:tcPr>
          <w:p w14:paraId="7AF8312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E834CD6" w14:textId="47BA9423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2E277E4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C24C0D6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6906B76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6339FB" w14:paraId="5A671462" w14:textId="77777777" w:rsidTr="00D01E08">
        <w:tc>
          <w:tcPr>
            <w:tcW w:w="2204" w:type="pct"/>
            <w:vMerge/>
            <w:shd w:val="clear" w:color="auto" w:fill="auto"/>
          </w:tcPr>
          <w:p w14:paraId="355EA096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A437D8D" w14:textId="602179CC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A3442A4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1ED852A" w14:textId="59DEEAA3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01A7234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9BF57C" w14:textId="2DAEEA84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725393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A0FC78C" w14:textId="4E1B7C94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6339FB" w14:paraId="64967B4A" w14:textId="77777777" w:rsidTr="00D01E08">
        <w:tc>
          <w:tcPr>
            <w:tcW w:w="2204" w:type="pct"/>
            <w:shd w:val="clear" w:color="auto" w:fill="auto"/>
          </w:tcPr>
          <w:p w14:paraId="3F85DB3A" w14:textId="4435318C" w:rsidR="00E739AC" w:rsidRPr="006339FB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D3821EE" w14:textId="49BE13FE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D7A637B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B472C1E" w14:textId="733C8F72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4744ADA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C683967" w14:textId="4AAEC568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56F04B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F143087" w14:textId="5462D100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6339FB" w14:paraId="5D0C4A22" w14:textId="77777777" w:rsidTr="00D01E08">
        <w:tc>
          <w:tcPr>
            <w:tcW w:w="2204" w:type="pct"/>
            <w:shd w:val="clear" w:color="auto" w:fill="auto"/>
          </w:tcPr>
          <w:p w14:paraId="7C04B45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5B86CA5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6339FB" w14:paraId="355280A1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3B84E9D8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50BE818" w14:textId="4456B5FA" w:rsidR="00E739AC" w:rsidRPr="006339FB" w:rsidRDefault="005B631B" w:rsidP="00C2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9,797</w:t>
            </w:r>
          </w:p>
        </w:tc>
        <w:tc>
          <w:tcPr>
            <w:tcW w:w="147" w:type="pct"/>
            <w:shd w:val="clear" w:color="auto" w:fill="auto"/>
          </w:tcPr>
          <w:p w14:paraId="64D3DEBF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F15334F" w14:textId="096560EC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10,954</w:t>
            </w:r>
          </w:p>
        </w:tc>
        <w:tc>
          <w:tcPr>
            <w:tcW w:w="147" w:type="pct"/>
            <w:shd w:val="clear" w:color="auto" w:fill="auto"/>
          </w:tcPr>
          <w:p w14:paraId="5B5E2315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574BE1C" w14:textId="7A033545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AE1E13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4C499F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6339FB" w14:paraId="084DF6AB" w14:textId="77777777" w:rsidTr="00C00470">
        <w:trPr>
          <w:trHeight w:val="144"/>
        </w:trPr>
        <w:tc>
          <w:tcPr>
            <w:tcW w:w="2204" w:type="pct"/>
            <w:shd w:val="clear" w:color="auto" w:fill="auto"/>
          </w:tcPr>
          <w:p w14:paraId="391D5E74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6BD6A4C" w14:textId="003CF60C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4,354</w:t>
            </w:r>
          </w:p>
        </w:tc>
        <w:tc>
          <w:tcPr>
            <w:tcW w:w="147" w:type="pct"/>
            <w:shd w:val="clear" w:color="auto" w:fill="auto"/>
          </w:tcPr>
          <w:p w14:paraId="1BA3BD81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3A9B3CF" w14:textId="68FE573C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147" w:type="pct"/>
            <w:shd w:val="clear" w:color="auto" w:fill="auto"/>
          </w:tcPr>
          <w:p w14:paraId="50640402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7FAABA7" w14:textId="4E07A118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697E0D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9A44CC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6339FB" w14:paraId="654A94BF" w14:textId="77777777" w:rsidTr="00C00470">
        <w:tc>
          <w:tcPr>
            <w:tcW w:w="2204" w:type="pct"/>
            <w:shd w:val="clear" w:color="auto" w:fill="auto"/>
          </w:tcPr>
          <w:p w14:paraId="31FCA635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11FE9" w14:textId="20707CEC" w:rsidR="00E739AC" w:rsidRPr="006339FB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14,151</w:t>
            </w:r>
          </w:p>
        </w:tc>
        <w:tc>
          <w:tcPr>
            <w:tcW w:w="147" w:type="pct"/>
            <w:shd w:val="clear" w:color="auto" w:fill="auto"/>
          </w:tcPr>
          <w:p w14:paraId="28B213A0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9CC4" w14:textId="683CDE6D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12,200</w:t>
            </w:r>
          </w:p>
        </w:tc>
        <w:tc>
          <w:tcPr>
            <w:tcW w:w="147" w:type="pct"/>
            <w:shd w:val="clear" w:color="auto" w:fill="auto"/>
          </w:tcPr>
          <w:p w14:paraId="0335FB86" w14:textId="77777777" w:rsidR="00E739AC" w:rsidRPr="006339FB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F01DF" w14:textId="6832B346" w:rsidR="00E739AC" w:rsidRPr="00C00470" w:rsidRDefault="005B631B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0047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9F798B5" w14:textId="77777777" w:rsidR="00E739AC" w:rsidRPr="00C00470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A60A6" w14:textId="77777777" w:rsidR="00E739AC" w:rsidRPr="00C00470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0047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0470" w:rsidRPr="006339FB" w14:paraId="1AD80179" w14:textId="77777777" w:rsidTr="00C00470">
        <w:tc>
          <w:tcPr>
            <w:tcW w:w="2204" w:type="pct"/>
            <w:shd w:val="clear" w:color="auto" w:fill="auto"/>
          </w:tcPr>
          <w:p w14:paraId="367F76C5" w14:textId="77777777" w:rsidR="00C00470" w:rsidRPr="006339FB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52FC352A" w14:textId="77777777" w:rsidR="00C00470" w:rsidRPr="006339FB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0905EAE" w14:textId="77777777" w:rsidR="00C00470" w:rsidRPr="006339FB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2D8D0B8F" w14:textId="77777777" w:rsidR="00C00470" w:rsidRPr="006339FB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013854" w14:textId="77777777" w:rsidR="00C00470" w:rsidRPr="006339FB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4DABE04" w14:textId="77777777" w:rsidR="00C00470" w:rsidRPr="00D01E08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6B86E93" w14:textId="77777777" w:rsidR="00C00470" w:rsidRPr="00D01E08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C76F66A" w14:textId="77777777" w:rsidR="00C00470" w:rsidRPr="00D01E08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2A51C31" w14:textId="77777777" w:rsidR="0023434C" w:rsidRPr="006339FB" w:rsidRDefault="0023434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965"/>
        <w:gridCol w:w="233"/>
        <w:gridCol w:w="99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A8737A" w:rsidRPr="006339FB" w14:paraId="28496DE3" w14:textId="77777777" w:rsidTr="00A147C1">
        <w:trPr>
          <w:tblHeader/>
        </w:trPr>
        <w:tc>
          <w:tcPr>
            <w:tcW w:w="2132" w:type="dxa"/>
            <w:vAlign w:val="bottom"/>
          </w:tcPr>
          <w:p w14:paraId="7939586C" w14:textId="0894F4AC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8021CC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741797C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48275735" w14:textId="2072F81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916F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</w:t>
            </w:r>
            <w:r w:rsidR="00C53B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737A" w:rsidRPr="006339FB" w14:paraId="693D0CDA" w14:textId="77777777" w:rsidTr="00A147C1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14:paraId="24096AF1" w14:textId="77777777" w:rsidR="00A8737A" w:rsidRPr="006339F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18587259" w14:textId="77777777" w:rsidR="00A8737A" w:rsidRPr="006339FB" w:rsidRDefault="00A8737A" w:rsidP="00A1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4278F29" w14:textId="241BDD9D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4CABCEA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24477E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790A7" w14:textId="76135DE2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5" w:type="dxa"/>
            <w:vAlign w:val="bottom"/>
          </w:tcPr>
          <w:p w14:paraId="30D53574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E70745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2CE9BB" w14:textId="69C30CF0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50F6B9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B9F9D0D" w14:textId="50D902BC" w:rsidR="00A8737A" w:rsidRPr="006339FB" w:rsidRDefault="006014EF" w:rsidP="003E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34" w:type="dxa"/>
            <w:vAlign w:val="bottom"/>
          </w:tcPr>
          <w:p w14:paraId="3558FF13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23E3F6A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1913923D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1EDDE1A3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25FBE3" w14:textId="0F568AB0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39AC"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739AC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8737A" w:rsidRPr="006339FB" w14:paraId="7A23727F" w14:textId="77777777" w:rsidTr="00A147C1">
        <w:trPr>
          <w:tblHeader/>
        </w:trPr>
        <w:tc>
          <w:tcPr>
            <w:tcW w:w="2132" w:type="dxa"/>
            <w:vAlign w:val="bottom"/>
          </w:tcPr>
          <w:p w14:paraId="6622FBC8" w14:textId="2EE7990A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="003E3CB1"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965" w:type="dxa"/>
            <w:vAlign w:val="bottom"/>
          </w:tcPr>
          <w:p w14:paraId="672219C5" w14:textId="6F1FA8FE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22438CE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481812B" w14:textId="0705FC9F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2771"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4744FCC7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CA233F0" w14:textId="56717957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5AF4944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09A8FB2" w14:textId="270BCD1E" w:rsidR="00A8737A" w:rsidRPr="006339FB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648758E8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76AB3C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38041B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A661AEB" w14:textId="3825B944" w:rsidR="00A8737A" w:rsidRPr="006339F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8737A" w:rsidRPr="006339FB" w14:paraId="5B841E10" w14:textId="77777777" w:rsidTr="00A147C1">
        <w:trPr>
          <w:tblHeader/>
        </w:trPr>
        <w:tc>
          <w:tcPr>
            <w:tcW w:w="2132" w:type="dxa"/>
            <w:vAlign w:val="bottom"/>
          </w:tcPr>
          <w:p w14:paraId="3CEC7D21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78932BA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56BFE4F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5B07F663" w14:textId="4C4533EE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96218"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8737A" w:rsidRPr="006339FB" w14:paraId="4246B40B" w14:textId="77777777" w:rsidTr="00A147C1">
        <w:tc>
          <w:tcPr>
            <w:tcW w:w="2132" w:type="dxa"/>
          </w:tcPr>
          <w:p w14:paraId="76822D71" w14:textId="754EF4F1" w:rsidR="00A8737A" w:rsidRPr="006339FB" w:rsidRDefault="00C53B9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65" w:type="dxa"/>
          </w:tcPr>
          <w:p w14:paraId="7B163BE3" w14:textId="0280815F" w:rsidR="00A8737A" w:rsidRPr="006339FB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1F046CC7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7CDC4C5" w14:textId="16A52D74" w:rsidR="00A8737A" w:rsidRPr="006339FB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3.50</w:t>
            </w:r>
          </w:p>
        </w:tc>
        <w:tc>
          <w:tcPr>
            <w:tcW w:w="235" w:type="dxa"/>
          </w:tcPr>
          <w:p w14:paraId="7C026F10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6BAD2E" w14:textId="38811BED" w:rsidR="00A8737A" w:rsidRPr="006339FB" w:rsidRDefault="003E3CB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1DF74A2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648A4A29" w14:textId="0C3B093A" w:rsidR="00A8737A" w:rsidRPr="006339FB" w:rsidRDefault="003E3CB1" w:rsidP="00D5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40,000</w:t>
            </w:r>
          </w:p>
        </w:tc>
        <w:tc>
          <w:tcPr>
            <w:tcW w:w="234" w:type="dxa"/>
          </w:tcPr>
          <w:p w14:paraId="284BE28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023E5ADE" w14:textId="4FDC5C20" w:rsidR="00A8737A" w:rsidRPr="006339FB" w:rsidRDefault="005B631B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D30B9D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1570424" w14:textId="44E0BC21" w:rsidR="00A8737A" w:rsidRPr="006339FB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40,000</w:t>
            </w:r>
          </w:p>
        </w:tc>
      </w:tr>
      <w:tr w:rsidR="00A8737A" w:rsidRPr="006339FB" w14:paraId="6143D00E" w14:textId="77777777" w:rsidTr="00A147C1">
        <w:tc>
          <w:tcPr>
            <w:tcW w:w="2132" w:type="dxa"/>
          </w:tcPr>
          <w:p w14:paraId="2D75D11B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1BE3BABF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0A80053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C558C16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8EC1829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467B397" w14:textId="7B0939F0" w:rsidR="00A8737A" w:rsidRPr="006339FB" w:rsidRDefault="003E3CB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616167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7E27313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56584C1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32A2CCAF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A9336FC" w14:textId="77777777" w:rsidR="00A8737A" w:rsidRPr="006339F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CB11A1E" w14:textId="2718B948" w:rsidR="00A8737A" w:rsidRPr="00C53B91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B9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40,000</w:t>
            </w:r>
          </w:p>
        </w:tc>
      </w:tr>
    </w:tbl>
    <w:p w14:paraId="01919D4E" w14:textId="77777777" w:rsidR="00A8737A" w:rsidRPr="006339F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965"/>
        <w:gridCol w:w="233"/>
        <w:gridCol w:w="99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3E3CB1" w:rsidRPr="006339FB" w14:paraId="18AB00F0" w14:textId="77777777" w:rsidTr="00025AA9">
        <w:trPr>
          <w:tblHeader/>
        </w:trPr>
        <w:tc>
          <w:tcPr>
            <w:tcW w:w="2132" w:type="dxa"/>
            <w:vAlign w:val="bottom"/>
          </w:tcPr>
          <w:p w14:paraId="411FD1FD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7CC7B757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14D17C0B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43907A27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3CB1" w:rsidRPr="006339FB" w14:paraId="36B0F326" w14:textId="77777777" w:rsidTr="00025AA9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14:paraId="734FB7B3" w14:textId="77777777" w:rsidR="003E3CB1" w:rsidRPr="006339FB" w:rsidRDefault="003E3CB1" w:rsidP="00025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544736ED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B13075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340CE434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D9B6BB1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E7F461B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5" w:type="dxa"/>
            <w:vAlign w:val="bottom"/>
          </w:tcPr>
          <w:p w14:paraId="73B16DB8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8CB2C0B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5659A1C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5D5DE3E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8BBC199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จากการ</w:t>
            </w:r>
          </w:p>
        </w:tc>
        <w:tc>
          <w:tcPr>
            <w:tcW w:w="234" w:type="dxa"/>
            <w:vAlign w:val="bottom"/>
          </w:tcPr>
          <w:p w14:paraId="15FED297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BE1B3AF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4CB72FB1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AAD8187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D4EE4EB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E3CB1" w:rsidRPr="006339FB" w14:paraId="1EBAF041" w14:textId="77777777" w:rsidTr="00025AA9">
        <w:trPr>
          <w:tblHeader/>
        </w:trPr>
        <w:tc>
          <w:tcPr>
            <w:tcW w:w="2132" w:type="dxa"/>
            <w:vAlign w:val="bottom"/>
          </w:tcPr>
          <w:p w14:paraId="3D6CC23C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65" w:type="dxa"/>
            <w:vAlign w:val="bottom"/>
          </w:tcPr>
          <w:p w14:paraId="106451F0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73A82B5E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594A46B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02746CAC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779C71E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5D8B26D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541D8FE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234" w:type="dxa"/>
            <w:vAlign w:val="bottom"/>
          </w:tcPr>
          <w:p w14:paraId="4A2E302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8F97A77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5DC1992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7CDD6EC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3CB1" w:rsidRPr="006339FB" w14:paraId="4556C160" w14:textId="77777777" w:rsidTr="00025AA9">
        <w:trPr>
          <w:tblHeader/>
        </w:trPr>
        <w:tc>
          <w:tcPr>
            <w:tcW w:w="2132" w:type="dxa"/>
            <w:vAlign w:val="bottom"/>
          </w:tcPr>
          <w:p w14:paraId="049FC34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0012860F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1ADA11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5D09358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3CB1" w:rsidRPr="006339FB" w14:paraId="1C88A0EB" w14:textId="77777777" w:rsidTr="00025AA9">
        <w:tc>
          <w:tcPr>
            <w:tcW w:w="2132" w:type="dxa"/>
          </w:tcPr>
          <w:p w14:paraId="2C455119" w14:textId="010ED613" w:rsidR="003E3CB1" w:rsidRPr="006339FB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="003E3CB1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E3CB1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ี่</w:t>
            </w:r>
            <w:r w:rsidR="003E3CB1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5" w:type="dxa"/>
          </w:tcPr>
          <w:p w14:paraId="6349AADC" w14:textId="77777777" w:rsidR="00C53B91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50206" w14:textId="267EA341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233" w:type="dxa"/>
          </w:tcPr>
          <w:p w14:paraId="446B8722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2B42F17C" w14:textId="5D981E85" w:rsidR="00C53B91" w:rsidRPr="00F0713C" w:rsidRDefault="00F0713C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3C">
              <w:rPr>
                <w:rFonts w:asciiTheme="majorBidi" w:hAnsiTheme="majorBidi" w:cstheme="majorBidi"/>
                <w:sz w:val="28"/>
                <w:szCs w:val="28"/>
              </w:rPr>
              <w:t>4,</w:t>
            </w:r>
          </w:p>
          <w:p w14:paraId="6C2BED01" w14:textId="78DC01EE" w:rsidR="003E3CB1" w:rsidRPr="006339FB" w:rsidRDefault="00F47FA0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3C">
              <w:rPr>
                <w:rFonts w:asciiTheme="majorBidi" w:hAnsiTheme="majorBidi" w:cstheme="majorBidi"/>
                <w:sz w:val="28"/>
                <w:szCs w:val="28"/>
              </w:rPr>
              <w:t>LIBOR+3</w:t>
            </w:r>
          </w:p>
        </w:tc>
        <w:tc>
          <w:tcPr>
            <w:tcW w:w="235" w:type="dxa"/>
          </w:tcPr>
          <w:p w14:paraId="6C302E68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28C8395" w14:textId="77777777" w:rsidR="00C53B91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712D1E" w14:textId="4236FCC9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236" w:type="dxa"/>
          </w:tcPr>
          <w:p w14:paraId="03DC8994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7DB64177" w14:textId="77777777" w:rsidR="00C53B91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96B6A7" w14:textId="73A0DFCA" w:rsidR="003E3CB1" w:rsidRPr="006339FB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  <w:tc>
          <w:tcPr>
            <w:tcW w:w="234" w:type="dxa"/>
          </w:tcPr>
          <w:p w14:paraId="36E9EDE0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4752FD1C" w14:textId="77777777" w:rsidR="00C53B91" w:rsidRDefault="00C53B9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76F9C" w14:textId="53FA6073" w:rsidR="003E3CB1" w:rsidRPr="006339FB" w:rsidRDefault="00C53B9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(851)</w:t>
            </w:r>
          </w:p>
        </w:tc>
        <w:tc>
          <w:tcPr>
            <w:tcW w:w="234" w:type="dxa"/>
          </w:tcPr>
          <w:p w14:paraId="00618739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FB068FE" w14:textId="77777777" w:rsidR="00C53B91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88D3720" w14:textId="55C4F323" w:rsidR="003E3CB1" w:rsidRPr="006339FB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3E3CB1" w:rsidRPr="006339FB">
              <w:rPr>
                <w:rFonts w:asciiTheme="majorBidi" w:hAnsiTheme="majorBidi" w:cs="Angsana New"/>
                <w:sz w:val="28"/>
                <w:szCs w:val="28"/>
              </w:rPr>
              <w:t>2,986</w:t>
            </w:r>
          </w:p>
        </w:tc>
      </w:tr>
      <w:tr w:rsidR="003E3CB1" w:rsidRPr="006339FB" w14:paraId="2D2D5BC9" w14:textId="77777777" w:rsidTr="00025AA9">
        <w:tc>
          <w:tcPr>
            <w:tcW w:w="2132" w:type="dxa"/>
          </w:tcPr>
          <w:p w14:paraId="40921483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F29C7D2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40E3A226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77D063FE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098FF76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88D12D4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  <w:tc>
          <w:tcPr>
            <w:tcW w:w="236" w:type="dxa"/>
          </w:tcPr>
          <w:p w14:paraId="37183B5D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37AA2B4A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164B7AD2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68B381F5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498D92A2" w14:textId="77777777" w:rsidR="003E3CB1" w:rsidRPr="006339FB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73F29A4" w14:textId="4658C4AA" w:rsidR="003E3CB1" w:rsidRPr="00C53B91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B9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3E3CB1" w:rsidRPr="00C53B9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2,986</w:t>
            </w:r>
          </w:p>
        </w:tc>
      </w:tr>
    </w:tbl>
    <w:p w14:paraId="4B0CB245" w14:textId="77777777" w:rsidR="003E3CB1" w:rsidRPr="006339FB" w:rsidRDefault="003E3CB1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4A4C623F" w14:textId="77777777" w:rsidR="00A8737A" w:rsidRPr="006339FB" w:rsidRDefault="00A8737A" w:rsidP="00A1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16C5C033" w14:textId="77777777" w:rsidR="00CA3DE0" w:rsidRPr="006339FB" w:rsidRDefault="00CA3DE0" w:rsidP="00B6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A5E6C" w14:textId="7FBF7FF7" w:rsidR="00A8737A" w:rsidRPr="006339FB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สัญญาเงินให้กู้ยืมระยะยาว</w:t>
      </w:r>
    </w:p>
    <w:p w14:paraId="7B2CE2D0" w14:textId="5FB2FC84" w:rsidR="00755C02" w:rsidRDefault="00755C02" w:rsidP="00755C0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887BE" w14:textId="74C71B18" w:rsidR="00DE098F" w:rsidRPr="006339FB" w:rsidRDefault="00DE098F" w:rsidP="00B6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E098F">
        <w:rPr>
          <w:rFonts w:asciiTheme="majorBidi" w:hAnsiTheme="majorBidi" w:cstheme="majorBidi" w:hint="cs"/>
          <w:sz w:val="28"/>
          <w:szCs w:val="28"/>
          <w:cs/>
        </w:rPr>
        <w:t>ในระหว่างงวดหกเดือนสิ้นสุดวันที่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30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2564 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บริษัทมีสัญญาเงินให้กู้ยืมระยะยาวกับบริษัทย่อยแห่งหนึ่ง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22B">
        <w:rPr>
          <w:rFonts w:asciiTheme="majorBidi" w:hAnsiTheme="majorBidi" w:cstheme="majorBidi"/>
          <w:sz w:val="28"/>
          <w:szCs w:val="28"/>
        </w:rPr>
        <w:t xml:space="preserve"> </w:t>
      </w:r>
      <w:r w:rsidR="0007722B">
        <w:rPr>
          <w:rFonts w:asciiTheme="majorBidi" w:hAnsiTheme="majorBidi" w:cstheme="majorBidi"/>
          <w:sz w:val="28"/>
          <w:szCs w:val="28"/>
        </w:rPr>
        <w:br/>
      </w:r>
      <w:r w:rsidRPr="00DE098F">
        <w:rPr>
          <w:rFonts w:asciiTheme="majorBidi" w:hAnsiTheme="majorBidi" w:cstheme="majorBidi"/>
          <w:sz w:val="28"/>
          <w:szCs w:val="28"/>
          <w:cs/>
        </w:rPr>
        <w:t>(“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ทรานสปอร์ต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DE098F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420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0E6B">
        <w:rPr>
          <w:rFonts w:asciiTheme="majorBidi" w:hAnsiTheme="majorBidi" w:cstheme="majorBidi" w:hint="cs"/>
          <w:sz w:val="28"/>
          <w:szCs w:val="28"/>
          <w:cs/>
        </w:rPr>
        <w:t>และได้ทำ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การเบิกใช้ไปในจำนวน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260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4.25</w:t>
      </w:r>
      <w:r w:rsidRPr="00DE098F">
        <w:rPr>
          <w:rFonts w:asciiTheme="majorBidi" w:hAnsiTheme="majorBidi" w:cstheme="majorBidi"/>
          <w:sz w:val="28"/>
          <w:szCs w:val="28"/>
        </w:rPr>
        <w:t xml:space="preserve">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โดยต้องชำระคืนทั้งหมดภายในวันที่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 xml:space="preserve">30 </w:t>
      </w:r>
      <w:r w:rsidRPr="00DE098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DE09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E098F">
        <w:rPr>
          <w:rFonts w:asciiTheme="majorBidi" w:hAnsiTheme="majorBidi" w:cstheme="majorBidi"/>
          <w:sz w:val="28"/>
          <w:szCs w:val="28"/>
        </w:rPr>
        <w:t>2569</w:t>
      </w:r>
    </w:p>
    <w:p w14:paraId="374A54BE" w14:textId="01E170DC" w:rsidR="00A8737A" w:rsidRPr="006339FB" w:rsidRDefault="00A8737A" w:rsidP="0007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E739AC" w:rsidRPr="006339FB">
        <w:rPr>
          <w:rFonts w:asciiTheme="majorBidi" w:hAnsiTheme="majorBidi" w:cstheme="majorBidi"/>
          <w:sz w:val="28"/>
          <w:szCs w:val="28"/>
          <w:cs/>
        </w:rPr>
        <w:t>หก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E739AC" w:rsidRPr="006339FB">
        <w:rPr>
          <w:rFonts w:asciiTheme="majorBidi" w:hAnsiTheme="majorBidi" w:cstheme="majorBidi"/>
          <w:sz w:val="28"/>
          <w:szCs w:val="28"/>
        </w:rPr>
        <w:t xml:space="preserve">30 </w:t>
      </w:r>
      <w:r w:rsidR="00E739AC" w:rsidRPr="006339F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บริษัทมีสัญญาเงินให้กู้ยืมระยะยาวกับบริษัทย่อยแห่งหนึ่ง </w:t>
      </w:r>
      <w:r w:rsidR="0007722B">
        <w:rPr>
          <w:rFonts w:asciiTheme="majorBidi" w:hAnsiTheme="majorBidi" w:cstheme="majorBidi"/>
          <w:sz w:val="28"/>
          <w:szCs w:val="28"/>
        </w:rPr>
        <w:t xml:space="preserve"> </w:t>
      </w:r>
      <w:r w:rsidR="0007722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>(“บริษัท</w:t>
      </w:r>
      <w:r w:rsidR="0007722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เจดับเบิ้ลยูดี เอเชีย จำกัด”) จำนวน </w:t>
      </w:r>
      <w:r w:rsidR="000D245C" w:rsidRPr="006339FB">
        <w:rPr>
          <w:rFonts w:asciiTheme="majorBidi" w:hAnsiTheme="majorBidi" w:cstheme="majorBidi"/>
          <w:sz w:val="28"/>
          <w:szCs w:val="28"/>
        </w:rPr>
        <w:t>50</w:t>
      </w:r>
      <w:r w:rsidR="00DE098F">
        <w:rPr>
          <w:rFonts w:asciiTheme="majorBidi" w:hAnsiTheme="majorBidi" w:cstheme="majorBidi"/>
          <w:sz w:val="28"/>
          <w:szCs w:val="28"/>
        </w:rPr>
        <w:t>.19</w:t>
      </w:r>
      <w:r w:rsidR="00E739AC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030E6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6339FB">
        <w:rPr>
          <w:rFonts w:asciiTheme="majorBidi" w:hAnsiTheme="majorBidi" w:cstheme="majorBidi"/>
          <w:sz w:val="28"/>
          <w:szCs w:val="28"/>
          <w:cs/>
        </w:rPr>
        <w:t>บาท โดยมีอัตราดอกเบี้ยร้อยละ</w:t>
      </w:r>
      <w:r w:rsidR="00F85CEA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0D245C" w:rsidRPr="006339FB">
        <w:rPr>
          <w:rFonts w:asciiTheme="majorBidi" w:hAnsiTheme="majorBidi" w:cstheme="majorBidi"/>
          <w:sz w:val="28"/>
          <w:szCs w:val="28"/>
        </w:rPr>
        <w:t xml:space="preserve">4.25 </w:t>
      </w:r>
      <w:r w:rsidRPr="006339FB">
        <w:rPr>
          <w:rFonts w:asciiTheme="majorBidi" w:hAnsiTheme="majorBidi" w:cstheme="majorBidi"/>
          <w:sz w:val="28"/>
          <w:szCs w:val="28"/>
          <w:cs/>
        </w:rPr>
        <w:t>ต่อปี โดยต้องชำระคืนทั้งหมดภายในวันที่</w:t>
      </w:r>
      <w:r w:rsidR="00387034"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F2771" w:rsidRPr="006339FB">
        <w:rPr>
          <w:rFonts w:asciiTheme="majorBidi" w:hAnsiTheme="majorBidi" w:cstheme="majorBidi"/>
          <w:sz w:val="28"/>
          <w:szCs w:val="28"/>
        </w:rPr>
        <w:t>2569</w:t>
      </w:r>
    </w:p>
    <w:p w14:paraId="378DE12E" w14:textId="1C00B001" w:rsidR="00C2781D" w:rsidRPr="008F177C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F0989" w14:textId="709EED40" w:rsidR="00DC4284" w:rsidRPr="006339FB" w:rsidRDefault="00DC4284" w:rsidP="00C2781D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บริษัทมีเงินให้กู้ยืมระยะยาวกับการร่วมค้าแห่งหนึ่ง (</w:t>
      </w:r>
      <w:r w:rsidRPr="006339FB">
        <w:rPr>
          <w:rFonts w:asciiTheme="majorBidi" w:hAnsiTheme="majorBidi" w:cstheme="majorBidi"/>
          <w:sz w:val="28"/>
          <w:szCs w:val="28"/>
        </w:rPr>
        <w:t xml:space="preserve">“EMLOG”) </w:t>
      </w:r>
      <w:r w:rsidRPr="006339FB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6339FB">
        <w:rPr>
          <w:rFonts w:asciiTheme="majorBidi" w:hAnsiTheme="majorBidi" w:cstheme="majorBidi"/>
          <w:sz w:val="28"/>
          <w:szCs w:val="28"/>
        </w:rPr>
        <w:t xml:space="preserve"> 0.24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เทียบเท่ากับ </w:t>
      </w:r>
      <w:r w:rsidRPr="006339FB">
        <w:rPr>
          <w:rFonts w:asciiTheme="majorBidi" w:hAnsiTheme="majorBidi" w:cstheme="majorBidi"/>
          <w:sz w:val="28"/>
          <w:szCs w:val="28"/>
        </w:rPr>
        <w:t>7.25</w:t>
      </w:r>
      <w:r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339FB">
        <w:rPr>
          <w:rFonts w:asciiTheme="majorBidi" w:hAnsiTheme="majorBidi" w:cstheme="majorBidi"/>
          <w:sz w:val="28"/>
          <w:szCs w:val="28"/>
        </w:rPr>
        <w:t xml:space="preserve">22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339FB">
        <w:rPr>
          <w:rFonts w:asciiTheme="majorBidi" w:hAnsiTheme="majorBidi" w:cstheme="majorBidi"/>
          <w:sz w:val="28"/>
          <w:szCs w:val="28"/>
        </w:rPr>
        <w:t xml:space="preserve">2564 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บริษัทได้เข้าทำสัญญา</w:t>
      </w:r>
      <w:r w:rsidR="00620678" w:rsidRPr="006339FB">
        <w:rPr>
          <w:rFonts w:asciiTheme="majorBidi" w:hAnsiTheme="majorBidi" w:cstheme="majorBidi"/>
          <w:sz w:val="28"/>
          <w:szCs w:val="28"/>
          <w:cs/>
        </w:rPr>
        <w:t>เงินกู้ยืมระยะยาว</w:t>
      </w:r>
      <w:r w:rsidRPr="006339FB">
        <w:rPr>
          <w:rFonts w:asciiTheme="majorBidi" w:hAnsiTheme="majorBidi" w:cstheme="majorBidi"/>
          <w:sz w:val="28"/>
          <w:szCs w:val="28"/>
          <w:cs/>
        </w:rPr>
        <w:t>กับบริษัทย่อย</w:t>
      </w:r>
      <w:r w:rsidR="005F5020"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6B0F" w:rsidRPr="006339FB">
        <w:rPr>
          <w:rFonts w:asciiTheme="majorBidi" w:hAnsiTheme="majorBidi" w:cstheme="majorBidi"/>
          <w:sz w:val="28"/>
          <w:szCs w:val="28"/>
        </w:rPr>
        <w:t>(“</w:t>
      </w:r>
      <w:r w:rsidRPr="006339FB">
        <w:rPr>
          <w:rFonts w:asciiTheme="majorBidi" w:hAnsiTheme="majorBidi" w:cstheme="majorBidi"/>
          <w:sz w:val="28"/>
          <w:szCs w:val="28"/>
        </w:rPr>
        <w:t>JWDAH</w:t>
      </w:r>
      <w:r w:rsidR="000C6B0F" w:rsidRPr="006339FB">
        <w:rPr>
          <w:rFonts w:asciiTheme="majorBidi" w:hAnsiTheme="majorBidi" w:cstheme="majorBidi"/>
          <w:sz w:val="28"/>
          <w:szCs w:val="28"/>
        </w:rPr>
        <w:t>”)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เนื้อหาของสัญญาระบุให้ </w:t>
      </w:r>
      <w:r w:rsidRPr="006339FB">
        <w:rPr>
          <w:rFonts w:asciiTheme="majorBidi" w:hAnsiTheme="majorBidi" w:cstheme="majorBidi"/>
          <w:sz w:val="28"/>
          <w:szCs w:val="28"/>
        </w:rPr>
        <w:t xml:space="preserve">JWDAH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รับโอนภาระหนี้สินที่ </w:t>
      </w:r>
      <w:r w:rsidRPr="006339FB">
        <w:rPr>
          <w:rFonts w:asciiTheme="majorBidi" w:hAnsiTheme="majorBidi" w:cstheme="majorBidi"/>
          <w:sz w:val="28"/>
          <w:szCs w:val="28"/>
        </w:rPr>
        <w:t xml:space="preserve">EMLOG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มีกับบริษัทในจำนวนเดียวกัน </w:t>
      </w:r>
      <w:r w:rsidR="000C6B0F" w:rsidRPr="006339FB">
        <w:rPr>
          <w:rFonts w:asciiTheme="majorBidi" w:hAnsiTheme="majorBidi" w:cstheme="majorBidi"/>
          <w:sz w:val="28"/>
          <w:szCs w:val="28"/>
          <w:cs/>
        </w:rPr>
        <w:t xml:space="preserve">เพื่อแลกกับหุ้นสามัญใน </w:t>
      </w:r>
      <w:r w:rsidR="000C6B0F" w:rsidRPr="006339FB">
        <w:rPr>
          <w:rFonts w:asciiTheme="majorBidi" w:hAnsiTheme="majorBidi" w:cstheme="majorBidi"/>
          <w:sz w:val="28"/>
          <w:szCs w:val="28"/>
        </w:rPr>
        <w:t xml:space="preserve">EMLOG </w:t>
      </w:r>
      <w:r w:rsidR="000C6B0F" w:rsidRPr="006339F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0C6B0F" w:rsidRPr="006339FB">
        <w:rPr>
          <w:rFonts w:asciiTheme="majorBidi" w:hAnsiTheme="majorBidi" w:cstheme="majorBidi"/>
          <w:sz w:val="28"/>
          <w:szCs w:val="28"/>
        </w:rPr>
        <w:t xml:space="preserve">241,400 </w:t>
      </w:r>
      <w:r w:rsidR="000C6B0F" w:rsidRPr="006339FB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Pr="006339FB">
        <w:rPr>
          <w:rFonts w:asciiTheme="majorBidi" w:hAnsiTheme="majorBidi" w:cstheme="majorBidi"/>
          <w:sz w:val="28"/>
          <w:szCs w:val="28"/>
          <w:cs/>
        </w:rPr>
        <w:t>โดย</w:t>
      </w:r>
      <w:r w:rsidR="005F5020" w:rsidRPr="006339FB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6339FB">
        <w:rPr>
          <w:rFonts w:asciiTheme="majorBidi" w:hAnsiTheme="majorBidi" w:cstheme="majorBidi"/>
          <w:sz w:val="28"/>
          <w:szCs w:val="28"/>
          <w:cs/>
        </w:rPr>
        <w:t>มี</w:t>
      </w:r>
      <w:r w:rsidRPr="006339FB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อัตราดอกเบี้ยร้อยละ </w:t>
      </w:r>
      <w:r w:rsidRPr="006339FB">
        <w:rPr>
          <w:rFonts w:asciiTheme="majorBidi" w:hAnsiTheme="majorBidi" w:cstheme="majorBidi"/>
          <w:spacing w:val="-2"/>
          <w:sz w:val="28"/>
          <w:szCs w:val="28"/>
        </w:rPr>
        <w:t xml:space="preserve">LIBOR </w:t>
      </w:r>
      <w:r w:rsidRPr="006339FB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บวกร้อยละ </w:t>
      </w:r>
      <w:r w:rsidRPr="006339FB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6339FB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0C6B0F" w:rsidRPr="006339F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และมีเงื่อนไขชำระคืนเงินต้นเป็นรายไตรมาส </w:t>
      </w:r>
      <w:r w:rsidR="00BC7CB9" w:rsidRPr="006339FB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5F5020" w:rsidRPr="006339FB">
        <w:rPr>
          <w:rFonts w:asciiTheme="majorBidi" w:hAnsiTheme="majorBidi" w:cstheme="majorBidi"/>
          <w:spacing w:val="-2"/>
          <w:sz w:val="28"/>
          <w:szCs w:val="28"/>
        </w:rPr>
        <w:t>(</w:t>
      </w:r>
      <w:r w:rsidR="005F5020" w:rsidRPr="006339FB">
        <w:rPr>
          <w:rFonts w:asciiTheme="majorBidi" w:hAnsiTheme="majorBidi" w:cstheme="majorBidi"/>
          <w:spacing w:val="-2"/>
          <w:sz w:val="28"/>
          <w:szCs w:val="28"/>
          <w:cs/>
        </w:rPr>
        <w:t>ดูหมายเหตุข้อ</w:t>
      </w:r>
      <w:r w:rsidR="005F5020" w:rsidRPr="006339F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C2663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5F5020" w:rsidRPr="006339FB">
        <w:rPr>
          <w:rFonts w:asciiTheme="majorBidi" w:hAnsiTheme="majorBidi" w:cstheme="majorBidi"/>
          <w:spacing w:val="-2"/>
          <w:sz w:val="28"/>
          <w:szCs w:val="28"/>
        </w:rPr>
        <w:t>)</w:t>
      </w:r>
    </w:p>
    <w:p w14:paraId="1905246D" w14:textId="77777777" w:rsidR="00C2781D" w:rsidRPr="008F177C" w:rsidRDefault="00C2781D" w:rsidP="00C2781D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8FDAC00" w14:textId="72488236" w:rsidR="00DC4284" w:rsidRDefault="00DC4284" w:rsidP="00C2781D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บริษัทมีเงินให้กู้ยืมระยะยาว</w:t>
      </w:r>
      <w:r w:rsidR="007F0C17" w:rsidRPr="006339FB">
        <w:rPr>
          <w:rFonts w:asciiTheme="majorBidi" w:hAnsiTheme="majorBidi" w:cstheme="majorBidi"/>
          <w:sz w:val="28"/>
          <w:szCs w:val="28"/>
          <w:cs/>
        </w:rPr>
        <w:t>กับ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การร่วมค้าแห่งหนึ่ง </w:t>
      </w:r>
      <w:r w:rsidRPr="006339FB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Pr="006339FB">
        <w:rPr>
          <w:rFonts w:asciiTheme="majorBidi" w:hAnsiTheme="majorBidi" w:cstheme="majorBidi"/>
          <w:sz w:val="28"/>
          <w:szCs w:val="28"/>
        </w:rPr>
        <w:t xml:space="preserve">0.48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เทียบเท่ากับ </w:t>
      </w:r>
      <w:r w:rsidRPr="006339FB">
        <w:rPr>
          <w:rFonts w:asciiTheme="majorBidi" w:hAnsiTheme="majorBidi" w:cstheme="majorBidi"/>
          <w:sz w:val="28"/>
          <w:szCs w:val="28"/>
        </w:rPr>
        <w:t>14.51</w:t>
      </w:r>
      <w:r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ล้านบาท เมื่อวันที่ </w:t>
      </w:r>
      <w:r w:rsidRPr="006339FB">
        <w:rPr>
          <w:rFonts w:asciiTheme="majorBidi" w:hAnsiTheme="majorBidi" w:cstheme="majorBidi"/>
          <w:sz w:val="28"/>
          <w:szCs w:val="28"/>
        </w:rPr>
        <w:t xml:space="preserve">22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339FB">
        <w:rPr>
          <w:rFonts w:asciiTheme="majorBidi" w:hAnsiTheme="majorBidi" w:cstheme="majorBidi"/>
          <w:sz w:val="28"/>
          <w:szCs w:val="28"/>
        </w:rPr>
        <w:t xml:space="preserve">2564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กลุ่มบริษัทได้ซื้อเงินลงทุนใน </w:t>
      </w:r>
      <w:r w:rsidRPr="006339FB">
        <w:rPr>
          <w:rFonts w:asciiTheme="majorBidi" w:hAnsiTheme="majorBidi" w:cstheme="majorBidi"/>
          <w:sz w:val="28"/>
          <w:szCs w:val="28"/>
        </w:rPr>
        <w:t xml:space="preserve">EMLOG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เพิ่มร้อยละ </w:t>
      </w:r>
      <w:r w:rsidRPr="006339FB">
        <w:rPr>
          <w:rFonts w:asciiTheme="majorBidi" w:hAnsiTheme="majorBidi" w:cstheme="majorBidi"/>
          <w:sz w:val="28"/>
          <w:szCs w:val="28"/>
        </w:rPr>
        <w:t xml:space="preserve">10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ทำให้สัดส่วนเงินลงทุนในบริษัทดังกล่าวเปลี่ยนจากร้อยละ </w:t>
      </w:r>
      <w:r w:rsidRPr="006339FB">
        <w:rPr>
          <w:rFonts w:asciiTheme="majorBidi" w:hAnsiTheme="majorBidi" w:cstheme="majorBidi"/>
          <w:sz w:val="28"/>
          <w:szCs w:val="28"/>
        </w:rPr>
        <w:t xml:space="preserve">50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6339FB">
        <w:rPr>
          <w:rFonts w:asciiTheme="majorBidi" w:hAnsiTheme="majorBidi" w:cstheme="majorBidi"/>
          <w:sz w:val="28"/>
          <w:szCs w:val="28"/>
        </w:rPr>
        <w:t xml:space="preserve">60 </w:t>
      </w:r>
      <w:r w:rsidRPr="006339FB">
        <w:rPr>
          <w:rFonts w:asciiTheme="majorBidi" w:hAnsiTheme="majorBidi" w:cstheme="majorBidi"/>
          <w:sz w:val="28"/>
          <w:szCs w:val="28"/>
          <w:cs/>
        </w:rPr>
        <w:t>ดังนั้น เงินให้กู้ยืมระยะยาวแก่การร่วมค้าจึงได้เปลี่ยนสถานะเป็นเงินให้กู้ยืมระยะยาวแก่บริษัทย่อย</w:t>
      </w:r>
    </w:p>
    <w:p w14:paraId="2365B3D8" w14:textId="77777777" w:rsidR="00D0790C" w:rsidRPr="008F177C" w:rsidRDefault="00D0790C" w:rsidP="009A6E12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DEA409A" w14:textId="77777777" w:rsidR="00A8737A" w:rsidRPr="006339FB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8F177C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A5BAC26" w14:textId="5741C1A6" w:rsidR="00A8737A" w:rsidRPr="006339FB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11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6339FB">
        <w:rPr>
          <w:rFonts w:asciiTheme="majorBidi" w:hAnsiTheme="majorBidi" w:cstheme="majorBidi"/>
          <w:sz w:val="28"/>
          <w:szCs w:val="28"/>
        </w:rPr>
        <w:t>(“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6339FB">
        <w:rPr>
          <w:rFonts w:asciiTheme="majorBidi" w:hAnsiTheme="majorBidi" w:cstheme="majorBidi"/>
          <w:sz w:val="28"/>
          <w:szCs w:val="28"/>
        </w:rPr>
        <w:t>”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6339FB">
        <w:rPr>
          <w:rFonts w:asciiTheme="majorBidi" w:hAnsiTheme="majorBidi" w:cstheme="majorBidi"/>
          <w:sz w:val="28"/>
          <w:szCs w:val="28"/>
        </w:rPr>
        <w:t>(“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6339FB">
        <w:rPr>
          <w:rFonts w:asciiTheme="majorBidi" w:hAnsiTheme="majorBidi" w:cstheme="majorBidi"/>
          <w:sz w:val="28"/>
          <w:szCs w:val="28"/>
        </w:rPr>
        <w:t>”)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ปี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1F2771" w:rsidRPr="006339FB">
        <w:rPr>
          <w:rFonts w:asciiTheme="majorBidi" w:hAnsiTheme="majorBidi" w:cstheme="majorBidi"/>
          <w:sz w:val="28"/>
          <w:szCs w:val="28"/>
        </w:rPr>
        <w:t>0</w:t>
      </w:r>
      <w:r w:rsidRPr="006339FB">
        <w:rPr>
          <w:rFonts w:asciiTheme="majorBidi" w:hAnsiTheme="majorBidi" w:cstheme="majorBidi"/>
          <w:sz w:val="28"/>
          <w:szCs w:val="28"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30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4D2A6096" w14:textId="77777777" w:rsidR="00C23F95" w:rsidRPr="008F177C" w:rsidRDefault="00C23F95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5A8148C" w14:textId="4A814C59" w:rsidR="00A8737A" w:rsidRPr="006339FB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C28FCAD" w14:textId="77777777" w:rsidR="00A8737A" w:rsidRPr="008F177C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A5F155C" w14:textId="4D061661" w:rsidR="008C3452" w:rsidRDefault="00A8737A" w:rsidP="008C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>
        <w:rPr>
          <w:rFonts w:asciiTheme="majorBidi" w:hAnsiTheme="majorBidi" w:cstheme="majorBidi"/>
          <w:sz w:val="28"/>
          <w:szCs w:val="28"/>
        </w:rPr>
        <w:t xml:space="preserve"> </w:t>
      </w:r>
      <w:r w:rsidR="0067508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6339FB">
        <w:rPr>
          <w:rFonts w:asciiTheme="majorBidi" w:hAnsiTheme="majorBidi" w:cstheme="majorBidi"/>
          <w:sz w:val="28"/>
          <w:szCs w:val="28"/>
        </w:rPr>
        <w:t>(“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6339FB">
        <w:rPr>
          <w:rFonts w:asciiTheme="majorBidi" w:hAnsiTheme="majorBidi" w:cstheme="majorBidi"/>
          <w:sz w:val="28"/>
          <w:szCs w:val="28"/>
        </w:rPr>
        <w:t>”)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1F2771" w:rsidRPr="006339FB">
        <w:rPr>
          <w:rFonts w:asciiTheme="majorBidi" w:hAnsiTheme="majorBidi" w:cstheme="majorBidi"/>
          <w:sz w:val="28"/>
          <w:szCs w:val="28"/>
        </w:rPr>
        <w:t>0</w:t>
      </w:r>
      <w:r w:rsidRPr="006339FB">
        <w:rPr>
          <w:rFonts w:asciiTheme="majorBidi" w:hAnsiTheme="majorBidi" w:cstheme="majorBidi"/>
          <w:sz w:val="28"/>
          <w:szCs w:val="28"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34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</w:rPr>
        <w:t>-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Pr="006339FB">
        <w:rPr>
          <w:rFonts w:asciiTheme="majorBidi" w:hAnsiTheme="majorBidi" w:cstheme="majorBidi"/>
          <w:sz w:val="28"/>
          <w:szCs w:val="28"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91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956A4A" w14:textId="681B9E07" w:rsidR="00B3058B" w:rsidRPr="008F177C" w:rsidRDefault="00B3058B" w:rsidP="008C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BE3B8D1" w14:textId="31E62FD5" w:rsidR="00B3058B" w:rsidRPr="00A653FA" w:rsidRDefault="00B3058B" w:rsidP="00B30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55833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การเพิ่มทุนของบริษัท</w:t>
      </w:r>
      <w:r w:rsidRPr="00A5583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A55833" w:rsidRPr="00A55833">
        <w:rPr>
          <w:rFonts w:asciiTheme="majorBidi" w:hAnsiTheme="majorBidi" w:cs="Angsana New" w:hint="cs"/>
          <w:i/>
          <w:iCs/>
          <w:sz w:val="28"/>
          <w:szCs w:val="28"/>
          <w:cs/>
        </w:rPr>
        <w:t>เจดับเบิ้ลยูดี</w:t>
      </w:r>
      <w:r w:rsidR="00A55833" w:rsidRPr="00A5583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A55833" w:rsidRPr="00A55833">
        <w:rPr>
          <w:rFonts w:asciiTheme="majorBidi" w:hAnsiTheme="majorBidi" w:cs="Angsana New" w:hint="cs"/>
          <w:i/>
          <w:iCs/>
          <w:sz w:val="28"/>
          <w:szCs w:val="28"/>
          <w:cs/>
        </w:rPr>
        <w:t>ทรานสปอร์ต</w:t>
      </w:r>
      <w:r w:rsidR="00A55833" w:rsidRPr="00A55833">
        <w:rPr>
          <w:rFonts w:asciiTheme="majorBidi" w:hAnsiTheme="majorBidi" w:cs="Angsana New"/>
          <w:i/>
          <w:iCs/>
          <w:sz w:val="28"/>
          <w:szCs w:val="28"/>
          <w:cs/>
        </w:rPr>
        <w:t xml:space="preserve"> (</w:t>
      </w:r>
      <w:r w:rsidR="00A55833" w:rsidRPr="00A55833">
        <w:rPr>
          <w:rFonts w:asciiTheme="majorBidi" w:hAnsiTheme="majorBidi" w:cs="Angsana New" w:hint="cs"/>
          <w:i/>
          <w:iCs/>
          <w:sz w:val="28"/>
          <w:szCs w:val="28"/>
          <w:cs/>
        </w:rPr>
        <w:t>ประเทศไทย</w:t>
      </w:r>
      <w:r w:rsidR="00A55833" w:rsidRPr="00A55833">
        <w:rPr>
          <w:rFonts w:asciiTheme="majorBidi" w:hAnsiTheme="majorBidi" w:cs="Angsana New"/>
          <w:i/>
          <w:iCs/>
          <w:sz w:val="28"/>
          <w:szCs w:val="28"/>
          <w:cs/>
        </w:rPr>
        <w:t xml:space="preserve">) </w:t>
      </w:r>
      <w:r w:rsidR="00A55833" w:rsidRPr="00A55833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 w:rsidR="00A55833" w:rsidRPr="00A5583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A55833">
        <w:rPr>
          <w:rFonts w:asciiTheme="majorBidi" w:hAnsiTheme="majorBidi" w:cstheme="majorBidi" w:hint="cs"/>
          <w:i/>
          <w:iCs/>
          <w:sz w:val="28"/>
          <w:szCs w:val="28"/>
          <w:cs/>
        </w:rPr>
        <w:t>ให้แก่บุคคลที่เกี่ยวข้อง</w:t>
      </w:r>
      <w:r w:rsidR="00B13C17" w:rsidRPr="00A55833">
        <w:rPr>
          <w:rFonts w:asciiTheme="majorBidi" w:hAnsiTheme="majorBidi" w:cstheme="majorBidi" w:hint="cs"/>
          <w:i/>
          <w:iCs/>
          <w:sz w:val="28"/>
          <w:szCs w:val="28"/>
          <w:cs/>
        </w:rPr>
        <w:t>กัน</w:t>
      </w:r>
      <w:r w:rsidR="00123D9D" w:rsidRPr="00A653FA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และการขายหุ้นในบริษัทย่อยให้ผู้บริหาร</w:t>
      </w:r>
    </w:p>
    <w:p w14:paraId="52F20E88" w14:textId="77777777" w:rsidR="00B3058B" w:rsidRPr="00A653FA" w:rsidRDefault="00B3058B" w:rsidP="00B30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519E387" w14:textId="51217145" w:rsidR="00CC051D" w:rsidRPr="00123D9D" w:rsidRDefault="00B3058B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A653FA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26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2564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ในการประชุมคณะกรรมการของบริษัท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คณะกรรมการของบริษัทมีมติอนุมัติการเพิ่มทุนของบริษัทย่อยแห่งหนึ่ง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A653FA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โดยเพิ่มทุนจดทะเบียน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จาก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100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115.79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13C17" w:rsidRPr="00A653FA">
        <w:rPr>
          <w:rFonts w:asciiTheme="majorBidi" w:hAnsiTheme="majorBidi" w:cs="Angsana New" w:hint="cs"/>
          <w:sz w:val="28"/>
          <w:szCs w:val="28"/>
          <w:cs/>
        </w:rPr>
        <w:t>ให้แก่ผู้บริหารของบริษัท วีเอ็นเอส ทรานสปอร์ต จำกัด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โดยการออกหุ้นสามัญใหม่จำนวน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157,900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="0063167D" w:rsidRPr="00A653FA">
        <w:rPr>
          <w:rFonts w:asciiTheme="majorBidi" w:hAnsiTheme="majorBidi" w:cs="Angsana New" w:hint="cs"/>
          <w:sz w:val="28"/>
          <w:szCs w:val="28"/>
          <w:cs/>
        </w:rPr>
        <w:t>ที่ตราไว้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หุ้นละ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100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รวมเป็นจำนวน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15.79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โดยชำระเป็นเงินจำนวน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theme="majorBidi"/>
          <w:sz w:val="28"/>
          <w:szCs w:val="28"/>
        </w:rPr>
        <w:t>90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653F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 xml:space="preserve">ทั้งนี้ในวันเดียวกันบริษัทได้เสนอขายหุ้นสามัญของบริษัทย่อยดังกล่าวที่ถือโดยบริษัทให้แก่ผู้บริหารของบริษัทเป็นจำนวน </w:t>
      </w:r>
      <w:r w:rsidR="00123D9D" w:rsidRPr="00A653FA">
        <w:rPr>
          <w:rFonts w:asciiTheme="majorBidi" w:hAnsiTheme="majorBidi" w:cs="Angsana New"/>
          <w:sz w:val="28"/>
          <w:szCs w:val="28"/>
        </w:rPr>
        <w:t xml:space="preserve">90,368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 xml:space="preserve">หุ้น คิดเป็นร้อยละ </w:t>
      </w:r>
      <w:r w:rsidR="00123D9D" w:rsidRPr="00A653FA">
        <w:rPr>
          <w:rFonts w:asciiTheme="majorBidi" w:hAnsiTheme="majorBidi" w:cs="Angsana New"/>
          <w:sz w:val="28"/>
          <w:szCs w:val="28"/>
        </w:rPr>
        <w:t xml:space="preserve">9.04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 xml:space="preserve">รวมเป็นจำนวนเงิน </w:t>
      </w:r>
      <w:r w:rsidR="00123D9D" w:rsidRPr="00A653FA">
        <w:rPr>
          <w:rFonts w:asciiTheme="majorBidi" w:hAnsiTheme="majorBidi" w:cs="Angsana New"/>
          <w:sz w:val="28"/>
          <w:szCs w:val="28"/>
        </w:rPr>
        <w:t xml:space="preserve">7.56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>ล้านบาท โดยการขายหุ้นให้พนักงานดังกล่าวอยู่ภายใต้โครงการให้สิทธิผู้บริหารในการซื้อหุ้นในบริษัท เจดับเบิ้ลยูดี</w:t>
      </w:r>
      <w:r w:rsidR="00123D9D" w:rsidRPr="00A653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="00123D9D" w:rsidRPr="00A653F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="00123D9D" w:rsidRPr="00A653FA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 xml:space="preserve">จำกัด </w:t>
      </w:r>
      <w:r w:rsidR="00123D9D" w:rsidRPr="00A653FA">
        <w:rPr>
          <w:rFonts w:asciiTheme="majorBidi" w:hAnsiTheme="majorBidi" w:cs="Angsana New"/>
          <w:sz w:val="28"/>
          <w:szCs w:val="28"/>
        </w:rPr>
        <w:t>(</w:t>
      </w:r>
      <w:r w:rsidR="00123D9D" w:rsidRPr="00A653FA">
        <w:rPr>
          <w:rFonts w:asciiTheme="majorBidi" w:hAnsiTheme="majorBidi" w:cs="Angsana New" w:hint="cs"/>
          <w:sz w:val="28"/>
          <w:szCs w:val="28"/>
          <w:cs/>
        </w:rPr>
        <w:t xml:space="preserve">ดูหมายเหตุข้อ </w:t>
      </w:r>
      <w:r w:rsidR="00123D9D" w:rsidRPr="00A653FA">
        <w:rPr>
          <w:rFonts w:asciiTheme="majorBidi" w:hAnsiTheme="majorBidi" w:cs="Angsana New"/>
          <w:sz w:val="28"/>
          <w:szCs w:val="28"/>
        </w:rPr>
        <w:t>6)</w:t>
      </w:r>
    </w:p>
    <w:p w14:paraId="09E4C645" w14:textId="3A698AC4" w:rsidR="00CC051D" w:rsidRPr="006339FB" w:rsidRDefault="00CC051D" w:rsidP="00CC051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ลูกหนี้การค้า</w:t>
      </w:r>
    </w:p>
    <w:p w14:paraId="441BE9BB" w14:textId="77777777" w:rsidR="00CC04EE" w:rsidRPr="003D3BDA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C04EE" w:rsidRPr="006339FB" w14:paraId="6C782CF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DE2800D" w14:textId="77777777" w:rsidR="00CC04EE" w:rsidRPr="006339FB" w:rsidRDefault="00CC04EE" w:rsidP="00EC5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5576536" w14:textId="77777777" w:rsidR="00CC04EE" w:rsidRPr="006339FB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D2B770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2D4100B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2C07" w:rsidRPr="006339FB" w14:paraId="3866042D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962F28D" w14:textId="77777777" w:rsidR="00FB2C07" w:rsidRPr="006339FB" w:rsidRDefault="00FB2C07" w:rsidP="00FB2C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FFE2D0" w14:textId="333073E5" w:rsidR="00FB2C07" w:rsidRPr="006339FB" w:rsidRDefault="00FB2C07" w:rsidP="00FB2C07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AAD2C5D" w14:textId="77777777" w:rsidR="00FB2C07" w:rsidRPr="006339FB" w:rsidRDefault="00FB2C07" w:rsidP="00FB2C0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8BCDB7" w14:textId="02980B03" w:rsidR="00FB2C07" w:rsidRPr="006339FB" w:rsidRDefault="00FB2C07" w:rsidP="00FB2C0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E5FCED5" w14:textId="77777777" w:rsidR="00FB2C07" w:rsidRPr="006339FB" w:rsidRDefault="00FB2C07" w:rsidP="00FB2C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E83D6" w14:textId="057C77D3" w:rsidR="00FB2C07" w:rsidRPr="006339FB" w:rsidRDefault="00FB2C07" w:rsidP="00FB2C0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339F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มิถุนายน </w:t>
            </w:r>
            <w:r w:rsidRPr="006339F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264AD5F" w14:textId="77777777" w:rsidR="00FB2C07" w:rsidRPr="006339FB" w:rsidRDefault="00FB2C07" w:rsidP="00FB2C0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5BB61A" w14:textId="7444F88A" w:rsidR="00FB2C07" w:rsidRPr="006339FB" w:rsidRDefault="00FB2C07" w:rsidP="00FB2C0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FB2C07" w:rsidRPr="006339FB" w14:paraId="30A49596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CBAFF26" w14:textId="77777777" w:rsidR="00FB2C07" w:rsidRPr="006339FB" w:rsidRDefault="00FB2C07" w:rsidP="00FB2C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6CDB359C" w14:textId="77777777" w:rsidR="00FB2C07" w:rsidRPr="006339FB" w:rsidRDefault="00FB2C07" w:rsidP="00FB2C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2C07" w:rsidRPr="006339FB" w14:paraId="0ACC46E3" w14:textId="77777777" w:rsidTr="00057A80">
        <w:trPr>
          <w:cantSplit/>
        </w:trPr>
        <w:tc>
          <w:tcPr>
            <w:tcW w:w="4050" w:type="dxa"/>
            <w:hideMark/>
          </w:tcPr>
          <w:p w14:paraId="350B7555" w14:textId="7777777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A10F8E" w14:textId="00A986C5" w:rsidR="00FB2C07" w:rsidRPr="00BC198A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575,89</w:t>
            </w:r>
            <w:r w:rsidR="00BC19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4DE6D9D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FEE44" w14:textId="3BBFC50D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446,146</w:t>
            </w:r>
          </w:p>
        </w:tc>
        <w:tc>
          <w:tcPr>
            <w:tcW w:w="270" w:type="dxa"/>
          </w:tcPr>
          <w:p w14:paraId="58044C17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800B2" w14:textId="4F281C3E" w:rsidR="00FB2C07" w:rsidRPr="00031B57" w:rsidRDefault="00624AF3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59,645</w:t>
            </w:r>
          </w:p>
        </w:tc>
        <w:tc>
          <w:tcPr>
            <w:tcW w:w="270" w:type="dxa"/>
          </w:tcPr>
          <w:p w14:paraId="5A6F8D8C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60862" w14:textId="1B7488FF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B5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1B57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  <w:tr w:rsidR="00FB2C07" w:rsidRPr="006339FB" w14:paraId="6BD2C339" w14:textId="77777777" w:rsidTr="00057A80">
        <w:trPr>
          <w:cantSplit/>
        </w:trPr>
        <w:tc>
          <w:tcPr>
            <w:tcW w:w="4050" w:type="dxa"/>
            <w:hideMark/>
          </w:tcPr>
          <w:p w14:paraId="59C8172E" w14:textId="7777777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2E19B3" w14:textId="77777777" w:rsidR="00FB2C07" w:rsidRPr="006339FB" w:rsidRDefault="00FB2C07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CC7A3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3895C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983C3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094B3" w14:textId="77777777" w:rsidR="00FB2C07" w:rsidRPr="006339FB" w:rsidRDefault="00FB2C07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56E19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D6B1B" w14:textId="77777777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C07" w:rsidRPr="006339FB" w14:paraId="002C69A0" w14:textId="77777777" w:rsidTr="00057A80">
        <w:trPr>
          <w:cantSplit/>
        </w:trPr>
        <w:tc>
          <w:tcPr>
            <w:tcW w:w="4050" w:type="dxa"/>
            <w:hideMark/>
          </w:tcPr>
          <w:p w14:paraId="0F984870" w14:textId="32BB7A38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 1 -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01FA55C" w14:textId="6747A71F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204,51</w:t>
            </w:r>
            <w:r w:rsidR="00BC198A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917AEDC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9C1219" w14:textId="57222A61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6A6F43AA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3B0E4" w14:textId="64C1E1B4" w:rsidR="00FB2C07" w:rsidRPr="00624AF3" w:rsidRDefault="00624AF3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56,151</w:t>
            </w:r>
          </w:p>
        </w:tc>
        <w:tc>
          <w:tcPr>
            <w:tcW w:w="270" w:type="dxa"/>
          </w:tcPr>
          <w:p w14:paraId="5C25F664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A32D2" w14:textId="213FDEBF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B5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1B57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  <w:tr w:rsidR="00FB2C07" w:rsidRPr="006339FB" w14:paraId="2E7FAD4C" w14:textId="77777777" w:rsidTr="00057A80">
        <w:trPr>
          <w:cantSplit/>
        </w:trPr>
        <w:tc>
          <w:tcPr>
            <w:tcW w:w="4050" w:type="dxa"/>
            <w:hideMark/>
          </w:tcPr>
          <w:p w14:paraId="42DCCF9B" w14:textId="63915BBF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C1534CB" w14:textId="52456E2C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9,722</w:t>
            </w:r>
          </w:p>
        </w:tc>
        <w:tc>
          <w:tcPr>
            <w:tcW w:w="270" w:type="dxa"/>
          </w:tcPr>
          <w:p w14:paraId="44971C8C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F07AA" w14:textId="42972EC0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270" w:type="dxa"/>
          </w:tcPr>
          <w:p w14:paraId="4B45F8AC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1B853" w14:textId="09AE96A3" w:rsidR="00FB2C07" w:rsidRPr="006339FB" w:rsidRDefault="00624AF3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4,400</w:t>
            </w:r>
          </w:p>
        </w:tc>
        <w:tc>
          <w:tcPr>
            <w:tcW w:w="270" w:type="dxa"/>
          </w:tcPr>
          <w:p w14:paraId="7DE919D2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08D0A" w14:textId="09F5858D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B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1B57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FB2C07" w:rsidRPr="006339FB" w14:paraId="761089C0" w14:textId="77777777" w:rsidTr="00057A80">
        <w:trPr>
          <w:cantSplit/>
        </w:trPr>
        <w:tc>
          <w:tcPr>
            <w:tcW w:w="4050" w:type="dxa"/>
            <w:hideMark/>
          </w:tcPr>
          <w:p w14:paraId="73280F67" w14:textId="5A1D940B" w:rsidR="00FB2C07" w:rsidRPr="006339FB" w:rsidRDefault="00FB2C07" w:rsidP="00FB2C07">
            <w:pPr>
              <w:spacing w:line="240" w:lineRule="auto"/>
              <w:ind w:left="17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2E3D79B" w14:textId="222A3730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4,15</w:t>
            </w:r>
            <w:r w:rsidR="00BC198A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9D33271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310CA" w14:textId="2EA244FF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</w:tcPr>
          <w:p w14:paraId="25E7D2E7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2A044" w14:textId="21869364" w:rsidR="00FB2C07" w:rsidRPr="006339FB" w:rsidRDefault="00624AF3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2,516</w:t>
            </w:r>
          </w:p>
        </w:tc>
        <w:tc>
          <w:tcPr>
            <w:tcW w:w="270" w:type="dxa"/>
          </w:tcPr>
          <w:p w14:paraId="191B1AF6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0311" w14:textId="71FAA9E5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B5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FB2C07" w:rsidRPr="006339FB" w14:paraId="7CE0D736" w14:textId="77777777" w:rsidTr="00057A80">
        <w:trPr>
          <w:cantSplit/>
        </w:trPr>
        <w:tc>
          <w:tcPr>
            <w:tcW w:w="4050" w:type="dxa"/>
            <w:hideMark/>
          </w:tcPr>
          <w:p w14:paraId="73817E23" w14:textId="23FC5DF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1C4E8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0FA6D" w14:textId="6B898852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19,705</w:t>
            </w:r>
          </w:p>
        </w:tc>
        <w:tc>
          <w:tcPr>
            <w:tcW w:w="270" w:type="dxa"/>
          </w:tcPr>
          <w:p w14:paraId="71240F39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8DF91" w14:textId="4610307C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70" w:type="dxa"/>
          </w:tcPr>
          <w:p w14:paraId="455579D8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27D6" w14:textId="5685E551" w:rsidR="00FB2C07" w:rsidRPr="006339FB" w:rsidRDefault="00624AF3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368</w:t>
            </w:r>
          </w:p>
        </w:tc>
        <w:tc>
          <w:tcPr>
            <w:tcW w:w="270" w:type="dxa"/>
          </w:tcPr>
          <w:p w14:paraId="01752AD1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40F6" w14:textId="65898258" w:rsidR="00FB2C07" w:rsidRPr="006339FB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FB2C07" w:rsidRPr="006339FB" w14:paraId="0B787FA7" w14:textId="77777777" w:rsidTr="00057A80">
        <w:trPr>
          <w:cantSplit/>
        </w:trPr>
        <w:tc>
          <w:tcPr>
            <w:tcW w:w="4050" w:type="dxa"/>
            <w:hideMark/>
          </w:tcPr>
          <w:p w14:paraId="58AD20A6" w14:textId="7777777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A6370" w14:textId="7148E8E5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813,98</w:t>
            </w:r>
            <w:r w:rsidR="00BC198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557F13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EF5D" w14:textId="644DB3A1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2603BF78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1BA8" w14:textId="4E6EC6EA" w:rsidR="00FB2C07" w:rsidRPr="006339FB" w:rsidRDefault="00373F7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123,08</w:t>
            </w:r>
            <w:r w:rsidR="00624AF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292FDA9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19F928" w14:textId="7083012A" w:rsidR="00FB2C07" w:rsidRPr="006339FB" w:rsidRDefault="00FB2C07" w:rsidP="00FB2C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</w:tr>
      <w:tr w:rsidR="00FB2C07" w:rsidRPr="006339FB" w14:paraId="64F842A8" w14:textId="77777777" w:rsidTr="00057A80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8C5D08F" w14:textId="7777777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6339F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EBBD7" w14:textId="5BF8AA8B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(2,98</w:t>
            </w:r>
            <w:r w:rsidR="00BC198A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339F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6D9024B" w14:textId="77777777" w:rsidR="00FB2C07" w:rsidRPr="006339FB" w:rsidRDefault="00FB2C07" w:rsidP="00EC29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9D343" w14:textId="0AF79A84" w:rsidR="00FB2C07" w:rsidRPr="006339FB" w:rsidRDefault="00FB2C07" w:rsidP="00AA78B0">
            <w:pPr>
              <w:pStyle w:val="acctfourfigures"/>
              <w:tabs>
                <w:tab w:val="clear" w:pos="765"/>
                <w:tab w:val="decimal" w:pos="465"/>
                <w:tab w:val="decimal" w:pos="640"/>
                <w:tab w:val="left" w:pos="733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B6A66EA" w14:textId="77777777" w:rsidR="00FB2C07" w:rsidRPr="006339FB" w:rsidRDefault="00FB2C07" w:rsidP="00FB2C07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AF3FB" w14:textId="48FE220D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(329)</w:t>
            </w:r>
          </w:p>
        </w:tc>
        <w:tc>
          <w:tcPr>
            <w:tcW w:w="270" w:type="dxa"/>
            <w:vAlign w:val="bottom"/>
          </w:tcPr>
          <w:p w14:paraId="056E96EA" w14:textId="77777777" w:rsidR="00FB2C07" w:rsidRPr="006339FB" w:rsidRDefault="00FB2C07" w:rsidP="00FB2C07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A0415B" w14:textId="199337A0" w:rsidR="00FB2C07" w:rsidRPr="006339FB" w:rsidRDefault="00FB2C07" w:rsidP="00FB2C07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2C07" w:rsidRPr="006339FB" w14:paraId="1DDB3563" w14:textId="77777777" w:rsidTr="00057A80">
        <w:trPr>
          <w:cantSplit/>
        </w:trPr>
        <w:tc>
          <w:tcPr>
            <w:tcW w:w="4050" w:type="dxa"/>
            <w:hideMark/>
          </w:tcPr>
          <w:p w14:paraId="232217F3" w14:textId="77777777" w:rsidR="00FB2C07" w:rsidRPr="006339FB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D94D9" w14:textId="700961AD" w:rsidR="00FB2C07" w:rsidRPr="006339FB" w:rsidRDefault="00EC2903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811,001</w:t>
            </w:r>
          </w:p>
        </w:tc>
        <w:tc>
          <w:tcPr>
            <w:tcW w:w="270" w:type="dxa"/>
          </w:tcPr>
          <w:p w14:paraId="3444454A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2F67C" w14:textId="1B4EAF0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6A56BB47" w14:textId="77777777" w:rsidR="00FB2C07" w:rsidRPr="006339FB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B7088" w14:textId="32448E4E" w:rsidR="00FB2C07" w:rsidRPr="006339FB" w:rsidRDefault="00373F7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122,75</w:t>
            </w:r>
            <w:r w:rsidR="00624AF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AF8CDCC" w14:textId="77777777" w:rsidR="00FB2C07" w:rsidRPr="006339FB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5FBF462" w14:textId="016DC2C7" w:rsidR="00FB2C07" w:rsidRPr="006339FB" w:rsidRDefault="00FB2C07" w:rsidP="00FB2C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</w:p>
        </w:tc>
      </w:tr>
    </w:tbl>
    <w:p w14:paraId="7D9BCC03" w14:textId="77777777" w:rsidR="00CC04EE" w:rsidRPr="00B3058B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7"/>
        <w:gridCol w:w="13"/>
      </w:tblGrid>
      <w:tr w:rsidR="00CC04EE" w:rsidRPr="006339FB" w14:paraId="4CBF28E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EE8001" w14:textId="7453A532" w:rsidR="00CC04EE" w:rsidRPr="006339FB" w:rsidRDefault="009831CD" w:rsidP="00EC563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44B19C60" w14:textId="77777777" w:rsidR="00CC04EE" w:rsidRPr="006339FB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CC8EBEF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73102097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C04EE" w:rsidRPr="006339FB" w14:paraId="70EB9906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C9217D6" w14:textId="17CC1A80" w:rsidR="00CC04EE" w:rsidRPr="006339FB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FB2C07"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="00057A80"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FB2C07"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FB2C07"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BA963BA" w14:textId="799F3996" w:rsidR="00CC04EE" w:rsidRPr="006339FB" w:rsidRDefault="001F2771" w:rsidP="009234F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C63C17E" w14:textId="77777777" w:rsidR="00CC04EE" w:rsidRPr="006339FB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2E067" w14:textId="4A6B3200" w:rsidR="00CC04EE" w:rsidRPr="006339FB" w:rsidRDefault="001F2771" w:rsidP="00EC56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B67C341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A8DEC" w14:textId="388690BE" w:rsidR="00CC04EE" w:rsidRPr="006339FB" w:rsidRDefault="001F2771" w:rsidP="00EC56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DE3737F" w14:textId="77777777" w:rsidR="00CC04EE" w:rsidRPr="006339FB" w:rsidRDefault="00CC04EE" w:rsidP="00EC56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D2A409" w14:textId="436B1FF1" w:rsidR="00CC04EE" w:rsidRPr="006339FB" w:rsidRDefault="001F2771" w:rsidP="00EC56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CC04EE" w:rsidRPr="006339FB" w14:paraId="3E183251" w14:textId="77777777" w:rsidTr="00057A80">
        <w:trPr>
          <w:gridAfter w:val="1"/>
          <w:wAfter w:w="13" w:type="dxa"/>
          <w:cantSplit/>
          <w:tblHeader/>
        </w:trPr>
        <w:tc>
          <w:tcPr>
            <w:tcW w:w="4050" w:type="dxa"/>
            <w:vAlign w:val="bottom"/>
            <w:hideMark/>
          </w:tcPr>
          <w:p w14:paraId="195A7E62" w14:textId="77777777" w:rsidR="00CC04EE" w:rsidRPr="006339FB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17" w:type="dxa"/>
            <w:gridSpan w:val="7"/>
            <w:vAlign w:val="bottom"/>
            <w:hideMark/>
          </w:tcPr>
          <w:p w14:paraId="3FAF2B2D" w14:textId="77777777" w:rsidR="00CC04EE" w:rsidRPr="006339FB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04EE" w:rsidRPr="006339FB" w14:paraId="3340B8CE" w14:textId="77777777" w:rsidTr="00057A80">
        <w:trPr>
          <w:cantSplit/>
        </w:trPr>
        <w:tc>
          <w:tcPr>
            <w:tcW w:w="4050" w:type="dxa"/>
          </w:tcPr>
          <w:p w14:paraId="414F2684" w14:textId="14714D65" w:rsidR="00CC04EE" w:rsidRPr="006339FB" w:rsidRDefault="007E6626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04EE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CC04EE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</w:p>
        </w:tc>
        <w:tc>
          <w:tcPr>
            <w:tcW w:w="1080" w:type="dxa"/>
          </w:tcPr>
          <w:p w14:paraId="5DF3725B" w14:textId="6DD8465A" w:rsidR="00CC04EE" w:rsidRPr="006339FB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FDE6" w14:textId="77777777" w:rsidR="00CC04EE" w:rsidRPr="006339FB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2A1E5" w14:textId="0264BDF6" w:rsidR="00CC04EE" w:rsidRPr="006339FB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99C58" w14:textId="77777777" w:rsidR="00CC04EE" w:rsidRPr="006339FB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6DC36" w14:textId="68A0F85C" w:rsidR="00CC04EE" w:rsidRPr="006339FB" w:rsidRDefault="00CC04EE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16AE41F" w14:textId="77777777" w:rsidR="00CC04EE" w:rsidRPr="006339FB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019F15" w14:textId="79C07DA4" w:rsidR="00CC04EE" w:rsidRPr="006339FB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3D5" w:rsidRPr="006339FB" w14:paraId="2F46070D" w14:textId="77777777" w:rsidTr="00057A80">
        <w:trPr>
          <w:cantSplit/>
        </w:trPr>
        <w:tc>
          <w:tcPr>
            <w:tcW w:w="4050" w:type="dxa"/>
          </w:tcPr>
          <w:p w14:paraId="0B9B54AC" w14:textId="4C5159E9" w:rsidR="005243D5" w:rsidRPr="006339FB" w:rsidRDefault="005243D5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80" w:type="dxa"/>
          </w:tcPr>
          <w:p w14:paraId="610C0A2C" w14:textId="52540543" w:rsidR="005243D5" w:rsidRPr="006339FB" w:rsidRDefault="007E6626" w:rsidP="005243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25EF22F6" w14:textId="77777777" w:rsidR="005243D5" w:rsidRPr="006339FB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CFD33" w14:textId="6CD79528" w:rsidR="005243D5" w:rsidRPr="006339FB" w:rsidRDefault="007E6626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(2,155)</w:t>
            </w:r>
          </w:p>
        </w:tc>
        <w:tc>
          <w:tcPr>
            <w:tcW w:w="270" w:type="dxa"/>
          </w:tcPr>
          <w:p w14:paraId="0D2A7276" w14:textId="77777777" w:rsidR="005243D5" w:rsidRPr="006339FB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75BFAE" w14:textId="1D90FF10" w:rsidR="005243D5" w:rsidRPr="006339FB" w:rsidRDefault="00EC2903" w:rsidP="0031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160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47537F" w14:textId="77777777" w:rsidR="005243D5" w:rsidRPr="006339FB" w:rsidRDefault="005243D5" w:rsidP="005243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5B0E72" w14:textId="4E042655" w:rsidR="005243D5" w:rsidRPr="006339FB" w:rsidRDefault="007E6626" w:rsidP="005243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(1,663)</w:t>
            </w:r>
          </w:p>
        </w:tc>
      </w:tr>
    </w:tbl>
    <w:p w14:paraId="54FE77F3" w14:textId="77777777" w:rsidR="00CC04EE" w:rsidRPr="006339FB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39BB19F" w14:textId="10F581C4" w:rsidR="00BB564D" w:rsidRPr="006339FB" w:rsidRDefault="00AB4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BB564D" w:rsidRPr="006339FB" w:rsidSect="003632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1354" w:left="1152" w:header="720" w:footer="720" w:gutter="0"/>
          <w:pgNumType w:start="17"/>
          <w:cols w:space="720"/>
          <w:docGrid w:linePitch="360"/>
        </w:sectPr>
      </w:pPr>
      <w:r w:rsidRPr="006339F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0953CD" w14:textId="65C10DFB" w:rsidR="00804175" w:rsidRPr="006339FB" w:rsidRDefault="00D75CE8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เงินลงทุนในบริษัทร่วมและการร่วมค้า</w:t>
      </w:r>
      <w:r w:rsidR="00804175"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Pr="006339FB" w:rsidRDefault="00B162EE" w:rsidP="00B162EE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31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063"/>
        <w:gridCol w:w="312"/>
        <w:gridCol w:w="1208"/>
        <w:gridCol w:w="10"/>
        <w:gridCol w:w="238"/>
        <w:gridCol w:w="884"/>
        <w:gridCol w:w="248"/>
        <w:gridCol w:w="864"/>
        <w:gridCol w:w="248"/>
        <w:gridCol w:w="758"/>
        <w:gridCol w:w="343"/>
        <w:gridCol w:w="874"/>
        <w:gridCol w:w="223"/>
      </w:tblGrid>
      <w:tr w:rsidR="00F41A6E" w:rsidRPr="006339FB" w14:paraId="0E1247D2" w14:textId="77777777" w:rsidTr="003F2701">
        <w:trPr>
          <w:cantSplit/>
          <w:trHeight w:val="58"/>
          <w:tblHeader/>
        </w:trPr>
        <w:tc>
          <w:tcPr>
            <w:tcW w:w="9629" w:type="dxa"/>
            <w:gridSpan w:val="9"/>
          </w:tcPr>
          <w:p w14:paraId="7699EF41" w14:textId="77777777" w:rsidR="00F41A6E" w:rsidRPr="006339FB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6339FB" w:rsidRDefault="00F41A6E" w:rsidP="003F2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6339FB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6339FB" w14:paraId="0C93E6F7" w14:textId="77777777" w:rsidTr="003F2701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6339FB" w:rsidRDefault="00F41A6E" w:rsidP="003F270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6339FB" w:rsidRDefault="00F41A6E" w:rsidP="003F270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6339FB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6339FB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6339FB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3" w:type="dxa"/>
            <w:gridSpan w:val="3"/>
          </w:tcPr>
          <w:p w14:paraId="6C2FF4CE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6339FB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6339FB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65DAF24F" w14:textId="77777777" w:rsidR="00F41A6E" w:rsidRPr="006339FB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6339FB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493B8CC3" w14:textId="77777777" w:rsidR="00F41A6E" w:rsidRPr="006339FB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B2C07" w:rsidRPr="006339FB" w14:paraId="55098EC0" w14:textId="77777777" w:rsidTr="006B3A5A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FB2C07" w:rsidRPr="006339FB" w:rsidRDefault="00FB2C07" w:rsidP="00FB2C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3C2B85BF" w14:textId="4F8A38A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6CB6C8BA" w14:textId="0F75CFA8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00" w:type="dxa"/>
            <w:vAlign w:val="bottom"/>
          </w:tcPr>
          <w:p w14:paraId="3B3F6754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27DF4399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1928BE74" w14:textId="77777777" w:rsidR="00FB2C07" w:rsidRPr="006339FB" w:rsidRDefault="00FB2C07" w:rsidP="00FB2C07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63" w:type="dxa"/>
            <w:vAlign w:val="bottom"/>
          </w:tcPr>
          <w:p w14:paraId="739C6DAA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05C09390" w14:textId="5327F909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12" w:type="dxa"/>
            <w:vAlign w:val="bottom"/>
          </w:tcPr>
          <w:p w14:paraId="47E9AD84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039EE73" w14:textId="25A59E50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3952F87C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FB2C07" w:rsidRPr="006339FB" w:rsidRDefault="00FB2C07" w:rsidP="00FB2C07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84" w:type="dxa"/>
            <w:vAlign w:val="bottom"/>
          </w:tcPr>
          <w:p w14:paraId="0807D55A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5590AC9A" w14:textId="2F90A51A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2A3A7759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02640EE4" w14:textId="3A5AF52A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17A365CC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3D96093A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05408FC8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7B0DAE05" w14:textId="18D88CA1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43" w:type="dxa"/>
            <w:vAlign w:val="bottom"/>
          </w:tcPr>
          <w:p w14:paraId="56D9F2B9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6431EEB" w14:textId="637B3924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3AF0C433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FEA92AC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B2C07" w:rsidRPr="006339FB" w14:paraId="5D422F96" w14:textId="77777777" w:rsidTr="00982C0C">
        <w:trPr>
          <w:cantSplit/>
          <w:trHeight w:val="58"/>
        </w:trPr>
        <w:tc>
          <w:tcPr>
            <w:tcW w:w="2798" w:type="dxa"/>
          </w:tcPr>
          <w:p w14:paraId="6AB6336A" w14:textId="77777777" w:rsidR="00FB2C07" w:rsidRPr="006339FB" w:rsidRDefault="00FB2C07" w:rsidP="00FB2C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FB2C07" w:rsidRPr="006339FB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FB2C07" w:rsidRPr="006339FB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FB2C07" w:rsidRPr="006339FB" w:rsidRDefault="00FB2C07" w:rsidP="00FB2C0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93" w:type="dxa"/>
            <w:gridSpan w:val="4"/>
          </w:tcPr>
          <w:p w14:paraId="74CD6A45" w14:textId="1563C655" w:rsidR="00FB2C07" w:rsidRPr="006339FB" w:rsidRDefault="00FB2C07" w:rsidP="00FB2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0" w:type="dxa"/>
            <w:gridSpan w:val="9"/>
          </w:tcPr>
          <w:p w14:paraId="0772E184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D66127" w:rsidRPr="006339FB" w14:paraId="20A9A5F3" w14:textId="77777777" w:rsidTr="006B3A5A">
        <w:trPr>
          <w:cantSplit/>
          <w:trHeight w:val="58"/>
        </w:trPr>
        <w:tc>
          <w:tcPr>
            <w:tcW w:w="2798" w:type="dxa"/>
          </w:tcPr>
          <w:p w14:paraId="4F2874E5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8F0B8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12" w:type="dxa"/>
          </w:tcPr>
          <w:p w14:paraId="29B92576" w14:textId="77777777" w:rsidR="00D66127" w:rsidRPr="006339FB" w:rsidRDefault="00D66127" w:rsidP="00D661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D66127" w:rsidRPr="006339FB" w:rsidRDefault="00D66127" w:rsidP="00D661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031149D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4949801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</w:tcPr>
          <w:p w14:paraId="5BF1A3E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" w:type="dxa"/>
          </w:tcPr>
          <w:p w14:paraId="602AA16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5E7DB764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17F1572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771FF633" w14:textId="77777777" w:rsidTr="006B3A5A">
        <w:trPr>
          <w:cantSplit/>
          <w:trHeight w:val="58"/>
        </w:trPr>
        <w:tc>
          <w:tcPr>
            <w:tcW w:w="2798" w:type="dxa"/>
          </w:tcPr>
          <w:p w14:paraId="27501DE4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2E5C14D2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13D96991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348C83E" w14:textId="6B08BFB0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312" w:type="dxa"/>
          </w:tcPr>
          <w:p w14:paraId="3A36AE77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61302C04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A5FA084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719DE083" w14:textId="03FF0FF2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50BAE56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588FAEC4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54320FB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F911FB8" w14:textId="1A3B64B2" w:rsidR="00D66127" w:rsidRPr="006339FB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4,061</w:t>
            </w:r>
          </w:p>
        </w:tc>
        <w:tc>
          <w:tcPr>
            <w:tcW w:w="343" w:type="dxa"/>
          </w:tcPr>
          <w:p w14:paraId="1D7A999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362A467" w14:textId="229D5370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524</w:t>
            </w:r>
          </w:p>
        </w:tc>
        <w:tc>
          <w:tcPr>
            <w:tcW w:w="223" w:type="dxa"/>
          </w:tcPr>
          <w:p w14:paraId="7A49AA8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45A3170D" w14:textId="77777777" w:rsidTr="006B3A5A">
        <w:trPr>
          <w:cantSplit/>
          <w:trHeight w:val="58"/>
        </w:trPr>
        <w:tc>
          <w:tcPr>
            <w:tcW w:w="2798" w:type="dxa"/>
          </w:tcPr>
          <w:p w14:paraId="2034F7CB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1D9776F6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09787BA1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68F5A89A" w14:textId="49AEBA86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312" w:type="dxa"/>
          </w:tcPr>
          <w:p w14:paraId="335210E9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664CA98A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12CA91C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09607A02" w14:textId="6B13722E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5535423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580BC2A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329860F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ACDBB6E" w14:textId="7392AE25" w:rsidR="00D66127" w:rsidRPr="006339FB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6,626</w:t>
            </w:r>
          </w:p>
        </w:tc>
        <w:tc>
          <w:tcPr>
            <w:tcW w:w="343" w:type="dxa"/>
          </w:tcPr>
          <w:p w14:paraId="619C258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E599413" w14:textId="78EB7A0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040</w:t>
            </w:r>
          </w:p>
        </w:tc>
        <w:tc>
          <w:tcPr>
            <w:tcW w:w="223" w:type="dxa"/>
          </w:tcPr>
          <w:p w14:paraId="0D926E6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028B6C83" w14:textId="77777777" w:rsidTr="006B3A5A">
        <w:trPr>
          <w:cantSplit/>
          <w:trHeight w:val="58"/>
        </w:trPr>
        <w:tc>
          <w:tcPr>
            <w:tcW w:w="2798" w:type="dxa"/>
          </w:tcPr>
          <w:p w14:paraId="1CB82431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D66127" w:rsidRPr="006339FB" w:rsidRDefault="00D66127" w:rsidP="00D66127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821" w:type="dxa"/>
          </w:tcPr>
          <w:p w14:paraId="49B04FDB" w14:textId="56BB7775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0161354D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51E1E5C" w14:textId="4F367C9F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312" w:type="dxa"/>
          </w:tcPr>
          <w:p w14:paraId="2F7F76AE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1E7F10F9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8" w:type="dxa"/>
            <w:gridSpan w:val="2"/>
          </w:tcPr>
          <w:p w14:paraId="2D143499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</w:tcPr>
          <w:p w14:paraId="7B328F9F" w14:textId="6410428C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235,515</w:t>
            </w:r>
          </w:p>
        </w:tc>
        <w:tc>
          <w:tcPr>
            <w:tcW w:w="248" w:type="dxa"/>
          </w:tcPr>
          <w:p w14:paraId="5DBCAFE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4F31B6A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6685995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2E5901DD" w14:textId="3CB90E07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4D67E8" w:rsidRPr="00D95F74">
              <w:rPr>
                <w:rFonts w:asciiTheme="majorBidi" w:hAnsiTheme="majorBidi" w:cstheme="majorBidi"/>
                <w:sz w:val="20"/>
                <w:lang w:val="en-US" w:bidi="th-TH"/>
              </w:rPr>
              <w:t>48,239</w:t>
            </w:r>
          </w:p>
        </w:tc>
        <w:tc>
          <w:tcPr>
            <w:tcW w:w="343" w:type="dxa"/>
          </w:tcPr>
          <w:p w14:paraId="27A951E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5B7E3DC" w14:textId="17D647FC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244,842</w:t>
            </w:r>
          </w:p>
        </w:tc>
        <w:tc>
          <w:tcPr>
            <w:tcW w:w="223" w:type="dxa"/>
          </w:tcPr>
          <w:p w14:paraId="1AAD39B4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4E9EF64C" w14:textId="77777777" w:rsidTr="006B3A5A">
        <w:trPr>
          <w:cantSplit/>
          <w:trHeight w:val="58"/>
        </w:trPr>
        <w:tc>
          <w:tcPr>
            <w:tcW w:w="2798" w:type="dxa"/>
          </w:tcPr>
          <w:p w14:paraId="39CE80F5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70E2B744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43C3CE9A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529C7DA" w14:textId="7857C6B6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4,573</w:t>
            </w:r>
          </w:p>
        </w:tc>
        <w:tc>
          <w:tcPr>
            <w:tcW w:w="312" w:type="dxa"/>
          </w:tcPr>
          <w:p w14:paraId="4EE4BE80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5133B749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4,573</w:t>
            </w:r>
          </w:p>
        </w:tc>
        <w:tc>
          <w:tcPr>
            <w:tcW w:w="248" w:type="dxa"/>
            <w:gridSpan w:val="2"/>
          </w:tcPr>
          <w:p w14:paraId="4C6CBE86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02D60455" w14:textId="5ED5EE2B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152,736</w:t>
            </w:r>
          </w:p>
        </w:tc>
        <w:tc>
          <w:tcPr>
            <w:tcW w:w="248" w:type="dxa"/>
          </w:tcPr>
          <w:p w14:paraId="6770E8B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4A74F1AE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08E81BF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4B866D96" w14:textId="07DD7A0A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166,653</w:t>
            </w:r>
          </w:p>
        </w:tc>
        <w:tc>
          <w:tcPr>
            <w:tcW w:w="343" w:type="dxa"/>
          </w:tcPr>
          <w:p w14:paraId="7F26E19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A85BDC" w14:textId="39A5574C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161,165</w:t>
            </w:r>
          </w:p>
        </w:tc>
        <w:tc>
          <w:tcPr>
            <w:tcW w:w="223" w:type="dxa"/>
          </w:tcPr>
          <w:p w14:paraId="02D8B4D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74ED5859" w14:textId="77777777" w:rsidTr="006B3A5A">
        <w:trPr>
          <w:cantSplit/>
          <w:trHeight w:val="308"/>
        </w:trPr>
        <w:tc>
          <w:tcPr>
            <w:tcW w:w="2798" w:type="dxa"/>
          </w:tcPr>
          <w:p w14:paraId="2C0B7798" w14:textId="36691A0E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6339FB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</w:tc>
        <w:tc>
          <w:tcPr>
            <w:tcW w:w="2051" w:type="dxa"/>
          </w:tcPr>
          <w:p w14:paraId="111912CB" w14:textId="5AB40951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0973BBF" w14:textId="59EFC204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300" w:type="dxa"/>
          </w:tcPr>
          <w:p w14:paraId="04DBDDD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5FB359D" w14:textId="10459EF4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1144888E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20D45308" w14:textId="4D389F5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12" w:type="dxa"/>
          </w:tcPr>
          <w:p w14:paraId="0C820BA0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279B063" w14:textId="7C330AF7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8" w:type="dxa"/>
            <w:gridSpan w:val="2"/>
          </w:tcPr>
          <w:p w14:paraId="4170B1C9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B61548C" w14:textId="4EBFFD66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FF5413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CA4F10B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4868E0B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59D3B519" w14:textId="22B33C28" w:rsidR="00D66127" w:rsidRPr="00D95F74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43" w:type="dxa"/>
          </w:tcPr>
          <w:p w14:paraId="29D77319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CCC5E70" w14:textId="22EE1548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3" w:type="dxa"/>
          </w:tcPr>
          <w:p w14:paraId="674FA15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5FE939B9" w14:textId="77777777" w:rsidTr="006B3A5A">
        <w:trPr>
          <w:cantSplit/>
          <w:trHeight w:val="308"/>
        </w:trPr>
        <w:tc>
          <w:tcPr>
            <w:tcW w:w="2798" w:type="dxa"/>
          </w:tcPr>
          <w:p w14:paraId="385B3496" w14:textId="1C24DC05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6339F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1DFD3410" w14:textId="47D65FF0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5C30DED" w14:textId="449D9DE5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6F9F4D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E32E1B3" w14:textId="66D1D535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1098B23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62B81F9" w14:textId="5A6F23FC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312" w:type="dxa"/>
          </w:tcPr>
          <w:p w14:paraId="5E261981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6AD40DA" w14:textId="7410C65E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8" w:type="dxa"/>
            <w:gridSpan w:val="2"/>
          </w:tcPr>
          <w:p w14:paraId="6F9DE6F9" w14:textId="77777777" w:rsidR="00D66127" w:rsidRPr="006339FB" w:rsidRDefault="00D66127" w:rsidP="00D66127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7B2E15C" w14:textId="501EC462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447C467C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EA8E87F" w14:textId="129BCA2D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60EC4E1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647CAF3B" w14:textId="1392E23A" w:rsidR="00F05FA1" w:rsidRPr="00D95F74" w:rsidRDefault="00F05FA1" w:rsidP="00F05F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3,763</w:t>
            </w:r>
          </w:p>
        </w:tc>
        <w:tc>
          <w:tcPr>
            <w:tcW w:w="343" w:type="dxa"/>
          </w:tcPr>
          <w:p w14:paraId="1E5B535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098C91C" w14:textId="3DBE4A43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2,815</w:t>
            </w:r>
          </w:p>
        </w:tc>
        <w:tc>
          <w:tcPr>
            <w:tcW w:w="223" w:type="dxa"/>
          </w:tcPr>
          <w:p w14:paraId="7067F9D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37D338A3" w14:textId="77777777" w:rsidTr="006B3A5A">
        <w:trPr>
          <w:cantSplit/>
          <w:trHeight w:val="58"/>
        </w:trPr>
        <w:tc>
          <w:tcPr>
            <w:tcW w:w="2798" w:type="dxa"/>
          </w:tcPr>
          <w:p w14:paraId="5063550D" w14:textId="425D625A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>Transimex Corporation (“TMS”)</w:t>
            </w:r>
          </w:p>
        </w:tc>
        <w:tc>
          <w:tcPr>
            <w:tcW w:w="2051" w:type="dxa"/>
          </w:tcPr>
          <w:p w14:paraId="0DC2C458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24FDA561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24.23</w:t>
            </w:r>
          </w:p>
        </w:tc>
        <w:tc>
          <w:tcPr>
            <w:tcW w:w="300" w:type="dxa"/>
          </w:tcPr>
          <w:p w14:paraId="1FDFE1B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0EB1FEF6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23.79</w:t>
            </w:r>
          </w:p>
        </w:tc>
        <w:tc>
          <w:tcPr>
            <w:tcW w:w="248" w:type="dxa"/>
          </w:tcPr>
          <w:p w14:paraId="0918B170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35BD6F4" w14:textId="3399D626" w:rsidR="00D66127" w:rsidRPr="00506FA6" w:rsidRDefault="00D66127" w:rsidP="008B5A8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bookmarkStart w:id="0" w:name="_Hlk78536562"/>
            <w:r w:rsidRPr="00506FA6">
              <w:rPr>
                <w:rFonts w:asciiTheme="majorBidi" w:hAnsiTheme="majorBidi" w:cstheme="majorBidi"/>
                <w:sz w:val="20"/>
                <w:lang w:val="en-US"/>
              </w:rPr>
              <w:t xml:space="preserve">VND </w:t>
            </w:r>
            <w:r w:rsidR="008B5A83" w:rsidRPr="00506FA6">
              <w:rPr>
                <w:rFonts w:asciiTheme="majorBidi" w:hAnsiTheme="majorBidi" w:cstheme="majorBidi"/>
                <w:sz w:val="20"/>
                <w:lang w:val="en-US"/>
              </w:rPr>
              <w:t>708,221,610</w:t>
            </w:r>
            <w:bookmarkEnd w:id="0"/>
          </w:p>
        </w:tc>
        <w:tc>
          <w:tcPr>
            <w:tcW w:w="312" w:type="dxa"/>
          </w:tcPr>
          <w:p w14:paraId="45520A22" w14:textId="77777777" w:rsidR="00D66127" w:rsidRPr="00506FA6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417E6561" w:rsidR="00D66127" w:rsidRPr="00506FA6" w:rsidRDefault="00506FA6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06FA6">
              <w:rPr>
                <w:rFonts w:asciiTheme="majorBidi" w:hAnsiTheme="majorBidi" w:cstheme="majorBidi"/>
                <w:sz w:val="20"/>
                <w:lang w:val="en-US"/>
              </w:rPr>
              <w:t>VND 708,221,610</w:t>
            </w:r>
          </w:p>
        </w:tc>
        <w:tc>
          <w:tcPr>
            <w:tcW w:w="248" w:type="dxa"/>
            <w:gridSpan w:val="2"/>
          </w:tcPr>
          <w:p w14:paraId="10989EBC" w14:textId="77777777" w:rsidR="00D66127" w:rsidRPr="006339FB" w:rsidRDefault="00D66127" w:rsidP="00D66127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A0E3BE2" w14:textId="7E65A821" w:rsidR="00D66127" w:rsidRPr="006339FB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830,609</w:t>
            </w:r>
          </w:p>
        </w:tc>
        <w:tc>
          <w:tcPr>
            <w:tcW w:w="248" w:type="dxa"/>
          </w:tcPr>
          <w:p w14:paraId="1F1C1FA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4F7E9C5" w14:textId="137F10C4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604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206</w:t>
            </w:r>
          </w:p>
        </w:tc>
        <w:tc>
          <w:tcPr>
            <w:tcW w:w="248" w:type="dxa"/>
          </w:tcPr>
          <w:p w14:paraId="05CFEDB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4DEE2A4" w14:textId="7E2DF988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4D67E8" w:rsidRPr="00D95F74">
              <w:rPr>
                <w:rFonts w:asciiTheme="majorBidi" w:hAnsiTheme="majorBidi" w:cstheme="majorBidi"/>
                <w:sz w:val="20"/>
                <w:lang w:val="en-US" w:bidi="th-TH"/>
              </w:rPr>
              <w:t>50,601</w:t>
            </w:r>
          </w:p>
        </w:tc>
        <w:tc>
          <w:tcPr>
            <w:tcW w:w="343" w:type="dxa"/>
          </w:tcPr>
          <w:p w14:paraId="45A975A9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113A432" w14:textId="4A9B9C3D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732,975</w:t>
            </w:r>
          </w:p>
        </w:tc>
        <w:tc>
          <w:tcPr>
            <w:tcW w:w="223" w:type="dxa"/>
          </w:tcPr>
          <w:p w14:paraId="398ED6C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52A17479" w14:textId="77777777" w:rsidTr="00F05FA1">
        <w:trPr>
          <w:cantSplit/>
          <w:trHeight w:val="299"/>
        </w:trPr>
        <w:tc>
          <w:tcPr>
            <w:tcW w:w="2798" w:type="dxa"/>
          </w:tcPr>
          <w:p w14:paraId="3D30879A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09CEF63E" w14:textId="77777777" w:rsidR="00D66127" w:rsidRPr="006339FB" w:rsidRDefault="00D66127" w:rsidP="00D66127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94D16" w14:textId="3DE9F1F1" w:rsidR="00D66127" w:rsidRPr="006339FB" w:rsidRDefault="00D66127" w:rsidP="00D66127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C9F3769" w14:textId="77777777" w:rsidR="00D66127" w:rsidRPr="006339FB" w:rsidRDefault="00D66127" w:rsidP="00D66127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431D78A2" w14:textId="77777777" w:rsidR="00D66127" w:rsidRPr="006339FB" w:rsidRDefault="00D66127" w:rsidP="00D66127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CA9AF40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74B50044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5ED81E9F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241BA59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3AC2D94" w14:textId="77777777" w:rsidR="00D66127" w:rsidRPr="006339FB" w:rsidRDefault="00D66127" w:rsidP="00D66127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0F5D688D" w14:textId="474D7833" w:rsidR="00F05FA1" w:rsidRPr="006339FB" w:rsidRDefault="00F05FA1" w:rsidP="00F05FA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1,221,641</w:t>
            </w:r>
          </w:p>
        </w:tc>
        <w:tc>
          <w:tcPr>
            <w:tcW w:w="248" w:type="dxa"/>
          </w:tcPr>
          <w:p w14:paraId="0D809E4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44ADFC" w14:textId="6BA4FE2B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995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238</w:t>
            </w:r>
          </w:p>
        </w:tc>
        <w:tc>
          <w:tcPr>
            <w:tcW w:w="248" w:type="dxa"/>
          </w:tcPr>
          <w:p w14:paraId="57D36C1F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64E7B75A" w14:textId="43918CAD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1,2</w:t>
            </w:r>
            <w:r w:rsidR="004D67E8" w:rsidRPr="00D95F7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79,943</w:t>
            </w:r>
          </w:p>
        </w:tc>
        <w:tc>
          <w:tcPr>
            <w:tcW w:w="343" w:type="dxa"/>
          </w:tcPr>
          <w:p w14:paraId="2871EC9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58DF7C1" w14:textId="71281295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152,361</w:t>
            </w:r>
          </w:p>
        </w:tc>
        <w:tc>
          <w:tcPr>
            <w:tcW w:w="223" w:type="dxa"/>
          </w:tcPr>
          <w:p w14:paraId="226688F9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66127" w:rsidRPr="006339FB" w14:paraId="509CEAC8" w14:textId="77777777" w:rsidTr="006B3A5A">
        <w:trPr>
          <w:cantSplit/>
          <w:trHeight w:val="58"/>
        </w:trPr>
        <w:tc>
          <w:tcPr>
            <w:tcW w:w="2798" w:type="dxa"/>
          </w:tcPr>
          <w:p w14:paraId="16FE32C1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CF7CA3F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6916A2AF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D66127" w:rsidRPr="006339FB" w:rsidRDefault="00D66127" w:rsidP="00D66127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75EBF00F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7656D1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432E84BB" w14:textId="77777777" w:rsidR="00D66127" w:rsidRPr="00D95F74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43" w:type="dxa"/>
          </w:tcPr>
          <w:p w14:paraId="6AA6C69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B1D3B5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4B7B3494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0CE018B5" w14:textId="77777777" w:rsidTr="006B3A5A">
        <w:trPr>
          <w:cantSplit/>
          <w:trHeight w:val="58"/>
        </w:trPr>
        <w:tc>
          <w:tcPr>
            <w:tcW w:w="2798" w:type="dxa"/>
          </w:tcPr>
          <w:p w14:paraId="2EE7CC68" w14:textId="37D2F163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(“EMLOG”)</w:t>
            </w:r>
          </w:p>
        </w:tc>
        <w:tc>
          <w:tcPr>
            <w:tcW w:w="2051" w:type="dxa"/>
          </w:tcPr>
          <w:p w14:paraId="0D996BC7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1C87B65" w14:textId="6C05C7F2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300" w:type="dxa"/>
          </w:tcPr>
          <w:p w14:paraId="1332C42F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9D0788" w14:textId="2343EC2F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C36B8AF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A57E7F7" w14:textId="2BFFDEF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312" w:type="dxa"/>
          </w:tcPr>
          <w:p w14:paraId="296AD921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03189E22" w14:textId="5D1F6C53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945</w:t>
            </w:r>
          </w:p>
        </w:tc>
        <w:tc>
          <w:tcPr>
            <w:tcW w:w="248" w:type="dxa"/>
            <w:gridSpan w:val="2"/>
          </w:tcPr>
          <w:p w14:paraId="62773B57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32C7345" w14:textId="6ACD6ACF" w:rsidR="00D66127" w:rsidRPr="006339FB" w:rsidRDefault="00D66127" w:rsidP="00D66127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2B4ECF7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7916CB" w14:textId="197D88FD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056C1D1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FA425A4" w14:textId="1CF0031C" w:rsidR="00D66127" w:rsidRPr="00D95F74" w:rsidRDefault="00F05FA1" w:rsidP="00D6612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343" w:type="dxa"/>
          </w:tcPr>
          <w:p w14:paraId="7744BFD8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380B54F" w14:textId="2CE3692D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6,593</w:t>
            </w:r>
          </w:p>
        </w:tc>
        <w:tc>
          <w:tcPr>
            <w:tcW w:w="223" w:type="dxa"/>
          </w:tcPr>
          <w:p w14:paraId="1BB86AA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5DD4A2C0" w14:textId="77777777" w:rsidTr="0024396F">
        <w:trPr>
          <w:cantSplit/>
          <w:trHeight w:val="58"/>
        </w:trPr>
        <w:tc>
          <w:tcPr>
            <w:tcW w:w="2798" w:type="dxa"/>
          </w:tcPr>
          <w:p w14:paraId="759A4BB5" w14:textId="16EE2E5C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 เจดับเบิ้ลยูดี </w:t>
            </w:r>
          </w:p>
        </w:tc>
        <w:tc>
          <w:tcPr>
            <w:tcW w:w="2051" w:type="dxa"/>
          </w:tcPr>
          <w:p w14:paraId="3B5765ED" w14:textId="5E6C7BF5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03A7182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3C552C9D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D66127" w:rsidRPr="006339FB" w:rsidRDefault="00D66127" w:rsidP="00D66127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6B95C2B8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6B5BF94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5616541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31A57111" w14:textId="77777777" w:rsidR="00D66127" w:rsidRPr="00D95F74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43" w:type="dxa"/>
          </w:tcPr>
          <w:p w14:paraId="32EF6A2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5C90163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3" w:type="dxa"/>
          </w:tcPr>
          <w:p w14:paraId="2B46FFE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3804F05E" w14:textId="77777777" w:rsidTr="0024396F">
        <w:trPr>
          <w:cantSplit/>
          <w:trHeight w:val="58"/>
        </w:trPr>
        <w:tc>
          <w:tcPr>
            <w:tcW w:w="2798" w:type="dxa"/>
          </w:tcPr>
          <w:p w14:paraId="41748B6C" w14:textId="01098F4F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2051" w:type="dxa"/>
          </w:tcPr>
          <w:p w14:paraId="2F1588C0" w14:textId="69B44F4F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0308415E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1CEBC7F2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FBE1CA0" w14:textId="12196EE4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312" w:type="dxa"/>
          </w:tcPr>
          <w:p w14:paraId="5B5CED61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2F9D1CCA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8" w:type="dxa"/>
            <w:gridSpan w:val="2"/>
          </w:tcPr>
          <w:p w14:paraId="32E54BED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219E8124" w14:textId="6587896C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2,125</w:t>
            </w:r>
          </w:p>
        </w:tc>
        <w:tc>
          <w:tcPr>
            <w:tcW w:w="248" w:type="dxa"/>
          </w:tcPr>
          <w:p w14:paraId="58CD04D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70042CE5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3B19911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5EDEE0BD" w14:textId="00B1B4A1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3,17</w:t>
            </w:r>
            <w:r w:rsidR="00B50B36" w:rsidRPr="00D95F74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43" w:type="dxa"/>
          </w:tcPr>
          <w:p w14:paraId="276088E8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D70E261" w14:textId="2BC16E2C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3,331</w:t>
            </w:r>
          </w:p>
        </w:tc>
        <w:tc>
          <w:tcPr>
            <w:tcW w:w="223" w:type="dxa"/>
          </w:tcPr>
          <w:p w14:paraId="2EA982A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4180AFDE" w14:textId="77777777" w:rsidTr="0024396F">
        <w:trPr>
          <w:cantSplit/>
          <w:trHeight w:val="58"/>
        </w:trPr>
        <w:tc>
          <w:tcPr>
            <w:tcW w:w="2798" w:type="dxa"/>
          </w:tcPr>
          <w:p w14:paraId="4508B618" w14:textId="281169F5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5595991"/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6339FB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1"/>
          </w:p>
        </w:tc>
        <w:tc>
          <w:tcPr>
            <w:tcW w:w="2051" w:type="dxa"/>
          </w:tcPr>
          <w:p w14:paraId="7A3EA097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6EC06CD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31CA8F16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11EBB5F" w14:textId="74BFED6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312" w:type="dxa"/>
          </w:tcPr>
          <w:p w14:paraId="6306F743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5D838942" w:rsidR="00D66127" w:rsidRPr="006339FB" w:rsidRDefault="00D66127" w:rsidP="00D661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8" w:type="dxa"/>
            <w:gridSpan w:val="2"/>
          </w:tcPr>
          <w:p w14:paraId="09BB6F19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76A1C03C" w14:textId="1BAFE8C0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66,989</w:t>
            </w:r>
          </w:p>
        </w:tc>
        <w:tc>
          <w:tcPr>
            <w:tcW w:w="248" w:type="dxa"/>
          </w:tcPr>
          <w:p w14:paraId="3658B9C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C8D7ABE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286370D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09EDD024" w14:textId="19087D25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/>
              </w:rPr>
              <w:t>36,861</w:t>
            </w:r>
          </w:p>
        </w:tc>
        <w:tc>
          <w:tcPr>
            <w:tcW w:w="343" w:type="dxa"/>
          </w:tcPr>
          <w:p w14:paraId="0356A03E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D4E0F9D" w14:textId="5006E446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44,626</w:t>
            </w:r>
          </w:p>
        </w:tc>
        <w:tc>
          <w:tcPr>
            <w:tcW w:w="223" w:type="dxa"/>
          </w:tcPr>
          <w:p w14:paraId="26B9D08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460D50BF" w14:textId="77777777" w:rsidTr="00925CB5">
        <w:trPr>
          <w:cantSplit/>
          <w:trHeight w:val="58"/>
        </w:trPr>
        <w:tc>
          <w:tcPr>
            <w:tcW w:w="2798" w:type="dxa"/>
          </w:tcPr>
          <w:p w14:paraId="4811EB5B" w14:textId="7F628BCA" w:rsidR="00D66127" w:rsidRPr="006339FB" w:rsidRDefault="00D66127" w:rsidP="001B44F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ออริจิ้น เจดับเบิ้ลยูดี อินดัสเทรียล </w:t>
            </w:r>
            <w:r w:rsidR="0060308F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r w:rsidRPr="006339FB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แอสเซท จำกัด</w:t>
            </w:r>
            <w:r w:rsidR="001A364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1B44F5" w:rsidRPr="006339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(“ORJ”)</w:t>
            </w:r>
          </w:p>
        </w:tc>
        <w:tc>
          <w:tcPr>
            <w:tcW w:w="2051" w:type="dxa"/>
          </w:tcPr>
          <w:p w14:paraId="76E7E68B" w14:textId="77777777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7EE902" w14:textId="1F4D1365" w:rsidR="00D66127" w:rsidRPr="006339FB" w:rsidRDefault="00D66127" w:rsidP="00D66127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4CDA80F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9BDE199" w14:textId="1ED46F5D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49.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300" w:type="dxa"/>
          </w:tcPr>
          <w:p w14:paraId="5484656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1749626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632EA72" w14:textId="76D8E7AF" w:rsidR="00D66127" w:rsidRPr="006339FB" w:rsidRDefault="00D66127" w:rsidP="00D6612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1A5902F0" w14:textId="77777777" w:rsidR="00D66127" w:rsidRPr="006339FB" w:rsidRDefault="00D66127" w:rsidP="00D6612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2471E2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3D27DD6" w14:textId="5A5CD8AD" w:rsidR="00D66127" w:rsidRPr="006339FB" w:rsidRDefault="00D66127" w:rsidP="00D6612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87,000</w:t>
            </w:r>
          </w:p>
        </w:tc>
        <w:tc>
          <w:tcPr>
            <w:tcW w:w="312" w:type="dxa"/>
          </w:tcPr>
          <w:p w14:paraId="1D3273FB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04378B1F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99" w:right="-44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398139D" w14:textId="16E3D62D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99" w:right="-44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C35470C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2F38F78" w14:textId="6362EE8C" w:rsidR="00D66127" w:rsidRPr="006339FB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43,500</w:t>
            </w:r>
          </w:p>
        </w:tc>
        <w:tc>
          <w:tcPr>
            <w:tcW w:w="248" w:type="dxa"/>
          </w:tcPr>
          <w:p w14:paraId="64D3CF0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CBA109E" w14:textId="3027D22F" w:rsidR="00D66127" w:rsidRPr="006339FB" w:rsidRDefault="00D66127" w:rsidP="00D6612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791C4567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C9F6F9C" w14:textId="75B5C270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sz w:val="20"/>
                <w:lang w:val="en-US" w:bidi="th-TH"/>
              </w:rPr>
              <w:t>43,231</w:t>
            </w:r>
          </w:p>
        </w:tc>
        <w:tc>
          <w:tcPr>
            <w:tcW w:w="343" w:type="dxa"/>
          </w:tcPr>
          <w:p w14:paraId="1B89A2C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0A370789" w14:textId="43C70FC6" w:rsidR="00D66127" w:rsidRPr="006339FB" w:rsidRDefault="00D66127" w:rsidP="00D66127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7C28D8A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D66127" w:rsidRPr="006339FB" w14:paraId="44FCD3CB" w14:textId="77777777" w:rsidTr="006B3A5A">
        <w:trPr>
          <w:cantSplit/>
          <w:trHeight w:val="48"/>
        </w:trPr>
        <w:tc>
          <w:tcPr>
            <w:tcW w:w="2798" w:type="dxa"/>
          </w:tcPr>
          <w:p w14:paraId="00E7AAAC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0CD58E6C" w14:textId="43643D4B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77C58F1C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5FE60504" w:rsidR="00D66127" w:rsidRPr="00AC2663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AC266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112,614</w:t>
            </w:r>
          </w:p>
        </w:tc>
        <w:tc>
          <w:tcPr>
            <w:tcW w:w="248" w:type="dxa"/>
          </w:tcPr>
          <w:p w14:paraId="0A01EA61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01A68753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88,566</w:t>
            </w:r>
          </w:p>
        </w:tc>
        <w:tc>
          <w:tcPr>
            <w:tcW w:w="248" w:type="dxa"/>
          </w:tcPr>
          <w:p w14:paraId="59E747C6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0643899B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83,26</w:t>
            </w:r>
            <w:r w:rsidR="00B50B36" w:rsidRPr="00D95F7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</w:p>
        </w:tc>
        <w:tc>
          <w:tcPr>
            <w:tcW w:w="343" w:type="dxa"/>
          </w:tcPr>
          <w:p w14:paraId="1856A78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43AFFC60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64,550</w:t>
            </w:r>
          </w:p>
        </w:tc>
        <w:tc>
          <w:tcPr>
            <w:tcW w:w="223" w:type="dxa"/>
          </w:tcPr>
          <w:p w14:paraId="60AC170A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66127" w:rsidRPr="006339FB" w14:paraId="512714F1" w14:textId="77777777" w:rsidTr="00D66127">
        <w:trPr>
          <w:cantSplit/>
          <w:trHeight w:val="48"/>
        </w:trPr>
        <w:tc>
          <w:tcPr>
            <w:tcW w:w="2798" w:type="dxa"/>
          </w:tcPr>
          <w:p w14:paraId="3255E192" w14:textId="77777777" w:rsidR="00D66127" w:rsidRPr="006339FB" w:rsidRDefault="00D66127" w:rsidP="00D66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D66127" w:rsidRPr="006339FB" w:rsidRDefault="00D66127" w:rsidP="00D661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74AC31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35FE9404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D66127" w:rsidRPr="006339FB" w:rsidRDefault="00D66127" w:rsidP="00D661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D66127" w:rsidRPr="006339FB" w:rsidRDefault="00D66127" w:rsidP="00D6612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79A76" w14:textId="75996EC5" w:rsidR="00D66127" w:rsidRPr="006339FB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1,334,255</w:t>
            </w:r>
          </w:p>
        </w:tc>
        <w:tc>
          <w:tcPr>
            <w:tcW w:w="248" w:type="dxa"/>
          </w:tcPr>
          <w:p w14:paraId="38BD6C65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5613F87E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083,804</w:t>
            </w:r>
          </w:p>
        </w:tc>
        <w:tc>
          <w:tcPr>
            <w:tcW w:w="248" w:type="dxa"/>
          </w:tcPr>
          <w:p w14:paraId="15B384E0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7F2C637D" w:rsidR="00D66127" w:rsidRPr="00D95F74" w:rsidRDefault="00F05FA1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95F7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1,3</w:t>
            </w:r>
            <w:r w:rsidR="004D67E8" w:rsidRPr="00D95F7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63,209</w:t>
            </w:r>
          </w:p>
        </w:tc>
        <w:tc>
          <w:tcPr>
            <w:tcW w:w="343" w:type="dxa"/>
          </w:tcPr>
          <w:p w14:paraId="66839FFD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596EBC1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216,911</w:t>
            </w:r>
          </w:p>
        </w:tc>
        <w:tc>
          <w:tcPr>
            <w:tcW w:w="223" w:type="dxa"/>
          </w:tcPr>
          <w:p w14:paraId="5194B66B" w14:textId="77777777" w:rsidR="00D66127" w:rsidRPr="006339FB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1EE948C8" w14:textId="77777777" w:rsidR="00F41A6E" w:rsidRPr="006339FB" w:rsidRDefault="00F41A6E" w:rsidP="00B162EE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p w14:paraId="5C0DE20B" w14:textId="326AE578" w:rsidR="00B162EE" w:rsidRPr="006339FB" w:rsidRDefault="00F83361" w:rsidP="00F8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339FB"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horzAnchor="margin" w:tblpX="450" w:tblpY="43"/>
        <w:tblW w:w="14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9"/>
        <w:gridCol w:w="2762"/>
        <w:gridCol w:w="216"/>
        <w:gridCol w:w="1209"/>
        <w:gridCol w:w="1099"/>
        <w:gridCol w:w="194"/>
        <w:gridCol w:w="1250"/>
        <w:gridCol w:w="249"/>
        <w:gridCol w:w="1253"/>
        <w:gridCol w:w="374"/>
        <w:gridCol w:w="1087"/>
        <w:gridCol w:w="249"/>
        <w:gridCol w:w="1128"/>
        <w:gridCol w:w="197"/>
      </w:tblGrid>
      <w:tr w:rsidR="00B87317" w:rsidRPr="006339FB" w14:paraId="45E47A40" w14:textId="77777777" w:rsidTr="00A13EE3">
        <w:trPr>
          <w:cantSplit/>
          <w:trHeight w:val="306"/>
          <w:tblHeader/>
        </w:trPr>
        <w:tc>
          <w:tcPr>
            <w:tcW w:w="3259" w:type="dxa"/>
            <w:shd w:val="clear" w:color="auto" w:fill="auto"/>
          </w:tcPr>
          <w:p w14:paraId="55E349B6" w14:textId="77777777" w:rsidR="00B87317" w:rsidRPr="006339FB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center"/>
          </w:tcPr>
          <w:p w14:paraId="0B8FB4B2" w14:textId="77777777" w:rsidR="00B87317" w:rsidRPr="006339FB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53951F9F" w14:textId="77777777" w:rsidR="00B87317" w:rsidRPr="006339FB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8289" w:type="dxa"/>
            <w:gridSpan w:val="11"/>
          </w:tcPr>
          <w:p w14:paraId="5D093934" w14:textId="77777777" w:rsidR="00B87317" w:rsidRPr="006339FB" w:rsidRDefault="00B87317" w:rsidP="00B87317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6339FB" w14:paraId="22D02F72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6932B47A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5942943F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" w:type="dxa"/>
          </w:tcPr>
          <w:p w14:paraId="42D22D78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6A3E0C40" w14:textId="1AEAF553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6968EB82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52" w:type="dxa"/>
            <w:gridSpan w:val="3"/>
          </w:tcPr>
          <w:p w14:paraId="791FC885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5C7E8A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74" w:type="dxa"/>
          </w:tcPr>
          <w:p w14:paraId="1E6F6773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64" w:type="dxa"/>
            <w:gridSpan w:val="3"/>
          </w:tcPr>
          <w:p w14:paraId="32E06F29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153D33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6339FB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FB2C07" w:rsidRPr="006339FB" w14:paraId="16E7CE53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27B8DCB7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79F82A13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216" w:type="dxa"/>
          </w:tcPr>
          <w:p w14:paraId="3F71FB62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09" w:type="dxa"/>
            <w:vAlign w:val="bottom"/>
          </w:tcPr>
          <w:p w14:paraId="126AC56F" w14:textId="2227ACED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19C71949" w14:textId="59D88104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099" w:type="dxa"/>
            <w:vAlign w:val="bottom"/>
          </w:tcPr>
          <w:p w14:paraId="0621D0E7" w14:textId="18FDE153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57D70D" w14:textId="0F66BD80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4" w:type="dxa"/>
            <w:vAlign w:val="bottom"/>
          </w:tcPr>
          <w:p w14:paraId="76E20335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3EFD60D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7D174EAA" w14:textId="22F364F3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231BC1C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90A2476" w14:textId="144070CF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52595BE" w14:textId="01D11E49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74" w:type="dxa"/>
            <w:vAlign w:val="bottom"/>
          </w:tcPr>
          <w:p w14:paraId="2DEE6075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bottom"/>
          </w:tcPr>
          <w:p w14:paraId="3A5710C3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  <w:p w14:paraId="233D8CB7" w14:textId="392AD185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B4C0267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vAlign w:val="bottom"/>
          </w:tcPr>
          <w:p w14:paraId="7E04EC8D" w14:textId="5CFFC596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DF3D3D6" w14:textId="4A2795BB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7" w:type="dxa"/>
            <w:vAlign w:val="bottom"/>
          </w:tcPr>
          <w:p w14:paraId="2E1280E6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B2C07" w:rsidRPr="006339FB" w14:paraId="2F044FD9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55E306AA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</w:tcPr>
          <w:p w14:paraId="018390A9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" w:type="dxa"/>
          </w:tcPr>
          <w:p w14:paraId="456442AE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2F516243" w14:textId="12C5B2AD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5787" w:type="dxa"/>
            <w:gridSpan w:val="8"/>
          </w:tcPr>
          <w:p w14:paraId="60336707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FB2C07" w:rsidRPr="006339FB" w14:paraId="035FF603" w14:textId="77777777" w:rsidTr="00BB564D">
        <w:trPr>
          <w:cantSplit/>
          <w:trHeight w:val="56"/>
        </w:trPr>
        <w:tc>
          <w:tcPr>
            <w:tcW w:w="6021" w:type="dxa"/>
            <w:gridSpan w:val="2"/>
          </w:tcPr>
          <w:p w14:paraId="537800F6" w14:textId="77777777" w:rsidR="00FB2C07" w:rsidRPr="006339FB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16" w:type="dxa"/>
          </w:tcPr>
          <w:p w14:paraId="7F50FE31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2" w:type="dxa"/>
            <w:gridSpan w:val="3"/>
          </w:tcPr>
          <w:p w14:paraId="3DC9C1FF" w14:textId="325EF104" w:rsidR="00FB2C07" w:rsidRPr="006339FB" w:rsidRDefault="00FB2C07" w:rsidP="00FB2C07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00242B4F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069E16BF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79DB54D5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6E526779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6A587CD3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5FB98BD5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6C365AC5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FB2C07" w:rsidRPr="006339FB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FD500C" w:rsidRPr="006339FB" w14:paraId="494943B3" w14:textId="77777777" w:rsidTr="00BB564D">
        <w:trPr>
          <w:cantSplit/>
          <w:trHeight w:val="56"/>
        </w:trPr>
        <w:tc>
          <w:tcPr>
            <w:tcW w:w="3259" w:type="dxa"/>
          </w:tcPr>
          <w:p w14:paraId="136D7DAD" w14:textId="77777777" w:rsidR="00FD500C" w:rsidRPr="006339FB" w:rsidRDefault="00FD500C" w:rsidP="00FD500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762" w:type="dxa"/>
          </w:tcPr>
          <w:p w14:paraId="6A7B0C3E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216" w:type="dxa"/>
          </w:tcPr>
          <w:p w14:paraId="38E691F9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0D91A1C9" w14:textId="1BA2BD80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99" w:type="dxa"/>
          </w:tcPr>
          <w:p w14:paraId="26F847C8" w14:textId="7D558DB2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4" w:type="dxa"/>
          </w:tcPr>
          <w:p w14:paraId="1DE67A22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DE81FDA" w14:textId="114D9FE0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9" w:type="dxa"/>
          </w:tcPr>
          <w:p w14:paraId="3D1ABC32" w14:textId="77777777" w:rsidR="00FD500C" w:rsidRPr="006339FB" w:rsidRDefault="00FD500C" w:rsidP="00FD500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5B2A760" w14:textId="2CE07A12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374" w:type="dxa"/>
          </w:tcPr>
          <w:p w14:paraId="71CBE636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364BABBD" w14:textId="11B270D9" w:rsidR="00FD500C" w:rsidRPr="006339FB" w:rsidRDefault="00FD500C" w:rsidP="00FD500C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9" w:type="dxa"/>
          </w:tcPr>
          <w:p w14:paraId="100850E6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2A1435DD" w14:textId="5FD9801A" w:rsidR="00FD500C" w:rsidRPr="006339FB" w:rsidRDefault="00FD500C" w:rsidP="00FD500C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D500C" w:rsidRPr="006339FB" w14:paraId="4FD23E87" w14:textId="77777777" w:rsidTr="00853332">
        <w:trPr>
          <w:cantSplit/>
          <w:trHeight w:val="232"/>
        </w:trPr>
        <w:tc>
          <w:tcPr>
            <w:tcW w:w="3259" w:type="dxa"/>
          </w:tcPr>
          <w:p w14:paraId="1AB704C5" w14:textId="77777777" w:rsidR="00FD500C" w:rsidRPr="006339FB" w:rsidRDefault="00FD500C" w:rsidP="00FD500C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62" w:type="dxa"/>
          </w:tcPr>
          <w:p w14:paraId="7A3EABC4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216" w:type="dxa"/>
          </w:tcPr>
          <w:p w14:paraId="0268FE62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515072DE" w14:textId="4D4CA92C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99" w:type="dxa"/>
          </w:tcPr>
          <w:p w14:paraId="16538172" w14:textId="288579E6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4" w:type="dxa"/>
          </w:tcPr>
          <w:p w14:paraId="1C99C13E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51971E4C" w14:textId="69FAFFAE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9" w:type="dxa"/>
          </w:tcPr>
          <w:p w14:paraId="2D721AFC" w14:textId="77777777" w:rsidR="00FD500C" w:rsidRPr="006339FB" w:rsidRDefault="00FD500C" w:rsidP="00FD500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0D81F311" w14:textId="78EA2CBA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374" w:type="dxa"/>
          </w:tcPr>
          <w:p w14:paraId="4D568B85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C335DF0" w14:textId="059FFF2A" w:rsidR="00FD500C" w:rsidRPr="006339FB" w:rsidRDefault="00FD500C" w:rsidP="00FD500C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9" w:type="dxa"/>
          </w:tcPr>
          <w:p w14:paraId="29A773E4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815B20B" w14:textId="719FC961" w:rsidR="00FD500C" w:rsidRPr="006339FB" w:rsidRDefault="00FD500C" w:rsidP="00FD500C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D500C" w:rsidRPr="006339FB" w14:paraId="70C6201D" w14:textId="77777777" w:rsidTr="00853332">
        <w:trPr>
          <w:cantSplit/>
          <w:trHeight w:val="232"/>
        </w:trPr>
        <w:tc>
          <w:tcPr>
            <w:tcW w:w="3259" w:type="dxa"/>
          </w:tcPr>
          <w:p w14:paraId="13DEC8E9" w14:textId="4A17DE8E" w:rsidR="00FD500C" w:rsidRPr="006339FB" w:rsidRDefault="00FD500C" w:rsidP="00FD500C">
            <w:pPr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62" w:type="dxa"/>
          </w:tcPr>
          <w:p w14:paraId="64CE5481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6CECB57B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9" w:type="dxa"/>
          </w:tcPr>
          <w:p w14:paraId="5A8CCC1A" w14:textId="10F39D78" w:rsidR="00FD500C" w:rsidRPr="006339FB" w:rsidRDefault="00FD500C" w:rsidP="00FD500C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99" w:type="dxa"/>
          </w:tcPr>
          <w:p w14:paraId="667EE938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94" w:type="dxa"/>
          </w:tcPr>
          <w:p w14:paraId="2DC5F923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0" w:type="dxa"/>
          </w:tcPr>
          <w:p w14:paraId="1EF38DDB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9" w:type="dxa"/>
          </w:tcPr>
          <w:p w14:paraId="0095D1BF" w14:textId="77777777" w:rsidR="00FD500C" w:rsidRPr="006339FB" w:rsidRDefault="00FD500C" w:rsidP="00FD500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3" w:type="dxa"/>
          </w:tcPr>
          <w:p w14:paraId="0E9C2EEF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74" w:type="dxa"/>
          </w:tcPr>
          <w:p w14:paraId="18C13030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660CA8ED" w:rsidR="00FD500C" w:rsidRPr="006339FB" w:rsidRDefault="00FD500C" w:rsidP="00FD500C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249" w:type="dxa"/>
          </w:tcPr>
          <w:p w14:paraId="48A0913D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4A3A7C3E" w:rsidR="00FD500C" w:rsidRPr="006339FB" w:rsidRDefault="00FD500C" w:rsidP="00FD500C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97" w:type="dxa"/>
          </w:tcPr>
          <w:p w14:paraId="7818F6EF" w14:textId="77777777" w:rsidR="00FD500C" w:rsidRPr="006339FB" w:rsidRDefault="00FD500C" w:rsidP="00FD500C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746146D5" w14:textId="77777777" w:rsidR="00B162EE" w:rsidRPr="006339FB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54B40D65" w14:textId="4223DC87" w:rsidR="006A386B" w:rsidRPr="006339FB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6339FB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6339FB">
        <w:rPr>
          <w:rFonts w:asciiTheme="majorBidi" w:hAnsiTheme="majorBidi" w:cstheme="majorBidi"/>
          <w:sz w:val="20"/>
          <w:szCs w:val="20"/>
        </w:rPr>
        <w:t xml:space="preserve"> TMS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6339FB">
        <w:rPr>
          <w:rFonts w:asciiTheme="majorBidi" w:hAnsiTheme="majorBidi" w:cstheme="majorBidi"/>
          <w:sz w:val="20"/>
          <w:szCs w:val="20"/>
        </w:rPr>
        <w:t xml:space="preserve">PPSP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="00407E36" w:rsidRPr="006339FB">
        <w:rPr>
          <w:rFonts w:asciiTheme="majorBidi" w:hAnsiTheme="majorBidi" w:cstheme="majorBidi"/>
          <w:sz w:val="20"/>
          <w:szCs w:val="20"/>
        </w:rPr>
        <w:t xml:space="preserve">30 </w:t>
      </w:r>
      <w:r w:rsidR="00407E36" w:rsidRPr="006339FB">
        <w:rPr>
          <w:rFonts w:asciiTheme="majorBidi" w:hAnsiTheme="majorBidi" w:cstheme="majorBidi"/>
          <w:sz w:val="20"/>
          <w:szCs w:val="20"/>
          <w:cs/>
        </w:rPr>
        <w:t xml:space="preserve">มิถุนายน </w:t>
      </w:r>
      <w:r w:rsidR="001F2771" w:rsidRPr="006339FB">
        <w:rPr>
          <w:rFonts w:asciiTheme="majorBidi" w:hAnsiTheme="majorBidi" w:cstheme="majorBidi"/>
          <w:sz w:val="20"/>
          <w:szCs w:val="20"/>
        </w:rPr>
        <w:t>2564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มีราคาปิดต่อหุ้นอยู่ที่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="00CD0BF5" w:rsidRPr="006339FB">
        <w:rPr>
          <w:rFonts w:asciiTheme="majorBidi" w:hAnsiTheme="majorBidi" w:cstheme="majorBidi"/>
          <w:sz w:val="20"/>
          <w:szCs w:val="20"/>
        </w:rPr>
        <w:t xml:space="preserve">53,500 </w:t>
      </w:r>
      <w:r w:rsidRPr="006339FB">
        <w:rPr>
          <w:rFonts w:asciiTheme="majorBidi" w:hAnsiTheme="majorBidi" w:cstheme="majorBidi"/>
          <w:sz w:val="20"/>
          <w:szCs w:val="20"/>
          <w:cs/>
        </w:rPr>
        <w:t>ดองเวียดนามและ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="00CD0BF5" w:rsidRPr="006339FB">
        <w:rPr>
          <w:rFonts w:asciiTheme="majorBidi" w:hAnsiTheme="majorBidi" w:cstheme="majorBidi"/>
          <w:sz w:val="20"/>
          <w:szCs w:val="20"/>
        </w:rPr>
        <w:t xml:space="preserve">2,200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เรียลกัมพูชาตามลำดับ 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36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100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ดองเวียดนามและ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180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เรียลกัมพูชา ตามลำดับ)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มูลค่ายุติธรรมของเงินลงทุนใน </w:t>
      </w:r>
      <w:r w:rsidRPr="006339FB">
        <w:rPr>
          <w:rFonts w:asciiTheme="majorBidi" w:hAnsiTheme="majorBidi" w:cstheme="majorBidi"/>
          <w:sz w:val="20"/>
          <w:szCs w:val="20"/>
        </w:rPr>
        <w:t xml:space="preserve">TMS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6339FB">
        <w:rPr>
          <w:rFonts w:asciiTheme="majorBidi" w:hAnsiTheme="majorBidi" w:cstheme="majorBidi"/>
          <w:sz w:val="20"/>
          <w:szCs w:val="20"/>
        </w:rPr>
        <w:t xml:space="preserve">PPSP </w:t>
      </w:r>
      <w:r w:rsidRPr="006339FB">
        <w:rPr>
          <w:rFonts w:asciiTheme="majorBidi" w:hAnsiTheme="majorBidi" w:cstheme="majorBidi"/>
          <w:sz w:val="20"/>
          <w:szCs w:val="20"/>
          <w:cs/>
        </w:rPr>
        <w:t>เท่ากับ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="00CD0BF5" w:rsidRPr="006339FB">
        <w:rPr>
          <w:rFonts w:asciiTheme="majorBidi" w:hAnsiTheme="majorBidi" w:cstheme="majorBidi"/>
          <w:sz w:val="20"/>
          <w:szCs w:val="20"/>
        </w:rPr>
        <w:t xml:space="preserve">1,055,596 </w:t>
      </w:r>
      <w:r w:rsidRPr="006339FB">
        <w:rPr>
          <w:rFonts w:asciiTheme="majorBidi" w:hAnsiTheme="majorBidi" w:cstheme="majorBidi"/>
          <w:sz w:val="20"/>
          <w:szCs w:val="20"/>
          <w:cs/>
        </w:rPr>
        <w:t>ล้านดองเวียดนามและ</w:t>
      </w:r>
      <w:r w:rsidR="00CD0BF5" w:rsidRPr="006339FB">
        <w:rPr>
          <w:rFonts w:asciiTheme="majorBidi" w:hAnsiTheme="majorBidi" w:cstheme="majorBidi"/>
          <w:sz w:val="20"/>
          <w:szCs w:val="20"/>
        </w:rPr>
        <w:t xml:space="preserve"> 23,102 </w:t>
      </w:r>
      <w:r w:rsidR="00407E36"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>ล้านเรียลกัมพูชาตามลำดับ</w:t>
      </w:r>
      <w:r w:rsidR="00042931" w:rsidRPr="006339FB">
        <w:rPr>
          <w:rFonts w:asciiTheme="majorBidi" w:hAnsiTheme="majorBidi" w:cstheme="majorBidi"/>
          <w:sz w:val="20"/>
          <w:szCs w:val="20"/>
          <w:cs/>
        </w:rPr>
        <w:br/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608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218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ล้านดองเวียดนาม และ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12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391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ล้านเรียลกัมพูชาตามลำดับ)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เทียบเท่าเงินบาทจำนวน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="00CD0BF5" w:rsidRPr="003878E6">
        <w:rPr>
          <w:rFonts w:asciiTheme="majorBidi" w:hAnsiTheme="majorBidi" w:cstheme="majorBidi"/>
          <w:sz w:val="20"/>
          <w:szCs w:val="20"/>
        </w:rPr>
        <w:t>1,4</w:t>
      </w:r>
      <w:r w:rsidR="003878E6" w:rsidRPr="003878E6">
        <w:rPr>
          <w:rFonts w:asciiTheme="majorBidi" w:hAnsiTheme="majorBidi" w:cstheme="majorBidi"/>
          <w:sz w:val="20"/>
          <w:szCs w:val="20"/>
        </w:rPr>
        <w:t>70.45</w:t>
      </w:r>
      <w:r w:rsidR="00CD0BF5" w:rsidRPr="003878E6">
        <w:rPr>
          <w:rFonts w:asciiTheme="majorBidi" w:hAnsiTheme="majorBidi" w:cstheme="majorBidi"/>
          <w:sz w:val="20"/>
          <w:szCs w:val="20"/>
        </w:rPr>
        <w:t xml:space="preserve"> </w:t>
      </w:r>
      <w:r w:rsidRPr="003878E6">
        <w:rPr>
          <w:rFonts w:asciiTheme="majorBidi" w:hAnsiTheme="majorBidi" w:cstheme="majorBidi"/>
          <w:sz w:val="20"/>
          <w:szCs w:val="20"/>
          <w:cs/>
        </w:rPr>
        <w:t xml:space="preserve">ล้านบาทและ </w:t>
      </w:r>
      <w:r w:rsidR="00CD0BF5" w:rsidRPr="003878E6">
        <w:rPr>
          <w:rFonts w:asciiTheme="majorBidi" w:hAnsiTheme="majorBidi" w:cstheme="majorBidi"/>
          <w:sz w:val="20"/>
          <w:szCs w:val="20"/>
        </w:rPr>
        <w:t>18</w:t>
      </w:r>
      <w:r w:rsidR="003878E6" w:rsidRPr="003878E6">
        <w:rPr>
          <w:rFonts w:asciiTheme="majorBidi" w:hAnsiTheme="majorBidi" w:cstheme="majorBidi"/>
          <w:sz w:val="20"/>
          <w:szCs w:val="20"/>
        </w:rPr>
        <w:t>1</w:t>
      </w:r>
      <w:r w:rsidR="003878E6">
        <w:rPr>
          <w:rFonts w:asciiTheme="majorBidi" w:hAnsiTheme="majorBidi" w:cstheme="majorBidi"/>
          <w:sz w:val="20"/>
          <w:szCs w:val="20"/>
        </w:rPr>
        <w:t>.81</w:t>
      </w:r>
      <w:r w:rsidR="00407E36"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ล้านบาทตามลำดับ 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805</w:t>
      </w:r>
      <w:r w:rsidR="00176B89" w:rsidRPr="006339FB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59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ล้านบาทและ 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92</w:t>
      </w:r>
      <w:r w:rsidR="00176B89" w:rsidRPr="006339FB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6339FB">
        <w:rPr>
          <w:rFonts w:asciiTheme="majorBidi" w:hAnsiTheme="majorBidi" w:cstheme="majorBidi"/>
          <w:i/>
          <w:iCs/>
          <w:sz w:val="20"/>
          <w:szCs w:val="20"/>
        </w:rPr>
        <w:t>81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ล้านบาทตามลำดับ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>)</w:t>
      </w:r>
    </w:p>
    <w:p w14:paraId="4E1F2E0B" w14:textId="338F3E0A" w:rsidR="00853332" w:rsidRPr="006339FB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A10965" w14:textId="19CE9474" w:rsidR="00CD0BF5" w:rsidRPr="006339FB" w:rsidRDefault="00CD0BF5" w:rsidP="00CD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ในระหว่างงวดหกเดือนสิ้นสุดวันที่ </w:t>
      </w:r>
      <w:r w:rsidR="003A560F">
        <w:rPr>
          <w:rFonts w:asciiTheme="majorBidi" w:hAnsiTheme="majorBidi" w:cstheme="majorBidi"/>
          <w:sz w:val="20"/>
          <w:szCs w:val="20"/>
        </w:rPr>
        <w:t>30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มิถุนายน </w:t>
      </w:r>
      <w:r w:rsidR="003A560F">
        <w:rPr>
          <w:rFonts w:asciiTheme="majorBidi" w:hAnsiTheme="majorBidi" w:cstheme="majorBidi"/>
          <w:sz w:val="20"/>
          <w:szCs w:val="20"/>
        </w:rPr>
        <w:t>2564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กลุ่มบริษัทได้ลงทุนเพิ่มในบริษัท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TMS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3A560F">
        <w:rPr>
          <w:rFonts w:asciiTheme="majorBidi" w:hAnsiTheme="majorBidi" w:cstheme="majorBidi"/>
          <w:sz w:val="20"/>
          <w:szCs w:val="20"/>
        </w:rPr>
        <w:t>355,400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หุ้น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ทำให้กลุ่มบริษัทมีส่วนได้เสียใน </w:t>
      </w:r>
      <w:r w:rsidRPr="006339FB">
        <w:rPr>
          <w:rFonts w:asciiTheme="majorBidi" w:hAnsiTheme="majorBidi" w:cstheme="majorBidi"/>
          <w:sz w:val="20"/>
          <w:szCs w:val="20"/>
        </w:rPr>
        <w:t xml:space="preserve">TMS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เพิ่มขึ้นจากร้อยละ </w:t>
      </w:r>
      <w:r w:rsidRPr="006339FB">
        <w:rPr>
          <w:rFonts w:asciiTheme="majorBidi" w:hAnsiTheme="majorBidi" w:cstheme="majorBidi"/>
          <w:sz w:val="20"/>
          <w:szCs w:val="20"/>
        </w:rPr>
        <w:t xml:space="preserve">23.79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เ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ป็นร้อยละ </w:t>
      </w:r>
      <w:r w:rsidR="00AA78B0">
        <w:rPr>
          <w:rFonts w:asciiTheme="majorBidi" w:hAnsiTheme="majorBidi" w:cstheme="majorBidi"/>
          <w:sz w:val="20"/>
          <w:szCs w:val="20"/>
        </w:rPr>
        <w:t>24.23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โดยจ่ายชำระเป็นเงินจำนวน </w:t>
      </w:r>
      <w:r w:rsidR="003A560F">
        <w:rPr>
          <w:rFonts w:asciiTheme="majorBidi" w:hAnsiTheme="majorBidi" w:cstheme="majorBidi"/>
          <w:sz w:val="20"/>
          <w:szCs w:val="20"/>
        </w:rPr>
        <w:t>17.17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พันล้านดองเวียดนาม เทียบเท่ากับ </w:t>
      </w:r>
      <w:r w:rsidR="003A560F">
        <w:rPr>
          <w:rFonts w:asciiTheme="majorBidi" w:hAnsiTheme="majorBidi" w:cstheme="majorBidi"/>
          <w:sz w:val="20"/>
          <w:szCs w:val="20"/>
        </w:rPr>
        <w:t>28.17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</w:p>
    <w:p w14:paraId="1F4B6652" w14:textId="77777777" w:rsidR="00CD0BF5" w:rsidRPr="006339FB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4E74345" w14:textId="282A5639" w:rsidR="00CD0BF5" w:rsidRPr="006339FB" w:rsidRDefault="00CD0BF5" w:rsidP="00CD0BF5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339FB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Pr="006339FB">
        <w:rPr>
          <w:rFonts w:asciiTheme="majorBidi" w:hAnsiTheme="majorBidi" w:cstheme="majorBidi"/>
          <w:sz w:val="20"/>
          <w:szCs w:val="20"/>
        </w:rPr>
        <w:t>21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มกราคม </w:t>
      </w:r>
      <w:r w:rsidRPr="006339FB">
        <w:rPr>
          <w:rFonts w:asciiTheme="majorBidi" w:hAnsiTheme="majorBidi" w:cstheme="majorBidi"/>
          <w:sz w:val="20"/>
          <w:szCs w:val="20"/>
        </w:rPr>
        <w:t>2564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บริษัทย่อยแห่งหนึ่ง</w:t>
      </w:r>
      <w:r w:rsidRPr="006339FB">
        <w:rPr>
          <w:rFonts w:asciiTheme="majorBidi" w:hAnsiTheme="majorBidi" w:cstheme="majorBidi"/>
          <w:sz w:val="20"/>
          <w:szCs w:val="20"/>
        </w:rPr>
        <w:t xml:space="preserve"> (“</w:t>
      </w:r>
      <w:r w:rsidRPr="006339FB">
        <w:rPr>
          <w:rFonts w:asciiTheme="majorBidi" w:hAnsiTheme="majorBidi" w:cstheme="majorBidi"/>
          <w:sz w:val="20"/>
          <w:szCs w:val="20"/>
          <w:cs/>
        </w:rPr>
        <w:t>บริษัท เบญจพรแลนด์ จำกัด”) 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 ซึ่งประกอบกิจการพัฒนาอสังหาริมทรัพย์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กลุ่มบริษัทถือหุ้นคิดเป็นสัดส่วนร้อยละ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</w:rPr>
        <w:t>49.99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ในระหว่างงวดหกเดือน สิ้นสุดวันที่ </w:t>
      </w:r>
      <w:r w:rsidR="00860832">
        <w:rPr>
          <w:rFonts w:asciiTheme="majorBidi" w:hAnsiTheme="majorBidi" w:cstheme="majorBidi"/>
          <w:sz w:val="20"/>
          <w:szCs w:val="20"/>
        </w:rPr>
        <w:t>30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 มิถุนายน </w:t>
      </w:r>
      <w:r w:rsidR="00860832">
        <w:rPr>
          <w:rFonts w:asciiTheme="majorBidi" w:hAnsiTheme="majorBidi" w:cstheme="majorBidi"/>
          <w:sz w:val="20"/>
          <w:szCs w:val="20"/>
        </w:rPr>
        <w:t>2564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 กลุ่มบริษัทได้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ชำระค่าหุ้น</w:t>
      </w:r>
      <w:r w:rsidR="00AC2663">
        <w:rPr>
          <w:rFonts w:asciiTheme="majorBidi" w:hAnsiTheme="majorBidi" w:cstheme="majorBidi" w:hint="cs"/>
          <w:sz w:val="20"/>
          <w:szCs w:val="20"/>
          <w:cs/>
        </w:rPr>
        <w:t>เพิ่ม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เติมร้อยละ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60832">
        <w:rPr>
          <w:rFonts w:asciiTheme="majorBidi" w:hAnsiTheme="majorBidi" w:cstheme="majorBidi"/>
          <w:sz w:val="20"/>
          <w:szCs w:val="20"/>
        </w:rPr>
        <w:t>100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>ของมูลค่าทุนจดทะเบียน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เป็นจำนวนเงิน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60832">
        <w:rPr>
          <w:rFonts w:asciiTheme="majorBidi" w:hAnsiTheme="majorBidi" w:cstheme="majorBidi"/>
          <w:sz w:val="20"/>
          <w:szCs w:val="20"/>
        </w:rPr>
        <w:t>43.50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ล้านบาท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(</w:t>
      </w:r>
      <w:r w:rsidR="00860832">
        <w:rPr>
          <w:rFonts w:asciiTheme="majorBidi" w:hAnsiTheme="majorBidi" w:cstheme="majorBidi"/>
          <w:sz w:val="20"/>
          <w:szCs w:val="20"/>
        </w:rPr>
        <w:t>4,349,999</w:t>
      </w:r>
      <w:r w:rsidR="001B44F5" w:rsidRPr="006339F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หุ้น มูลค่าหุ้นละ </w:t>
      </w:r>
      <w:r w:rsidR="00F830BE">
        <w:rPr>
          <w:rFonts w:asciiTheme="majorBidi" w:hAnsiTheme="majorBidi" w:cstheme="majorBidi"/>
          <w:sz w:val="20"/>
          <w:szCs w:val="20"/>
        </w:rPr>
        <w:t>10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บาท)</w:t>
      </w:r>
      <w:r w:rsidR="00CD2A14" w:rsidRPr="006339FB">
        <w:rPr>
          <w:rFonts w:asciiTheme="majorBidi" w:hAnsiTheme="majorBidi" w:cstheme="majorBidi"/>
          <w:sz w:val="20"/>
          <w:szCs w:val="20"/>
        </w:rPr>
        <w:t xml:space="preserve"> </w:t>
      </w:r>
    </w:p>
    <w:p w14:paraId="59D5A9FD" w14:textId="77777777" w:rsidR="00CD0BF5" w:rsidRPr="006339FB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19033B2" w14:textId="3D5AB10F" w:rsidR="001B44F5" w:rsidRPr="006339FB" w:rsidRDefault="001B44F5" w:rsidP="001B44F5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ในไตรมาส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1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ปี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2564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บริษัทย่อยแห่งหนึ่ง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 JWD Asia Holding Private Limited ("JWDAH")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ได้ลงทุนตามสัดส่วนเดิมในหุ้นสามัญจากการเพิ่มทุนของ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405,284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หุ้น โดยชำระค่าหุ้นของมูลค่าทุนจดทะเบียนเพิ่มทุนเป็นจำนวนเงิน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0.16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5.06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ล้านบาท และหักกลบกับเงินให้กู้ยืมเป็นจำนวน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0.24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6339FB">
        <w:rPr>
          <w:rFonts w:asciiTheme="majorBidi" w:hAnsiTheme="majorBidi" w:cstheme="majorBidi" w:hint="cs"/>
          <w:sz w:val="20"/>
          <w:szCs w:val="20"/>
        </w:rPr>
        <w:t>7.5</w:t>
      </w:r>
      <w:r w:rsidR="00943E7F">
        <w:rPr>
          <w:rFonts w:asciiTheme="majorBidi" w:hAnsiTheme="majorBidi" w:cstheme="majorBidi"/>
          <w:sz w:val="20"/>
          <w:szCs w:val="20"/>
        </w:rPr>
        <w:t>0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ล้านบาท นอกจากนี้ในวันเดียวกัน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 JWDAH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ได้ซื้อเงินลงทุนใน </w:t>
      </w:r>
      <w:r w:rsidRPr="006339FB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เพิ่มร้อยละ </w:t>
      </w:r>
      <w:r w:rsidRPr="006339FB">
        <w:rPr>
          <w:rFonts w:asciiTheme="majorBidi" w:hAnsiTheme="majorBidi" w:cstheme="majorBidi"/>
          <w:sz w:val="20"/>
          <w:szCs w:val="20"/>
        </w:rPr>
        <w:t>10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เป็นจำนวนเงิน </w:t>
      </w:r>
      <w:r w:rsidRPr="006339FB">
        <w:rPr>
          <w:rFonts w:asciiTheme="majorBidi" w:hAnsiTheme="majorBidi" w:cstheme="majorBidi"/>
          <w:sz w:val="20"/>
          <w:szCs w:val="20"/>
        </w:rPr>
        <w:t>20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ล้านบาท จากผู้ถือหุ้นรายอื่น ทำให้สัดส่วนเงินลงทุนในบริษัทดังกล่าวเปลี่ยนจากร้อยละ </w:t>
      </w:r>
      <w:r w:rsidRPr="006339FB">
        <w:rPr>
          <w:rFonts w:asciiTheme="majorBidi" w:hAnsiTheme="majorBidi" w:cstheme="majorBidi"/>
          <w:sz w:val="20"/>
          <w:szCs w:val="20"/>
        </w:rPr>
        <w:t>50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เป็นร้อยละ </w:t>
      </w:r>
      <w:r w:rsidRPr="006339FB">
        <w:rPr>
          <w:rFonts w:asciiTheme="majorBidi" w:hAnsiTheme="majorBidi" w:cstheme="majorBidi"/>
          <w:sz w:val="20"/>
          <w:szCs w:val="20"/>
        </w:rPr>
        <w:t>60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และเปลี่ยนสถานะจากเงินลงทุนในการร่วมค้าเป็นเงินลงทุนในบริษัทย่อย (ดูหมายเหตุข้อ </w:t>
      </w:r>
      <w:r w:rsidR="00AC2663">
        <w:rPr>
          <w:rFonts w:asciiTheme="majorBidi" w:hAnsiTheme="majorBidi" w:cstheme="majorBidi"/>
          <w:sz w:val="20"/>
          <w:szCs w:val="20"/>
        </w:rPr>
        <w:t>2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>)</w:t>
      </w:r>
    </w:p>
    <w:p w14:paraId="22B62AAF" w14:textId="77777777" w:rsidR="001B44F5" w:rsidRPr="006339FB" w:rsidRDefault="001B44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C7955" w14:textId="6C5241E3" w:rsidR="00102987" w:rsidRPr="006339FB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หลักทรัพย์ค้ำประกัน</w:t>
      </w:r>
    </w:p>
    <w:p w14:paraId="62ACBD3E" w14:textId="77777777" w:rsidR="00102987" w:rsidRPr="006339FB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3D78D70" w14:textId="715A6929" w:rsidR="00102987" w:rsidRPr="006339FB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6339FB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F830BE">
        <w:rPr>
          <w:rFonts w:asciiTheme="majorBidi" w:hAnsiTheme="majorBidi" w:cstheme="majorBidi"/>
          <w:sz w:val="20"/>
          <w:szCs w:val="20"/>
        </w:rPr>
        <w:t>30</w:t>
      </w:r>
      <w:r w:rsidR="00407E36"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="00407E36" w:rsidRPr="006339FB">
        <w:rPr>
          <w:rFonts w:asciiTheme="majorBidi" w:hAnsiTheme="majorBidi" w:cstheme="majorBidi"/>
          <w:sz w:val="20"/>
          <w:szCs w:val="20"/>
          <w:cs/>
        </w:rPr>
        <w:t xml:space="preserve">มิถุนายน </w:t>
      </w:r>
      <w:r w:rsidR="00F830BE">
        <w:rPr>
          <w:rFonts w:asciiTheme="majorBidi" w:hAnsiTheme="majorBidi" w:cstheme="majorBidi"/>
          <w:sz w:val="20"/>
          <w:szCs w:val="20"/>
        </w:rPr>
        <w:t>2564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>เงินลงทุนในบริษัท</w:t>
      </w:r>
      <w:r w:rsidRPr="006339FB">
        <w:rPr>
          <w:rFonts w:asciiTheme="majorBidi" w:hAnsiTheme="majorBidi" w:cstheme="majorBidi"/>
          <w:sz w:val="20"/>
          <w:szCs w:val="20"/>
        </w:rPr>
        <w:t xml:space="preserve"> TMS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 ราคาทุนจำนวน </w:t>
      </w:r>
      <w:r w:rsidR="00F830BE">
        <w:rPr>
          <w:rFonts w:asciiTheme="majorBidi" w:hAnsiTheme="majorBidi" w:cstheme="majorBidi"/>
          <w:sz w:val="20"/>
          <w:szCs w:val="20"/>
        </w:rPr>
        <w:t>187.54</w:t>
      </w:r>
      <w:r w:rsidR="00407E36"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 xml:space="preserve">(31 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ธันวาคม 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 xml:space="preserve">2563: </w:t>
      </w:r>
      <w:r w:rsidR="00C447AE" w:rsidRPr="006339FB">
        <w:rPr>
          <w:rFonts w:asciiTheme="majorBidi" w:hAnsiTheme="majorBidi" w:cstheme="majorBidi"/>
          <w:i/>
          <w:iCs/>
          <w:sz w:val="20"/>
          <w:szCs w:val="20"/>
        </w:rPr>
        <w:t>187.54</w:t>
      </w:r>
      <w:r w:rsidRPr="006339FB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ล้านบาท)</w:t>
      </w:r>
      <w:r w:rsidR="0020748A" w:rsidRPr="006339FB">
        <w:rPr>
          <w:rFonts w:asciiTheme="majorBidi" w:hAnsiTheme="majorBidi" w:cstheme="majorBidi"/>
          <w:i/>
          <w:iCs/>
          <w:sz w:val="20"/>
          <w:szCs w:val="20"/>
          <w:cs/>
        </w:rPr>
        <w:t xml:space="preserve"> </w:t>
      </w:r>
      <w:r w:rsidR="0020748A" w:rsidRPr="006339FB">
        <w:rPr>
          <w:rFonts w:asciiTheme="majorBidi" w:hAnsiTheme="majorBidi" w:cstheme="majorBidi"/>
          <w:sz w:val="20"/>
          <w:szCs w:val="20"/>
        </w:rPr>
        <w:t>(</w:t>
      </w:r>
      <w:r w:rsidR="0020748A" w:rsidRPr="006339FB">
        <w:rPr>
          <w:rFonts w:asciiTheme="majorBidi" w:hAnsiTheme="majorBidi" w:cstheme="majorBidi"/>
          <w:sz w:val="20"/>
          <w:szCs w:val="20"/>
          <w:cs/>
        </w:rPr>
        <w:t>ดูหมายเหตุ</w:t>
      </w:r>
      <w:r w:rsidR="00BB3F35" w:rsidRPr="006339FB">
        <w:rPr>
          <w:rFonts w:asciiTheme="majorBidi" w:hAnsiTheme="majorBidi" w:cstheme="majorBidi"/>
          <w:sz w:val="20"/>
          <w:szCs w:val="20"/>
          <w:cs/>
        </w:rPr>
        <w:t>ข้อ</w:t>
      </w:r>
      <w:r w:rsidR="0020748A" w:rsidRPr="006339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0E075C">
        <w:rPr>
          <w:rFonts w:asciiTheme="majorBidi" w:hAnsiTheme="majorBidi" w:cstheme="majorBidi"/>
          <w:sz w:val="20"/>
          <w:szCs w:val="20"/>
        </w:rPr>
        <w:t>10</w:t>
      </w:r>
      <w:r w:rsidR="0020748A" w:rsidRPr="006339FB">
        <w:rPr>
          <w:rFonts w:asciiTheme="majorBidi" w:hAnsiTheme="majorBidi" w:cstheme="majorBidi"/>
          <w:sz w:val="20"/>
          <w:szCs w:val="20"/>
        </w:rPr>
        <w:t>)</w:t>
      </w:r>
    </w:p>
    <w:p w14:paraId="28C58C51" w14:textId="77777777" w:rsidR="000C4700" w:rsidRPr="006339FB" w:rsidRDefault="000C4700" w:rsidP="000C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C80ECCB" w14:textId="77777777" w:rsidR="000C4700" w:rsidRPr="006339FB" w:rsidRDefault="000C4700" w:rsidP="000C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6339FB">
        <w:rPr>
          <w:rFonts w:asciiTheme="majorBidi" w:hAnsiTheme="majorBidi" w:cstheme="majorBidi"/>
          <w:i/>
          <w:iCs/>
          <w:sz w:val="20"/>
          <w:szCs w:val="20"/>
          <w:cs/>
        </w:rPr>
        <w:t>เงินปันผลรับ</w:t>
      </w:r>
    </w:p>
    <w:p w14:paraId="2909234E" w14:textId="77777777" w:rsidR="000C4700" w:rsidRPr="006339FB" w:rsidRDefault="000C4700" w:rsidP="000C4700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770D8371" w14:textId="13C9939D" w:rsidR="004B295E" w:rsidRPr="006339FB" w:rsidRDefault="000C4700" w:rsidP="000C4700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  <w:sectPr w:rsidR="004B295E" w:rsidRPr="006339FB" w:rsidSect="00D112DC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6339FB">
        <w:rPr>
          <w:rFonts w:asciiTheme="majorBidi" w:hAnsiTheme="majorBidi" w:cstheme="majorBidi"/>
          <w:sz w:val="20"/>
          <w:szCs w:val="20"/>
          <w:cs/>
        </w:rPr>
        <w:t xml:space="preserve">ในระหว่างงวดสามเดือนสิ้นสุดวันที่ </w:t>
      </w:r>
      <w:r w:rsidR="002406FE">
        <w:rPr>
          <w:rFonts w:asciiTheme="majorBidi" w:hAnsiTheme="majorBidi" w:cstheme="majorBidi"/>
          <w:sz w:val="20"/>
          <w:szCs w:val="20"/>
        </w:rPr>
        <w:t>31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มีนาคม </w:t>
      </w:r>
      <w:r w:rsidR="002406FE">
        <w:rPr>
          <w:rFonts w:asciiTheme="majorBidi" w:hAnsiTheme="majorBidi" w:cstheme="majorBidi"/>
          <w:sz w:val="20"/>
          <w:szCs w:val="20"/>
        </w:rPr>
        <w:t>2564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กลุ่มบริษัทได้รับหุ้นปันผลจากเงินลงทุนในบริษัท </w:t>
      </w:r>
      <w:r w:rsidRPr="006339FB">
        <w:rPr>
          <w:rFonts w:asciiTheme="majorBidi" w:hAnsiTheme="majorBidi" w:cstheme="majorBidi"/>
          <w:sz w:val="20"/>
          <w:szCs w:val="20"/>
        </w:rPr>
        <w:t xml:space="preserve">TMS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เป็นหุ้นสามัญจำนวน </w:t>
      </w:r>
      <w:r w:rsidR="002406FE">
        <w:rPr>
          <w:rFonts w:asciiTheme="majorBidi" w:hAnsiTheme="majorBidi" w:cstheme="majorBidi"/>
          <w:sz w:val="20"/>
          <w:szCs w:val="20"/>
        </w:rPr>
        <w:t>2.53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ล้านหุ้น เท่ากับ </w:t>
      </w:r>
      <w:r w:rsidR="002406FE">
        <w:rPr>
          <w:rFonts w:asciiTheme="majorBidi" w:hAnsiTheme="majorBidi" w:cstheme="majorBidi"/>
          <w:sz w:val="20"/>
          <w:szCs w:val="20"/>
        </w:rPr>
        <w:t>87.69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 xml:space="preserve">ล้านดองเวียดนาม เทียบเท่าเงินบาทจำนวน </w:t>
      </w:r>
      <w:r w:rsidR="002406FE">
        <w:rPr>
          <w:rFonts w:asciiTheme="majorBidi" w:hAnsiTheme="majorBidi" w:cstheme="majorBidi"/>
          <w:sz w:val="20"/>
          <w:szCs w:val="20"/>
        </w:rPr>
        <w:t>124.08</w:t>
      </w:r>
      <w:r w:rsidRPr="006339F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</w:rPr>
        <w:t xml:space="preserve"> </w:t>
      </w:r>
      <w:r w:rsidRPr="006339FB">
        <w:rPr>
          <w:rFonts w:asciiTheme="majorBidi" w:hAnsiTheme="majorBidi" w:cstheme="majorBidi"/>
          <w:sz w:val="20"/>
          <w:szCs w:val="20"/>
          <w:cs/>
        </w:rPr>
        <w:t>ล้านบ</w:t>
      </w:r>
      <w:r w:rsidR="00C00470">
        <w:rPr>
          <w:rFonts w:asciiTheme="majorBidi" w:hAnsiTheme="majorBidi" w:cstheme="majorBidi" w:hint="cs"/>
          <w:sz w:val="20"/>
          <w:szCs w:val="20"/>
          <w:cs/>
        </w:rPr>
        <w:t>าท</w:t>
      </w:r>
    </w:p>
    <w:p w14:paraId="06304FDA" w14:textId="0EE62F26" w:rsidR="008834BE" w:rsidRPr="006339FB" w:rsidRDefault="00FA19DA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</w:t>
      </w:r>
      <w:r w:rsidR="00007EE9"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269"/>
        <w:gridCol w:w="1806"/>
        <w:gridCol w:w="180"/>
        <w:gridCol w:w="356"/>
        <w:gridCol w:w="463"/>
        <w:gridCol w:w="180"/>
        <w:gridCol w:w="77"/>
        <w:gridCol w:w="180"/>
        <w:gridCol w:w="451"/>
        <w:gridCol w:w="180"/>
        <w:gridCol w:w="89"/>
        <w:gridCol w:w="180"/>
        <w:gridCol w:w="631"/>
        <w:gridCol w:w="89"/>
        <w:gridCol w:w="91"/>
        <w:gridCol w:w="89"/>
        <w:gridCol w:w="712"/>
        <w:gridCol w:w="9"/>
        <w:gridCol w:w="180"/>
        <w:gridCol w:w="33"/>
        <w:gridCol w:w="777"/>
        <w:gridCol w:w="180"/>
        <w:gridCol w:w="39"/>
        <w:gridCol w:w="777"/>
        <w:gridCol w:w="180"/>
        <w:gridCol w:w="37"/>
        <w:gridCol w:w="738"/>
        <w:gridCol w:w="35"/>
        <w:gridCol w:w="183"/>
        <w:gridCol w:w="771"/>
        <w:gridCol w:w="39"/>
        <w:gridCol w:w="180"/>
        <w:gridCol w:w="745"/>
        <w:gridCol w:w="65"/>
        <w:gridCol w:w="152"/>
        <w:gridCol w:w="28"/>
        <w:gridCol w:w="800"/>
      </w:tblGrid>
      <w:tr w:rsidR="00237D8A" w:rsidRPr="006339FB" w14:paraId="5FAADC5C" w14:textId="77777777" w:rsidTr="00C202A4">
        <w:trPr>
          <w:cantSplit/>
          <w:trHeight w:val="178"/>
        </w:trPr>
        <w:tc>
          <w:tcPr>
            <w:tcW w:w="5040" w:type="dxa"/>
            <w:gridSpan w:val="5"/>
            <w:vAlign w:val="bottom"/>
          </w:tcPr>
          <w:p w14:paraId="1CA9784C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2C78C3EB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0CCB6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29BA40C1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6952EF66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26" w:type="dxa"/>
            <w:gridSpan w:val="17"/>
            <w:vAlign w:val="bottom"/>
          </w:tcPr>
          <w:p w14:paraId="2DB6FA3E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37D8A" w:rsidRPr="006339FB" w14:paraId="0BE283A7" w14:textId="77777777" w:rsidTr="00C202A4">
        <w:trPr>
          <w:cantSplit/>
          <w:trHeight w:val="549"/>
        </w:trPr>
        <w:tc>
          <w:tcPr>
            <w:tcW w:w="2698" w:type="dxa"/>
            <w:gridSpan w:val="2"/>
            <w:vAlign w:val="bottom"/>
          </w:tcPr>
          <w:p w14:paraId="38D4AC55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51E41CD5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3732FD0F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A22EE95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927A491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30E131BB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A3DB1B8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  <w:gridSpan w:val="3"/>
            <w:vAlign w:val="bottom"/>
          </w:tcPr>
          <w:p w14:paraId="3BD7B111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3" w:type="dxa"/>
            <w:gridSpan w:val="4"/>
            <w:vAlign w:val="bottom"/>
          </w:tcPr>
          <w:p w14:paraId="5CB0AF1E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3AF8DB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17" w:type="dxa"/>
            <w:gridSpan w:val="2"/>
            <w:vAlign w:val="bottom"/>
          </w:tcPr>
          <w:p w14:paraId="4E698CB3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gridSpan w:val="4"/>
            <w:vAlign w:val="bottom"/>
          </w:tcPr>
          <w:p w14:paraId="42479023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715D3D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19" w:type="dxa"/>
            <w:gridSpan w:val="2"/>
            <w:vAlign w:val="bottom"/>
          </w:tcPr>
          <w:p w14:paraId="6E12D4C9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637A04E0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19E7E8" w14:textId="77777777" w:rsidR="00237D8A" w:rsidRPr="006339F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E507CC" w:rsidRPr="006339FB" w14:paraId="47C28A9D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0BE1656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60FAE73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14844268" w14:textId="4134149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0F4501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27B09689" w14:textId="7B4B066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8BD10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ADDAE90" w14:textId="70DE9B14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057EA1A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60D621B" w14:textId="7D6B3EE4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22" w:type="dxa"/>
            <w:gridSpan w:val="3"/>
          </w:tcPr>
          <w:p w14:paraId="2A79941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53391AC" w14:textId="4690136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9" w:type="dxa"/>
            <w:gridSpan w:val="2"/>
          </w:tcPr>
          <w:p w14:paraId="7668405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879F133" w14:textId="2AD71D5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7" w:type="dxa"/>
            <w:gridSpan w:val="2"/>
          </w:tcPr>
          <w:p w14:paraId="1926FB09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7794304" w14:textId="41C7F9D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8" w:type="dxa"/>
            <w:gridSpan w:val="2"/>
          </w:tcPr>
          <w:p w14:paraId="520CB38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C4F983C" w14:textId="32F0994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219" w:type="dxa"/>
            <w:gridSpan w:val="2"/>
          </w:tcPr>
          <w:p w14:paraId="2490020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3A9896D" w14:textId="68584954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7" w:type="dxa"/>
            <w:gridSpan w:val="2"/>
          </w:tcPr>
          <w:p w14:paraId="5A09E2C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4CDCE1" w14:textId="3F3A39F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E507CC" w:rsidRPr="006339FB" w14:paraId="3EA84B59" w14:textId="77777777" w:rsidTr="00C202A4">
        <w:trPr>
          <w:cantSplit/>
          <w:trHeight w:val="180"/>
        </w:trPr>
        <w:tc>
          <w:tcPr>
            <w:tcW w:w="2698" w:type="dxa"/>
            <w:gridSpan w:val="2"/>
          </w:tcPr>
          <w:p w14:paraId="0D4C91F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4D87630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gridSpan w:val="3"/>
          </w:tcPr>
          <w:p w14:paraId="5DEFD2C5" w14:textId="3F724ADF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75C2B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44BC60BE" w14:textId="400ACF8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D8269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44CAF2B" w14:textId="0CE60690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4CE8CF5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A6680AA" w14:textId="79D59C31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2" w:type="dxa"/>
            <w:gridSpan w:val="3"/>
          </w:tcPr>
          <w:p w14:paraId="6962C79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D907AF3" w14:textId="341D11E0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AC9767E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DD3C526" w14:textId="6B8A064D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7" w:type="dxa"/>
            <w:gridSpan w:val="2"/>
          </w:tcPr>
          <w:p w14:paraId="603F029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C52649E" w14:textId="6418EC9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8" w:type="dxa"/>
            <w:gridSpan w:val="2"/>
          </w:tcPr>
          <w:p w14:paraId="2FEAE97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1" w:type="dxa"/>
          </w:tcPr>
          <w:p w14:paraId="620BAC55" w14:textId="776E531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4DF2FD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13C1C36" w14:textId="0A718C2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7" w:type="dxa"/>
            <w:gridSpan w:val="2"/>
          </w:tcPr>
          <w:p w14:paraId="6A12FEE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5C917F0" w14:textId="23A102D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E507CC" w:rsidRPr="006339FB" w14:paraId="21F0087A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95F643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3B950F8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</w:tcPr>
          <w:p w14:paraId="6081EE6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A309D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560" w:type="dxa"/>
            <w:gridSpan w:val="25"/>
          </w:tcPr>
          <w:p w14:paraId="50BDF1B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507CC" w:rsidRPr="006339FB" w14:paraId="671F2D9E" w14:textId="77777777" w:rsidTr="00C202A4">
        <w:trPr>
          <w:cantSplit/>
          <w:trHeight w:val="60"/>
        </w:trPr>
        <w:tc>
          <w:tcPr>
            <w:tcW w:w="5040" w:type="dxa"/>
            <w:gridSpan w:val="5"/>
          </w:tcPr>
          <w:p w14:paraId="1081ECDE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  <w:gridSpan w:val="3"/>
          </w:tcPr>
          <w:p w14:paraId="6368AB2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7A10D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02E3F72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8C27E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1E3488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62F0D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9BF052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034C1B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2F7830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C6BB58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B200F8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27FF8D5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1DD6B3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667E4F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AC6CCF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07B1EA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F75C21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3A3E8C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227421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5C1CBABD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225E855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342" w:type="dxa"/>
            <w:gridSpan w:val="3"/>
          </w:tcPr>
          <w:p w14:paraId="734EC7DD" w14:textId="2797EC9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0" w:type="dxa"/>
            <w:gridSpan w:val="3"/>
          </w:tcPr>
          <w:p w14:paraId="305651F6" w14:textId="007E5812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7A931AC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7876A738" w14:textId="21162BD1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AF9FD4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375DF29" w14:textId="1E30DBC6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570,000</w:t>
            </w:r>
          </w:p>
        </w:tc>
        <w:tc>
          <w:tcPr>
            <w:tcW w:w="180" w:type="dxa"/>
            <w:gridSpan w:val="2"/>
          </w:tcPr>
          <w:p w14:paraId="3BFF106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325C19F" w14:textId="56E1C4B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1A81C80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FE48C03" w14:textId="257A2382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570,000</w:t>
            </w:r>
          </w:p>
        </w:tc>
        <w:tc>
          <w:tcPr>
            <w:tcW w:w="219" w:type="dxa"/>
            <w:gridSpan w:val="2"/>
          </w:tcPr>
          <w:p w14:paraId="7DDC418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5C9D9CB" w14:textId="13961A3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2BB4F1D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7AE0484" w14:textId="07A054E0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9F0262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CF3823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44D7B46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318CC5" w14:textId="0AA98490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570,000</w:t>
            </w:r>
          </w:p>
        </w:tc>
        <w:tc>
          <w:tcPr>
            <w:tcW w:w="217" w:type="dxa"/>
            <w:gridSpan w:val="2"/>
          </w:tcPr>
          <w:p w14:paraId="61F22CD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2B02F8B" w14:textId="16347A30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570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6339FB" w14:paraId="0E09A5A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534DD4B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342" w:type="dxa"/>
            <w:gridSpan w:val="3"/>
          </w:tcPr>
          <w:p w14:paraId="681A7104" w14:textId="0A5D438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การให้บริการและให้เช่าพื้นที่ลานจอดรถ</w:t>
            </w:r>
          </w:p>
        </w:tc>
        <w:tc>
          <w:tcPr>
            <w:tcW w:w="720" w:type="dxa"/>
            <w:gridSpan w:val="3"/>
          </w:tcPr>
          <w:p w14:paraId="596EA06F" w14:textId="6754C558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040DB77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D4319DC" w14:textId="706DDDE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243BC0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B92223A" w14:textId="1ED4B8DC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50,000</w:t>
            </w:r>
          </w:p>
        </w:tc>
        <w:tc>
          <w:tcPr>
            <w:tcW w:w="180" w:type="dxa"/>
            <w:gridSpan w:val="2"/>
          </w:tcPr>
          <w:p w14:paraId="6037ED4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C9781E8" w14:textId="7D7F46A1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3B5F807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9CF3CC0" w14:textId="39C7AD78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52,591</w:t>
            </w:r>
          </w:p>
        </w:tc>
        <w:tc>
          <w:tcPr>
            <w:tcW w:w="219" w:type="dxa"/>
            <w:gridSpan w:val="2"/>
          </w:tcPr>
          <w:p w14:paraId="7E5A79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FF21999" w14:textId="3A614FE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17" w:type="dxa"/>
            <w:gridSpan w:val="2"/>
          </w:tcPr>
          <w:p w14:paraId="35CD074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9D2302" w14:textId="2E6DBE67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rtl/>
                <w:cs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854D30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92F879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F713E2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669AAD8" w14:textId="2B228399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52,591</w:t>
            </w:r>
          </w:p>
        </w:tc>
        <w:tc>
          <w:tcPr>
            <w:tcW w:w="217" w:type="dxa"/>
            <w:gridSpan w:val="2"/>
          </w:tcPr>
          <w:p w14:paraId="3ECBEA0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FDEB670" w14:textId="4FBD9C30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E507CC" w:rsidRPr="006339FB" w14:paraId="1234E3D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2323DB25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342" w:type="dxa"/>
            <w:gridSpan w:val="3"/>
          </w:tcPr>
          <w:p w14:paraId="319AE320" w14:textId="36F4CC51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0" w:type="dxa"/>
            <w:gridSpan w:val="3"/>
          </w:tcPr>
          <w:p w14:paraId="1E07FD72" w14:textId="252970DA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3392C87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1208293" w14:textId="2C4C712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3E0DF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22AB2217" w14:textId="7742ABB2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75,000</w:t>
            </w:r>
          </w:p>
        </w:tc>
        <w:tc>
          <w:tcPr>
            <w:tcW w:w="180" w:type="dxa"/>
            <w:gridSpan w:val="2"/>
          </w:tcPr>
          <w:p w14:paraId="1A477FF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4059FCB" w14:textId="6C7D97E0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26CFFFE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498C32B" w14:textId="3A39BD18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75,000</w:t>
            </w:r>
          </w:p>
        </w:tc>
        <w:tc>
          <w:tcPr>
            <w:tcW w:w="219" w:type="dxa"/>
            <w:gridSpan w:val="2"/>
          </w:tcPr>
          <w:p w14:paraId="43840D5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C003F02" w14:textId="70569F89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07E145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FDFBEBA" w14:textId="5C74F1CE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35A4AD2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992906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6B96DF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BD8F2E" w14:textId="13CA98E1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75,000</w:t>
            </w:r>
          </w:p>
        </w:tc>
        <w:tc>
          <w:tcPr>
            <w:tcW w:w="217" w:type="dxa"/>
            <w:gridSpan w:val="2"/>
          </w:tcPr>
          <w:p w14:paraId="5D2A8C6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458800A" w14:textId="5ADBFF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6339FB" w14:paraId="0F5F9C84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61DB6CA" w14:textId="2986DFCB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</w:tc>
        <w:tc>
          <w:tcPr>
            <w:tcW w:w="2342" w:type="dxa"/>
            <w:gridSpan w:val="3"/>
          </w:tcPr>
          <w:p w14:paraId="2CFA3EF2" w14:textId="684F0854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</w:t>
            </w:r>
          </w:p>
        </w:tc>
        <w:tc>
          <w:tcPr>
            <w:tcW w:w="720" w:type="dxa"/>
            <w:gridSpan w:val="3"/>
          </w:tcPr>
          <w:p w14:paraId="185C371E" w14:textId="4E0A35C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BB2A6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5CEA819F" w14:textId="0ABB49C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7B965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B3D029F" w14:textId="27874052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E9A707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DE765E4" w14:textId="240D2669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013C899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78376D" w14:textId="1894EB22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6F3343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18919C2" w14:textId="28607C7F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3ADFD1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1743898" w14:textId="22BF8510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52ABFE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E1A063B" w14:textId="19B07D31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19" w:type="dxa"/>
            <w:gridSpan w:val="2"/>
          </w:tcPr>
          <w:p w14:paraId="476DF08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F6F8B90" w14:textId="7D3C9F19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549C07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2004A9" w14:textId="6F9D3664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E507CC" w:rsidRPr="006339FB" w14:paraId="20F89613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25A4FCC3" w14:textId="17070793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342" w:type="dxa"/>
            <w:gridSpan w:val="3"/>
          </w:tcPr>
          <w:p w14:paraId="45817924" w14:textId="3AFF749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ระหว่างประเทศ</w:t>
            </w:r>
          </w:p>
        </w:tc>
        <w:tc>
          <w:tcPr>
            <w:tcW w:w="720" w:type="dxa"/>
            <w:gridSpan w:val="3"/>
          </w:tcPr>
          <w:p w14:paraId="13112BAE" w14:textId="684C933E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14C55E4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2BE4F69" w14:textId="40400F6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09F960E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F06B41D" w14:textId="077FC84E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44,400</w:t>
            </w:r>
          </w:p>
        </w:tc>
        <w:tc>
          <w:tcPr>
            <w:tcW w:w="180" w:type="dxa"/>
            <w:gridSpan w:val="2"/>
          </w:tcPr>
          <w:p w14:paraId="7F38999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9694CFD" w14:textId="420FD190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22" w:type="dxa"/>
            <w:gridSpan w:val="3"/>
          </w:tcPr>
          <w:p w14:paraId="17BB47A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6B78412" w14:textId="48CC374A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45,749</w:t>
            </w:r>
          </w:p>
        </w:tc>
        <w:tc>
          <w:tcPr>
            <w:tcW w:w="219" w:type="dxa"/>
            <w:gridSpan w:val="2"/>
          </w:tcPr>
          <w:p w14:paraId="495249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4E7390E" w14:textId="7C19CE82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217" w:type="dxa"/>
            <w:gridSpan w:val="2"/>
          </w:tcPr>
          <w:p w14:paraId="6584D5A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40471F5" w14:textId="0E5BC821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2994902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36A30CF" w14:textId="222955EB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BDF417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EDFBBB7" w14:textId="6A14A734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45,749</w:t>
            </w:r>
          </w:p>
        </w:tc>
        <w:tc>
          <w:tcPr>
            <w:tcW w:w="217" w:type="dxa"/>
            <w:gridSpan w:val="2"/>
          </w:tcPr>
          <w:p w14:paraId="08311F8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5F92E218" w14:textId="4657E083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45,749</w:t>
            </w:r>
          </w:p>
        </w:tc>
      </w:tr>
      <w:tr w:rsidR="00E507CC" w:rsidRPr="006339FB" w14:paraId="480DE61F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204349D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342" w:type="dxa"/>
            <w:gridSpan w:val="3"/>
          </w:tcPr>
          <w:p w14:paraId="3DAE8500" w14:textId="75291BF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</w:t>
            </w:r>
          </w:p>
        </w:tc>
        <w:tc>
          <w:tcPr>
            <w:tcW w:w="720" w:type="dxa"/>
            <w:gridSpan w:val="3"/>
          </w:tcPr>
          <w:p w14:paraId="293B3D73" w14:textId="3459EC2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B13D0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186506D" w14:textId="150322C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C854F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C10B6C3" w14:textId="0F9CFF8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8403C8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5F99F09" w14:textId="4F01B581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3456FB0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69787" w14:textId="3DCF266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F5005E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F0F96A0" w14:textId="0D7ADF2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4126AB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4D863057" w14:textId="2D46BAD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FF9459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4D6545D" w14:textId="25EA6C3A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6D6F3D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9E27386" w14:textId="4AEA9F34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F76A7E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1ACAA4C" w14:textId="170C38C5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E507CC" w:rsidRPr="006339FB" w14:paraId="054D1A2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7B32D68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4FE1BE34" w14:textId="45230C1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คลังสินค้า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</w:p>
        </w:tc>
        <w:tc>
          <w:tcPr>
            <w:tcW w:w="720" w:type="dxa"/>
            <w:gridSpan w:val="3"/>
          </w:tcPr>
          <w:p w14:paraId="224ABF6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/>
              </w:rPr>
            </w:pPr>
          </w:p>
        </w:tc>
        <w:tc>
          <w:tcPr>
            <w:tcW w:w="180" w:type="dxa"/>
          </w:tcPr>
          <w:p w14:paraId="289DF5E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EFD28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16C213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C43203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377A4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95BCF2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</w:tcPr>
          <w:p w14:paraId="7226528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338AC3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0342D4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CB9A81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  <w:gridSpan w:val="2"/>
          </w:tcPr>
          <w:p w14:paraId="1972C6F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3488DB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17142A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115E73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605402D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1FD03F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328DCDC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51B59B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507CC" w:rsidRPr="006339FB" w14:paraId="0AC196FD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47789467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77E218F1" w14:textId="6C9429F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และการบรรจุภัณฑ์</w:t>
            </w:r>
          </w:p>
        </w:tc>
        <w:tc>
          <w:tcPr>
            <w:tcW w:w="720" w:type="dxa"/>
            <w:gridSpan w:val="3"/>
          </w:tcPr>
          <w:p w14:paraId="37E3DA79" w14:textId="13E88EC3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3B4136C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FDFAD43" w14:textId="6E531A2D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306C0E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52418EB" w14:textId="11F9FB04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1,010,000</w:t>
            </w:r>
          </w:p>
        </w:tc>
        <w:tc>
          <w:tcPr>
            <w:tcW w:w="180" w:type="dxa"/>
            <w:gridSpan w:val="2"/>
          </w:tcPr>
          <w:p w14:paraId="14DCBA8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EC87A2" w14:textId="0DFDD10D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71C53B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4C3F1FE" w14:textId="7A5BF5A5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1,010,000</w:t>
            </w:r>
          </w:p>
        </w:tc>
        <w:tc>
          <w:tcPr>
            <w:tcW w:w="219" w:type="dxa"/>
            <w:gridSpan w:val="2"/>
          </w:tcPr>
          <w:p w14:paraId="3C27496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A37F418" w14:textId="54C27D7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5F9C2A5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5111B7C" w14:textId="4607065F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C58094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586919EC" w14:textId="3269C90B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3145BD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F14DAB1" w14:textId="356F9560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1,010,000</w:t>
            </w:r>
          </w:p>
        </w:tc>
        <w:tc>
          <w:tcPr>
            <w:tcW w:w="217" w:type="dxa"/>
            <w:gridSpan w:val="2"/>
          </w:tcPr>
          <w:p w14:paraId="6E1694F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35E7BD5" w14:textId="04129533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6339FB" w14:paraId="796E799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8421C29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342" w:type="dxa"/>
            <w:gridSpan w:val="3"/>
          </w:tcPr>
          <w:p w14:paraId="450CC604" w14:textId="0B1AF7D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จำหน่ายและติดตั้งอุปกรณ์</w:t>
            </w:r>
          </w:p>
        </w:tc>
        <w:tc>
          <w:tcPr>
            <w:tcW w:w="720" w:type="dxa"/>
            <w:gridSpan w:val="3"/>
          </w:tcPr>
          <w:p w14:paraId="2550EF3D" w14:textId="08BDB47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CF6BAD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D0A9494" w14:textId="167B06B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9F2EA7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8D4CB0F" w14:textId="5B27873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7ED17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081A28A" w14:textId="58FF748F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845644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68B63C0" w14:textId="1B48F583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7E8E7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8F4EA7" w14:textId="403DBB58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CC9251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0B3ECEA" w14:textId="3D7B5A23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0194A2E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27C768F" w14:textId="55E7ECFC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BDD0A8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77616E7" w14:textId="7B0A5190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08599AA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FC2A631" w14:textId="0C60DCFB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E507CC" w:rsidRPr="006339FB" w14:paraId="116CA6C2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DCDEEC3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104D94BF" w14:textId="24A2F0E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อิเลคทรอนิกส์โปรแกรม</w:t>
            </w:r>
          </w:p>
        </w:tc>
        <w:tc>
          <w:tcPr>
            <w:tcW w:w="720" w:type="dxa"/>
            <w:gridSpan w:val="3"/>
          </w:tcPr>
          <w:p w14:paraId="0B5018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AB7EBE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E147A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986592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2175A0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E59A1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755D64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</w:tcPr>
          <w:p w14:paraId="030B265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DC9727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14397AA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C2247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  <w:gridSpan w:val="2"/>
          </w:tcPr>
          <w:p w14:paraId="4A2A8BF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D47AD8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1D94CD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864C4E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E340C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53961E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356E5AB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659B49D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507CC" w:rsidRPr="006339FB" w14:paraId="308724A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0268977B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0187FCDD" w14:textId="1A00F383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ซอฟต์แวร์ และระบบเครือข่าย</w:t>
            </w:r>
          </w:p>
        </w:tc>
        <w:tc>
          <w:tcPr>
            <w:tcW w:w="720" w:type="dxa"/>
            <w:gridSpan w:val="3"/>
          </w:tcPr>
          <w:p w14:paraId="58FC6016" w14:textId="6A40936D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64FF067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6A9336B" w14:textId="549100F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265E5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EFD5073" w14:textId="27669A55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13,550</w:t>
            </w:r>
          </w:p>
        </w:tc>
        <w:tc>
          <w:tcPr>
            <w:tcW w:w="180" w:type="dxa"/>
            <w:gridSpan w:val="2"/>
          </w:tcPr>
          <w:p w14:paraId="27040B6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135DD55" w14:textId="6059869F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13,550</w:t>
            </w:r>
          </w:p>
        </w:tc>
        <w:tc>
          <w:tcPr>
            <w:tcW w:w="222" w:type="dxa"/>
            <w:gridSpan w:val="3"/>
          </w:tcPr>
          <w:p w14:paraId="6A78F63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D89C0B8" w14:textId="5EB525D2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16,355</w:t>
            </w:r>
          </w:p>
        </w:tc>
        <w:tc>
          <w:tcPr>
            <w:tcW w:w="219" w:type="dxa"/>
            <w:gridSpan w:val="2"/>
          </w:tcPr>
          <w:p w14:paraId="68B3238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B675706" w14:textId="27BB33F1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217" w:type="dxa"/>
            <w:gridSpan w:val="2"/>
          </w:tcPr>
          <w:p w14:paraId="06825E9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2749A48" w14:textId="6BBF512C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E4F8F8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D42F46F" w14:textId="27D0BF76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7CA8027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4747024" w14:textId="3A1752B4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16,355</w:t>
            </w:r>
          </w:p>
        </w:tc>
        <w:tc>
          <w:tcPr>
            <w:tcW w:w="217" w:type="dxa"/>
            <w:gridSpan w:val="2"/>
          </w:tcPr>
          <w:p w14:paraId="11FF034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F2E5BDD" w14:textId="23BF41A3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16,355</w:t>
            </w:r>
          </w:p>
        </w:tc>
      </w:tr>
      <w:tr w:rsidR="00E507CC" w:rsidRPr="006339FB" w14:paraId="1762619E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4CE75792" w14:textId="57BD7E1E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ทรานสปอร์ต</w:t>
            </w:r>
          </w:p>
        </w:tc>
        <w:tc>
          <w:tcPr>
            <w:tcW w:w="2342" w:type="dxa"/>
            <w:gridSpan w:val="3"/>
          </w:tcPr>
          <w:p w14:paraId="34C7C497" w14:textId="318AAC6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</w:tc>
        <w:tc>
          <w:tcPr>
            <w:tcW w:w="720" w:type="dxa"/>
            <w:gridSpan w:val="3"/>
          </w:tcPr>
          <w:p w14:paraId="6496CA1E" w14:textId="3DB655B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D4CE1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30B26C10" w14:textId="1277D64B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7E85D9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6F50FD7" w14:textId="6F93C19F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6D7C8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4B84547" w14:textId="5065E1C9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C468D7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0FF85D1" w14:textId="6556DCEA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5BD918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924CA8D" w14:textId="60F6563A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37B737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931BBE" w14:textId="0A7260C0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569C398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F3BE1B7" w14:textId="05D65473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474EF6E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AD70868" w14:textId="30494484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66A5A8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95EDD74" w14:textId="53DF1584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507CC" w:rsidRPr="006339FB" w14:paraId="19762965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097365B" w14:textId="439269C6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342" w:type="dxa"/>
            <w:gridSpan w:val="3"/>
          </w:tcPr>
          <w:p w14:paraId="240D1B59" w14:textId="3004ADA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0" w:type="dxa"/>
            <w:gridSpan w:val="3"/>
          </w:tcPr>
          <w:p w14:paraId="25DEFA74" w14:textId="237FC78D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75.01</w:t>
            </w:r>
          </w:p>
        </w:tc>
        <w:tc>
          <w:tcPr>
            <w:tcW w:w="180" w:type="dxa"/>
          </w:tcPr>
          <w:p w14:paraId="763AF4C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CE534F" w14:textId="52C4EA9A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95.89</w:t>
            </w:r>
          </w:p>
        </w:tc>
        <w:tc>
          <w:tcPr>
            <w:tcW w:w="180" w:type="dxa"/>
          </w:tcPr>
          <w:p w14:paraId="5C5EDAD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DFE151D" w14:textId="796F879B" w:rsidR="00E507CC" w:rsidRPr="006339FB" w:rsidRDefault="00AC266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</w:rPr>
              <w:t>115,790</w:t>
            </w:r>
          </w:p>
        </w:tc>
        <w:tc>
          <w:tcPr>
            <w:tcW w:w="180" w:type="dxa"/>
            <w:gridSpan w:val="2"/>
          </w:tcPr>
          <w:p w14:paraId="577CDD6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C470A37" w14:textId="1B82C7D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92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C5FD09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D257BA" w14:textId="6B6FEB2F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89,794</w:t>
            </w:r>
          </w:p>
        </w:tc>
        <w:tc>
          <w:tcPr>
            <w:tcW w:w="219" w:type="dxa"/>
            <w:gridSpan w:val="2"/>
          </w:tcPr>
          <w:p w14:paraId="5A7C1B7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636741B" w14:textId="4F5FD52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91,465</w:t>
            </w:r>
          </w:p>
        </w:tc>
        <w:tc>
          <w:tcPr>
            <w:tcW w:w="217" w:type="dxa"/>
            <w:gridSpan w:val="2"/>
          </w:tcPr>
          <w:p w14:paraId="5211126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3FC47D8" w14:textId="672F4916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305D136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DBEC3B6" w14:textId="61E7A23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A67272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25533AC" w14:textId="3930760E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89,794</w:t>
            </w:r>
          </w:p>
        </w:tc>
        <w:tc>
          <w:tcPr>
            <w:tcW w:w="217" w:type="dxa"/>
            <w:gridSpan w:val="2"/>
          </w:tcPr>
          <w:p w14:paraId="19AC0BA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848BC8B" w14:textId="016D6708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91,465</w:t>
            </w:r>
          </w:p>
        </w:tc>
      </w:tr>
      <w:tr w:rsidR="00E507CC" w:rsidRPr="006339FB" w14:paraId="35550F39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4479FE6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342" w:type="dxa"/>
            <w:gridSpan w:val="3"/>
          </w:tcPr>
          <w:p w14:paraId="3ACE088E" w14:textId="3E86CF63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D2B0CCD" w14:textId="165151DE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4796C6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E480988" w14:textId="479E101F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CA2ABD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7A7B75D" w14:textId="5DAD3232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415,500</w:t>
            </w:r>
          </w:p>
        </w:tc>
        <w:tc>
          <w:tcPr>
            <w:tcW w:w="180" w:type="dxa"/>
            <w:gridSpan w:val="2"/>
          </w:tcPr>
          <w:p w14:paraId="78325D9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F3CB4BB" w14:textId="1C10630D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22" w:type="dxa"/>
            <w:gridSpan w:val="3"/>
          </w:tcPr>
          <w:p w14:paraId="16EE4C2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CC61E" w14:textId="29D15D25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806,469</w:t>
            </w:r>
          </w:p>
        </w:tc>
        <w:tc>
          <w:tcPr>
            <w:tcW w:w="219" w:type="dxa"/>
            <w:gridSpan w:val="2"/>
          </w:tcPr>
          <w:p w14:paraId="6C79451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35C552E" w14:textId="7C230C78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17" w:type="dxa"/>
            <w:gridSpan w:val="2"/>
          </w:tcPr>
          <w:p w14:paraId="083C86A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0760D5" w14:textId="29247350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71A97E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2417E0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58CFD4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CDE719A" w14:textId="68BB0789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806,469</w:t>
            </w:r>
          </w:p>
        </w:tc>
        <w:tc>
          <w:tcPr>
            <w:tcW w:w="217" w:type="dxa"/>
            <w:gridSpan w:val="2"/>
          </w:tcPr>
          <w:p w14:paraId="5CB8F9B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F518481" w14:textId="00952426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E507CC" w:rsidRPr="006339FB" w14:paraId="4D85A5C5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B35C6B1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342" w:type="dxa"/>
            <w:gridSpan w:val="3"/>
          </w:tcPr>
          <w:p w14:paraId="791424A0" w14:textId="54CEDC2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0" w:type="dxa"/>
            <w:gridSpan w:val="3"/>
          </w:tcPr>
          <w:p w14:paraId="14CE1466" w14:textId="79F2DDF5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99.60</w:t>
            </w:r>
          </w:p>
        </w:tc>
        <w:tc>
          <w:tcPr>
            <w:tcW w:w="180" w:type="dxa"/>
          </w:tcPr>
          <w:p w14:paraId="40F153B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052551F9" w14:textId="52D2927A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03C683A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1B5F229" w14:textId="76B06999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250,000</w:t>
            </w:r>
          </w:p>
        </w:tc>
        <w:tc>
          <w:tcPr>
            <w:tcW w:w="180" w:type="dxa"/>
            <w:gridSpan w:val="2"/>
          </w:tcPr>
          <w:p w14:paraId="6C18143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CB7B08" w14:textId="12C37869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033BDD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A9AA6B7" w14:textId="4522F6D1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249,000</w:t>
            </w:r>
          </w:p>
        </w:tc>
        <w:tc>
          <w:tcPr>
            <w:tcW w:w="219" w:type="dxa"/>
            <w:gridSpan w:val="2"/>
          </w:tcPr>
          <w:p w14:paraId="09FA802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A13B940" w14:textId="771908F3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11B6BEF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AC8E718" w14:textId="327C0831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85643A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06D755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23C76F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4AD613D" w14:textId="6CF30A11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249,000</w:t>
            </w:r>
          </w:p>
        </w:tc>
        <w:tc>
          <w:tcPr>
            <w:tcW w:w="217" w:type="dxa"/>
            <w:gridSpan w:val="2"/>
          </w:tcPr>
          <w:p w14:paraId="0A7823C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E0128C3" w14:textId="106A42CA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6339FB" w14:paraId="34E6864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B3543B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342" w:type="dxa"/>
            <w:gridSpan w:val="3"/>
          </w:tcPr>
          <w:p w14:paraId="6574AD4F" w14:textId="1EDFF60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0" w:type="dxa"/>
            <w:gridSpan w:val="3"/>
          </w:tcPr>
          <w:p w14:paraId="48298F02" w14:textId="74D254BC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7D601B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6B069E3E" w14:textId="7F73A45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F19A3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AB7481E" w14:textId="6CAB126C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160,000</w:t>
            </w:r>
          </w:p>
        </w:tc>
        <w:tc>
          <w:tcPr>
            <w:tcW w:w="180" w:type="dxa"/>
            <w:gridSpan w:val="2"/>
          </w:tcPr>
          <w:p w14:paraId="345669A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204C29" w14:textId="03282B5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5C16C3F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067E8E9" w14:textId="52DF0BE3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160,000</w:t>
            </w:r>
          </w:p>
        </w:tc>
        <w:tc>
          <w:tcPr>
            <w:tcW w:w="219" w:type="dxa"/>
            <w:gridSpan w:val="2"/>
          </w:tcPr>
          <w:p w14:paraId="5D5F363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8AFDAB0" w14:textId="5ECF03F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D654B5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207DAF7" w14:textId="5B7B5EEE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267FC8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A50069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0B18804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5FE05F3" w14:textId="1F7E4490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160,000</w:t>
            </w:r>
          </w:p>
        </w:tc>
        <w:tc>
          <w:tcPr>
            <w:tcW w:w="217" w:type="dxa"/>
            <w:gridSpan w:val="2"/>
          </w:tcPr>
          <w:p w14:paraId="3D37132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4E734F0" w14:textId="5E2D5CC5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E507CC" w:rsidRPr="006339FB" w14:paraId="216DB384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0AB9EFEB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342" w:type="dxa"/>
            <w:gridSpan w:val="3"/>
          </w:tcPr>
          <w:p w14:paraId="1A35BE99" w14:textId="10EDE65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0" w:type="dxa"/>
            <w:gridSpan w:val="3"/>
          </w:tcPr>
          <w:p w14:paraId="1ADDBE37" w14:textId="685F4FA3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89.00</w:t>
            </w:r>
          </w:p>
        </w:tc>
        <w:tc>
          <w:tcPr>
            <w:tcW w:w="180" w:type="dxa"/>
          </w:tcPr>
          <w:p w14:paraId="47D6F42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619ADE" w14:textId="15F829F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7F058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F04AFF8" w14:textId="7FD7F1DF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160,000</w:t>
            </w:r>
          </w:p>
        </w:tc>
        <w:tc>
          <w:tcPr>
            <w:tcW w:w="180" w:type="dxa"/>
            <w:gridSpan w:val="2"/>
          </w:tcPr>
          <w:p w14:paraId="41DF63F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20B7870" w14:textId="26CAA4D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222" w:type="dxa"/>
            <w:gridSpan w:val="3"/>
          </w:tcPr>
          <w:p w14:paraId="7D183BD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5BDDC64" w14:textId="52F6268B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142,400</w:t>
            </w:r>
          </w:p>
        </w:tc>
        <w:tc>
          <w:tcPr>
            <w:tcW w:w="219" w:type="dxa"/>
            <w:gridSpan w:val="2"/>
          </w:tcPr>
          <w:p w14:paraId="7FBC9DE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027BE4" w14:textId="2B686B45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217" w:type="dxa"/>
            <w:gridSpan w:val="2"/>
          </w:tcPr>
          <w:p w14:paraId="34578CB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DBDBC0C" w14:textId="612DAD5F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12E3DCF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AA1E4C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3FD34ED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8852537" w14:textId="69B519EE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142,400</w:t>
            </w:r>
          </w:p>
        </w:tc>
        <w:tc>
          <w:tcPr>
            <w:tcW w:w="217" w:type="dxa"/>
            <w:gridSpan w:val="2"/>
          </w:tcPr>
          <w:p w14:paraId="16F179E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DEABB2" w14:textId="7D9DC995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</w:tr>
      <w:tr w:rsidR="00E507CC" w:rsidRPr="006339FB" w14:paraId="3DC97607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088C9F5B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342" w:type="dxa"/>
            <w:gridSpan w:val="3"/>
          </w:tcPr>
          <w:p w14:paraId="15CA15B7" w14:textId="11AAB79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4AFD50A" w14:textId="7D66402C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688CA6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6C9C8EF" w14:textId="0256CF6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62E5EB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BF4E09C" w14:textId="60A0D743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231,000</w:t>
            </w:r>
          </w:p>
        </w:tc>
        <w:tc>
          <w:tcPr>
            <w:tcW w:w="180" w:type="dxa"/>
            <w:gridSpan w:val="2"/>
            <w:vAlign w:val="bottom"/>
          </w:tcPr>
          <w:p w14:paraId="6C598EB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2C61991" w14:textId="0EEE4AF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4CFA3F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6CD24831" w14:textId="6F8DA1DA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230,999</w:t>
            </w:r>
          </w:p>
        </w:tc>
        <w:tc>
          <w:tcPr>
            <w:tcW w:w="219" w:type="dxa"/>
            <w:gridSpan w:val="2"/>
          </w:tcPr>
          <w:p w14:paraId="5A287D9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5E677C3F" w14:textId="38774D5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17" w:type="dxa"/>
            <w:gridSpan w:val="2"/>
          </w:tcPr>
          <w:p w14:paraId="43166E0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4E87E705" w14:textId="44347C6A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EB69AE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E61AC4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141B964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01621F1B" w14:textId="70CFE9BF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230,999</w:t>
            </w:r>
          </w:p>
        </w:tc>
        <w:tc>
          <w:tcPr>
            <w:tcW w:w="217" w:type="dxa"/>
            <w:gridSpan w:val="2"/>
          </w:tcPr>
          <w:p w14:paraId="2C5010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1693C3C1" w14:textId="5E3A8D71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E507CC" w:rsidRPr="006339FB" w14:paraId="6C742830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74C1C17F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342" w:type="dxa"/>
            <w:gridSpan w:val="3"/>
          </w:tcPr>
          <w:p w14:paraId="48290A4A" w14:textId="5D517B0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0" w:type="dxa"/>
            <w:gridSpan w:val="3"/>
          </w:tcPr>
          <w:p w14:paraId="697C9B1D" w14:textId="2CBEE2DA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6C57866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4CBA8E1" w14:textId="5D21A7C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1AB80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5011A001" w14:textId="2233880A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80,000</w:t>
            </w:r>
          </w:p>
        </w:tc>
        <w:tc>
          <w:tcPr>
            <w:tcW w:w="180" w:type="dxa"/>
            <w:gridSpan w:val="2"/>
            <w:vAlign w:val="bottom"/>
          </w:tcPr>
          <w:p w14:paraId="4F34358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20F777B5" w14:textId="7E0F09D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50B81C8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422BC668" w14:textId="7DE61514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80,000</w:t>
            </w:r>
          </w:p>
        </w:tc>
        <w:tc>
          <w:tcPr>
            <w:tcW w:w="219" w:type="dxa"/>
            <w:gridSpan w:val="2"/>
          </w:tcPr>
          <w:p w14:paraId="2467495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2974717C" w14:textId="4A3AF960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332595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6D9A60C1" w14:textId="2FFA1841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67EB99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56A2718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30E93CA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7EC99861" w14:textId="732C0943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80,000</w:t>
            </w:r>
          </w:p>
        </w:tc>
        <w:tc>
          <w:tcPr>
            <w:tcW w:w="217" w:type="dxa"/>
            <w:gridSpan w:val="2"/>
          </w:tcPr>
          <w:p w14:paraId="16E7B1C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519C18E7" w14:textId="093DF8BE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E507CC" w:rsidRPr="006339FB" w14:paraId="5727E0F6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3F36A436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2342" w:type="dxa"/>
            <w:gridSpan w:val="3"/>
          </w:tcPr>
          <w:p w14:paraId="2E467F50" w14:textId="19E9F30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บริการยกขนตู้สินค้าที่ท่าเทียบเรือชายฝั่ง</w:t>
            </w:r>
          </w:p>
        </w:tc>
        <w:tc>
          <w:tcPr>
            <w:tcW w:w="720" w:type="dxa"/>
            <w:gridSpan w:val="3"/>
          </w:tcPr>
          <w:p w14:paraId="618EF5C7" w14:textId="298CB7D3" w:rsidR="00E507CC" w:rsidRPr="006339FB" w:rsidRDefault="00EC2903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51.00</w:t>
            </w:r>
          </w:p>
        </w:tc>
        <w:tc>
          <w:tcPr>
            <w:tcW w:w="180" w:type="dxa"/>
          </w:tcPr>
          <w:p w14:paraId="4477CBB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2CE8E42" w14:textId="239EA660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51.00</w:t>
            </w:r>
          </w:p>
        </w:tc>
        <w:tc>
          <w:tcPr>
            <w:tcW w:w="180" w:type="dxa"/>
          </w:tcPr>
          <w:p w14:paraId="093459F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386BFFFE" w14:textId="494AD3C5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10,000</w:t>
            </w:r>
          </w:p>
        </w:tc>
        <w:tc>
          <w:tcPr>
            <w:tcW w:w="180" w:type="dxa"/>
            <w:gridSpan w:val="2"/>
            <w:vAlign w:val="bottom"/>
          </w:tcPr>
          <w:p w14:paraId="2248940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562D74F" w14:textId="33FAF3B5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BEACF9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2A77D3" w14:textId="1ECCDD62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5,100</w:t>
            </w:r>
          </w:p>
        </w:tc>
        <w:tc>
          <w:tcPr>
            <w:tcW w:w="219" w:type="dxa"/>
            <w:gridSpan w:val="2"/>
          </w:tcPr>
          <w:p w14:paraId="1A43945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2D9DF03F" w14:textId="461D931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217" w:type="dxa"/>
            <w:gridSpan w:val="2"/>
          </w:tcPr>
          <w:p w14:paraId="1F166E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A91D8B6" w14:textId="2A2ED3C8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083391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D50EF9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503AF4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5968C8BB" w14:textId="7BBDF6E0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5,100</w:t>
            </w:r>
          </w:p>
        </w:tc>
        <w:tc>
          <w:tcPr>
            <w:tcW w:w="217" w:type="dxa"/>
            <w:gridSpan w:val="2"/>
          </w:tcPr>
          <w:p w14:paraId="23E98AC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</w:tcPr>
          <w:p w14:paraId="517D836E" w14:textId="46D28365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</w:tr>
      <w:tr w:rsidR="00E507CC" w:rsidRPr="006339FB" w14:paraId="1DE03D20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2FEE1A94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2" w:type="dxa"/>
            <w:gridSpan w:val="3"/>
          </w:tcPr>
          <w:p w14:paraId="5C7E781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  <w:gridSpan w:val="3"/>
          </w:tcPr>
          <w:p w14:paraId="7AD2839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90E30C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3"/>
          </w:tcPr>
          <w:p w14:paraId="30716FA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AD4FFC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8666D2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758F6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50AA13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43D82D6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75186A7" w14:textId="4C9F0984" w:rsidR="00E507CC" w:rsidRPr="006339FB" w:rsidRDefault="00EC2903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0"/>
              </w:rPr>
              <w:t>3,533,457</w:t>
            </w:r>
          </w:p>
        </w:tc>
        <w:tc>
          <w:tcPr>
            <w:tcW w:w="219" w:type="dxa"/>
            <w:gridSpan w:val="2"/>
          </w:tcPr>
          <w:p w14:paraId="6DA7992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1AB1089" w14:textId="71D1C945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535,128</w:t>
            </w:r>
          </w:p>
        </w:tc>
        <w:tc>
          <w:tcPr>
            <w:tcW w:w="217" w:type="dxa"/>
            <w:gridSpan w:val="2"/>
          </w:tcPr>
          <w:p w14:paraId="2AA6276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434310EF" w14:textId="42F9A1BD" w:rsidR="00E507CC" w:rsidRPr="006339FB" w:rsidRDefault="00EC2903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EED6B3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753778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C0628D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435AE73A" w14:textId="02D8FB37" w:rsidR="00E507CC" w:rsidRPr="006339FB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0"/>
              </w:rPr>
              <w:t>3,533,457</w:t>
            </w:r>
          </w:p>
        </w:tc>
        <w:tc>
          <w:tcPr>
            <w:tcW w:w="217" w:type="dxa"/>
            <w:gridSpan w:val="2"/>
          </w:tcPr>
          <w:p w14:paraId="11656B6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D6CF6B" w14:textId="09A4397C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535,128</w:t>
            </w:r>
          </w:p>
        </w:tc>
      </w:tr>
      <w:tr w:rsidR="00E507CC" w:rsidRPr="006339FB" w14:paraId="26AF06D1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3E95B4D7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1047692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  <w:gridSpan w:val="3"/>
          </w:tcPr>
          <w:p w14:paraId="1E990CB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089169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3"/>
          </w:tcPr>
          <w:p w14:paraId="563406A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4F01B3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A520CE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C63C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806569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0635799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4C8549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19" w:type="dxa"/>
            <w:gridSpan w:val="2"/>
          </w:tcPr>
          <w:p w14:paraId="305FAD3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618450F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17" w:type="dxa"/>
            <w:gridSpan w:val="2"/>
          </w:tcPr>
          <w:p w14:paraId="2C242DD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02FE62F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427BF3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33DEF21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0AF9BF1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double" w:sz="4" w:space="0" w:color="auto"/>
            </w:tcBorders>
          </w:tcPr>
          <w:p w14:paraId="2A237B7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17" w:type="dxa"/>
            <w:gridSpan w:val="2"/>
          </w:tcPr>
          <w:p w14:paraId="2E4455F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double" w:sz="4" w:space="0" w:color="auto"/>
            </w:tcBorders>
          </w:tcPr>
          <w:p w14:paraId="0EA3382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E507CC" w:rsidRPr="006339FB" w14:paraId="46C60921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26DB1CFE" w14:textId="36591EB1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EF40E3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3D355C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8EE42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DD26CD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A7B1A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85648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134B09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D67D7A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3C8844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2641D646" w14:textId="63174A6D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E507CC" w:rsidRPr="006339FB" w14:paraId="573CFACC" w14:textId="77777777" w:rsidTr="00C202A4">
        <w:trPr>
          <w:cantSplit/>
          <w:trHeight w:val="549"/>
        </w:trPr>
        <w:tc>
          <w:tcPr>
            <w:tcW w:w="2429" w:type="dxa"/>
            <w:vAlign w:val="bottom"/>
          </w:tcPr>
          <w:p w14:paraId="23A54C0E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2" w:name="_Hlk40181453"/>
          </w:p>
        </w:tc>
        <w:tc>
          <w:tcPr>
            <w:tcW w:w="2075" w:type="dxa"/>
            <w:gridSpan w:val="2"/>
            <w:vAlign w:val="bottom"/>
          </w:tcPr>
          <w:p w14:paraId="17637D8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ED409C6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07" w:type="dxa"/>
            <w:gridSpan w:val="6"/>
            <w:vAlign w:val="bottom"/>
          </w:tcPr>
          <w:p w14:paraId="0787C75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EF67F2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7A2B9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56E6B03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B02496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6" w:type="dxa"/>
            <w:gridSpan w:val="5"/>
            <w:vAlign w:val="bottom"/>
          </w:tcPr>
          <w:p w14:paraId="51C7BD9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6C0AEA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3" w:type="dxa"/>
            <w:gridSpan w:val="6"/>
            <w:vAlign w:val="bottom"/>
          </w:tcPr>
          <w:p w14:paraId="58F93F5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CFFE46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2FEAA15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bookmarkEnd w:id="2"/>
      <w:tr w:rsidR="00E507CC" w:rsidRPr="006339FB" w14:paraId="758BFFA7" w14:textId="77777777" w:rsidTr="00C202A4">
        <w:trPr>
          <w:cantSplit/>
          <w:trHeight w:val="187"/>
        </w:trPr>
        <w:tc>
          <w:tcPr>
            <w:tcW w:w="2429" w:type="dxa"/>
          </w:tcPr>
          <w:p w14:paraId="596E3CA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751A872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5BF8F8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0F1F5E6" w14:textId="65D2EBE0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D7359D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D4951B6" w14:textId="074E9393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0D08218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1B976D" w14:textId="6B3BC71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0F8D2018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414F6FC" w14:textId="05BAE52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53F93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78C7A63" w14:textId="61FAF5D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34005C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A2A66A8" w14:textId="3EA95E9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B0F9D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B6CCF60" w14:textId="1B40A07D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685C406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620C2C2" w14:textId="2CDD326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1DC5D8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DFDB23B" w14:textId="7E7D2A7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28AB4A4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4CDB75" w14:textId="6055B97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E507CC" w:rsidRPr="006339FB" w14:paraId="6B60C4BC" w14:textId="77777777" w:rsidTr="00C202A4">
        <w:trPr>
          <w:cantSplit/>
          <w:trHeight w:val="180"/>
        </w:trPr>
        <w:tc>
          <w:tcPr>
            <w:tcW w:w="2429" w:type="dxa"/>
          </w:tcPr>
          <w:p w14:paraId="16DB95F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0114042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7F068E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CF5D8E9" w14:textId="6384F13F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E8F4A6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A26DAAA" w14:textId="6802634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F9F85E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5E08FBD" w14:textId="0DFE57F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32F70EB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AFC6024" w14:textId="43A59CC5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0120D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56ABAD" w14:textId="2FF5468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05138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6CB938A" w14:textId="6F9155DD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AE7D90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B7D5E05" w14:textId="1B894F1D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38CD16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C4AA30D" w14:textId="72D69F6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5E17D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2C67A16" w14:textId="2DDCAA2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7346810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2D18824" w14:textId="686BF15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E507CC" w:rsidRPr="006339FB" w14:paraId="69F9B1E5" w14:textId="77777777" w:rsidTr="00C202A4">
        <w:trPr>
          <w:cantSplit/>
          <w:trHeight w:val="60"/>
        </w:trPr>
        <w:tc>
          <w:tcPr>
            <w:tcW w:w="2429" w:type="dxa"/>
          </w:tcPr>
          <w:p w14:paraId="4573CDF8" w14:textId="19BB6084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5" w:type="dxa"/>
            <w:gridSpan w:val="2"/>
          </w:tcPr>
          <w:p w14:paraId="06B17FC9" w14:textId="2B2A884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7FE99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7" w:type="dxa"/>
            <w:gridSpan w:val="6"/>
          </w:tcPr>
          <w:p w14:paraId="79BF6ED6" w14:textId="0087F124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ร้อยละ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0C10B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</w:tcPr>
          <w:p w14:paraId="62F51B0C" w14:textId="31D498FF" w:rsidR="00E507CC" w:rsidRPr="006339FB" w:rsidRDefault="00E507CC" w:rsidP="00E507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1B977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34E5ABB9" w14:textId="1B8CAFDF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E507CC" w:rsidRPr="006339FB" w14:paraId="67DCB5FD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6E54F9B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4CFD958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75D91F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BB48BB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861AC8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255D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27B7ED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BDF7F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0DD998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05722F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41DB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F53D43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E01DFD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F4C6A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17580B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3D8693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049304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CF0B8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BFB440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16D29D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3EAF59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028E80B0" w14:textId="77777777" w:rsidTr="00C202A4">
        <w:trPr>
          <w:cantSplit/>
          <w:trHeight w:val="60"/>
        </w:trPr>
        <w:tc>
          <w:tcPr>
            <w:tcW w:w="2429" w:type="dxa"/>
          </w:tcPr>
          <w:p w14:paraId="193E88B9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2075" w:type="dxa"/>
            <w:gridSpan w:val="2"/>
          </w:tcPr>
          <w:p w14:paraId="0F0FE492" w14:textId="2F4CCEC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ให้บริการรับฝากสินค้าแช่แข็ง</w:t>
            </w:r>
          </w:p>
        </w:tc>
        <w:tc>
          <w:tcPr>
            <w:tcW w:w="180" w:type="dxa"/>
          </w:tcPr>
          <w:p w14:paraId="6FC073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1D6894AB" w14:textId="162D69CD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01C311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99EBE87" w14:textId="15C7344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002B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5D7FDD1" w14:textId="129268B2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30E6E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780756" w14:textId="2423F59E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3BE40E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5F89E" w14:textId="39E1BD32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67FB74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90A9107" w14:textId="6F9ECB14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6AA7C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41E3BE" w14:textId="317EFC3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5CAC3F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97214E5" w14:textId="4BFC84C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89890F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18792C2" w14:textId="121508BA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16062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4B36DF7" w14:textId="4A17E766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507CC" w:rsidRPr="006339FB" w14:paraId="1B412735" w14:textId="77777777" w:rsidTr="00C202A4">
        <w:trPr>
          <w:cantSplit/>
          <w:trHeight w:val="60"/>
        </w:trPr>
        <w:tc>
          <w:tcPr>
            <w:tcW w:w="2429" w:type="dxa"/>
          </w:tcPr>
          <w:p w14:paraId="6213C9F0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2C36E2B1" w14:textId="6A47B27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ในห้องเย็นและขนส่งสินค้าแช่แข็ง</w:t>
            </w:r>
          </w:p>
        </w:tc>
        <w:tc>
          <w:tcPr>
            <w:tcW w:w="180" w:type="dxa"/>
          </w:tcPr>
          <w:p w14:paraId="50A366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79AAAE5" w14:textId="11086334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100.00</w:t>
            </w:r>
          </w:p>
        </w:tc>
        <w:tc>
          <w:tcPr>
            <w:tcW w:w="180" w:type="dxa"/>
          </w:tcPr>
          <w:p w14:paraId="739AD40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C408C7" w14:textId="237991F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C9168A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1697909" w14:textId="7C500D5A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443,000</w:t>
            </w:r>
          </w:p>
        </w:tc>
        <w:tc>
          <w:tcPr>
            <w:tcW w:w="180" w:type="dxa"/>
            <w:gridSpan w:val="2"/>
          </w:tcPr>
          <w:p w14:paraId="16550CF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DFFAA9" w14:textId="4072265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9FFA7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2577AC0" w14:textId="153C98EC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710CC5F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2140ACD" w14:textId="6E406BD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EF122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F97EDB5" w14:textId="244EC461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6287118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2B8E4B3" w14:textId="22BFC22C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A93C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E72F5CF" w14:textId="4162E598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6B4CBD7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A0E8CEC" w14:textId="6BB4FBDE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649C1E79" w14:textId="77777777" w:rsidTr="00C202A4">
        <w:trPr>
          <w:cantSplit/>
          <w:trHeight w:val="60"/>
        </w:trPr>
        <w:tc>
          <w:tcPr>
            <w:tcW w:w="2429" w:type="dxa"/>
          </w:tcPr>
          <w:p w14:paraId="2FEB9F41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2075" w:type="dxa"/>
            <w:gridSpan w:val="2"/>
          </w:tcPr>
          <w:p w14:paraId="7D4946B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7F2BFED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5DBE527" w14:textId="5669F0CD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100.00</w:t>
            </w:r>
          </w:p>
        </w:tc>
        <w:tc>
          <w:tcPr>
            <w:tcW w:w="180" w:type="dxa"/>
          </w:tcPr>
          <w:p w14:paraId="6FF2F6C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6F27341" w14:textId="615FB83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E3C76B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60A3AFE9" w14:textId="1DD60B18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20,000</w:t>
            </w:r>
          </w:p>
        </w:tc>
        <w:tc>
          <w:tcPr>
            <w:tcW w:w="180" w:type="dxa"/>
            <w:gridSpan w:val="2"/>
          </w:tcPr>
          <w:p w14:paraId="02A05E8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573590" w14:textId="4DCB1925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6339FB">
              <w:rPr>
                <w:rFonts w:asciiTheme="majorBidi" w:hAnsiTheme="majorBidi" w:cstheme="majorBidi"/>
                <w:sz w:val="20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5AEAAF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8E15B16" w14:textId="2FA68E82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8702BF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254704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657A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C06B3D6" w14:textId="2033E6B3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82DDE0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2AC733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CDAED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9B888F4" w14:textId="7707CEBD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576ACA3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6DD589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4E5CBA1B" w14:textId="77777777" w:rsidTr="00C202A4">
        <w:trPr>
          <w:cantSplit/>
          <w:trHeight w:val="60"/>
        </w:trPr>
        <w:tc>
          <w:tcPr>
            <w:tcW w:w="2429" w:type="dxa"/>
          </w:tcPr>
          <w:p w14:paraId="5449F9B2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2075" w:type="dxa"/>
            <w:gridSpan w:val="2"/>
          </w:tcPr>
          <w:p w14:paraId="6C7C652A" w14:textId="31ECCB1F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ง</w:t>
            </w:r>
          </w:p>
        </w:tc>
        <w:tc>
          <w:tcPr>
            <w:tcW w:w="180" w:type="dxa"/>
          </w:tcPr>
          <w:p w14:paraId="7B41F54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3AC0DF7" w14:textId="1458E57C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AA0903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60A166CC" w14:textId="37D8D465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AF19B3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1E25B1F" w14:textId="4A0834A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CE8F5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BFE5982" w14:textId="4C5A94B8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7BC856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5B35CB0" w14:textId="3D038D90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CF7A2C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3122157F" w14:textId="763DD439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39F686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0A61DFB" w14:textId="37F2BCB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FD8E28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65506A9" w14:textId="21F465D1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6ED7BD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1FC292A" w14:textId="42E68E78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1C3FFC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7E6DA97" w14:textId="345BDAD3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507CC" w:rsidRPr="006339FB" w14:paraId="5E3D21D4" w14:textId="77777777" w:rsidTr="00C202A4">
        <w:trPr>
          <w:cantSplit/>
          <w:trHeight w:val="60"/>
        </w:trPr>
        <w:tc>
          <w:tcPr>
            <w:tcW w:w="2429" w:type="dxa"/>
          </w:tcPr>
          <w:p w14:paraId="3AB7A6B1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3282ADFE" w14:textId="119532C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5A59AD0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3D4F075C" w14:textId="5C6C1C7A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74.69</w:t>
            </w:r>
          </w:p>
        </w:tc>
        <w:tc>
          <w:tcPr>
            <w:tcW w:w="180" w:type="dxa"/>
          </w:tcPr>
          <w:p w14:paraId="1BDA21E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53475A" w14:textId="6AB58AAC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07E5168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9DC973" w14:textId="41E848F8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103,948</w:t>
            </w:r>
          </w:p>
        </w:tc>
        <w:tc>
          <w:tcPr>
            <w:tcW w:w="180" w:type="dxa"/>
            <w:gridSpan w:val="2"/>
          </w:tcPr>
          <w:p w14:paraId="1246388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AF2DD9F" w14:textId="159C507C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THB 103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22CE30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F0F055F" w14:textId="1DE3CAA8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E4DE85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DD697AF" w14:textId="02C99D38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6051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C7F22FF" w14:textId="441BFC3F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46E54F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7BEA11D" w14:textId="3D80C0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7820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784B5C9" w14:textId="6A39BA20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393EDF6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C0D1DCD" w14:textId="1CA088B5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E507CC" w:rsidRPr="006339FB" w14:paraId="4B5B8C91" w14:textId="77777777" w:rsidTr="00C202A4">
        <w:trPr>
          <w:cantSplit/>
          <w:trHeight w:val="60"/>
        </w:trPr>
        <w:tc>
          <w:tcPr>
            <w:tcW w:w="2429" w:type="dxa"/>
          </w:tcPr>
          <w:p w14:paraId="565C832F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2075" w:type="dxa"/>
            <w:gridSpan w:val="2"/>
          </w:tcPr>
          <w:p w14:paraId="3621991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41F9BF5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52F8112" w14:textId="1464F178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2A77560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F2CE147" w14:textId="16E3C1A3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CB2F3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8E03E2F" w14:textId="3438ADF0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4,550</w:t>
            </w:r>
          </w:p>
        </w:tc>
        <w:tc>
          <w:tcPr>
            <w:tcW w:w="180" w:type="dxa"/>
            <w:gridSpan w:val="2"/>
          </w:tcPr>
          <w:p w14:paraId="1DBE50B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92A51F2" w14:textId="09C816E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57967AD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2F47B34" w14:textId="3A7D942D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38274A9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654E6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CE30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1EBD83" w14:textId="41066AA1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F59445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E9FEA8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F592A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3085821" w14:textId="2BCF4683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229B1D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64988CB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0E4D3086" w14:textId="77777777" w:rsidTr="00C202A4">
        <w:trPr>
          <w:cantSplit/>
          <w:trHeight w:val="60"/>
        </w:trPr>
        <w:tc>
          <w:tcPr>
            <w:tcW w:w="2429" w:type="dxa"/>
          </w:tcPr>
          <w:p w14:paraId="122C7E14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>JWD Asia Holdings Private Ltd.</w:t>
            </w:r>
          </w:p>
        </w:tc>
        <w:tc>
          <w:tcPr>
            <w:tcW w:w="2075" w:type="dxa"/>
            <w:gridSpan w:val="2"/>
          </w:tcPr>
          <w:p w14:paraId="4FED923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680F36B9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AB342E1" w14:textId="3450EDAB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3A198C4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1265D47" w14:textId="0064C28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37D5211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6636752" w14:textId="1C0013C3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26,673</w:t>
            </w:r>
          </w:p>
        </w:tc>
        <w:tc>
          <w:tcPr>
            <w:tcW w:w="180" w:type="dxa"/>
            <w:gridSpan w:val="2"/>
          </w:tcPr>
          <w:p w14:paraId="2E7F6C5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96B0364" w14:textId="6FD64D8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496DF4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444FE1" w14:textId="03FEEE1C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49B9382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1AB88E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FFF3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6DF30D5" w14:textId="78DB01F0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B61304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A85BF8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2611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422584F" w14:textId="214AB505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4A2C3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3221A0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507CC" w:rsidRPr="006339FB" w14:paraId="577AE6EE" w14:textId="77777777" w:rsidTr="00C202A4">
        <w:trPr>
          <w:cantSplit/>
          <w:trHeight w:val="60"/>
        </w:trPr>
        <w:tc>
          <w:tcPr>
            <w:tcW w:w="2429" w:type="dxa"/>
          </w:tcPr>
          <w:p w14:paraId="424B3E13" w14:textId="6A852CF2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40049070"/>
            <w:r w:rsidRPr="006339FB">
              <w:rPr>
                <w:rFonts w:asciiTheme="majorBidi" w:hAnsiTheme="majorBidi" w:cstheme="majorBidi"/>
                <w:sz w:val="20"/>
                <w:szCs w:val="20"/>
              </w:rPr>
              <w:t>JVK Indochina Movers Ltd.</w:t>
            </w:r>
            <w:bookmarkEnd w:id="3"/>
          </w:p>
        </w:tc>
        <w:tc>
          <w:tcPr>
            <w:tcW w:w="2075" w:type="dxa"/>
            <w:gridSpan w:val="2"/>
          </w:tcPr>
          <w:p w14:paraId="5B993DF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20EBD9A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3095467" w14:textId="33CEC8B6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67F7B58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4FAF7A6" w14:textId="69519C13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4AFB505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6467D9D" w14:textId="3006265C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70</w:t>
            </w:r>
          </w:p>
        </w:tc>
        <w:tc>
          <w:tcPr>
            <w:tcW w:w="180" w:type="dxa"/>
            <w:gridSpan w:val="2"/>
          </w:tcPr>
          <w:p w14:paraId="794DBF9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6BC99C4" w14:textId="2E25FDB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C63C2C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352112" w14:textId="40501706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34266E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2572DB6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57C15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3BA0AC3A" w14:textId="23C364F5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DFBF8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677234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9129E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301EF04" w14:textId="01E244D0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C3B53B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B0705E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3B8BACC8" w14:textId="77777777" w:rsidTr="00C202A4">
        <w:trPr>
          <w:cantSplit/>
          <w:trHeight w:val="60"/>
        </w:trPr>
        <w:tc>
          <w:tcPr>
            <w:tcW w:w="2429" w:type="dxa"/>
          </w:tcPr>
          <w:p w14:paraId="20FA1B4B" w14:textId="2F86EED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>JCM Logistics &amp; Warehousing</w:t>
            </w:r>
          </w:p>
        </w:tc>
        <w:tc>
          <w:tcPr>
            <w:tcW w:w="2075" w:type="dxa"/>
            <w:gridSpan w:val="2"/>
          </w:tcPr>
          <w:p w14:paraId="33246736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1698577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794CF0F" w14:textId="71323E2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2D8747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2A1AA3E" w14:textId="1F03D5EA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0CDF9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8A9DABC" w14:textId="0E8F001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39312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1BBFF86" w14:textId="34CF44C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446896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3032531C" w14:textId="05F5767D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AB254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7D01F3E" w14:textId="6F074BD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64B3D8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4408EE7" w14:textId="0F09337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BB7174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0631C4F" w14:textId="163875BB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541DA2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855AB9" w14:textId="5471362E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8F653C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C4E1BC1" w14:textId="6AF858BD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40C63359" w14:textId="77777777" w:rsidTr="00C202A4">
        <w:trPr>
          <w:cantSplit/>
          <w:trHeight w:val="60"/>
        </w:trPr>
        <w:tc>
          <w:tcPr>
            <w:tcW w:w="2429" w:type="dxa"/>
          </w:tcPr>
          <w:p w14:paraId="492ACC6F" w14:textId="04219815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2075" w:type="dxa"/>
            <w:gridSpan w:val="2"/>
          </w:tcPr>
          <w:p w14:paraId="09F1916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364A09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670CDB2" w14:textId="79B82FAE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52.50</w:t>
            </w:r>
          </w:p>
        </w:tc>
        <w:tc>
          <w:tcPr>
            <w:tcW w:w="180" w:type="dxa"/>
          </w:tcPr>
          <w:p w14:paraId="008FD22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87EB7C7" w14:textId="71D4F5E0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205D265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09381F3" w14:textId="7952C1E3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761</w:t>
            </w:r>
          </w:p>
        </w:tc>
        <w:tc>
          <w:tcPr>
            <w:tcW w:w="180" w:type="dxa"/>
            <w:gridSpan w:val="2"/>
          </w:tcPr>
          <w:p w14:paraId="25ED0FE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2889B41" w14:textId="430E4D12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1DB8C58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47E6AA6" w14:textId="7B063FB5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10CE570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ECAAB6" w14:textId="19223A8D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5DF0C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EEB6C12" w14:textId="23FF183A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689DBD9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67F1589" w14:textId="4302AE0B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69EDC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ED3D04B" w14:textId="21FBE579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EEAC7C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2FFE105B" w14:textId="008DDC66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4A7FE4E3" w14:textId="77777777" w:rsidTr="00C202A4">
        <w:trPr>
          <w:cantSplit/>
          <w:trHeight w:val="60"/>
        </w:trPr>
        <w:tc>
          <w:tcPr>
            <w:tcW w:w="2429" w:type="dxa"/>
          </w:tcPr>
          <w:p w14:paraId="78703D2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6339FB">
              <w:rPr>
                <w:rFonts w:asciiTheme="majorBidi" w:hAnsiTheme="majorBidi" w:cstheme="majorBidi"/>
                <w:sz w:val="20"/>
              </w:rPr>
              <w:t>Jasia</w:t>
            </w:r>
            <w:proofErr w:type="spellEnd"/>
            <w:r w:rsidRPr="006339FB">
              <w:rPr>
                <w:rFonts w:asciiTheme="majorBidi" w:hAnsiTheme="majorBidi" w:cstheme="majorBidi"/>
                <w:sz w:val="20"/>
              </w:rPr>
              <w:t xml:space="preserve"> Logistics (Myanmar) 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</w:rPr>
              <w:t>Co., Ltd.</w:t>
            </w:r>
          </w:p>
        </w:tc>
        <w:tc>
          <w:tcPr>
            <w:tcW w:w="2075" w:type="dxa"/>
            <w:gridSpan w:val="2"/>
          </w:tcPr>
          <w:p w14:paraId="04E82DB0" w14:textId="636A424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ให้บริการรับฝากสินค้าและขนส่ง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</w:p>
        </w:tc>
        <w:tc>
          <w:tcPr>
            <w:tcW w:w="180" w:type="dxa"/>
          </w:tcPr>
          <w:p w14:paraId="5A2D64E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E1D910A" w14:textId="1FE3F52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F51D56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721087F" w14:textId="3367603E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94FAF2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A59F4D" w14:textId="10CA13D4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DD54E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7DB8AF" w14:textId="0C220943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22FE2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4E60DC5" w14:textId="084CFA11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8AAF75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B7B14BF" w14:textId="4DCB38C0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D7CC3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034AB8B" w14:textId="5F2C9E8C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A5E6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A5D00FC" w14:textId="74BBAEC5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FBC1C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0221D56" w14:textId="4C29A56A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7CC52F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EF398E" w14:textId="0678322D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3CBE68C8" w14:textId="77777777" w:rsidTr="00C202A4">
        <w:trPr>
          <w:cantSplit/>
          <w:trHeight w:val="60"/>
        </w:trPr>
        <w:tc>
          <w:tcPr>
            <w:tcW w:w="2429" w:type="dxa"/>
          </w:tcPr>
          <w:p w14:paraId="07EAD1DE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5681E965" w14:textId="7742D80F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สินค้า</w:t>
            </w:r>
          </w:p>
        </w:tc>
        <w:tc>
          <w:tcPr>
            <w:tcW w:w="180" w:type="dxa"/>
          </w:tcPr>
          <w:p w14:paraId="50E3A6E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887A6C4" w14:textId="129D76C4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52.15</w:t>
            </w:r>
          </w:p>
        </w:tc>
        <w:tc>
          <w:tcPr>
            <w:tcW w:w="180" w:type="dxa"/>
          </w:tcPr>
          <w:p w14:paraId="171590C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16031DB" w14:textId="71868F8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52.15</w:t>
            </w:r>
          </w:p>
        </w:tc>
        <w:tc>
          <w:tcPr>
            <w:tcW w:w="180" w:type="dxa"/>
          </w:tcPr>
          <w:p w14:paraId="5265794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9EB312D" w14:textId="4EB23407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869</w:t>
            </w:r>
          </w:p>
        </w:tc>
        <w:tc>
          <w:tcPr>
            <w:tcW w:w="180" w:type="dxa"/>
            <w:gridSpan w:val="2"/>
          </w:tcPr>
          <w:p w14:paraId="6ECA59A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DE0806" w14:textId="6DB7144A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57E6BC6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9D67650" w14:textId="69E42602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4385AC0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A26A2D9" w14:textId="1C3EC42C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2522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6564444" w14:textId="78CB60A7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6858A9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C23A5CB" w14:textId="0E1F04F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9C20C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6A26FCD" w14:textId="53E593CE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0A7C87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FC25186" w14:textId="569676AC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67406E9F" w14:textId="77777777" w:rsidTr="00C202A4">
        <w:trPr>
          <w:cantSplit/>
          <w:trHeight w:val="60"/>
        </w:trPr>
        <w:tc>
          <w:tcPr>
            <w:tcW w:w="2429" w:type="dxa"/>
          </w:tcPr>
          <w:p w14:paraId="277CAC5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</w:rPr>
              <w:t>Chi Shan Long Feng Food Co., Ltd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</w:p>
        </w:tc>
        <w:tc>
          <w:tcPr>
            <w:tcW w:w="2075" w:type="dxa"/>
            <w:gridSpan w:val="2"/>
          </w:tcPr>
          <w:p w14:paraId="74EB365A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7E910AD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D5A96FB" w14:textId="13174787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60.00</w:t>
            </w:r>
          </w:p>
        </w:tc>
        <w:tc>
          <w:tcPr>
            <w:tcW w:w="180" w:type="dxa"/>
          </w:tcPr>
          <w:p w14:paraId="375ED4C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C16B076" w14:textId="4635A2C4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7C7F9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4C37FD87" w14:textId="7BA4BA6B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TWD 150,000</w:t>
            </w:r>
          </w:p>
        </w:tc>
        <w:tc>
          <w:tcPr>
            <w:tcW w:w="180" w:type="dxa"/>
            <w:gridSpan w:val="2"/>
          </w:tcPr>
          <w:p w14:paraId="1B0601E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084D1CA" w14:textId="3A83D3E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71136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702ABF7" w14:textId="46B512D6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5C8BF02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F88142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AFBA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1538DE" w14:textId="00F9635C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033788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1A3079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709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9D3A985" w14:textId="67FB3A3E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381B0CB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0C3813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507CC" w:rsidRPr="006339FB" w14:paraId="07718533" w14:textId="77777777" w:rsidTr="00C202A4">
        <w:trPr>
          <w:cantSplit/>
          <w:trHeight w:val="60"/>
        </w:trPr>
        <w:tc>
          <w:tcPr>
            <w:tcW w:w="2429" w:type="dxa"/>
          </w:tcPr>
          <w:p w14:paraId="2DE0B596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proofErr w:type="spellStart"/>
            <w:r w:rsidRPr="006339FB">
              <w:rPr>
                <w:rFonts w:asciiTheme="majorBidi" w:hAnsiTheme="majorBidi" w:cstheme="majorBidi"/>
                <w:sz w:val="20"/>
              </w:rPr>
              <w:t>DataSafe</w:t>
            </w:r>
            <w:proofErr w:type="spellEnd"/>
            <w:r w:rsidRPr="006339FB">
              <w:rPr>
                <w:rFonts w:asciiTheme="majorBidi" w:hAnsiTheme="majorBidi" w:cstheme="majorBidi"/>
                <w:sz w:val="20"/>
              </w:rPr>
              <w:t xml:space="preserve"> (Cambodia) Ltd. </w:t>
            </w:r>
          </w:p>
        </w:tc>
        <w:tc>
          <w:tcPr>
            <w:tcW w:w="2075" w:type="dxa"/>
            <w:gridSpan w:val="2"/>
          </w:tcPr>
          <w:p w14:paraId="20A3090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299EC4C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AEF378B" w14:textId="0C7919CF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100.00</w:t>
            </w:r>
          </w:p>
        </w:tc>
        <w:tc>
          <w:tcPr>
            <w:tcW w:w="180" w:type="dxa"/>
          </w:tcPr>
          <w:p w14:paraId="5632AD0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123F393" w14:textId="12EFA348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B44440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4F3145D" w14:textId="5668D7A1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120</w:t>
            </w:r>
          </w:p>
        </w:tc>
        <w:tc>
          <w:tcPr>
            <w:tcW w:w="180" w:type="dxa"/>
            <w:gridSpan w:val="2"/>
          </w:tcPr>
          <w:p w14:paraId="0C6120B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3183D3" w14:textId="3996ECAF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579AD99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9B636E" w14:textId="33C5FAE7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6642556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9D3B74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AC44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B7EAED" w14:textId="6D336C80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BBC3C7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F69A90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66A1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6A14B54" w14:textId="7D73BED3" w:rsidR="00E507CC" w:rsidRPr="006339FB" w:rsidRDefault="00671468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4D38DD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2F6218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4EA66D94" w14:textId="77777777" w:rsidTr="00C202A4">
        <w:trPr>
          <w:cantSplit/>
          <w:trHeight w:val="60"/>
        </w:trPr>
        <w:tc>
          <w:tcPr>
            <w:tcW w:w="2429" w:type="dxa"/>
          </w:tcPr>
          <w:p w14:paraId="290FB5BE" w14:textId="18C007A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4" w:name="_Hlk40049496"/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บ็อกเส็ง</w:t>
            </w:r>
            <w:bookmarkEnd w:id="4"/>
          </w:p>
        </w:tc>
        <w:tc>
          <w:tcPr>
            <w:tcW w:w="2075" w:type="dxa"/>
            <w:gridSpan w:val="2"/>
          </w:tcPr>
          <w:p w14:paraId="5ABC070C" w14:textId="4DFACBB1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ให้บริการขนย้ายภายในประเทศและ</w:t>
            </w:r>
          </w:p>
        </w:tc>
        <w:tc>
          <w:tcPr>
            <w:tcW w:w="180" w:type="dxa"/>
          </w:tcPr>
          <w:p w14:paraId="7A674D1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28BB465" w14:textId="13C337D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9454C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E1CED3" w14:textId="01B18EE2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2C82E6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F562A9A" w14:textId="0F1DB4E6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7AD1D4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71D4BB3" w14:textId="65126E48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9EDD07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0BC4033" w14:textId="0B7A1208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0F79CB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486B1C6" w14:textId="747D718D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5EB86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90CE10A" w14:textId="6255111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E21FA1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837C252" w14:textId="5534B6C9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26771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B44917C" w14:textId="1DD37B7A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08E0F8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9F9C926" w14:textId="2A15B528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4E2214A6" w14:textId="77777777" w:rsidTr="00C202A4">
        <w:trPr>
          <w:cantSplit/>
          <w:trHeight w:val="60"/>
        </w:trPr>
        <w:tc>
          <w:tcPr>
            <w:tcW w:w="2429" w:type="dxa"/>
          </w:tcPr>
          <w:p w14:paraId="6CD10C14" w14:textId="5E32FB22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</w:t>
            </w:r>
            <w:r w:rsidRPr="006339FB">
              <w:rPr>
                <w:rFonts w:asciiTheme="majorBidi" w:hAnsiTheme="majorBidi" w:cstheme="majorBidi"/>
                <w:sz w:val="20"/>
                <w:szCs w:val="25"/>
              </w:rPr>
              <w:t>(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2AC94BCF" w14:textId="4594577F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ระหว่างประเทศ</w:t>
            </w:r>
          </w:p>
        </w:tc>
        <w:tc>
          <w:tcPr>
            <w:tcW w:w="180" w:type="dxa"/>
          </w:tcPr>
          <w:p w14:paraId="076E177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58642B0" w14:textId="5B544EFC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60.00</w:t>
            </w:r>
          </w:p>
        </w:tc>
        <w:tc>
          <w:tcPr>
            <w:tcW w:w="180" w:type="dxa"/>
          </w:tcPr>
          <w:p w14:paraId="2AB91E5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CE0FF4" w14:textId="0C189A8A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60.00</w:t>
            </w:r>
          </w:p>
        </w:tc>
        <w:tc>
          <w:tcPr>
            <w:tcW w:w="180" w:type="dxa"/>
          </w:tcPr>
          <w:p w14:paraId="6E46D26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E021C7F" w14:textId="0F53E1B0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34,000</w:t>
            </w:r>
          </w:p>
        </w:tc>
        <w:tc>
          <w:tcPr>
            <w:tcW w:w="180" w:type="dxa"/>
            <w:gridSpan w:val="2"/>
          </w:tcPr>
          <w:p w14:paraId="220C09C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2E008BC" w14:textId="6DD055A3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0" w:type="dxa"/>
          </w:tcPr>
          <w:p w14:paraId="27BBEE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FB14620" w14:textId="58FD5B2C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7EDC312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055DAC3" w14:textId="740E08F4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B65CF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18EEFB" w14:textId="215209FA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294F41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76404B1" w14:textId="48755F7E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4F65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639FFC7" w14:textId="6C5A4080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0A164F4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4EC73C5" w14:textId="1AA05D3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E507CC" w:rsidRPr="006339FB" w14:paraId="5BF6C0FE" w14:textId="77777777" w:rsidTr="00C202A4">
        <w:trPr>
          <w:cantSplit/>
          <w:trHeight w:val="60"/>
        </w:trPr>
        <w:tc>
          <w:tcPr>
            <w:tcW w:w="2429" w:type="dxa"/>
          </w:tcPr>
          <w:p w14:paraId="3236332C" w14:textId="10FFB8B2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</w:t>
            </w:r>
          </w:p>
        </w:tc>
        <w:tc>
          <w:tcPr>
            <w:tcW w:w="2075" w:type="dxa"/>
            <w:gridSpan w:val="2"/>
          </w:tcPr>
          <w:p w14:paraId="6455E411" w14:textId="3DCF1CC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180" w:type="dxa"/>
          </w:tcPr>
          <w:p w14:paraId="4E1B4C2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8451DD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96278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1784EB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71DF4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E8EDA1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95098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3E4A32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552DC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6CF53A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ACA05F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353A0B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A4920A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275E1B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61BEF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3E6EEB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60505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2F741D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A4E6C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B3785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456FC18F" w14:textId="77777777" w:rsidTr="00C202A4">
        <w:trPr>
          <w:cantSplit/>
          <w:trHeight w:val="60"/>
        </w:trPr>
        <w:tc>
          <w:tcPr>
            <w:tcW w:w="2429" w:type="dxa"/>
          </w:tcPr>
          <w:p w14:paraId="50F13D21" w14:textId="6F73C8BE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  <w:szCs w:val="20"/>
                <w:cs/>
              </w:rPr>
              <w:t>(รามอินทรา) จำกัด</w:t>
            </w:r>
          </w:p>
        </w:tc>
        <w:tc>
          <w:tcPr>
            <w:tcW w:w="2075" w:type="dxa"/>
            <w:gridSpan w:val="2"/>
          </w:tcPr>
          <w:p w14:paraId="51C2F3A1" w14:textId="1978B85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ให้บริการห้องเก็บของส่วนตัว</w:t>
            </w:r>
          </w:p>
        </w:tc>
        <w:tc>
          <w:tcPr>
            <w:tcW w:w="180" w:type="dxa"/>
          </w:tcPr>
          <w:p w14:paraId="3F093CC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606CAD13" w14:textId="29AA1FAF" w:rsidR="00E507CC" w:rsidRPr="006339FB" w:rsidRDefault="00671468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45.39</w:t>
            </w:r>
          </w:p>
        </w:tc>
        <w:tc>
          <w:tcPr>
            <w:tcW w:w="180" w:type="dxa"/>
          </w:tcPr>
          <w:p w14:paraId="4438A07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08" w:type="dxa"/>
            <w:gridSpan w:val="3"/>
          </w:tcPr>
          <w:p w14:paraId="4B7205DF" w14:textId="0F192834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70581EC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FA12E79" w14:textId="56B099A4" w:rsidR="00E507CC" w:rsidRPr="006339FB" w:rsidRDefault="00671468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10,400</w:t>
            </w:r>
          </w:p>
        </w:tc>
        <w:tc>
          <w:tcPr>
            <w:tcW w:w="180" w:type="dxa"/>
            <w:gridSpan w:val="2"/>
          </w:tcPr>
          <w:p w14:paraId="6580E01A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2220EF" w14:textId="05273B08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456425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C3C1BC9" w14:textId="6FDE0AC7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902C47E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4A38BA6A" w14:textId="0B34BF65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54478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548E9C6" w14:textId="26647CCA" w:rsidR="00E507CC" w:rsidRPr="006339FB" w:rsidRDefault="00671468" w:rsidP="00E507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93D21C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945A8C2" w14:textId="55E226F6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7EFD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E6820DB" w14:textId="60F517C0" w:rsidR="00E507CC" w:rsidRPr="006339FB" w:rsidRDefault="00671468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BC15C0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3F47D18" w14:textId="1F55F814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364EE5EE" w14:textId="77777777" w:rsidR="00237D8A" w:rsidRPr="006339FB" w:rsidRDefault="00237D8A" w:rsidP="00237D8A">
      <w:pPr>
        <w:pStyle w:val="ListParagraph"/>
        <w:ind w:left="518"/>
        <w:rPr>
          <w:rFonts w:asciiTheme="majorBidi" w:hAnsiTheme="majorBidi" w:cstheme="majorBidi"/>
          <w:cs/>
          <w:lang w:val="th-TH"/>
        </w:rPr>
      </w:pPr>
    </w:p>
    <w:p w14:paraId="71964979" w14:textId="2F7FA803" w:rsidR="00237D8A" w:rsidRPr="006339FB" w:rsidRDefault="00237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339FB">
        <w:rPr>
          <w:rFonts w:asciiTheme="majorBidi" w:hAnsiTheme="majorBidi" w:cstheme="majorBidi"/>
        </w:rPr>
        <w:br w:type="page"/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180"/>
        <w:gridCol w:w="810"/>
        <w:gridCol w:w="8"/>
        <w:gridCol w:w="180"/>
        <w:gridCol w:w="716"/>
        <w:gridCol w:w="180"/>
        <w:gridCol w:w="1078"/>
        <w:gridCol w:w="180"/>
        <w:gridCol w:w="1080"/>
        <w:gridCol w:w="180"/>
        <w:gridCol w:w="809"/>
        <w:gridCol w:w="180"/>
        <w:gridCol w:w="815"/>
        <w:gridCol w:w="180"/>
        <w:gridCol w:w="809"/>
        <w:gridCol w:w="183"/>
        <w:gridCol w:w="809"/>
        <w:gridCol w:w="180"/>
        <w:gridCol w:w="809"/>
        <w:gridCol w:w="183"/>
        <w:gridCol w:w="801"/>
      </w:tblGrid>
      <w:tr w:rsidR="009B2795" w:rsidRPr="006339FB" w14:paraId="3688C9BD" w14:textId="77777777" w:rsidTr="00C202A4">
        <w:trPr>
          <w:cantSplit/>
          <w:trHeight w:val="272"/>
        </w:trPr>
        <w:tc>
          <w:tcPr>
            <w:tcW w:w="2340" w:type="dxa"/>
            <w:vAlign w:val="bottom"/>
          </w:tcPr>
          <w:p w14:paraId="264BA699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F4307EF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943930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1662A65B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4A236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E1FD174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5B30ED4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  <w:vAlign w:val="bottom"/>
          </w:tcPr>
          <w:p w14:paraId="7907AD1A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9B2795" w:rsidRPr="006339FB" w14:paraId="31722977" w14:textId="77777777" w:rsidTr="00C202A4">
        <w:trPr>
          <w:cantSplit/>
          <w:trHeight w:val="549"/>
        </w:trPr>
        <w:tc>
          <w:tcPr>
            <w:tcW w:w="2340" w:type="dxa"/>
            <w:vAlign w:val="bottom"/>
          </w:tcPr>
          <w:p w14:paraId="38B03073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5A3F8EFB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35D1FE7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369DD043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5F4B7108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C3C1FD0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599D5B95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CF4810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F0C34A1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E618A75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F095FC8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5AC34C0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A709352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D0AE5E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FBE3679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5F3C9021" w14:textId="77777777" w:rsidR="009B2795" w:rsidRPr="006339FB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E507CC" w:rsidRPr="006339FB" w14:paraId="0ED109B8" w14:textId="77777777" w:rsidTr="00C202A4">
        <w:trPr>
          <w:cantSplit/>
          <w:trHeight w:val="187"/>
        </w:trPr>
        <w:tc>
          <w:tcPr>
            <w:tcW w:w="2340" w:type="dxa"/>
          </w:tcPr>
          <w:p w14:paraId="03AD8E2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3433326E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B226BA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2886FEE" w14:textId="018793B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8" w:type="dxa"/>
            <w:gridSpan w:val="2"/>
          </w:tcPr>
          <w:p w14:paraId="273AF93F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1C789C10" w14:textId="76A1028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07D1C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90883F4" w14:textId="39C4EE9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6BB29B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53C37E8" w14:textId="33DAB1A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239A4B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8DCC645" w14:textId="66D6BAED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8AF00A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B83034" w14:textId="742E2876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11DFD3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6878437" w14:textId="4137B45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57E80107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A7C5B95" w14:textId="6C26322B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FD24E8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21A6995" w14:textId="7842376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30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1A512DE2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759E5C8" w14:textId="35B4E648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 xml:space="preserve">31 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</w:tr>
      <w:tr w:rsidR="00E507CC" w:rsidRPr="006339FB" w14:paraId="45483C4B" w14:textId="77777777" w:rsidTr="00C202A4">
        <w:trPr>
          <w:cantSplit/>
          <w:trHeight w:val="180"/>
        </w:trPr>
        <w:tc>
          <w:tcPr>
            <w:tcW w:w="2340" w:type="dxa"/>
          </w:tcPr>
          <w:p w14:paraId="046E861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1F1A6384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26885E9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EE61603" w14:textId="46605B5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8" w:type="dxa"/>
            <w:gridSpan w:val="2"/>
          </w:tcPr>
          <w:p w14:paraId="2BE726D1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5DC8DC77" w14:textId="70A953E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BEB870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8B6A085" w14:textId="6D3ED61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138BD4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8C2E22D" w14:textId="5A7490C2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76BC2D3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D0B84A" w14:textId="372F8834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83AC38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6CDBCE" w14:textId="4AC79679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3930AC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50D113A" w14:textId="6E7573F3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15A9045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A5D9BBA" w14:textId="3C0A0BF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2C27A8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CFA1FE3" w14:textId="075F86EC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32A628B9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B751235" w14:textId="6815185E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E507CC" w:rsidRPr="006339FB" w14:paraId="798B3A2D" w14:textId="77777777" w:rsidTr="00C202A4">
        <w:trPr>
          <w:cantSplit/>
          <w:trHeight w:val="60"/>
        </w:trPr>
        <w:tc>
          <w:tcPr>
            <w:tcW w:w="2340" w:type="dxa"/>
          </w:tcPr>
          <w:p w14:paraId="7BFA6583" w14:textId="77777777" w:rsidR="00E507CC" w:rsidRPr="006339FB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015472D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587B7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4" w:type="dxa"/>
            <w:gridSpan w:val="4"/>
          </w:tcPr>
          <w:p w14:paraId="6C85503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ร้อยละ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62E22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</w:tcPr>
          <w:p w14:paraId="598A2D4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F90C5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</w:tcPr>
          <w:p w14:paraId="015A200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E507CC" w:rsidRPr="006339FB" w14:paraId="32E44F3B" w14:textId="77777777" w:rsidTr="00C202A4">
        <w:trPr>
          <w:cantSplit/>
          <w:trHeight w:val="60"/>
        </w:trPr>
        <w:tc>
          <w:tcPr>
            <w:tcW w:w="4230" w:type="dxa"/>
            <w:gridSpan w:val="2"/>
          </w:tcPr>
          <w:p w14:paraId="7716C94B" w14:textId="77777777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40354CD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14:paraId="57D2959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C2DEB6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02E6BFD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59644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568F03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D3E7C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D6EFAC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596B2E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5B0ED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D54C7F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888064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64B60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3A79F7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09D037B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9B2D18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1DE063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3361ABF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DACD0A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9CC6FA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6339FB" w14:paraId="35849B0A" w14:textId="77777777" w:rsidTr="00C202A4">
        <w:trPr>
          <w:cantSplit/>
          <w:trHeight w:val="60"/>
        </w:trPr>
        <w:tc>
          <w:tcPr>
            <w:tcW w:w="2340" w:type="dxa"/>
          </w:tcPr>
          <w:p w14:paraId="3D963C3F" w14:textId="76256B00" w:rsidR="00E507CC" w:rsidRPr="006339FB" w:rsidRDefault="00E507CC" w:rsidP="00E507CC">
            <w:pPr>
              <w:pStyle w:val="acctfourfigures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</w:rPr>
              <w:t xml:space="preserve">Prosper Logistics Joint </w:t>
            </w:r>
          </w:p>
        </w:tc>
        <w:tc>
          <w:tcPr>
            <w:tcW w:w="1890" w:type="dxa"/>
          </w:tcPr>
          <w:p w14:paraId="4828CA24" w14:textId="05223D8A" w:rsidR="00E507CC" w:rsidRPr="006339FB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FDFADA7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74EB5CD" w14:textId="763C5F55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41A13AA9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32F0A8" w14:textId="76780A9F" w:rsidR="00E507CC" w:rsidRPr="006339FB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474974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DDBB9B7" w14:textId="0FBD9133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170A221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0DC0D91" w14:textId="298934DB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014700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89F9D89" w14:textId="46E3BAFC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B825C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9758CB2" w14:textId="5558B34F" w:rsidR="00E507CC" w:rsidRPr="006339FB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A380E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C110C5" w14:textId="7706A79A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6AD2272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00D0FE73" w14:textId="56F102D6" w:rsidR="00E507CC" w:rsidRPr="006339FB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CBE358D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E160D02" w14:textId="2C265E00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0EFDFAC5" w14:textId="77777777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93E4909" w14:textId="4EF51B55" w:rsidR="00E507CC" w:rsidRPr="006339FB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2371BD" w:rsidRPr="006339FB" w14:paraId="77C1916C" w14:textId="77777777" w:rsidTr="00C202A4">
        <w:trPr>
          <w:cantSplit/>
          <w:trHeight w:val="60"/>
        </w:trPr>
        <w:tc>
          <w:tcPr>
            <w:tcW w:w="2340" w:type="dxa"/>
          </w:tcPr>
          <w:p w14:paraId="27779580" w14:textId="5C6AAE00" w:rsidR="002371BD" w:rsidRPr="006339FB" w:rsidRDefault="002371BD" w:rsidP="002371BD">
            <w:pPr>
              <w:pStyle w:val="acctfourfigures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5"/>
                <w:cs/>
                <w:lang w:bidi="th-TH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</w:rPr>
              <w:t>Stock Company</w:t>
            </w:r>
          </w:p>
        </w:tc>
        <w:tc>
          <w:tcPr>
            <w:tcW w:w="1890" w:type="dxa"/>
          </w:tcPr>
          <w:p w14:paraId="31AF115D" w14:textId="7FD49270" w:rsidR="002371BD" w:rsidRPr="006339FB" w:rsidRDefault="002371BD" w:rsidP="002371B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2439E9AA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CC5E02B" w14:textId="6B470ED8" w:rsidR="002371BD" w:rsidRPr="006339FB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C62528">
              <w:rPr>
                <w:rFonts w:asciiTheme="majorBidi" w:hAnsiTheme="majorBidi" w:cstheme="majorBidi"/>
                <w:sz w:val="20"/>
                <w:lang w:bidi="th-TH"/>
              </w:rPr>
              <w:t>8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8" w:type="dxa"/>
            <w:gridSpan w:val="2"/>
          </w:tcPr>
          <w:p w14:paraId="2E35C16A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F49D9A5" w14:textId="1783C44D" w:rsidR="002371BD" w:rsidRPr="006339FB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DE450D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F2F7C7D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BC79051" w14:textId="2F2E2B2F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VND</w:t>
            </w: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="Angsana New"/>
                <w:sz w:val="20"/>
              </w:rPr>
              <w:t>20,360,000</w:t>
            </w:r>
          </w:p>
        </w:tc>
        <w:tc>
          <w:tcPr>
            <w:tcW w:w="180" w:type="dxa"/>
          </w:tcPr>
          <w:p w14:paraId="41F84326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C34ECD5" w14:textId="356CE3BB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20,360,000</w:t>
            </w:r>
          </w:p>
        </w:tc>
        <w:tc>
          <w:tcPr>
            <w:tcW w:w="180" w:type="dxa"/>
          </w:tcPr>
          <w:p w14:paraId="456E9406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3192B5" w14:textId="0D53DF9A" w:rsidR="002371BD" w:rsidRPr="006339FB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D5EC25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FD0F85F" w14:textId="5C04321D" w:rsidR="002371BD" w:rsidRPr="006339FB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D51F70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23FE1A" w14:textId="0A8B962D" w:rsidR="002371BD" w:rsidRPr="006339FB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CD8134C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48691B02" w14:textId="28C9E932" w:rsidR="002371BD" w:rsidRPr="006339FB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3DF1C0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A6FF3F1" w14:textId="6672B9E6" w:rsidR="002371BD" w:rsidRPr="006339FB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3EE504D" w14:textId="77777777" w:rsidR="002371BD" w:rsidRPr="006339FB" w:rsidRDefault="002371BD" w:rsidP="002371B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88B6C2B" w14:textId="651F2042" w:rsidR="002371BD" w:rsidRPr="006339FB" w:rsidRDefault="002371BD" w:rsidP="002371B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022D" w:rsidRPr="006339FB" w14:paraId="179EFA59" w14:textId="77777777" w:rsidTr="00C202A4">
        <w:trPr>
          <w:cantSplit/>
          <w:trHeight w:val="60"/>
        </w:trPr>
        <w:tc>
          <w:tcPr>
            <w:tcW w:w="2340" w:type="dxa"/>
          </w:tcPr>
          <w:p w14:paraId="1D214949" w14:textId="2E6827E4" w:rsidR="00D3022D" w:rsidRPr="006339FB" w:rsidRDefault="00D3022D" w:rsidP="00D3022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</w:rPr>
              <w:t xml:space="preserve">JDMS Logistics Joint </w:t>
            </w:r>
          </w:p>
        </w:tc>
        <w:tc>
          <w:tcPr>
            <w:tcW w:w="1890" w:type="dxa"/>
          </w:tcPr>
          <w:p w14:paraId="5D7B7663" w14:textId="2EF91829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4798F3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8E1D589" w14:textId="75B9669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0AC9E47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5A55BCF" w14:textId="25382392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3BFEE5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ED37C4A" w14:textId="438D77C2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8F0856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A7E67D7" w14:textId="62A087FA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27DE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E0CCEF6" w14:textId="5EB8625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C6C9E1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ABD9DE3" w14:textId="4CA48613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75EE342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6746905" w14:textId="15DFFAC8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AEDC52D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1874345" w14:textId="1AA70E65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2C768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C699366" w14:textId="66AD1FB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948742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CADEE62" w14:textId="32684F0B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3022D" w:rsidRPr="006339FB" w14:paraId="369C4AAF" w14:textId="77777777" w:rsidTr="00C202A4">
        <w:trPr>
          <w:cantSplit/>
          <w:trHeight w:val="60"/>
        </w:trPr>
        <w:tc>
          <w:tcPr>
            <w:tcW w:w="2340" w:type="dxa"/>
          </w:tcPr>
          <w:p w14:paraId="6F1980B2" w14:textId="7D2DFAF2" w:rsidR="00D3022D" w:rsidRPr="006339FB" w:rsidRDefault="00D3022D" w:rsidP="00D3022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6339FB">
              <w:rPr>
                <w:rFonts w:asciiTheme="majorBidi" w:hAnsiTheme="majorBidi" w:cstheme="majorBidi"/>
                <w:sz w:val="20"/>
                <w:szCs w:val="25"/>
                <w:cs/>
                <w:lang w:bidi="th-TH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</w:rPr>
              <w:t>Stock Company</w:t>
            </w:r>
          </w:p>
        </w:tc>
        <w:tc>
          <w:tcPr>
            <w:tcW w:w="1890" w:type="dxa"/>
          </w:tcPr>
          <w:p w14:paraId="406B0D2A" w14:textId="703D9C6D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5E4CD29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59F93FC" w14:textId="4E22936E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50.98</w:t>
            </w:r>
          </w:p>
        </w:tc>
        <w:tc>
          <w:tcPr>
            <w:tcW w:w="188" w:type="dxa"/>
            <w:gridSpan w:val="2"/>
          </w:tcPr>
          <w:p w14:paraId="25FCE83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2654C43" w14:textId="42B1B5B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32B8EB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90EDD5F" w14:textId="1291528F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VND 10,050,000</w:t>
            </w:r>
          </w:p>
        </w:tc>
        <w:tc>
          <w:tcPr>
            <w:tcW w:w="180" w:type="dxa"/>
          </w:tcPr>
          <w:p w14:paraId="3A4F45A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E2FDDBB" w14:textId="79CDDFCC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VND 10,050,000</w:t>
            </w:r>
          </w:p>
        </w:tc>
        <w:tc>
          <w:tcPr>
            <w:tcW w:w="180" w:type="dxa"/>
          </w:tcPr>
          <w:p w14:paraId="5D59FC0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026F2CF" w14:textId="65B5C28D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3DCD9C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4B05AE6A" w14:textId="5906BC48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01030F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DF152B" w14:textId="246C507E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A3BC75E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25C5C8E" w14:textId="19C2E7C8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5793B9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6CAD569" w14:textId="64BC33FB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E69CF4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C4177C3" w14:textId="4B195212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6339FB" w14:paraId="7311F191" w14:textId="77777777" w:rsidTr="00C202A4">
        <w:trPr>
          <w:cantSplit/>
          <w:trHeight w:val="60"/>
        </w:trPr>
        <w:tc>
          <w:tcPr>
            <w:tcW w:w="2340" w:type="dxa"/>
          </w:tcPr>
          <w:p w14:paraId="48F6EC84" w14:textId="1B1CB86D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bookmarkStart w:id="5" w:name="_Hlk40049622"/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เจดับเบิ้ลยูดี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เอ็กซ์เพรส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  <w:bookmarkEnd w:id="5"/>
          </w:p>
        </w:tc>
        <w:tc>
          <w:tcPr>
            <w:tcW w:w="1890" w:type="dxa"/>
          </w:tcPr>
          <w:p w14:paraId="43DC6908" w14:textId="403CAA23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ให้บริการขนส่งสินค้าควบคุม</w:t>
            </w:r>
          </w:p>
        </w:tc>
        <w:tc>
          <w:tcPr>
            <w:tcW w:w="180" w:type="dxa"/>
          </w:tcPr>
          <w:p w14:paraId="79B6330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C9A70F" w14:textId="6B3A209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A1A9FA6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790870" w14:textId="7753F71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45ADE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431822" w14:textId="5823FAA8" w:rsidR="00D3022D" w:rsidRPr="006339FB" w:rsidRDefault="00D3022D" w:rsidP="00D30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01B1D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F668B32" w14:textId="5D09B2FA" w:rsidR="00D3022D" w:rsidRPr="006339FB" w:rsidRDefault="00D3022D" w:rsidP="00D30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F6CB3E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46F0337" w14:textId="180D9B4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DB56D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0F1B3F" w14:textId="3C18A20D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94EBDF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54ECD4" w14:textId="00B1B27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10E503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883D55A" w14:textId="1CD3B41E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49CA896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4B8474B" w14:textId="628ED6CF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C93C8C3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74D7F1A" w14:textId="2C12A69E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3022D" w:rsidRPr="006339FB" w14:paraId="5B901092" w14:textId="77777777" w:rsidTr="00C202A4">
        <w:trPr>
          <w:cantSplit/>
          <w:trHeight w:val="60"/>
        </w:trPr>
        <w:tc>
          <w:tcPr>
            <w:tcW w:w="2340" w:type="dxa"/>
          </w:tcPr>
          <w:p w14:paraId="6E5FE287" w14:textId="77777777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6F825338" w14:textId="6DC716C0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อุณหภูมิ</w:t>
            </w:r>
          </w:p>
        </w:tc>
        <w:tc>
          <w:tcPr>
            <w:tcW w:w="180" w:type="dxa"/>
          </w:tcPr>
          <w:p w14:paraId="75BF870C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FACD35D" w14:textId="69CAD84D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75.01</w:t>
            </w:r>
          </w:p>
        </w:tc>
        <w:tc>
          <w:tcPr>
            <w:tcW w:w="188" w:type="dxa"/>
            <w:gridSpan w:val="2"/>
          </w:tcPr>
          <w:p w14:paraId="3435884D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4BAD2EF" w14:textId="4A0EBCEB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0E3ACFF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1486ECE" w14:textId="23E39F1F" w:rsidR="00D3022D" w:rsidRPr="006339FB" w:rsidRDefault="00D3022D" w:rsidP="00D302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40,000</w:t>
            </w:r>
          </w:p>
        </w:tc>
        <w:tc>
          <w:tcPr>
            <w:tcW w:w="180" w:type="dxa"/>
          </w:tcPr>
          <w:p w14:paraId="52CF79ED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C854F90" w14:textId="02E1FDEA" w:rsidR="00D3022D" w:rsidRPr="006339FB" w:rsidRDefault="00D3022D" w:rsidP="00D302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THB 32,000</w:t>
            </w:r>
          </w:p>
        </w:tc>
        <w:tc>
          <w:tcPr>
            <w:tcW w:w="180" w:type="dxa"/>
          </w:tcPr>
          <w:p w14:paraId="214A442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9250A98" w14:textId="08F5907D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144A2D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E6E7BD5" w14:textId="4C363DB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1924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EA50628" w14:textId="1BD5889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BEA0301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B81E201" w14:textId="55D1E493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81363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69C7A56" w14:textId="3DFE3FBC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C0DDFA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B49DC29" w14:textId="1955E588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6339FB" w14:paraId="721AE907" w14:textId="77777777" w:rsidTr="00C202A4">
        <w:trPr>
          <w:cantSplit/>
          <w:trHeight w:val="60"/>
        </w:trPr>
        <w:tc>
          <w:tcPr>
            <w:tcW w:w="2340" w:type="dxa"/>
          </w:tcPr>
          <w:p w14:paraId="17B71B20" w14:textId="3426B541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สโตร์การ์ด จำกัด</w:t>
            </w:r>
          </w:p>
        </w:tc>
        <w:tc>
          <w:tcPr>
            <w:tcW w:w="1890" w:type="dxa"/>
          </w:tcPr>
          <w:p w14:paraId="66986002" w14:textId="52AF90A8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7EA80E3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035ED29" w14:textId="31B487F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89.00</w:t>
            </w:r>
          </w:p>
        </w:tc>
        <w:tc>
          <w:tcPr>
            <w:tcW w:w="188" w:type="dxa"/>
            <w:gridSpan w:val="2"/>
          </w:tcPr>
          <w:p w14:paraId="7FD7F291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1A81991E" w14:textId="3D254194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8DBD1DC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40EED71" w14:textId="6E3BC3A0" w:rsidR="00D3022D" w:rsidRPr="006339FB" w:rsidRDefault="00D3022D" w:rsidP="00D302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4,500</w:t>
            </w:r>
          </w:p>
        </w:tc>
        <w:tc>
          <w:tcPr>
            <w:tcW w:w="180" w:type="dxa"/>
          </w:tcPr>
          <w:p w14:paraId="6BB7E01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1CBC9C" w14:textId="39AF83BC" w:rsidR="00D3022D" w:rsidRPr="006339FB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17C4FA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94F18C3" w14:textId="4FB4C92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5DFBC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715028B" w14:textId="402F808C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0F60C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0029FA" w14:textId="4559B75B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2572F8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35C6B0AC" w14:textId="74D8E9A8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888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BA69F46" w14:textId="5DDFE7C9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2392069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49D5036" w14:textId="0FFF76C2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6339FB" w14:paraId="3DC9AF4A" w14:textId="77777777" w:rsidTr="00C202A4">
        <w:trPr>
          <w:cantSplit/>
          <w:trHeight w:val="60"/>
        </w:trPr>
        <w:tc>
          <w:tcPr>
            <w:tcW w:w="2340" w:type="dxa"/>
          </w:tcPr>
          <w:p w14:paraId="786065D8" w14:textId="6A314CC5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แปซิฟิค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เอ็ม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โคลด์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สโตเรจ</w:t>
            </w:r>
            <w:r w:rsidRPr="006339FB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25300B2D" w14:textId="17C74505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</w:t>
            </w:r>
          </w:p>
        </w:tc>
        <w:tc>
          <w:tcPr>
            <w:tcW w:w="180" w:type="dxa"/>
          </w:tcPr>
          <w:p w14:paraId="3F2992FE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8F8E55A" w14:textId="0AB4F211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F8387AF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3F9242F" w14:textId="1D9C27F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EDF03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E2589AE" w14:textId="1C9BBC86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1FC37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A995077" w14:textId="387932B9" w:rsidR="00D3022D" w:rsidRPr="006339FB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6B0C89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2BF3055" w14:textId="18C42983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BAE19F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275148" w14:textId="094E37ED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C65F93E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F17A14D" w14:textId="4C44DFE5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89408C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20784D" w14:textId="6EA1B25F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B417E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2061BE3" w14:textId="30BD70EB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F68AFED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E31F67B" w14:textId="3F6C170F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3022D" w:rsidRPr="006339FB" w14:paraId="71E93EA7" w14:textId="77777777" w:rsidTr="00C202A4">
        <w:trPr>
          <w:cantSplit/>
          <w:trHeight w:val="60"/>
        </w:trPr>
        <w:tc>
          <w:tcPr>
            <w:tcW w:w="2340" w:type="dxa"/>
          </w:tcPr>
          <w:p w14:paraId="25399BDA" w14:textId="77777777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2E1CB743" w14:textId="3C644CD0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1EAF609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919D6ED" w14:textId="7A3A4B4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40.00</w:t>
            </w:r>
          </w:p>
        </w:tc>
        <w:tc>
          <w:tcPr>
            <w:tcW w:w="188" w:type="dxa"/>
            <w:gridSpan w:val="2"/>
          </w:tcPr>
          <w:p w14:paraId="7F5719E9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B89FB5A" w14:textId="1283AD6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7C815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E7AB1AF" w14:textId="5265D438" w:rsidR="00D3022D" w:rsidRPr="006339FB" w:rsidRDefault="00D3022D" w:rsidP="00D302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100,000</w:t>
            </w:r>
          </w:p>
        </w:tc>
        <w:tc>
          <w:tcPr>
            <w:tcW w:w="180" w:type="dxa"/>
          </w:tcPr>
          <w:p w14:paraId="53FF609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72853ED" w14:textId="5F57AEDA" w:rsidR="00D3022D" w:rsidRPr="006339FB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2855E2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3738E13" w14:textId="6595AA6B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1E59FA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E6E9507" w14:textId="539410E4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57F2C6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0098FD7" w14:textId="277A36FC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9DFF2E3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F75C8C1" w14:textId="551CF335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A3693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08E376" w14:textId="1641525E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C0AF65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6B994497" w14:textId="06FBFEBE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6339FB" w14:paraId="26196195" w14:textId="77777777" w:rsidTr="00C202A4">
        <w:trPr>
          <w:cantSplit/>
          <w:trHeight w:val="60"/>
        </w:trPr>
        <w:tc>
          <w:tcPr>
            <w:tcW w:w="2340" w:type="dxa"/>
          </w:tcPr>
          <w:p w14:paraId="473ABC7F" w14:textId="2C2E7D19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EM Logistics </w:t>
            </w: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&amp;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Warehousing </w:t>
            </w:r>
            <w:proofErr w:type="spellStart"/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1890" w:type="dxa"/>
          </w:tcPr>
          <w:p w14:paraId="335E1C5E" w14:textId="2DCABD0F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3C731FE2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79B03DC" w14:textId="5485F646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60.00</w:t>
            </w:r>
          </w:p>
        </w:tc>
        <w:tc>
          <w:tcPr>
            <w:tcW w:w="188" w:type="dxa"/>
            <w:gridSpan w:val="2"/>
          </w:tcPr>
          <w:p w14:paraId="00EFD1D6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B51BA17" w14:textId="4C286F5F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5CB27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54364CDD" w14:textId="2DCC330A" w:rsidR="00D3022D" w:rsidRPr="006339FB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1,934</w:t>
            </w:r>
          </w:p>
        </w:tc>
        <w:tc>
          <w:tcPr>
            <w:tcW w:w="180" w:type="dxa"/>
          </w:tcPr>
          <w:p w14:paraId="422F9818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6EABA72" w14:textId="1604D1D6" w:rsidR="00D3022D" w:rsidRPr="006339FB" w:rsidRDefault="00D3022D" w:rsidP="00D302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F6634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111B361" w14:textId="39B7AF2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B70A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ABE478F" w14:textId="22E334A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C00F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D4D7FD6" w14:textId="5D520CD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12DFD7F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C62D94A" w14:textId="76617D5B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6B1CB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84F7E48" w14:textId="360E9E85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CAC593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AE74A47" w14:textId="0A380B53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D3022D" w:rsidRPr="006339FB" w14:paraId="75A66972" w14:textId="77777777" w:rsidTr="00C202A4">
        <w:trPr>
          <w:cantSplit/>
          <w:trHeight w:val="60"/>
        </w:trPr>
        <w:tc>
          <w:tcPr>
            <w:tcW w:w="2340" w:type="dxa"/>
          </w:tcPr>
          <w:p w14:paraId="13B0449B" w14:textId="5417FC04" w:rsidR="00D3022D" w:rsidRPr="006339FB" w:rsidRDefault="00D3022D" w:rsidP="00D3022D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JWD Asia Logistics (Cambodia) Co., Ltd.</w:t>
            </w:r>
          </w:p>
        </w:tc>
        <w:tc>
          <w:tcPr>
            <w:tcW w:w="1890" w:type="dxa"/>
          </w:tcPr>
          <w:p w14:paraId="6C44AA66" w14:textId="6AF2C106" w:rsidR="00D3022D" w:rsidRPr="006339FB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149FED2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EC18A31" w14:textId="4E6E1EBC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51DF53B7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F9B6C1E" w14:textId="57576297" w:rsidR="00D3022D" w:rsidRPr="006339FB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88FB689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C5A4E29" w14:textId="5CF25297" w:rsidR="00D3022D" w:rsidRPr="006339FB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F752AB2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CF3EA85" w14:textId="51D469F9" w:rsidR="00D3022D" w:rsidRPr="006339FB" w:rsidRDefault="00D3022D" w:rsidP="00D302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478D3E5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849411" w14:textId="6C5D495D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3128BE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16F4CF54" w14:textId="54AF83B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C275DF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730DA3B" w14:textId="6B23BA50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830EAB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7A8594C" w14:textId="6D5EDBD0" w:rsidR="00D3022D" w:rsidRPr="006339FB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76A003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1E5600B" w14:textId="04CAA66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7A24E60" w14:textId="77777777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8A5A48C" w14:textId="2E90D1BA" w:rsidR="00D3022D" w:rsidRPr="006339FB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A76958" w:rsidRPr="006339FB" w14:paraId="687E5110" w14:textId="77777777" w:rsidTr="00C202A4">
        <w:trPr>
          <w:cantSplit/>
          <w:trHeight w:val="60"/>
        </w:trPr>
        <w:tc>
          <w:tcPr>
            <w:tcW w:w="2340" w:type="dxa"/>
          </w:tcPr>
          <w:p w14:paraId="14265642" w14:textId="77777777" w:rsidR="00A76958" w:rsidRPr="006339FB" w:rsidRDefault="00A76958" w:rsidP="00D3022D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1DC7EBB5" w14:textId="705D44D1" w:rsidR="00A76958" w:rsidRPr="006339FB" w:rsidRDefault="00A76958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สินค้า</w:t>
            </w:r>
            <w:r w:rsidRPr="006339F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</w:p>
        </w:tc>
        <w:tc>
          <w:tcPr>
            <w:tcW w:w="180" w:type="dxa"/>
          </w:tcPr>
          <w:p w14:paraId="19AA4E68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58EA27B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3BFC1317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0751AFE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99609C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21C0E73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9631A15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9EC7C55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6AA784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6A9363D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92A059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81E362D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110689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A34735C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93A7619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32D18994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97CD35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9A826F1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2EAF0B3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A20D453" w14:textId="77777777" w:rsidR="00A76958" w:rsidRPr="006339FB" w:rsidRDefault="00A76958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C310A1" w:rsidRPr="006339FB" w14:paraId="6D4B60E0" w14:textId="77777777" w:rsidTr="00C202A4">
        <w:trPr>
          <w:cantSplit/>
          <w:trHeight w:val="60"/>
        </w:trPr>
        <w:tc>
          <w:tcPr>
            <w:tcW w:w="2340" w:type="dxa"/>
          </w:tcPr>
          <w:p w14:paraId="3DDF5D18" w14:textId="77777777" w:rsidR="00C310A1" w:rsidRPr="006339FB" w:rsidRDefault="00C310A1" w:rsidP="00C310A1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3D0323E2" w14:textId="1C2CF75F" w:rsidR="00C310A1" w:rsidRPr="006339FB" w:rsidRDefault="00A76958" w:rsidP="00C310A1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180" w:type="dxa"/>
          </w:tcPr>
          <w:p w14:paraId="3C84577D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1D2DB4" w14:textId="0BF0E1D9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  <w:rtl/>
                <w:cs/>
              </w:rPr>
              <w:t>60.00</w:t>
            </w:r>
          </w:p>
        </w:tc>
        <w:tc>
          <w:tcPr>
            <w:tcW w:w="188" w:type="dxa"/>
            <w:gridSpan w:val="2"/>
          </w:tcPr>
          <w:p w14:paraId="466F1D52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2FC49ED8" w14:textId="3314F130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0E85F5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35D867" w14:textId="37B5FC78" w:rsidR="00C310A1" w:rsidRPr="006339FB" w:rsidRDefault="00C310A1" w:rsidP="00C310A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USD 500</w:t>
            </w:r>
          </w:p>
        </w:tc>
        <w:tc>
          <w:tcPr>
            <w:tcW w:w="180" w:type="dxa"/>
          </w:tcPr>
          <w:p w14:paraId="61BBBD6F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A5F393E" w14:textId="4A34BAEA" w:rsidR="00C310A1" w:rsidRPr="006339FB" w:rsidRDefault="00C310A1" w:rsidP="002371B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23EB46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70597B3" w14:textId="63F382FD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997B81" w14:textId="77777777" w:rsidR="00C310A1" w:rsidRPr="002371BD" w:rsidRDefault="00C310A1" w:rsidP="002371BD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5" w:type="dxa"/>
          </w:tcPr>
          <w:p w14:paraId="4723D6A9" w14:textId="0FF517E7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EEE038" w14:textId="77777777" w:rsidR="00C310A1" w:rsidRPr="002371BD" w:rsidRDefault="00C310A1" w:rsidP="002371BD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1B1CA17B" w14:textId="48A2B349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371B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46BBD0F" w14:textId="77777777" w:rsidR="00C310A1" w:rsidRPr="002371BD" w:rsidRDefault="00C310A1" w:rsidP="002371BD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2440A5F8" w14:textId="24C4E478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2BD370" w14:textId="77777777" w:rsidR="00C310A1" w:rsidRPr="002371BD" w:rsidRDefault="00C310A1" w:rsidP="002371BD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2F5B604E" w14:textId="307D871E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371B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F8A6A66" w14:textId="77777777" w:rsidR="00C310A1" w:rsidRPr="002371BD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</w:tcPr>
          <w:p w14:paraId="5C20B1A1" w14:textId="5AB5543A" w:rsidR="00C310A1" w:rsidRPr="006339FB" w:rsidRDefault="00C310A1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C310A1" w:rsidRPr="006339FB" w14:paraId="1522D737" w14:textId="77777777" w:rsidTr="00025AA9">
        <w:trPr>
          <w:cantSplit/>
          <w:trHeight w:val="60"/>
        </w:trPr>
        <w:tc>
          <w:tcPr>
            <w:tcW w:w="2340" w:type="dxa"/>
          </w:tcPr>
          <w:p w14:paraId="7ABF7100" w14:textId="64042575" w:rsidR="00C310A1" w:rsidRPr="006339FB" w:rsidRDefault="00CA4055" w:rsidP="00C310A1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วีเอ็นเอส ทรานสปอร์ต จำกัด</w:t>
            </w:r>
          </w:p>
        </w:tc>
        <w:tc>
          <w:tcPr>
            <w:tcW w:w="1890" w:type="dxa"/>
          </w:tcPr>
          <w:p w14:paraId="1D5F015E" w14:textId="26ECBBB9" w:rsidR="00C310A1" w:rsidRPr="006339FB" w:rsidRDefault="00C310A1" w:rsidP="00C310A1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A76958" w:rsidRPr="006339F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180" w:type="dxa"/>
          </w:tcPr>
          <w:p w14:paraId="60C4359C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8BDBAA2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75.01</w:t>
            </w:r>
          </w:p>
        </w:tc>
        <w:tc>
          <w:tcPr>
            <w:tcW w:w="188" w:type="dxa"/>
            <w:gridSpan w:val="2"/>
          </w:tcPr>
          <w:p w14:paraId="61ADA547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7B2ECC3" w14:textId="74A71C90" w:rsidR="00C310A1" w:rsidRPr="006339FB" w:rsidRDefault="00C310A1" w:rsidP="00C310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31D139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7B259C7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THB 5,000</w:t>
            </w:r>
          </w:p>
        </w:tc>
        <w:tc>
          <w:tcPr>
            <w:tcW w:w="180" w:type="dxa"/>
          </w:tcPr>
          <w:p w14:paraId="302ADBE5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318F6E9" w14:textId="729DA44D" w:rsidR="00C310A1" w:rsidRPr="006339FB" w:rsidRDefault="00C310A1" w:rsidP="00C310A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C51C7C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7E2CB11" w14:textId="03E32F58" w:rsidR="00C310A1" w:rsidRPr="006339FB" w:rsidRDefault="00C310A1" w:rsidP="00C310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951521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8EEE032" w14:textId="5333D771" w:rsidR="00C310A1" w:rsidRPr="006339FB" w:rsidRDefault="00C310A1" w:rsidP="00C310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1BA9B1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0A6C18A" w14:textId="6419883F" w:rsidR="00C310A1" w:rsidRPr="006339FB" w:rsidRDefault="00C310A1" w:rsidP="00C310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85BC4E3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881ECC" w14:textId="2E6310B2" w:rsidR="00C310A1" w:rsidRPr="006339FB" w:rsidRDefault="00C310A1" w:rsidP="00C310A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272EA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A0D2B81" w14:textId="52EF1BF1" w:rsidR="00C310A1" w:rsidRPr="006339FB" w:rsidRDefault="00C310A1" w:rsidP="00C310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64AD053" w14:textId="77777777" w:rsidR="00C310A1" w:rsidRPr="006339FB" w:rsidRDefault="00C310A1" w:rsidP="00C310A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15A6D60" w14:textId="0CB5FF6C" w:rsidR="00C310A1" w:rsidRPr="006339FB" w:rsidRDefault="00C310A1" w:rsidP="00C310A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</w:tbl>
    <w:p w14:paraId="1FD2DFEE" w14:textId="4FD51640" w:rsidR="00671468" w:rsidRPr="006339FB" w:rsidRDefault="00671468" w:rsidP="00DA6510">
      <w:pPr>
        <w:rPr>
          <w:rFonts w:asciiTheme="majorBidi" w:hAnsiTheme="majorBidi" w:cstheme="majorBidi"/>
          <w:cs/>
        </w:rPr>
        <w:sectPr w:rsidR="00671468" w:rsidRPr="006339FB" w:rsidSect="00407E3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6339FB">
        <w:rPr>
          <w:rFonts w:asciiTheme="majorBidi" w:hAnsiTheme="majorBidi" w:cstheme="majorBidi"/>
        </w:rPr>
        <w:tab/>
        <w:t xml:space="preserve">               </w:t>
      </w:r>
    </w:p>
    <w:p w14:paraId="3CCDC39A" w14:textId="488031E6" w:rsidR="00BE5B2C" w:rsidRPr="00EA5852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EA5852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E507CC" w:rsidRPr="00EA5852">
        <w:rPr>
          <w:rFonts w:asciiTheme="majorBidi" w:hAnsiTheme="majorBidi" w:cstheme="majorBidi"/>
          <w:sz w:val="28"/>
          <w:szCs w:val="28"/>
          <w:cs/>
        </w:rPr>
        <w:t>หก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D2C41" w:rsidRPr="00EA5852">
        <w:rPr>
          <w:rFonts w:asciiTheme="majorBidi" w:hAnsiTheme="majorBidi" w:cstheme="majorBidi"/>
          <w:sz w:val="28"/>
          <w:szCs w:val="28"/>
        </w:rPr>
        <w:t xml:space="preserve">30 </w:t>
      </w:r>
      <w:r w:rsidR="000D2C41" w:rsidRPr="00EA5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F2771" w:rsidRPr="00EA5852">
        <w:rPr>
          <w:rFonts w:asciiTheme="majorBidi" w:hAnsiTheme="majorBidi" w:cstheme="majorBidi"/>
          <w:sz w:val="28"/>
          <w:szCs w:val="28"/>
        </w:rPr>
        <w:t>2564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บริษัทได้ลงทุนเพิ่มในบริษัทย่อยดังนี้</w:t>
      </w:r>
    </w:p>
    <w:p w14:paraId="3CD5D186" w14:textId="77777777" w:rsidR="00BE5B2C" w:rsidRPr="00EA5852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71D3CEB4" w14:textId="51885175" w:rsidR="00BE5B2C" w:rsidRPr="00EA5852" w:rsidRDefault="00BE5B2C" w:rsidP="00197A22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EA5852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ทรานสปอร์ต (ประเทศไทย) จำกัด</w:t>
      </w:r>
      <w:r w:rsidR="00197A22">
        <w:rPr>
          <w:rFonts w:asciiTheme="majorBidi" w:hAnsiTheme="majorBidi" w:cstheme="majorBidi"/>
          <w:sz w:val="28"/>
          <w:szCs w:val="28"/>
        </w:rPr>
        <w:t xml:space="preserve"> (“JTS”)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671468" w:rsidRPr="00EA5852">
        <w:rPr>
          <w:rFonts w:asciiTheme="majorBidi" w:hAnsiTheme="majorBidi"/>
          <w:sz w:val="28"/>
          <w:szCs w:val="28"/>
        </w:rPr>
        <w:t xml:space="preserve">20 </w:t>
      </w:r>
      <w:r w:rsidRPr="00EA5852">
        <w:rPr>
          <w:rFonts w:asciiTheme="majorBidi" w:hAnsiTheme="majorBidi" w:cstheme="majorBidi"/>
          <w:sz w:val="28"/>
          <w:szCs w:val="28"/>
          <w:cs/>
        </w:rPr>
        <w:t>ของมูลค่า</w:t>
      </w:r>
      <w:r w:rsidR="00197A22">
        <w:rPr>
          <w:rFonts w:asciiTheme="majorBidi" w:hAnsiTheme="majorBidi" w:cstheme="majorBidi"/>
          <w:sz w:val="28"/>
          <w:szCs w:val="28"/>
        </w:rPr>
        <w:br/>
      </w:r>
      <w:r w:rsidRPr="00EA5852">
        <w:rPr>
          <w:rFonts w:asciiTheme="majorBidi" w:hAnsiTheme="majorBidi" w:cstheme="majorBidi"/>
          <w:sz w:val="28"/>
          <w:szCs w:val="28"/>
          <w:cs/>
        </w:rPr>
        <w:t>ทุนจดทะเบียน</w:t>
      </w:r>
      <w:r w:rsidR="000D49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เพิ่มทุนเป็นจำนวนเงิน </w:t>
      </w:r>
      <w:r w:rsidR="00671468" w:rsidRPr="00EA5852">
        <w:rPr>
          <w:rFonts w:asciiTheme="majorBidi" w:hAnsiTheme="majorBidi"/>
          <w:sz w:val="28"/>
          <w:szCs w:val="28"/>
        </w:rPr>
        <w:t>7.67</w:t>
      </w:r>
      <w:r w:rsidR="00671468" w:rsidRPr="00EA5852">
        <w:rPr>
          <w:rFonts w:asciiTheme="majorBidi" w:hAnsiTheme="majorBidi"/>
          <w:sz w:val="28"/>
          <w:szCs w:val="28"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671468" w:rsidRPr="00EA5852">
        <w:rPr>
          <w:rFonts w:asciiTheme="majorBidi" w:hAnsiTheme="majorBidi"/>
          <w:sz w:val="28"/>
          <w:szCs w:val="28"/>
        </w:rPr>
        <w:t xml:space="preserve">383,568 </w:t>
      </w:r>
      <w:r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671468" w:rsidRPr="00EA5852">
        <w:rPr>
          <w:rFonts w:asciiTheme="majorBidi" w:hAnsiTheme="majorBidi"/>
          <w:sz w:val="28"/>
          <w:szCs w:val="28"/>
        </w:rPr>
        <w:t>100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5ADC51A" w14:textId="77777777" w:rsidR="00BE5B2C" w:rsidRPr="00EA5852" w:rsidRDefault="00BE5B2C" w:rsidP="00BE5B2C">
      <w:pPr>
        <w:pStyle w:val="ListParagraph"/>
        <w:tabs>
          <w:tab w:val="left" w:pos="1080"/>
        </w:tabs>
        <w:ind w:left="900"/>
        <w:rPr>
          <w:rFonts w:asciiTheme="majorBidi" w:hAnsiTheme="majorBidi" w:cstheme="majorBidi"/>
          <w:sz w:val="28"/>
          <w:szCs w:val="28"/>
        </w:rPr>
      </w:pPr>
    </w:p>
    <w:p w14:paraId="566F5E12" w14:textId="52DDAB73" w:rsidR="00BE5B2C" w:rsidRPr="00EA5852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A5852">
        <w:rPr>
          <w:rFonts w:asciiTheme="majorBidi" w:hAnsiTheme="majorBidi" w:cstheme="majorBidi"/>
          <w:sz w:val="28"/>
          <w:szCs w:val="28"/>
          <w:cs/>
          <w:lang w:val="en-GB"/>
        </w:rPr>
        <w:t>ในระหว่างงวด</w:t>
      </w:r>
      <w:r w:rsidR="000D2C41" w:rsidRPr="00EA5852">
        <w:rPr>
          <w:rFonts w:asciiTheme="majorBidi" w:hAnsiTheme="majorBidi" w:cstheme="majorBidi"/>
          <w:sz w:val="28"/>
          <w:szCs w:val="28"/>
          <w:cs/>
        </w:rPr>
        <w:t>หก</w:t>
      </w:r>
      <w:r w:rsidRPr="00EA5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เดือนสิ้นสุดวันที่ </w:t>
      </w:r>
      <w:r w:rsidR="000D2C41" w:rsidRPr="00EA5852">
        <w:rPr>
          <w:rFonts w:asciiTheme="majorBidi" w:hAnsiTheme="majorBidi" w:cstheme="majorBidi"/>
          <w:sz w:val="28"/>
          <w:szCs w:val="28"/>
        </w:rPr>
        <w:t xml:space="preserve">30 </w:t>
      </w:r>
      <w:r w:rsidR="000D2C41" w:rsidRPr="00EA5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F2771" w:rsidRPr="00EA5852">
        <w:rPr>
          <w:rFonts w:asciiTheme="majorBidi" w:hAnsiTheme="majorBidi" w:cstheme="majorBidi"/>
          <w:sz w:val="28"/>
          <w:szCs w:val="28"/>
        </w:rPr>
        <w:t>2564</w:t>
      </w:r>
      <w:r w:rsidRPr="00EA5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กลุ่มบริษัทได้ลงทุนเพิ่มในบริษัทย่อยดังนี้</w:t>
      </w:r>
    </w:p>
    <w:p w14:paraId="0978BA66" w14:textId="77777777" w:rsidR="00BE5B2C" w:rsidRPr="00EA5852" w:rsidRDefault="00BE5B2C" w:rsidP="00BE5B2C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77939712" w14:textId="5D37096B" w:rsidR="00BE5B2C" w:rsidRPr="00EA5852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EA5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เจดับเบิ้ลยูดี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เอ็กซ์เพรส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="001F2771" w:rsidRPr="00EA5852">
        <w:rPr>
          <w:rFonts w:asciiTheme="majorBidi" w:hAnsiTheme="majorBidi" w:cstheme="majorBidi"/>
          <w:sz w:val="28"/>
          <w:szCs w:val="28"/>
        </w:rPr>
        <w:t>20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</w:t>
      </w:r>
      <w:r w:rsidR="00671468" w:rsidRPr="00EA5852">
        <w:rPr>
          <w:rFonts w:asciiTheme="majorBidi" w:hAnsiTheme="majorBidi"/>
          <w:sz w:val="28"/>
          <w:szCs w:val="28"/>
        </w:rPr>
        <w:t xml:space="preserve"> 8 </w:t>
      </w:r>
      <w:r w:rsidRPr="00EA5852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1F2771" w:rsidRPr="00EA5852">
        <w:rPr>
          <w:rFonts w:asciiTheme="majorBidi" w:hAnsiTheme="majorBidi" w:cstheme="majorBidi"/>
          <w:sz w:val="28"/>
          <w:szCs w:val="28"/>
        </w:rPr>
        <w:t>399</w:t>
      </w:r>
      <w:r w:rsidRPr="00EA5852">
        <w:rPr>
          <w:rFonts w:asciiTheme="majorBidi" w:hAnsiTheme="majorBidi" w:cstheme="majorBidi"/>
          <w:sz w:val="28"/>
          <w:szCs w:val="28"/>
          <w:cs/>
        </w:rPr>
        <w:t>,</w:t>
      </w:r>
      <w:r w:rsidR="001F2771" w:rsidRPr="00EA5852">
        <w:rPr>
          <w:rFonts w:asciiTheme="majorBidi" w:hAnsiTheme="majorBidi" w:cstheme="majorBidi"/>
          <w:sz w:val="28"/>
          <w:szCs w:val="28"/>
        </w:rPr>
        <w:t>995</w:t>
      </w:r>
      <w:r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หุ้น</w:t>
      </w:r>
      <w:r w:rsidR="00B12D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1F2771" w:rsidRPr="00EA5852">
        <w:rPr>
          <w:rFonts w:asciiTheme="majorBidi" w:hAnsiTheme="majorBidi" w:cstheme="majorBidi"/>
          <w:sz w:val="28"/>
          <w:szCs w:val="28"/>
        </w:rPr>
        <w:t>100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6BA2107" w14:textId="77777777" w:rsidR="00D0433E" w:rsidRPr="00EA5852" w:rsidRDefault="00D0433E" w:rsidP="00D0433E">
      <w:pPr>
        <w:pStyle w:val="ListParagraph"/>
        <w:tabs>
          <w:tab w:val="left" w:pos="1080"/>
        </w:tabs>
        <w:ind w:left="900"/>
        <w:jc w:val="both"/>
        <w:rPr>
          <w:rFonts w:asciiTheme="majorBidi" w:hAnsiTheme="majorBidi" w:cstheme="majorBidi"/>
          <w:sz w:val="28"/>
          <w:szCs w:val="28"/>
        </w:rPr>
      </w:pPr>
    </w:p>
    <w:p w14:paraId="74177A55" w14:textId="237141B6" w:rsidR="00BE5B2C" w:rsidRPr="00EA5852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EA5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แปซิฟิค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เอ็ม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โคลด์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สโตเรจ</w:t>
      </w:r>
      <w:r w:rsidRPr="00EA585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="001F2771" w:rsidRPr="00EA5852">
        <w:rPr>
          <w:rFonts w:asciiTheme="majorBidi" w:hAnsiTheme="majorBidi" w:cstheme="majorBidi"/>
          <w:sz w:val="28"/>
          <w:szCs w:val="28"/>
        </w:rPr>
        <w:t>75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</w:t>
      </w:r>
      <w:r w:rsidR="008C125D"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="008C125D" w:rsidRPr="00EA5852">
        <w:rPr>
          <w:rFonts w:asciiTheme="majorBidi" w:hAnsiTheme="majorBidi" w:cstheme="majorBidi"/>
          <w:sz w:val="28"/>
          <w:szCs w:val="28"/>
        </w:rPr>
        <w:br/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F2771" w:rsidRPr="00EA5852">
        <w:rPr>
          <w:rFonts w:asciiTheme="majorBidi" w:hAnsiTheme="majorBidi" w:cstheme="majorBidi"/>
          <w:sz w:val="28"/>
          <w:szCs w:val="28"/>
        </w:rPr>
        <w:t>30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1F2771" w:rsidRPr="00EA5852">
        <w:rPr>
          <w:rFonts w:asciiTheme="majorBidi" w:hAnsiTheme="majorBidi" w:cstheme="majorBidi"/>
          <w:sz w:val="28"/>
          <w:szCs w:val="28"/>
        </w:rPr>
        <w:t>400</w:t>
      </w:r>
      <w:r w:rsidRPr="00EA5852">
        <w:rPr>
          <w:rFonts w:asciiTheme="majorBidi" w:hAnsiTheme="majorBidi" w:cstheme="majorBidi"/>
          <w:sz w:val="28"/>
          <w:szCs w:val="28"/>
          <w:cs/>
        </w:rPr>
        <w:t>,</w:t>
      </w:r>
      <w:r w:rsidR="001F2771" w:rsidRPr="00EA5852">
        <w:rPr>
          <w:rFonts w:asciiTheme="majorBidi" w:hAnsiTheme="majorBidi" w:cstheme="majorBidi"/>
          <w:sz w:val="28"/>
          <w:szCs w:val="28"/>
        </w:rPr>
        <w:t>000</w:t>
      </w:r>
      <w:r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หุ้น</w:t>
      </w:r>
      <w:r w:rsidR="00B12D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1F2771" w:rsidRPr="00EA5852">
        <w:rPr>
          <w:rFonts w:asciiTheme="majorBidi" w:hAnsiTheme="majorBidi" w:cstheme="majorBidi"/>
          <w:sz w:val="28"/>
          <w:szCs w:val="28"/>
        </w:rPr>
        <w:t>100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1C037295" w14:textId="6A7B184C" w:rsidR="008C425F" w:rsidRPr="00E52C3E" w:rsidRDefault="008C425F" w:rsidP="008C425F">
      <w:pPr>
        <w:tabs>
          <w:tab w:val="left" w:pos="108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0F600171" w14:textId="70131C20" w:rsidR="00D32120" w:rsidRPr="00E52C3E" w:rsidRDefault="00102987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E52C3E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การซื้อ</w:t>
      </w:r>
      <w:r w:rsidR="00D32120" w:rsidRPr="00E52C3E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เงินลงทุนใน </w:t>
      </w:r>
      <w:r w:rsidR="00D32120" w:rsidRPr="00E52C3E">
        <w:rPr>
          <w:rFonts w:asciiTheme="majorBidi" w:hAnsiTheme="majorBidi" w:cstheme="majorBidi"/>
          <w:i/>
          <w:iCs/>
          <w:sz w:val="28"/>
          <w:szCs w:val="28"/>
          <w:lang w:val="en-GB"/>
        </w:rPr>
        <w:t>EMLOG</w:t>
      </w:r>
    </w:p>
    <w:p w14:paraId="7A3995D4" w14:textId="77777777" w:rsidR="00D32120" w:rsidRPr="00E52C3E" w:rsidRDefault="00D32120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25DECF28" w14:textId="479E752F" w:rsidR="00EA5852" w:rsidRDefault="00D32120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เมื่อวันที่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22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มีนาคม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2564 JWDAH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ได้เข้าซื้อหุ้นสามัญของ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EMLOG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จำนวนร้อยละ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>จากผู้ถือหุ้นเดิมรายหนึ่ง โดยชำระเป็น</w:t>
      </w:r>
      <w:r w:rsidR="007A46A5" w:rsidRPr="00E52C3E">
        <w:rPr>
          <w:rFonts w:asciiTheme="majorBidi" w:hAnsiTheme="majorBidi" w:cstheme="majorBidi"/>
          <w:sz w:val="28"/>
          <w:szCs w:val="28"/>
          <w:cs/>
          <w:lang w:val="en-GB"/>
        </w:rPr>
        <w:t>เงิน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 </w:t>
      </w:r>
      <w:r w:rsidR="00D054C0" w:rsidRPr="00E52C3E">
        <w:rPr>
          <w:rFonts w:asciiTheme="majorBidi" w:hAnsiTheme="majorBidi" w:cstheme="majorBidi"/>
          <w:sz w:val="28"/>
          <w:szCs w:val="28"/>
        </w:rPr>
        <w:t>20</w:t>
      </w:r>
      <w:r w:rsidR="007A46A5" w:rsidRPr="00E52C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มีผลทำให้กลุ่มบริษัทมีสัดส่วนการถือหุ้นในบริษัทดังกล่าวเพิ่มจากร้อยละ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50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เป็นร้อยละ 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 xml:space="preserve">60 </w:t>
      </w:r>
      <w:r w:rsidRPr="00E52C3E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และเปลี่ยนสถานะจากเงินลงทุนในการร่วมค้าเป็นเงินลงทุนในบริษัทย่อย (ดูหมายเหตุข้อ </w:t>
      </w:r>
      <w:r w:rsidR="000D4978">
        <w:rPr>
          <w:rFonts w:asciiTheme="majorBidi" w:hAnsiTheme="majorBidi" w:cstheme="majorBidi"/>
          <w:sz w:val="28"/>
          <w:szCs w:val="28"/>
        </w:rPr>
        <w:t>2</w:t>
      </w:r>
      <w:r w:rsidRPr="00E52C3E">
        <w:rPr>
          <w:rFonts w:asciiTheme="majorBidi" w:hAnsiTheme="majorBidi" w:cstheme="majorBidi"/>
          <w:sz w:val="28"/>
          <w:szCs w:val="28"/>
          <w:lang w:val="en-GB"/>
        </w:rPr>
        <w:t>)</w:t>
      </w:r>
      <w:r w:rsidR="00EA585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50274C0" w14:textId="6A45BA12" w:rsidR="00C75968" w:rsidRDefault="00C75968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3BC1151" w14:textId="6312360A" w:rsidR="00C75968" w:rsidRPr="00E52C3E" w:rsidRDefault="00C75968" w:rsidP="00C75968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E52C3E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 xml:space="preserve">ปิดบริษัท </w:t>
      </w:r>
    </w:p>
    <w:p w14:paraId="105DB469" w14:textId="75DEDE08" w:rsidR="00C75968" w:rsidRDefault="00C75968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2E19697" w14:textId="77777777" w:rsidR="00C75968" w:rsidRDefault="00C75968" w:rsidP="00C759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C76EDF">
        <w:rPr>
          <w:rFonts w:asciiTheme="majorBidi" w:hAnsiTheme="majorBidi" w:cstheme="majorBidi" w:hint="cs"/>
          <w:sz w:val="28"/>
          <w:szCs w:val="28"/>
        </w:rPr>
        <w:t>2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Pr="00C76EDF">
        <w:rPr>
          <w:rFonts w:asciiTheme="majorBidi" w:hAnsiTheme="majorBidi" w:cstheme="majorBidi" w:hint="cs"/>
          <w:sz w:val="28"/>
          <w:szCs w:val="28"/>
        </w:rPr>
        <w:t>2564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 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บริษัทได้ปิดบริษัท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ย่อยทางอ้อม</w:t>
      </w:r>
      <w:r w:rsidRPr="00C76EDF">
        <w:rPr>
          <w:rFonts w:asciiTheme="majorBidi" w:hAnsiTheme="majorBidi" w:cstheme="majorBidi"/>
          <w:sz w:val="28"/>
          <w:szCs w:val="28"/>
          <w:cs/>
        </w:rPr>
        <w:t xml:space="preserve">ที่ไม่ได้ดําเนินกิจการแล้ว ได้แก่ </w:t>
      </w:r>
      <w:r w:rsidRPr="00C76EDF">
        <w:rPr>
          <w:rFonts w:asciiTheme="majorBidi" w:hAnsiTheme="majorBidi" w:cstheme="majorBidi"/>
          <w:sz w:val="28"/>
          <w:szCs w:val="28"/>
        </w:rPr>
        <w:t xml:space="preserve">JWD </w:t>
      </w:r>
      <w:r w:rsidRPr="00F54EBE">
        <w:rPr>
          <w:rFonts w:asciiTheme="majorBidi" w:hAnsiTheme="majorBidi" w:cstheme="majorBidi"/>
          <w:sz w:val="28"/>
          <w:szCs w:val="28"/>
        </w:rPr>
        <w:t>Asia Logistics (Laos) Co., Ltd. (“</w:t>
      </w:r>
      <w:r w:rsidRPr="00F94F66">
        <w:rPr>
          <w:rFonts w:asciiTheme="majorBidi" w:hAnsiTheme="majorBidi" w:cstheme="majorBidi"/>
          <w:sz w:val="28"/>
          <w:szCs w:val="28"/>
        </w:rPr>
        <w:t>JWDAL (Laos)”)</w:t>
      </w:r>
      <w:r w:rsidRPr="00F94F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94F66">
        <w:rPr>
          <w:rFonts w:asciiTheme="majorBidi" w:hAnsiTheme="majorBidi" w:cstheme="majorBidi"/>
          <w:sz w:val="28"/>
          <w:szCs w:val="28"/>
          <w:cs/>
        </w:rPr>
        <w:t>เพื่อลดค่าใช้จ่ายในการบริหารจัดการ</w:t>
      </w:r>
      <w:r w:rsidRPr="00F94F66">
        <w:rPr>
          <w:rFonts w:asciiTheme="majorBidi" w:hAnsiTheme="majorBidi" w:cstheme="majorBidi"/>
          <w:sz w:val="28"/>
          <w:szCs w:val="28"/>
        </w:rPr>
        <w:t xml:space="preserve"> </w:t>
      </w:r>
      <w:r w:rsidRPr="00F94F66">
        <w:rPr>
          <w:rFonts w:asciiTheme="majorBidi" w:hAnsiTheme="majorBidi" w:cstheme="majorBidi"/>
          <w:sz w:val="28"/>
          <w:szCs w:val="28"/>
          <w:cs/>
        </w:rPr>
        <w:t>ส่งผลให้</w:t>
      </w:r>
      <w:r w:rsidRPr="00F94F66">
        <w:rPr>
          <w:rFonts w:asciiTheme="majorBidi" w:hAnsiTheme="majorBidi" w:cstheme="majorBidi"/>
          <w:sz w:val="28"/>
          <w:szCs w:val="28"/>
        </w:rPr>
        <w:t xml:space="preserve"> JWDAL (Laos) </w:t>
      </w:r>
      <w:r w:rsidRPr="00F94F66">
        <w:rPr>
          <w:rFonts w:asciiTheme="majorBidi" w:hAnsiTheme="majorBidi" w:cstheme="majorBidi"/>
          <w:sz w:val="28"/>
          <w:szCs w:val="28"/>
          <w:cs/>
        </w:rPr>
        <w:t>สิ้น</w:t>
      </w:r>
      <w:r w:rsidRPr="00F54EBE">
        <w:rPr>
          <w:rFonts w:asciiTheme="majorBidi" w:hAnsiTheme="majorBidi" w:cstheme="majorBidi"/>
          <w:sz w:val="28"/>
          <w:szCs w:val="28"/>
          <w:cs/>
        </w:rPr>
        <w:t>สภาพการเป็</w:t>
      </w:r>
      <w:r w:rsidRPr="00C76EDF">
        <w:rPr>
          <w:rFonts w:asciiTheme="majorBidi" w:hAnsiTheme="majorBidi" w:cstheme="majorBidi"/>
          <w:sz w:val="28"/>
          <w:szCs w:val="28"/>
          <w:cs/>
        </w:rPr>
        <w:t>นบริษัท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C76EDF">
        <w:rPr>
          <w:rFonts w:asciiTheme="majorBidi" w:hAnsiTheme="majorBidi" w:cstheme="majorBidi"/>
          <w:sz w:val="28"/>
          <w:szCs w:val="28"/>
          <w:cs/>
        </w:rPr>
        <w:t>ของ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 โดยไม่ได้ส่งผลกระทบต่อการดําเนินงานของ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บริษัทแต่อย่างใด</w:t>
      </w:r>
    </w:p>
    <w:p w14:paraId="68655194" w14:textId="26138D4D" w:rsidR="007108C2" w:rsidRDefault="00710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31A2AF2B" w14:textId="77777777" w:rsidR="00BE5B2C" w:rsidRPr="00E52C3E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E52C3E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6676708B" w14:textId="797D28FE" w:rsidR="00A41762" w:rsidRPr="00E52C3E" w:rsidRDefault="00A13EE3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  <w:bookmarkStart w:id="6" w:name="_Hlk71539175"/>
      <w:r w:rsidRPr="00EA5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F01E1" w:rsidRPr="00EA5852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965025" w:rsidRPr="00EA5852">
        <w:rPr>
          <w:rFonts w:asciiTheme="majorBidi" w:hAnsiTheme="majorBidi" w:cstheme="majorBidi"/>
          <w:sz w:val="28"/>
          <w:szCs w:val="28"/>
        </w:rPr>
        <w:t xml:space="preserve">0 </w:t>
      </w:r>
      <w:r w:rsidR="00965025" w:rsidRPr="00EA5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F01E1" w:rsidRPr="00EA5852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EA5852">
        <w:rPr>
          <w:rFonts w:asciiTheme="majorBidi" w:hAnsiTheme="majorBidi" w:cstheme="majorBidi"/>
          <w:sz w:val="28"/>
          <w:szCs w:val="28"/>
        </w:rPr>
        <w:t xml:space="preserve">JWDAH 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ราคาทุนจํานวน </w:t>
      </w:r>
      <w:r w:rsidR="00671468" w:rsidRPr="00EA5852">
        <w:rPr>
          <w:rFonts w:asciiTheme="majorBidi" w:hAnsiTheme="majorBidi" w:cs="Angsana New"/>
          <w:sz w:val="28"/>
          <w:szCs w:val="28"/>
        </w:rPr>
        <w:t>859.61</w:t>
      </w:r>
      <w:r w:rsidR="00965025"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ล้านบาท ใช้เป็นหลักประกันวงเงินกู้ยืม</w:t>
      </w:r>
      <w:r w:rsidR="003B5C2B" w:rsidRPr="00EA58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5C2B" w:rsidRPr="00EA5852">
        <w:rPr>
          <w:rFonts w:asciiTheme="majorBidi" w:hAnsiTheme="majorBidi" w:cstheme="majorBidi"/>
          <w:sz w:val="28"/>
          <w:szCs w:val="28"/>
          <w:cs/>
        </w:rPr>
        <w:br/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</w:t>
      </w:r>
      <w:r w:rsidRPr="00EA585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Pr="00EA58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FB785E" w:rsidRPr="00EA5852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EA5852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lang w:val="en-GB"/>
        </w:rPr>
        <w:t>5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cs/>
        </w:rPr>
        <w:t>9.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lang w:val="en-GB"/>
        </w:rPr>
        <w:t>61</w:t>
      </w:r>
      <w:r w:rsidR="006F01E1" w:rsidRPr="00EA58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EA585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D84DA8" w:rsidRPr="00EA5852">
        <w:rPr>
          <w:rFonts w:asciiTheme="majorBidi" w:hAnsiTheme="majorBidi" w:cstheme="majorBidi"/>
          <w:sz w:val="28"/>
          <w:szCs w:val="28"/>
        </w:rPr>
        <w:t>1</w:t>
      </w:r>
      <w:r w:rsidR="00967A82" w:rsidRPr="00EA5852">
        <w:rPr>
          <w:rFonts w:asciiTheme="majorBidi" w:hAnsiTheme="majorBidi" w:cstheme="majorBidi"/>
          <w:sz w:val="28"/>
          <w:szCs w:val="28"/>
        </w:rPr>
        <w:t>0</w:t>
      </w:r>
      <w:r w:rsidRPr="00EA5852">
        <w:rPr>
          <w:rFonts w:asciiTheme="majorBidi" w:hAnsiTheme="majorBidi" w:cstheme="majorBidi"/>
          <w:sz w:val="28"/>
          <w:szCs w:val="28"/>
          <w:cs/>
        </w:rPr>
        <w:t>)</w:t>
      </w:r>
    </w:p>
    <w:bookmarkEnd w:id="6"/>
    <w:p w14:paraId="6D9012DD" w14:textId="77BF1033" w:rsidR="00216832" w:rsidRDefault="00216832" w:rsidP="00F136B8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343226D4" w14:textId="77777777" w:rsidR="00A41762" w:rsidRPr="00E52C3E" w:rsidRDefault="00A41762" w:rsidP="00A41762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เงินปันผลรับ</w:t>
      </w:r>
    </w:p>
    <w:p w14:paraId="6BDA63C3" w14:textId="2AE5090B" w:rsidR="00A41762" w:rsidRPr="00E52C3E" w:rsidRDefault="00A41762" w:rsidP="00BE5B2C">
      <w:pPr>
        <w:ind w:left="540" w:right="-27"/>
        <w:jc w:val="both"/>
        <w:rPr>
          <w:rFonts w:asciiTheme="majorBidi" w:hAnsiTheme="majorBidi" w:cstheme="majorBidi"/>
          <w:strike/>
          <w:sz w:val="28"/>
          <w:szCs w:val="28"/>
        </w:rPr>
      </w:pPr>
    </w:p>
    <w:p w14:paraId="69EDE94D" w14:textId="18FFB6E1" w:rsidR="00B52C01" w:rsidRDefault="00A41762" w:rsidP="00216832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EA5852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965025" w:rsidRPr="00EA5852">
        <w:rPr>
          <w:rFonts w:asciiTheme="majorBidi" w:hAnsiTheme="majorBidi" w:cstheme="majorBidi"/>
          <w:sz w:val="28"/>
          <w:szCs w:val="28"/>
          <w:cs/>
        </w:rPr>
        <w:t>หก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65025" w:rsidRPr="00EA5852">
        <w:rPr>
          <w:rFonts w:asciiTheme="majorBidi" w:hAnsiTheme="majorBidi" w:cstheme="majorBidi"/>
          <w:sz w:val="28"/>
          <w:szCs w:val="28"/>
        </w:rPr>
        <w:t xml:space="preserve">30 </w:t>
      </w:r>
      <w:r w:rsidR="00965025" w:rsidRPr="00EA5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EA5852">
        <w:rPr>
          <w:rFonts w:asciiTheme="majorBidi" w:hAnsiTheme="majorBidi" w:cstheme="majorBidi"/>
          <w:sz w:val="28"/>
          <w:szCs w:val="28"/>
        </w:rPr>
        <w:t>2564</w:t>
      </w:r>
      <w:r w:rsidRPr="00EA5852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บริษัทได้รับเงินปันผลจากเงินลงทุนในบริษัทย่อยแห่งหนึ่ง </w:t>
      </w:r>
      <w:r w:rsidR="00B70A0C">
        <w:rPr>
          <w:rFonts w:asciiTheme="majorBidi" w:hAnsiTheme="majorBidi" w:cstheme="majorBidi"/>
          <w:sz w:val="28"/>
          <w:szCs w:val="28"/>
        </w:rPr>
        <w:t xml:space="preserve"> </w:t>
      </w:r>
      <w:r w:rsidR="00B70A0C">
        <w:rPr>
          <w:rFonts w:asciiTheme="majorBidi" w:hAnsiTheme="majorBidi" w:cstheme="majorBidi"/>
          <w:sz w:val="28"/>
          <w:szCs w:val="28"/>
        </w:rPr>
        <w:br/>
      </w:r>
      <w:r w:rsidRPr="00EA5852">
        <w:rPr>
          <w:rFonts w:asciiTheme="majorBidi" w:hAnsiTheme="majorBidi" w:cstheme="majorBidi"/>
          <w:sz w:val="28"/>
          <w:szCs w:val="28"/>
          <w:cs/>
        </w:rPr>
        <w:t>(“บริษัท</w:t>
      </w:r>
      <w:r w:rsidR="00B70A0C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เจดับเบิ้ลยูดี ทรานสปอร์ต (ประเทศไทย) จำกัด”)</w:t>
      </w:r>
      <w:r w:rsidRPr="00EA5852">
        <w:rPr>
          <w:rFonts w:asciiTheme="majorBidi" w:hAnsiTheme="majorBidi" w:cstheme="majorBidi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066202" w:rsidRPr="00EA5852">
        <w:rPr>
          <w:rFonts w:asciiTheme="majorBidi" w:hAnsiTheme="majorBidi" w:cstheme="majorBidi"/>
          <w:sz w:val="28"/>
          <w:szCs w:val="28"/>
          <w:cs/>
        </w:rPr>
        <w:t>เงิน</w:t>
      </w:r>
      <w:r w:rsidR="00671468" w:rsidRPr="00EA58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94673">
        <w:rPr>
          <w:rFonts w:asciiTheme="majorBidi" w:hAnsiTheme="majorBidi" w:cs="Angsana New"/>
          <w:sz w:val="28"/>
          <w:szCs w:val="28"/>
        </w:rPr>
        <w:t>58.11</w:t>
      </w:r>
      <w:r w:rsidR="00671468" w:rsidRPr="00EA5852">
        <w:rPr>
          <w:rFonts w:asciiTheme="majorBidi" w:hAnsiTheme="majorBidi" w:cs="Angsana New"/>
          <w:sz w:val="28"/>
          <w:szCs w:val="28"/>
        </w:rPr>
        <w:t xml:space="preserve"> </w:t>
      </w:r>
      <w:r w:rsidRPr="00EA58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EA5852">
        <w:rPr>
          <w:rFonts w:asciiTheme="majorBidi" w:hAnsiTheme="majorBidi" w:cstheme="majorBidi"/>
          <w:sz w:val="28"/>
          <w:szCs w:val="28"/>
        </w:rPr>
        <w:t xml:space="preserve"> </w:t>
      </w:r>
    </w:p>
    <w:p w14:paraId="2517973A" w14:textId="35345D6B" w:rsidR="001D0AA5" w:rsidRDefault="001D0AA5" w:rsidP="00216832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3712A4" w14:textId="77777777" w:rsidR="00582E51" w:rsidRPr="00582E51" w:rsidRDefault="00582E51" w:rsidP="0058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82E51">
        <w:rPr>
          <w:rFonts w:ascii="Angsana New" w:hAnsi="Angsana New" w:cs="Angsana New"/>
          <w:sz w:val="28"/>
          <w:szCs w:val="28"/>
          <w:cs/>
        </w:rPr>
        <w:t>ในระหว่างงวดหกเดือนสิ้นสุดวันที่ 30</w:t>
      </w:r>
      <w:r w:rsidRPr="00582E51">
        <w:rPr>
          <w:rFonts w:ascii="Angsana New" w:hAnsi="Angsana New" w:cs="Angsana New"/>
          <w:sz w:val="28"/>
          <w:szCs w:val="28"/>
        </w:rPr>
        <w:t xml:space="preserve"> </w:t>
      </w:r>
      <w:r w:rsidRPr="00582E5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582E51">
        <w:rPr>
          <w:rFonts w:ascii="Angsana New" w:hAnsi="Angsana New" w:cs="Angsana New"/>
          <w:sz w:val="28"/>
          <w:szCs w:val="28"/>
        </w:rPr>
        <w:t>2564</w:t>
      </w:r>
      <w:r w:rsidRPr="00582E51">
        <w:rPr>
          <w:rFonts w:ascii="Angsana New" w:hAnsi="Angsana New" w:cs="Angsana New"/>
          <w:sz w:val="28"/>
          <w:szCs w:val="28"/>
          <w:cs/>
        </w:rPr>
        <w:t xml:space="preserve"> บริษัทได้ขายเงินลงทุนในบริษัทย่อยดังนี้</w:t>
      </w:r>
    </w:p>
    <w:p w14:paraId="07D2E331" w14:textId="77777777" w:rsidR="00582E51" w:rsidRPr="00582E51" w:rsidRDefault="00582E51" w:rsidP="0058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627876" w14:textId="48CE09EF" w:rsidR="00582E51" w:rsidRPr="00582E51" w:rsidRDefault="00582E51" w:rsidP="00582E51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582E51">
        <w:rPr>
          <w:rFonts w:ascii="Angsana New" w:hAnsi="Angsana New" w:cs="Angsana New"/>
          <w:sz w:val="28"/>
          <w:szCs w:val="28"/>
          <w:cs/>
        </w:rPr>
        <w:t>บริษัทได้ขายหุ้น</w:t>
      </w:r>
      <w:r w:rsidRPr="00582E51">
        <w:rPr>
          <w:rFonts w:ascii="Angsana New" w:hAnsi="Angsana New" w:cs="Angsana New" w:hint="cs"/>
          <w:sz w:val="28"/>
          <w:szCs w:val="28"/>
          <w:cs/>
        </w:rPr>
        <w:t>ในบริษัทย่อย</w:t>
      </w:r>
      <w:r w:rsidRPr="00582E51">
        <w:rPr>
          <w:rFonts w:ascii="Angsana New" w:hAnsi="Angsana New" w:cs="Angsana New"/>
          <w:sz w:val="28"/>
          <w:szCs w:val="28"/>
          <w:cs/>
        </w:rPr>
        <w:t>ให้</w:t>
      </w:r>
      <w:r w:rsidRPr="00582E51">
        <w:rPr>
          <w:rFonts w:ascii="Angsana New" w:hAnsi="Angsana New" w:cs="Angsana New" w:hint="cs"/>
          <w:sz w:val="28"/>
          <w:szCs w:val="28"/>
          <w:cs/>
        </w:rPr>
        <w:t>ผู้บริหาร</w:t>
      </w:r>
      <w:r w:rsidRPr="00582E51">
        <w:rPr>
          <w:rFonts w:ascii="Angsana New" w:hAnsi="Angsana New" w:cs="Angsana New"/>
          <w:sz w:val="28"/>
          <w:szCs w:val="28"/>
          <w:cs/>
        </w:rPr>
        <w:t>จำนวน</w:t>
      </w:r>
      <w:r w:rsidRPr="00582E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82E51">
        <w:rPr>
          <w:rFonts w:ascii="Angsana New" w:hAnsi="Angsana New" w:cs="Angsana New"/>
          <w:sz w:val="28"/>
          <w:szCs w:val="28"/>
        </w:rPr>
        <w:t>90,368</w:t>
      </w:r>
      <w:r w:rsidRPr="00582E51">
        <w:rPr>
          <w:rFonts w:ascii="Angsana New" w:hAnsi="Angsana New" w:cs="Angsana New"/>
          <w:sz w:val="28"/>
          <w:szCs w:val="28"/>
          <w:cs/>
        </w:rPr>
        <w:t xml:space="preserve"> หุ้น คิดเป็น</w:t>
      </w:r>
      <w:r w:rsidRPr="00582E51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Pr="00582E51">
        <w:rPr>
          <w:rFonts w:ascii="Angsana New" w:hAnsi="Angsana New" w:cs="Angsana New"/>
          <w:sz w:val="28"/>
          <w:szCs w:val="28"/>
        </w:rPr>
        <w:t>9.04</w:t>
      </w:r>
      <w:r w:rsidRPr="00582E51">
        <w:rPr>
          <w:rFonts w:ascii="Angsana New" w:hAnsi="Angsana New" w:cs="Angsana New"/>
          <w:sz w:val="28"/>
          <w:szCs w:val="28"/>
          <w:cs/>
        </w:rPr>
        <w:t xml:space="preserve"> รวมเป็นจำนวนเงิน 7</w:t>
      </w:r>
      <w:r w:rsidRPr="00582E51">
        <w:rPr>
          <w:rFonts w:ascii="Angsana New" w:hAnsi="Angsana New" w:cs="Angsana New"/>
          <w:sz w:val="28"/>
          <w:szCs w:val="28"/>
        </w:rPr>
        <w:t xml:space="preserve">.56 </w:t>
      </w:r>
      <w:r w:rsidRPr="00582E5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582E51">
        <w:rPr>
          <w:rFonts w:ascii="Angsana New" w:hAnsi="Angsana New" w:cs="Angsana New"/>
          <w:sz w:val="28"/>
          <w:szCs w:val="28"/>
        </w:rPr>
        <w:t xml:space="preserve"> </w:t>
      </w:r>
      <w:r w:rsidRPr="00582E51">
        <w:rPr>
          <w:rFonts w:ascii="Angsana New" w:hAnsi="Angsana New" w:cs="Angsana New"/>
          <w:sz w:val="28"/>
          <w:szCs w:val="28"/>
          <w:cs/>
        </w:rPr>
        <w:t>โดยการขายหุ้นให้</w:t>
      </w:r>
      <w:r w:rsidR="00B57FE1">
        <w:rPr>
          <w:rFonts w:ascii="Angsana New" w:hAnsi="Angsana New" w:cs="Angsana New" w:hint="cs"/>
          <w:sz w:val="28"/>
          <w:szCs w:val="28"/>
          <w:cs/>
        </w:rPr>
        <w:t>ผู้บริหาร</w:t>
      </w:r>
      <w:r w:rsidRPr="00582E51">
        <w:rPr>
          <w:rFonts w:ascii="Angsana New" w:hAnsi="Angsana New" w:cs="Angsana New"/>
          <w:sz w:val="28"/>
          <w:szCs w:val="28"/>
          <w:cs/>
        </w:rPr>
        <w:t>ดังกล่าว</w:t>
      </w:r>
      <w:r w:rsidRPr="00582E51">
        <w:rPr>
          <w:rFonts w:ascii="Angsana New" w:hAnsi="Angsana New" w:cs="Angsana New" w:hint="cs"/>
          <w:sz w:val="28"/>
          <w:szCs w:val="28"/>
          <w:cs/>
        </w:rPr>
        <w:t xml:space="preserve"> อยู่ภายใต้</w:t>
      </w:r>
      <w:r w:rsidRPr="00582E51">
        <w:rPr>
          <w:rFonts w:ascii="Angsana New" w:hAnsi="Angsana New" w:cs="Angsana New"/>
          <w:sz w:val="28"/>
          <w:szCs w:val="28"/>
          <w:cs/>
        </w:rPr>
        <w:t>โครงการให้สิทธิผู้บริหารในการซื้อหุ้นในบริษัท</w:t>
      </w:r>
      <w:r w:rsidRPr="00582E51">
        <w:rPr>
          <w:rFonts w:ascii="Angsana New" w:hAnsi="Angsana New" w:cs="Angsana New" w:hint="cs"/>
          <w:sz w:val="28"/>
          <w:szCs w:val="28"/>
          <w:cs/>
        </w:rPr>
        <w:t xml:space="preserve">                         </w:t>
      </w:r>
      <w:r w:rsidRPr="00582E51">
        <w:rPr>
          <w:rFonts w:ascii="Angsana New" w:hAnsi="Angsana New" w:cs="Angsana New"/>
          <w:sz w:val="28"/>
          <w:szCs w:val="28"/>
          <w:cs/>
        </w:rPr>
        <w:t>เจดับเบิ้ลยูดี ทรานสปอร์ต (ประเทศไทย) จำกัด</w:t>
      </w:r>
    </w:p>
    <w:p w14:paraId="6443491E" w14:textId="4FDE3418" w:rsidR="001D0AA5" w:rsidRPr="001D0AA5" w:rsidRDefault="001D0AA5" w:rsidP="001D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</w:pPr>
      <w:r w:rsidRPr="001D0AA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t>โครงการให้สิทธิผู้บริหารในการซื้อหุ้นในบริษัท</w:t>
      </w:r>
      <w:r w:rsidR="00123D9D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 xml:space="preserve"> </w:t>
      </w:r>
      <w:r w:rsidRPr="001D0AA5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GB"/>
        </w:rPr>
        <w:t>เจดับเบิ้ลยูดี ทรานสปอร์ต (ประเทศไทย) จำกัด</w:t>
      </w:r>
      <w:r w:rsidRPr="001D0AA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t xml:space="preserve"> </w:t>
      </w:r>
      <w:r w:rsidRPr="001D0AA5">
        <w:rPr>
          <w:rFonts w:ascii="Angsana New" w:hAnsi="Angsana New" w:cs="Angsana New"/>
          <w:b/>
          <w:bCs/>
          <w:i/>
          <w:iCs/>
          <w:sz w:val="28"/>
          <w:szCs w:val="28"/>
        </w:rPr>
        <w:t>“</w:t>
      </w:r>
      <w:r w:rsidRPr="001D0AA5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>JTS”</w:t>
      </w:r>
    </w:p>
    <w:p w14:paraId="0458FB0A" w14:textId="4E9585BF" w:rsidR="001D0AA5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9482B">
        <w:rPr>
          <w:rFonts w:ascii="Angsana New" w:hAnsi="Angsana New" w:cs="Angsana New" w:hint="cs"/>
          <w:sz w:val="28"/>
          <w:szCs w:val="28"/>
          <w:cs/>
        </w:rPr>
        <w:t>ที่ประชุมในการประชุมคณะกรรมการของบริษัทเมื่อวันที่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="00046759">
        <w:rPr>
          <w:rFonts w:ascii="Angsana New" w:hAnsi="Angsana New" w:cs="Angsana New"/>
          <w:sz w:val="28"/>
          <w:szCs w:val="28"/>
        </w:rPr>
        <w:t>26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="00046759">
        <w:rPr>
          <w:rFonts w:ascii="Angsana New" w:hAnsi="Angsana New" w:cs="Angsana New"/>
          <w:sz w:val="28"/>
          <w:szCs w:val="28"/>
        </w:rPr>
        <w:t>2564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</w:rPr>
        <w:t>คณะกรรมการของบริษัทมีมติให้บริษัทเสนอขายหุ้นสามัญของ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/>
          <w:sz w:val="28"/>
          <w:szCs w:val="28"/>
        </w:rPr>
        <w:t xml:space="preserve">JTS </w:t>
      </w:r>
      <w:r w:rsidRPr="00E9482B">
        <w:rPr>
          <w:rFonts w:ascii="Angsana New" w:hAnsi="Angsana New" w:cs="Angsana New" w:hint="cs"/>
          <w:sz w:val="28"/>
          <w:szCs w:val="28"/>
          <w:cs/>
        </w:rPr>
        <w:t>ที่ถือโดยบริษัทในสัดส่วนร้อยละ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="005B26AA">
        <w:rPr>
          <w:rFonts w:ascii="Angsana New" w:hAnsi="Angsana New" w:cs="Angsana New"/>
          <w:sz w:val="28"/>
          <w:szCs w:val="28"/>
        </w:rPr>
        <w:t>9</w:t>
      </w:r>
      <w:r w:rsidR="00046759">
        <w:rPr>
          <w:rFonts w:ascii="Angsana New" w:hAnsi="Angsana New" w:cs="Angsana New"/>
          <w:sz w:val="28"/>
          <w:szCs w:val="28"/>
        </w:rPr>
        <w:t>.</w:t>
      </w:r>
      <w:r w:rsidR="005B26AA">
        <w:rPr>
          <w:rFonts w:ascii="Angsana New" w:hAnsi="Angsana New" w:cs="Angsana New"/>
          <w:sz w:val="28"/>
          <w:szCs w:val="28"/>
        </w:rPr>
        <w:t>04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</w:rPr>
        <w:t>ของทุนจดทะเบียนให้แก่ผู้บริหาร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="00046759">
        <w:rPr>
          <w:rFonts w:ascii="Angsana New" w:hAnsi="Angsana New" w:cs="Angsana New"/>
          <w:sz w:val="28"/>
          <w:szCs w:val="28"/>
        </w:rPr>
        <w:t>6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</w:rPr>
        <w:t>คน</w:t>
      </w:r>
      <w:r w:rsidRPr="00E9482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</w:rPr>
        <w:t>ของบริษัทที่มีสิทธิ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ซื้อหุ้นดังกล่าว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รวมเป็นจำนวนเงิน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5B26AA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046759">
        <w:rPr>
          <w:rFonts w:asciiTheme="majorBidi" w:hAnsiTheme="majorBidi" w:cstheme="majorBidi"/>
          <w:sz w:val="28"/>
          <w:szCs w:val="28"/>
          <w:lang w:val="en-GB"/>
        </w:rPr>
        <w:t>.56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 </w:t>
      </w:r>
    </w:p>
    <w:p w14:paraId="30A8F7C1" w14:textId="5D3567DA" w:rsidR="00E9482B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4DDEDA2" w14:textId="12183E8F" w:rsidR="00E9482B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เงื่อนไขของโครงการโดยสรุปมีดังต่อไปนี้</w:t>
      </w:r>
    </w:p>
    <w:p w14:paraId="4724C120" w14:textId="77777777" w:rsidR="00E9482B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E9482B" w:rsidRPr="007929E5" w14:paraId="4A8B3774" w14:textId="77777777" w:rsidTr="00C80D63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5638A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82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383" w:type="dxa"/>
          </w:tcPr>
          <w:p w14:paraId="28C87D8D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54A96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รายละเอียด</w:t>
            </w:r>
          </w:p>
        </w:tc>
      </w:tr>
      <w:tr w:rsidR="00E9482B" w:rsidRPr="007929E5" w14:paraId="4F647BA0" w14:textId="77777777" w:rsidTr="00C80D63">
        <w:tc>
          <w:tcPr>
            <w:tcW w:w="3510" w:type="dxa"/>
            <w:hideMark/>
          </w:tcPr>
          <w:p w14:paraId="59DB4A9C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4CCA2AF9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02DF664E" w14:textId="0D7E44E7" w:rsidR="00E9482B" w:rsidRPr="00E9482B" w:rsidRDefault="00046759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E9482B" w:rsidRPr="00E94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482B"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="00E9482B" w:rsidRPr="00E948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9482B" w:rsidRPr="00E9482B">
              <w:rPr>
                <w:rFonts w:ascii="Angsana New" w:hAnsi="Angsana New"/>
                <w:sz w:val="28"/>
                <w:szCs w:val="28"/>
              </w:rPr>
              <w:t xml:space="preserve">2564 </w:t>
            </w:r>
          </w:p>
        </w:tc>
      </w:tr>
      <w:tr w:rsidR="00E9482B" w:rsidRPr="007929E5" w14:paraId="1FDF1B49" w14:textId="77777777" w:rsidTr="00C80D63">
        <w:tc>
          <w:tcPr>
            <w:tcW w:w="3510" w:type="dxa"/>
            <w:hideMark/>
          </w:tcPr>
          <w:p w14:paraId="5CE7994B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ราคาซื้อหุ้นสามัญ</w:t>
            </w:r>
          </w:p>
        </w:tc>
        <w:tc>
          <w:tcPr>
            <w:tcW w:w="383" w:type="dxa"/>
          </w:tcPr>
          <w:p w14:paraId="3BF0BFDE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1DFD7786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ราคาซื้อระหว่าง </w:t>
            </w:r>
            <w:r w:rsidRPr="00E9482B">
              <w:rPr>
                <w:rFonts w:ascii="Angsana New" w:hAnsi="Angsana New" w:cs="Angsana New"/>
                <w:sz w:val="28"/>
                <w:szCs w:val="28"/>
              </w:rPr>
              <w:t>76.92</w:t>
            </w: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9482B">
              <w:rPr>
                <w:rFonts w:ascii="Angsana New" w:hAnsi="Angsana New" w:cs="Angsana New"/>
                <w:sz w:val="28"/>
                <w:szCs w:val="28"/>
              </w:rPr>
              <w:t xml:space="preserve">- 90.16 </w:t>
            </w: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บาทต่อหุ้น</w:t>
            </w:r>
          </w:p>
        </w:tc>
      </w:tr>
      <w:tr w:rsidR="00E9482B" w:rsidRPr="007929E5" w14:paraId="6EF9DF2B" w14:textId="77777777" w:rsidTr="00C80D63">
        <w:tc>
          <w:tcPr>
            <w:tcW w:w="3510" w:type="dxa"/>
          </w:tcPr>
          <w:p w14:paraId="4D267D8F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จำนวนหุ้นที่ให้สิทธิ</w:t>
            </w:r>
          </w:p>
        </w:tc>
        <w:tc>
          <w:tcPr>
            <w:tcW w:w="383" w:type="dxa"/>
          </w:tcPr>
          <w:p w14:paraId="58ABC013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</w:tcPr>
          <w:p w14:paraId="4FF46CAC" w14:textId="77777777" w:rsidR="00E9482B" w:rsidRPr="00E9482B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482B">
              <w:rPr>
                <w:rFonts w:ascii="Angsana New" w:hAnsi="Angsana New" w:cs="Angsana New"/>
                <w:sz w:val="28"/>
                <w:szCs w:val="28"/>
              </w:rPr>
              <w:t xml:space="preserve">90,368 </w:t>
            </w:r>
            <w:r w:rsidRPr="00E948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</w:p>
        </w:tc>
      </w:tr>
    </w:tbl>
    <w:p w14:paraId="44ECA1B4" w14:textId="77777777" w:rsidR="00E9482B" w:rsidRDefault="00E9482B" w:rsidP="00E9482B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B7874DD" w14:textId="126BEDC9" w:rsidR="00E9482B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9482B">
        <w:rPr>
          <w:rFonts w:ascii="Angsana New" w:hAnsi="Angsana New" w:cs="Angsana New" w:hint="cs"/>
          <w:sz w:val="28"/>
          <w:szCs w:val="28"/>
          <w:cs/>
          <w:lang w:val="en-GB"/>
        </w:rPr>
        <w:t>เงื่อนไขของโครงการกำหนดให้ผู้บริหารทำงานครบกำหนดในแต่ละปีเป็นระยะเวลา</w:t>
      </w:r>
      <w:r w:rsidRPr="00E9482B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046759">
        <w:rPr>
          <w:rFonts w:ascii="Angsana New" w:hAnsi="Angsana New" w:cs="Angsana New"/>
          <w:sz w:val="28"/>
          <w:szCs w:val="28"/>
          <w:lang w:val="en-GB"/>
        </w:rPr>
        <w:t>5</w:t>
      </w:r>
      <w:r w:rsidRPr="00E9482B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  <w:lang w:val="en-GB"/>
        </w:rPr>
        <w:t>ปี</w:t>
      </w:r>
      <w:r w:rsidRPr="00E9482B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E9482B">
        <w:rPr>
          <w:rFonts w:ascii="Angsana New" w:hAnsi="Angsana New" w:cs="Angsana New" w:hint="cs"/>
          <w:sz w:val="28"/>
          <w:szCs w:val="28"/>
          <w:cs/>
          <w:lang w:val="en-GB"/>
        </w:rPr>
        <w:t>หากผู้บริหาร</w:t>
      </w:r>
      <w:r w:rsidR="00FE1801">
        <w:rPr>
          <w:rFonts w:ascii="Angsana New" w:hAnsi="Angsana New" w:cs="Angsana New" w:hint="cs"/>
          <w:sz w:val="28"/>
          <w:szCs w:val="28"/>
          <w:cs/>
          <w:lang w:val="en-GB"/>
        </w:rPr>
        <w:t>รายได้พ้นสภาพการเป็นพนักงาน</w:t>
      </w:r>
      <w:r w:rsidRPr="00E9482B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ผู้บริหารรายนั้นต้องขายหุ้นตามสัดส่วนคงเหลือที่เหลืออยู่คืนให้แก่บริษัท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เจดับเบิ้ลยูดี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อินโฟโลจิสติกส์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จำกัด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 xml:space="preserve"> (</w:t>
      </w:r>
      <w:r w:rsidRPr="00E9482B">
        <w:rPr>
          <w:rFonts w:asciiTheme="majorBidi" w:hAnsiTheme="majorBidi" w:cstheme="majorBidi" w:hint="cs"/>
          <w:sz w:val="28"/>
          <w:szCs w:val="28"/>
          <w:cs/>
          <w:lang w:val="en-GB"/>
        </w:rPr>
        <w:t>มหาชน</w:t>
      </w:r>
      <w:r w:rsidRPr="00E9482B">
        <w:rPr>
          <w:rFonts w:asciiTheme="majorBidi" w:hAnsiTheme="majorBidi" w:cstheme="majorBidi"/>
          <w:sz w:val="28"/>
          <w:szCs w:val="28"/>
          <w:cs/>
          <w:lang w:val="en-GB"/>
        </w:rPr>
        <w:t>)</w:t>
      </w:r>
    </w:p>
    <w:p w14:paraId="230DC17C" w14:textId="77777777" w:rsidR="00E9482B" w:rsidRPr="00E9482B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238CF46" w14:textId="0E2E10B7" w:rsidR="003F415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บริษัทได้บันทึกค่าใช้จ่ายรายการจ่ายหุ้นเป็นเกณฑ์จำนวน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5B26AA">
        <w:rPr>
          <w:rFonts w:asciiTheme="majorBidi" w:hAnsiTheme="majorBidi" w:cstheme="majorBidi"/>
          <w:sz w:val="28"/>
          <w:szCs w:val="28"/>
        </w:rPr>
        <w:t>1</w:t>
      </w:r>
      <w:r w:rsidR="00046759">
        <w:rPr>
          <w:rFonts w:asciiTheme="majorBidi" w:hAnsiTheme="majorBidi" w:cstheme="majorBidi"/>
          <w:sz w:val="28"/>
          <w:szCs w:val="28"/>
        </w:rPr>
        <w:t>.</w:t>
      </w:r>
      <w:r w:rsidR="005B26AA">
        <w:rPr>
          <w:rFonts w:asciiTheme="majorBidi" w:hAnsiTheme="majorBidi" w:cstheme="majorBidi"/>
          <w:sz w:val="28"/>
          <w:szCs w:val="28"/>
        </w:rPr>
        <w:t>78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ล้านบาทในงบกำไรขาดทุนเบ็ดเสร็จ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รวมและงบกำไรขาดทุนเบ็ดเสร็จเฉพาะกิจการ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งวดสามเดือนและหก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สิ้นสุดวันที่ </w:t>
      </w:r>
      <w:r w:rsidR="00046759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17C2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มิถุนายน </w:t>
      </w:r>
      <w:r w:rsidR="00046759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217C2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>มูลค่ายุติธรรมของราคาหุ้น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ณ วันที่ให้สิทธิ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ที่ราคา </w:t>
      </w:r>
      <w:r w:rsidR="00046759">
        <w:rPr>
          <w:rFonts w:asciiTheme="majorBidi" w:hAnsiTheme="majorBidi" w:cstheme="majorBidi"/>
          <w:sz w:val="28"/>
          <w:szCs w:val="28"/>
          <w:lang w:val="en-GB"/>
        </w:rPr>
        <w:t>570</w:t>
      </w:r>
      <w:r w:rsidRPr="00217C2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17C2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บาทต่อหุ้น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อ้างอิงจากราคาหุ้นเพิ่มทุนของบริษัทย่อยที่ได้รับชำระในช่วงเวลาเดียวกัน</w:t>
      </w:r>
    </w:p>
    <w:p w14:paraId="33BDC416" w14:textId="463763A9" w:rsidR="00046759" w:rsidRDefault="00046759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14:paraId="3ED06B02" w14:textId="77777777" w:rsidR="003B5C2B" w:rsidRPr="00E52C3E" w:rsidRDefault="003B5C2B" w:rsidP="003B5C2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6C6B5A4E" w14:textId="77777777" w:rsidR="003B5C2B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294673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77777777" w:rsidR="003B5C2B" w:rsidRPr="00294673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946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2946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2946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2946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09CAAEDF" w:rsidR="003B5C2B" w:rsidRPr="00C85FE2" w:rsidRDefault="009729AA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C85FE2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294673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294673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294673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294673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9467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294673" w14:paraId="5571B7A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6380A113" w14:textId="77777777" w:rsidR="003B5C2B" w:rsidRPr="00294673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77777777" w:rsidR="003B5C2B" w:rsidRPr="00294673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294673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946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2946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946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B5C2B" w:rsidRPr="00294673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66596639" w:rsidR="003B5C2B" w:rsidRPr="00294673" w:rsidRDefault="006C4F22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6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946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3B5C2B" w:rsidRPr="00294673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495448BF" w:rsidR="003B5C2B" w:rsidRPr="00880240" w:rsidRDefault="00E40F25" w:rsidP="00033B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3,130,8</w:t>
            </w:r>
            <w:r w:rsidR="00880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3B5C2B" w:rsidRPr="00294673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4AF90494" w:rsidR="003B5C2B" w:rsidRPr="00294673" w:rsidRDefault="00E40F25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114,562</w:t>
            </w:r>
          </w:p>
        </w:tc>
      </w:tr>
      <w:tr w:rsidR="006C4F22" w:rsidRPr="00294673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152F3DF2" w:rsidR="006C4F22" w:rsidRPr="00294673" w:rsidRDefault="006C4F22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6C4F22" w:rsidRPr="00294673" w:rsidRDefault="006C4F22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2804D50A" w:rsidR="006C4F22" w:rsidRPr="00294673" w:rsidRDefault="00880240" w:rsidP="00033B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E06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060F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6C4F22" w:rsidRPr="00294673" w:rsidRDefault="006C4F22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4F5C7CCA" w:rsidR="006C4F22" w:rsidRPr="009729AA" w:rsidRDefault="009729AA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Pr="009729AA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3B5C2B" w:rsidRPr="00294673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37C23482" w:rsidR="003B5C2B" w:rsidRPr="00294673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C01255"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02C57AC4" w:rsidR="003B5C2B" w:rsidRPr="00294673" w:rsidRDefault="00C85FE2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EC58498" w14:textId="673506E2" w:rsidR="003B5C2B" w:rsidRPr="00294673" w:rsidRDefault="009729AA" w:rsidP="00033B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3B5C2B" w:rsidRPr="00294673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6679040D" w:rsidR="003B5C2B" w:rsidRPr="00294673" w:rsidRDefault="00E40F25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9AA" w:rsidRPr="00294673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1BAED790" w:rsidR="009729AA" w:rsidRPr="00294673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36D562DD" w:rsidR="009729AA" w:rsidRPr="00294673" w:rsidRDefault="009729AA" w:rsidP="004267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67FB">
              <w:rPr>
                <w:rFonts w:asciiTheme="majorBidi" w:hAnsiTheme="majorBidi" w:cstheme="majorBidi"/>
                <w:sz w:val="28"/>
                <w:szCs w:val="28"/>
              </w:rPr>
              <w:t>2,234</w:t>
            </w:r>
            <w:r w:rsidRPr="002946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38A0F132" w:rsidR="009729AA" w:rsidRPr="00294673" w:rsidRDefault="009729AA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9AA" w:rsidRPr="00294673" w14:paraId="06B5C836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4D2ED49" w14:textId="37F73ED7" w:rsidR="009729AA" w:rsidRPr="00294673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>รวมธุรกิจ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1AE5DCC4" w14:textId="6D77A741" w:rsidR="009729AA" w:rsidRPr="00294673" w:rsidRDefault="006C1BCB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F531D79" w14:textId="64B87604" w:rsidR="009729AA" w:rsidRPr="00C6180E" w:rsidRDefault="00880240" w:rsidP="009729A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61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5,669</w:t>
            </w:r>
          </w:p>
        </w:tc>
        <w:tc>
          <w:tcPr>
            <w:tcW w:w="180" w:type="dxa"/>
            <w:shd w:val="clear" w:color="auto" w:fill="auto"/>
          </w:tcPr>
          <w:p w14:paraId="329E95BB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E2FAA2" w14:textId="40FD97A0" w:rsidR="009729AA" w:rsidRPr="00294673" w:rsidRDefault="009729AA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67FB" w:rsidRPr="00294673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4267FB" w:rsidRPr="00294673" w:rsidRDefault="004267FB" w:rsidP="00863B6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</w:t>
            </w:r>
            <w:r w:rsidR="009B2FF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4267FB" w:rsidRPr="00294673" w:rsidRDefault="004267FB" w:rsidP="00863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74A128BD" w:rsidR="004267FB" w:rsidRPr="004267FB" w:rsidRDefault="004267FB" w:rsidP="00863B6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880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4267FB" w:rsidRPr="00294673" w:rsidRDefault="004267FB" w:rsidP="00863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6CA81D3B" w:rsidR="004267FB" w:rsidRPr="00294673" w:rsidRDefault="00600B31" w:rsidP="00863B6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29AA" w:rsidRPr="00294673" w14:paraId="0D234C09" w14:textId="77777777" w:rsidTr="004267FB">
        <w:trPr>
          <w:cantSplit/>
        </w:trPr>
        <w:tc>
          <w:tcPr>
            <w:tcW w:w="4950" w:type="dxa"/>
            <w:shd w:val="clear" w:color="auto" w:fill="auto"/>
          </w:tcPr>
          <w:p w14:paraId="6AE6F72B" w14:textId="24948ACD" w:rsidR="009729AA" w:rsidRPr="00294673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2609E4" w14:textId="52C0D051" w:rsidR="009729AA" w:rsidRPr="004267FB" w:rsidRDefault="009729AA" w:rsidP="004267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4267F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6180E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Pr="002946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A3EF61" w14:textId="36504F53" w:rsidR="009729AA" w:rsidRPr="00294673" w:rsidRDefault="009729AA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sz w:val="28"/>
                <w:szCs w:val="28"/>
              </w:rPr>
              <w:t>(12,994)</w:t>
            </w:r>
          </w:p>
        </w:tc>
      </w:tr>
      <w:tr w:rsidR="009729AA" w:rsidRPr="00294673" w14:paraId="3A0EA314" w14:textId="77777777" w:rsidTr="004267FB">
        <w:trPr>
          <w:cantSplit/>
        </w:trPr>
        <w:tc>
          <w:tcPr>
            <w:tcW w:w="4950" w:type="dxa"/>
            <w:shd w:val="clear" w:color="auto" w:fill="auto"/>
          </w:tcPr>
          <w:p w14:paraId="5CA1273A" w14:textId="452605FD" w:rsidR="009729AA" w:rsidRPr="00294673" w:rsidRDefault="009729AA" w:rsidP="009729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6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94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946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4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2D6AB587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C1F3" w14:textId="20CB5D54" w:rsidR="009729AA" w:rsidRPr="00D54DCB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6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C618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20,905</w:t>
            </w:r>
          </w:p>
        </w:tc>
        <w:tc>
          <w:tcPr>
            <w:tcW w:w="180" w:type="dxa"/>
            <w:shd w:val="clear" w:color="auto" w:fill="auto"/>
          </w:tcPr>
          <w:p w14:paraId="5797732C" w14:textId="77777777" w:rsidR="009729AA" w:rsidRPr="00294673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4E67" w14:textId="770EFAC7" w:rsidR="009729AA" w:rsidRPr="009729AA" w:rsidRDefault="009729AA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9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108,783</w:t>
            </w:r>
          </w:p>
        </w:tc>
      </w:tr>
    </w:tbl>
    <w:p w14:paraId="1918AF4C" w14:textId="77777777" w:rsidR="002541E8" w:rsidRPr="003969BF" w:rsidRDefault="002541E8" w:rsidP="00D142DE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14189" w14:textId="1EEA2EF8" w:rsidR="00EB1DD4" w:rsidRPr="00D142DE" w:rsidRDefault="00D142DE" w:rsidP="00D142DE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42DE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ต้นทุนการกู้ยืม</w:t>
      </w:r>
    </w:p>
    <w:p w14:paraId="314354D5" w14:textId="77777777" w:rsidR="00D142D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206C2878" w14:textId="2124EA4A" w:rsidR="00D142DE" w:rsidRPr="00D142DE" w:rsidRDefault="00D142DE" w:rsidP="00D142DE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C2663">
        <w:rPr>
          <w:rFonts w:asciiTheme="majorBidi" w:hAnsiTheme="majorBidi" w:cstheme="majorBidi" w:hint="cs"/>
          <w:sz w:val="28"/>
          <w:szCs w:val="28"/>
          <w:cs/>
        </w:rPr>
        <w:t>ต้นทุนการกู้ยืมที่เกี่ยวข้องกับการได้รับมาซึ่งสินทรัพย์ระหว่างการก่อสร้างได้บันทึกเป็นส่วนหนึ่งของต้นทุนสินทรัพย์สำหรับงวด</w:t>
      </w:r>
      <w:r w:rsidR="007B5EF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AC2663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AC266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 w:rsidRPr="00AC2663">
        <w:rPr>
          <w:rFonts w:asciiTheme="majorBidi" w:hAnsiTheme="majorBidi" w:cstheme="majorBidi"/>
          <w:sz w:val="28"/>
          <w:szCs w:val="28"/>
        </w:rPr>
        <w:t xml:space="preserve"> </w:t>
      </w:r>
      <w:r w:rsidRPr="00AC266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C26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C2663">
        <w:rPr>
          <w:rFonts w:asciiTheme="majorBidi" w:hAnsiTheme="majorBidi" w:cstheme="majorBidi"/>
          <w:sz w:val="28"/>
          <w:szCs w:val="28"/>
        </w:rPr>
        <w:t xml:space="preserve">2564 </w:t>
      </w:r>
      <w:r w:rsidRPr="00AC2663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AC26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C2663">
        <w:rPr>
          <w:rFonts w:asciiTheme="majorBidi" w:hAnsiTheme="majorBidi" w:cstheme="majorBidi"/>
          <w:sz w:val="28"/>
          <w:szCs w:val="28"/>
        </w:rPr>
        <w:t xml:space="preserve">3.42 </w:t>
      </w:r>
      <w:r w:rsidRPr="00AC266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C26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42D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142DE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D142DE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Pr="00D142D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D142DE">
        <w:rPr>
          <w:rFonts w:asciiTheme="majorBidi" w:hAnsiTheme="majorBidi" w:cstheme="majorBidi"/>
          <w:i/>
          <w:iCs/>
          <w:sz w:val="28"/>
          <w:szCs w:val="28"/>
        </w:rPr>
        <w:t>2563:</w:t>
      </w:r>
      <w:r w:rsidR="00C92E3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E1422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D142D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BCA6662" w14:textId="77777777" w:rsidR="00D142D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7009459F" w14:textId="77777777" w:rsidR="00D142D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37EBF730" w14:textId="77777777" w:rsidR="00D142D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06F96F5B" w14:textId="2EC0DD06" w:rsidR="00D142DE" w:rsidRPr="00E52C3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  <w:sectPr w:rsidR="00D142DE" w:rsidRPr="00E52C3E" w:rsidSect="00A75EAB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16AC718" w14:textId="1A431360" w:rsidR="00286A81" w:rsidRPr="00E52C3E" w:rsidRDefault="00972ECF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F75CB0"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สิทธิการใช้</w:t>
      </w:r>
    </w:p>
    <w:p w14:paraId="551C28D7" w14:textId="0D20AF74" w:rsidR="00F75CB0" w:rsidRPr="00396B31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393AE168" w14:textId="683D3B0E" w:rsidR="00E32F66" w:rsidRPr="00E52C3E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616002" w:rsidRPr="00E52C3E">
        <w:rPr>
          <w:rFonts w:asciiTheme="majorBidi" w:hAnsiTheme="majorBidi" w:cstheme="majorBidi"/>
          <w:sz w:val="28"/>
          <w:szCs w:val="28"/>
          <w:cs/>
        </w:rPr>
        <w:t>ระหว่างงวด</w:t>
      </w:r>
      <w:r w:rsidR="00D260B8" w:rsidRPr="00E52C3E">
        <w:rPr>
          <w:rFonts w:asciiTheme="majorBidi" w:hAnsiTheme="majorBidi" w:cstheme="majorBidi"/>
          <w:sz w:val="28"/>
          <w:szCs w:val="28"/>
          <w:cs/>
        </w:rPr>
        <w:t>หก</w:t>
      </w:r>
      <w:r w:rsidR="00616002" w:rsidRPr="00E52C3E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260B8" w:rsidRPr="00E52C3E">
        <w:rPr>
          <w:rFonts w:asciiTheme="majorBidi" w:hAnsiTheme="majorBidi" w:cstheme="majorBidi"/>
          <w:sz w:val="28"/>
          <w:szCs w:val="28"/>
        </w:rPr>
        <w:t xml:space="preserve">30 </w:t>
      </w:r>
      <w:r w:rsidR="00D260B8" w:rsidRPr="00E52C3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16002" w:rsidRPr="00E52C3E">
        <w:rPr>
          <w:rFonts w:asciiTheme="majorBidi" w:hAnsiTheme="majorBidi" w:cstheme="majorBidi"/>
          <w:sz w:val="28"/>
          <w:szCs w:val="28"/>
        </w:rPr>
        <w:t>2564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2E620DC" w14:textId="4576D299" w:rsidR="00E32F66" w:rsidRPr="00396B31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"/>
        <w:gridCol w:w="2321"/>
        <w:gridCol w:w="816"/>
        <w:gridCol w:w="1198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E61A1E" w:rsidRPr="00A861FA" w14:paraId="4DEFAD7B" w14:textId="77777777" w:rsidTr="00F76BAE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4354A58C" w14:textId="77777777" w:rsidR="00E61A1E" w:rsidRPr="00A861FA" w:rsidRDefault="00E61A1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215FD0A4" w14:textId="77777777" w:rsidR="00E61A1E" w:rsidRPr="00A861FA" w:rsidRDefault="00E61A1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237801F4" w14:textId="77777777" w:rsidR="00E61A1E" w:rsidRPr="00A861FA" w:rsidRDefault="00E61A1E" w:rsidP="00A861FA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C4698E" w:rsidRPr="00A861FA" w14:paraId="1A704430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7EDF183A" w14:textId="77777777" w:rsidR="00C4698E" w:rsidRPr="00A861FA" w:rsidRDefault="00C4698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A861F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4FB17363" w14:textId="77777777" w:rsidR="00C4698E" w:rsidRPr="00A861FA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65A482CA" w14:textId="77777777" w:rsidR="00C4698E" w:rsidRPr="00A861FA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733A79D0" w14:textId="77777777" w:rsidR="00C4698E" w:rsidRPr="00A861FA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861FA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98" w:type="dxa"/>
            <w:vAlign w:val="bottom"/>
          </w:tcPr>
          <w:p w14:paraId="25601920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72B09E23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CAFA9C9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7A1174A2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0AB46B5B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46874951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4F14784C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9B2F79D" w14:textId="77777777" w:rsid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8DA002C" w14:textId="3518F670" w:rsid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4B4204CE" w14:textId="401D0A1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3EBF3BF6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6C2023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5419BB66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A372C57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31AD0236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3AAE27" w14:textId="77777777" w:rsidR="00C4698E" w:rsidRPr="00A861FA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737F485" w14:textId="77777777" w:rsidR="00C4698E" w:rsidRPr="00A861FA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8AC70CD" w14:textId="77777777" w:rsidR="00C4698E" w:rsidRPr="00A861FA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52C3E" w:rsidRPr="00A861FA" w14:paraId="53C0D393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</w:tcPr>
          <w:p w14:paraId="5FF4A580" w14:textId="77777777" w:rsidR="00E52C3E" w:rsidRPr="00A861FA" w:rsidRDefault="00E52C3E" w:rsidP="00A861FA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477E04F4" w14:textId="77777777" w:rsidR="00E52C3E" w:rsidRPr="00A861FA" w:rsidRDefault="00E52C3E" w:rsidP="00A861FA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762710EA" w14:textId="77777777" w:rsidR="00E52C3E" w:rsidRPr="00A861FA" w:rsidRDefault="00E52C3E" w:rsidP="00A861FA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A861F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A861FA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DF3D6B" w:rsidRPr="00A861FA" w14:paraId="23F05CF0" w14:textId="77777777" w:rsidTr="00A861FA">
        <w:trPr>
          <w:trHeight w:val="19"/>
        </w:trPr>
        <w:tc>
          <w:tcPr>
            <w:tcW w:w="2340" w:type="dxa"/>
            <w:gridSpan w:val="2"/>
          </w:tcPr>
          <w:p w14:paraId="27817DE7" w14:textId="65F20470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861F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A861F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6" w:type="dxa"/>
          </w:tcPr>
          <w:p w14:paraId="2DC7D60B" w14:textId="54E58C86" w:rsidR="00DF3D6B" w:rsidRPr="00A861FA" w:rsidRDefault="00DF3D6B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666B36A4" w14:textId="10B31628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449,757</w:t>
            </w:r>
          </w:p>
        </w:tc>
        <w:tc>
          <w:tcPr>
            <w:tcW w:w="346" w:type="dxa"/>
          </w:tcPr>
          <w:p w14:paraId="3A1C18D4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62F16264" w14:textId="7496F479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647,368</w:t>
            </w:r>
          </w:p>
        </w:tc>
        <w:tc>
          <w:tcPr>
            <w:tcW w:w="266" w:type="dxa"/>
          </w:tcPr>
          <w:p w14:paraId="61588D50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1D3220FD" w14:textId="1D4E8243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322,383</w:t>
            </w:r>
          </w:p>
        </w:tc>
        <w:tc>
          <w:tcPr>
            <w:tcW w:w="266" w:type="dxa"/>
          </w:tcPr>
          <w:p w14:paraId="2728451B" w14:textId="77777777" w:rsidR="00DF3D6B" w:rsidRPr="00A861FA" w:rsidRDefault="00DF3D6B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EEFE351" w14:textId="7CE1A1E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3,22</w:t>
            </w:r>
            <w:r w:rsidR="006E6A53" w:rsidRPr="00A861F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63F07157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1A390B6C" w14:textId="30F92AEC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52,297</w:t>
            </w:r>
          </w:p>
        </w:tc>
        <w:tc>
          <w:tcPr>
            <w:tcW w:w="266" w:type="dxa"/>
            <w:gridSpan w:val="2"/>
          </w:tcPr>
          <w:p w14:paraId="1977E888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8206906" w14:textId="35EF8AED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221,42</w:t>
            </w:r>
            <w:r w:rsidR="006E6A53" w:rsidRPr="00A861F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6" w:type="dxa"/>
            <w:gridSpan w:val="2"/>
          </w:tcPr>
          <w:p w14:paraId="7E69C6D2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3AFD569B" w14:textId="75AD6752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1,696,453</w:t>
            </w:r>
          </w:p>
        </w:tc>
      </w:tr>
      <w:tr w:rsidR="00DF3D6B" w:rsidRPr="00A861FA" w14:paraId="13027904" w14:textId="77777777" w:rsidTr="00A861FA">
        <w:trPr>
          <w:trHeight w:val="19"/>
        </w:trPr>
        <w:tc>
          <w:tcPr>
            <w:tcW w:w="2340" w:type="dxa"/>
            <w:gridSpan w:val="2"/>
          </w:tcPr>
          <w:p w14:paraId="572A3ADA" w14:textId="76C56D77" w:rsidR="00DF3D6B" w:rsidRPr="00A861FA" w:rsidRDefault="00DF3D6B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0A20AAF8" w14:textId="77777777" w:rsidR="00DF3D6B" w:rsidRPr="00A861FA" w:rsidRDefault="00DF3D6B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224BA38B" w14:textId="74DF420E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3,829</w:t>
            </w:r>
          </w:p>
        </w:tc>
        <w:tc>
          <w:tcPr>
            <w:tcW w:w="346" w:type="dxa"/>
          </w:tcPr>
          <w:p w14:paraId="4ACDCEDB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54858CB6" w14:textId="628EFA4B" w:rsidR="00DF3D6B" w:rsidRPr="00A861FA" w:rsidRDefault="0084648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266" w:type="dxa"/>
          </w:tcPr>
          <w:p w14:paraId="22740433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57D1E973" w14:textId="7ABC16AB" w:rsidR="00DF3D6B" w:rsidRPr="00A861FA" w:rsidRDefault="00DF3D6B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AF5C136" w14:textId="77777777" w:rsidR="00DF3D6B" w:rsidRPr="00A861FA" w:rsidRDefault="00DF3D6B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10205B1" w14:textId="57A749A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180" w:type="dxa"/>
          </w:tcPr>
          <w:p w14:paraId="35A11F4F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013AE289" w14:textId="35E043B2" w:rsidR="00DF3D6B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266" w:type="dxa"/>
            <w:gridSpan w:val="2"/>
          </w:tcPr>
          <w:p w14:paraId="4B114429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070C10B" w14:textId="26DC96DD" w:rsidR="00DF3D6B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10,795</w:t>
            </w:r>
          </w:p>
        </w:tc>
        <w:tc>
          <w:tcPr>
            <w:tcW w:w="266" w:type="dxa"/>
            <w:gridSpan w:val="2"/>
          </w:tcPr>
          <w:p w14:paraId="30AABABC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20CA7BF7" w14:textId="06CAC4EB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6488">
              <w:rPr>
                <w:rFonts w:asciiTheme="majorBidi" w:hAnsiTheme="majorBidi" w:cstheme="majorBidi"/>
                <w:sz w:val="22"/>
                <w:szCs w:val="22"/>
              </w:rPr>
              <w:t>7,002</w:t>
            </w:r>
          </w:p>
        </w:tc>
      </w:tr>
      <w:tr w:rsidR="00DF3D6B" w:rsidRPr="00A861FA" w14:paraId="78B95683" w14:textId="77777777" w:rsidTr="00A861FA">
        <w:trPr>
          <w:trHeight w:val="19"/>
        </w:trPr>
        <w:tc>
          <w:tcPr>
            <w:tcW w:w="2340" w:type="dxa"/>
            <w:gridSpan w:val="2"/>
          </w:tcPr>
          <w:p w14:paraId="4AAC364F" w14:textId="48C50D19" w:rsidR="00DF3D6B" w:rsidRPr="00A861FA" w:rsidRDefault="00DF3D6B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เพิ่มขึ้นจากการรวมธุรกิจ</w:t>
            </w:r>
          </w:p>
        </w:tc>
        <w:tc>
          <w:tcPr>
            <w:tcW w:w="816" w:type="dxa"/>
          </w:tcPr>
          <w:p w14:paraId="4BAC5E46" w14:textId="4A94549E" w:rsidR="00DF3D6B" w:rsidRPr="00655467" w:rsidRDefault="00DF3D6B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5546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98" w:type="dxa"/>
          </w:tcPr>
          <w:p w14:paraId="2EA97AA6" w14:textId="377F17C0" w:rsidR="00DF3D6B" w:rsidRPr="00A861FA" w:rsidRDefault="00DF3D6B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36D2F644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563E5EE0" w14:textId="0676E42C" w:rsidR="00DF3D6B" w:rsidRPr="00A861FA" w:rsidRDefault="007A6BA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846488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266" w:type="dxa"/>
          </w:tcPr>
          <w:p w14:paraId="31CA9EDA" w14:textId="77777777" w:rsidR="00DF3D6B" w:rsidRPr="00A861FA" w:rsidRDefault="00DF3D6B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453CE51D" w14:textId="37527C83" w:rsidR="00DF3D6B" w:rsidRPr="00A861FA" w:rsidRDefault="00DF3D6B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4C2E7428" w14:textId="77777777" w:rsidR="00DF3D6B" w:rsidRPr="00A861FA" w:rsidRDefault="00DF3D6B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2D2B0E94" w14:textId="6CDC739F" w:rsidR="00DF3D6B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46488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80" w:type="dxa"/>
          </w:tcPr>
          <w:p w14:paraId="67DB1AC1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5B9E59E5" w14:textId="7BEBB768" w:rsidR="00DF3D6B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266" w:type="dxa"/>
            <w:gridSpan w:val="2"/>
          </w:tcPr>
          <w:p w14:paraId="64EB82BA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A02FFEC" w14:textId="07A152C3" w:rsidR="00DF3D6B" w:rsidRPr="00A861FA" w:rsidRDefault="00962CAD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50,176</w:t>
            </w:r>
          </w:p>
        </w:tc>
        <w:tc>
          <w:tcPr>
            <w:tcW w:w="266" w:type="dxa"/>
            <w:gridSpan w:val="2"/>
          </w:tcPr>
          <w:p w14:paraId="2020DF39" w14:textId="77777777" w:rsidR="00DF3D6B" w:rsidRPr="00A861FA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2820430F" w14:textId="181A5E92" w:rsidR="00DF3D6B" w:rsidRPr="00A861FA" w:rsidRDefault="00962CAD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55,123</w:t>
            </w:r>
          </w:p>
        </w:tc>
      </w:tr>
      <w:tr w:rsidR="00192AEA" w:rsidRPr="00A861FA" w14:paraId="4F8D6929" w14:textId="77777777" w:rsidTr="00A861FA">
        <w:trPr>
          <w:trHeight w:val="19"/>
        </w:trPr>
        <w:tc>
          <w:tcPr>
            <w:tcW w:w="2340" w:type="dxa"/>
            <w:gridSpan w:val="2"/>
          </w:tcPr>
          <w:p w14:paraId="40E03775" w14:textId="531A8E59" w:rsidR="00192AEA" w:rsidRPr="00A861FA" w:rsidRDefault="00192AEA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816" w:type="dxa"/>
          </w:tcPr>
          <w:p w14:paraId="74BC48F6" w14:textId="77777777" w:rsidR="00192AEA" w:rsidRPr="00A861FA" w:rsidRDefault="00192AEA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7647EDD0" w14:textId="3CD3D66E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346" w:type="dxa"/>
          </w:tcPr>
          <w:p w14:paraId="407B4CDB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554056FB" w14:textId="25D61B98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2055CAD4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1652F338" w14:textId="21ED63B2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266" w:type="dxa"/>
          </w:tcPr>
          <w:p w14:paraId="07497AC6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28F79FB9" w14:textId="2B167676" w:rsidR="00192AEA" w:rsidRPr="00A861FA" w:rsidRDefault="00192AEA" w:rsidP="00E61A1E">
            <w:pPr>
              <w:pStyle w:val="acctfourfigures"/>
              <w:tabs>
                <w:tab w:val="clear" w:pos="765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48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EB752F9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19F70156" w14:textId="17CB5BB2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37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266" w:type="dxa"/>
            <w:gridSpan w:val="2"/>
          </w:tcPr>
          <w:p w14:paraId="33FB02C8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FA67185" w14:textId="132DEDE3" w:rsidR="00192AEA" w:rsidRPr="00A861FA" w:rsidRDefault="00192AEA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(908)</w:t>
            </w:r>
          </w:p>
        </w:tc>
        <w:tc>
          <w:tcPr>
            <w:tcW w:w="266" w:type="dxa"/>
            <w:gridSpan w:val="2"/>
          </w:tcPr>
          <w:p w14:paraId="6F5DE45D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000EB6F4" w14:textId="06F80410" w:rsidR="00192AEA" w:rsidRPr="00A861FA" w:rsidRDefault="00192AEA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(908)</w:t>
            </w:r>
          </w:p>
        </w:tc>
      </w:tr>
      <w:tr w:rsidR="006E6A53" w:rsidRPr="00A861FA" w14:paraId="2960942F" w14:textId="77777777" w:rsidTr="00A861FA">
        <w:trPr>
          <w:trHeight w:val="19"/>
        </w:trPr>
        <w:tc>
          <w:tcPr>
            <w:tcW w:w="2340" w:type="dxa"/>
            <w:gridSpan w:val="2"/>
          </w:tcPr>
          <w:p w14:paraId="08139F20" w14:textId="3E800FF7" w:rsidR="006E6A53" w:rsidRPr="00A861FA" w:rsidRDefault="006E6A53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โอนไปที่ดิน อาคารและอุปกรณ์</w:t>
            </w:r>
          </w:p>
        </w:tc>
        <w:tc>
          <w:tcPr>
            <w:tcW w:w="816" w:type="dxa"/>
          </w:tcPr>
          <w:p w14:paraId="73CC38BB" w14:textId="01257CC5" w:rsidR="006E6A53" w:rsidRPr="00A861FA" w:rsidRDefault="006E6A53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98" w:type="dxa"/>
          </w:tcPr>
          <w:p w14:paraId="7CA96148" w14:textId="33E0295D" w:rsidR="006E6A53" w:rsidRPr="00A861FA" w:rsidRDefault="006E6A53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346" w:type="dxa"/>
          </w:tcPr>
          <w:p w14:paraId="0905F109" w14:textId="77777777" w:rsidR="006E6A53" w:rsidRPr="00A861FA" w:rsidRDefault="006E6A53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43FC8CB5" w14:textId="3D994632" w:rsidR="006E6A53" w:rsidRPr="00A861FA" w:rsidRDefault="006E6A53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4AAEDC90" w14:textId="77777777" w:rsidR="006E6A53" w:rsidRPr="00A861FA" w:rsidRDefault="006E6A53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31504DDD" w14:textId="3475FDD5" w:rsidR="006E6A53" w:rsidRPr="00A861FA" w:rsidRDefault="006E6A53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266" w:type="dxa"/>
          </w:tcPr>
          <w:p w14:paraId="70C7F10C" w14:textId="77777777" w:rsidR="006E6A53" w:rsidRPr="00A861FA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1774A6D" w14:textId="2D993C50" w:rsidR="006E6A53" w:rsidRPr="00A861FA" w:rsidRDefault="006E6A53" w:rsidP="00E61A1E">
            <w:pPr>
              <w:pStyle w:val="acctfourfigures"/>
              <w:tabs>
                <w:tab w:val="clear" w:pos="765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48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186F1530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788C80E4" w14:textId="52D7E925" w:rsidR="006E6A53" w:rsidRPr="00A861FA" w:rsidRDefault="006E6A53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37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266" w:type="dxa"/>
            <w:gridSpan w:val="2"/>
          </w:tcPr>
          <w:p w14:paraId="41399C58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A2FBD00" w14:textId="396AF947" w:rsidR="006E6A53" w:rsidRPr="00A861FA" w:rsidRDefault="006E6A53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(224)</w:t>
            </w:r>
          </w:p>
        </w:tc>
        <w:tc>
          <w:tcPr>
            <w:tcW w:w="266" w:type="dxa"/>
            <w:gridSpan w:val="2"/>
          </w:tcPr>
          <w:p w14:paraId="74728B74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695CD4E7" w14:textId="0149E723" w:rsidR="006E6A53" w:rsidRPr="00A861FA" w:rsidRDefault="006E6A53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(224)</w:t>
            </w:r>
          </w:p>
        </w:tc>
      </w:tr>
      <w:tr w:rsidR="00192AEA" w:rsidRPr="00A861FA" w14:paraId="2586BE96" w14:textId="77777777" w:rsidTr="00A861FA">
        <w:trPr>
          <w:trHeight w:val="19"/>
        </w:trPr>
        <w:tc>
          <w:tcPr>
            <w:tcW w:w="2340" w:type="dxa"/>
            <w:gridSpan w:val="2"/>
          </w:tcPr>
          <w:p w14:paraId="60E95077" w14:textId="71305B0F" w:rsidR="00192AEA" w:rsidRPr="00A861FA" w:rsidRDefault="00192AEA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จัดประเภทรายการ</w:t>
            </w:r>
          </w:p>
        </w:tc>
        <w:tc>
          <w:tcPr>
            <w:tcW w:w="816" w:type="dxa"/>
          </w:tcPr>
          <w:p w14:paraId="71C0C00A" w14:textId="77777777" w:rsidR="00192AEA" w:rsidRPr="00A861FA" w:rsidRDefault="00192AEA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A944589" w14:textId="67224BE1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346" w:type="dxa"/>
          </w:tcPr>
          <w:p w14:paraId="753C3CA8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</w:tcPr>
          <w:p w14:paraId="22EFF976" w14:textId="29C5D347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6B41E43A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</w:tcPr>
          <w:p w14:paraId="59DD8665" w14:textId="25470AC9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rtl/>
                <w:cs/>
              </w:rPr>
              <w:t>-</w:t>
            </w:r>
          </w:p>
        </w:tc>
        <w:tc>
          <w:tcPr>
            <w:tcW w:w="266" w:type="dxa"/>
          </w:tcPr>
          <w:p w14:paraId="2279BE50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386D2F0" w14:textId="31757924" w:rsidR="00192AEA" w:rsidRPr="00A861FA" w:rsidRDefault="00192AEA" w:rsidP="00E61A1E">
            <w:pPr>
              <w:pStyle w:val="acctfourfigures"/>
              <w:tabs>
                <w:tab w:val="clear" w:pos="765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48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6570CCA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  <w:tab w:val="left" w:pos="720"/>
                <w:tab w:val="decimal" w:pos="820"/>
              </w:tabs>
              <w:spacing w:line="260" w:lineRule="exact"/>
              <w:ind w:right="14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9" w:type="dxa"/>
          </w:tcPr>
          <w:p w14:paraId="649285C9" w14:textId="02B535CB" w:rsidR="00192AEA" w:rsidRPr="00A861FA" w:rsidRDefault="00192AEA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337"/>
              <w:jc w:val="right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66" w:type="dxa"/>
            <w:gridSpan w:val="2"/>
          </w:tcPr>
          <w:p w14:paraId="64235924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  <w:tab w:val="left" w:pos="720"/>
                <w:tab w:val="decimal" w:pos="820"/>
              </w:tabs>
              <w:spacing w:line="260" w:lineRule="exact"/>
              <w:ind w:right="14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2"/>
          </w:tcPr>
          <w:p w14:paraId="3B1FB436" w14:textId="138721D1" w:rsidR="00192AEA" w:rsidRPr="00A861FA" w:rsidRDefault="00192AEA" w:rsidP="00A861FA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51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(10,395)</w:t>
            </w:r>
          </w:p>
        </w:tc>
        <w:tc>
          <w:tcPr>
            <w:tcW w:w="266" w:type="dxa"/>
            <w:gridSpan w:val="2"/>
          </w:tcPr>
          <w:p w14:paraId="4A51584E" w14:textId="25357D09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  <w:tab w:val="left" w:pos="720"/>
                <w:tab w:val="decimal" w:pos="820"/>
              </w:tabs>
              <w:spacing w:line="260" w:lineRule="exact"/>
              <w:ind w:right="14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82" w:type="dxa"/>
            <w:gridSpan w:val="3"/>
          </w:tcPr>
          <w:p w14:paraId="2DB57643" w14:textId="55A426A7" w:rsidR="00192AEA" w:rsidRPr="00A861FA" w:rsidRDefault="00192AEA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</w:tabs>
              <w:spacing w:line="260" w:lineRule="exact"/>
              <w:ind w:left="-79" w:right="-49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(10,395)</w:t>
            </w:r>
          </w:p>
        </w:tc>
      </w:tr>
      <w:tr w:rsidR="00192AEA" w:rsidRPr="00A861FA" w14:paraId="252897DF" w14:textId="77777777" w:rsidTr="00A861FA">
        <w:trPr>
          <w:trHeight w:val="19"/>
        </w:trPr>
        <w:tc>
          <w:tcPr>
            <w:tcW w:w="2340" w:type="dxa"/>
            <w:gridSpan w:val="2"/>
          </w:tcPr>
          <w:p w14:paraId="3D4A3697" w14:textId="62319EF2" w:rsidR="00192AEA" w:rsidRPr="00A861FA" w:rsidRDefault="00192AEA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หัก ค่าเสื่อมราคา</w:t>
            </w:r>
          </w:p>
        </w:tc>
        <w:tc>
          <w:tcPr>
            <w:tcW w:w="816" w:type="dxa"/>
          </w:tcPr>
          <w:p w14:paraId="631D1E3D" w14:textId="77777777" w:rsidR="00192AEA" w:rsidRPr="00A861FA" w:rsidRDefault="00192AEA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F1DECC3" w14:textId="63A24C82" w:rsidR="00192AEA" w:rsidRPr="00A861FA" w:rsidRDefault="00192AEA" w:rsidP="00E6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60" w:lineRule="exact"/>
              <w:ind w:right="-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A861FA">
              <w:rPr>
                <w:rFonts w:asciiTheme="majorBidi" w:hAnsiTheme="majorBidi" w:cstheme="majorBidi"/>
                <w:sz w:val="22"/>
                <w:szCs w:val="22"/>
              </w:rPr>
              <w:t>39,294)</w:t>
            </w:r>
          </w:p>
        </w:tc>
        <w:tc>
          <w:tcPr>
            <w:tcW w:w="346" w:type="dxa"/>
          </w:tcPr>
          <w:p w14:paraId="6A10F68A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7CEF628" w14:textId="71A4805A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26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46488">
              <w:rPr>
                <w:rFonts w:asciiTheme="majorBidi" w:hAnsiTheme="majorBidi" w:cstheme="majorBidi"/>
                <w:sz w:val="22"/>
                <w:szCs w:val="22"/>
              </w:rPr>
              <w:t>48,791</w:t>
            </w:r>
            <w:r w:rsidRPr="00A861F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66" w:type="dxa"/>
          </w:tcPr>
          <w:p w14:paraId="49C63732" w14:textId="77777777" w:rsidR="00192AEA" w:rsidRPr="00A861FA" w:rsidRDefault="00192AEA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54404AC3" w14:textId="6CA564B1" w:rsidR="00192AEA" w:rsidRPr="00A861FA" w:rsidRDefault="00192AEA" w:rsidP="00791B8A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58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(23,535)</w:t>
            </w:r>
          </w:p>
        </w:tc>
        <w:tc>
          <w:tcPr>
            <w:tcW w:w="266" w:type="dxa"/>
          </w:tcPr>
          <w:p w14:paraId="4180ED43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1AF5B1" w14:textId="567CDDFF" w:rsidR="00192AEA" w:rsidRPr="00A861FA" w:rsidRDefault="00192AEA" w:rsidP="00791B8A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</w:t>
            </w:r>
            <w:r w:rsidR="00846488">
              <w:rPr>
                <w:rFonts w:asciiTheme="majorBidi" w:hAnsiTheme="majorBidi" w:cstheme="majorBidi"/>
                <w:szCs w:val="22"/>
              </w:rPr>
              <w:t>649</w:t>
            </w:r>
            <w:r w:rsidRPr="00A861F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</w:tcPr>
          <w:p w14:paraId="47502C51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9C0EEEC" w14:textId="128055BE" w:rsidR="00192AEA" w:rsidRPr="00A861FA" w:rsidRDefault="00192AEA" w:rsidP="00791B8A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53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(1</w:t>
            </w:r>
            <w:r w:rsidR="006E6A53" w:rsidRPr="00A861FA">
              <w:rPr>
                <w:rFonts w:asciiTheme="majorBidi" w:hAnsiTheme="majorBidi" w:cstheme="majorBidi"/>
                <w:szCs w:val="22"/>
              </w:rPr>
              <w:t>1,</w:t>
            </w:r>
            <w:r w:rsidR="00846488">
              <w:rPr>
                <w:rFonts w:asciiTheme="majorBidi" w:hAnsiTheme="majorBidi" w:cstheme="majorBidi"/>
                <w:szCs w:val="22"/>
              </w:rPr>
              <w:t>818</w:t>
            </w:r>
            <w:r w:rsidRPr="00A861F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299AC939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226625B" w14:textId="55FF373B" w:rsidR="00192AEA" w:rsidRPr="00A861FA" w:rsidRDefault="00192AEA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51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(1</w:t>
            </w:r>
            <w:r w:rsidR="000C24E3">
              <w:rPr>
                <w:rFonts w:asciiTheme="majorBidi" w:hAnsiTheme="majorBidi" w:cstheme="majorBidi"/>
                <w:szCs w:val="22"/>
                <w:lang w:val="en-US"/>
              </w:rPr>
              <w:t>8,010</w:t>
            </w:r>
            <w:r w:rsidRPr="00A861F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0597FDF3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2F6124B" w14:textId="7D1C8F36" w:rsidR="00192AEA" w:rsidRPr="00A861FA" w:rsidRDefault="00192AEA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40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(1</w:t>
            </w:r>
            <w:r w:rsidR="000C24E3">
              <w:rPr>
                <w:rFonts w:asciiTheme="majorBidi" w:hAnsiTheme="majorBidi" w:cstheme="majorBidi"/>
                <w:szCs w:val="22"/>
              </w:rPr>
              <w:t>42,097</w:t>
            </w:r>
            <w:r w:rsidRPr="00A861F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192AEA" w:rsidRPr="00A861FA" w14:paraId="4EAB9819" w14:textId="77777777" w:rsidTr="00A861FA">
        <w:trPr>
          <w:trHeight w:val="19"/>
        </w:trPr>
        <w:tc>
          <w:tcPr>
            <w:tcW w:w="2340" w:type="dxa"/>
            <w:gridSpan w:val="2"/>
          </w:tcPr>
          <w:p w14:paraId="21570A93" w14:textId="02270614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6" w:type="dxa"/>
          </w:tcPr>
          <w:p w14:paraId="233D6499" w14:textId="77777777" w:rsidR="00192AEA" w:rsidRPr="00A861FA" w:rsidRDefault="00192AEA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5490818" w14:textId="3C9FFE9D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414,292</w:t>
            </w:r>
          </w:p>
        </w:tc>
        <w:tc>
          <w:tcPr>
            <w:tcW w:w="346" w:type="dxa"/>
          </w:tcPr>
          <w:p w14:paraId="5DC83145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641718E1" w14:textId="7CE29A86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</w:t>
            </w:r>
            <w:r w:rsidR="008464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3,656</w:t>
            </w:r>
          </w:p>
        </w:tc>
        <w:tc>
          <w:tcPr>
            <w:tcW w:w="266" w:type="dxa"/>
          </w:tcPr>
          <w:p w14:paraId="65225065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707318AB" w14:textId="1CFB7B90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298,848</w:t>
            </w:r>
          </w:p>
        </w:tc>
        <w:tc>
          <w:tcPr>
            <w:tcW w:w="266" w:type="dxa"/>
          </w:tcPr>
          <w:p w14:paraId="0A863A22" w14:textId="77777777" w:rsidR="00192AEA" w:rsidRPr="00A861FA" w:rsidRDefault="00192AEA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A70CDF1" w14:textId="5968B17B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</w:t>
            </w:r>
            <w:r w:rsidR="008464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942</w:t>
            </w:r>
          </w:p>
        </w:tc>
        <w:tc>
          <w:tcPr>
            <w:tcW w:w="180" w:type="dxa"/>
          </w:tcPr>
          <w:p w14:paraId="34997B1B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F148B81" w14:textId="0CA6CE33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B64E9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 w:rsidR="008464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357</w:t>
            </w:r>
          </w:p>
        </w:tc>
        <w:tc>
          <w:tcPr>
            <w:tcW w:w="266" w:type="dxa"/>
            <w:gridSpan w:val="2"/>
          </w:tcPr>
          <w:p w14:paraId="5238C5C1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075A8C" w14:textId="594C5853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0C24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52,859</w:t>
            </w:r>
          </w:p>
        </w:tc>
        <w:tc>
          <w:tcPr>
            <w:tcW w:w="266" w:type="dxa"/>
            <w:gridSpan w:val="2"/>
          </w:tcPr>
          <w:p w14:paraId="20299A1B" w14:textId="77777777" w:rsidR="00192AEA" w:rsidRPr="00A861FA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09D133" w14:textId="234BB955" w:rsidR="00192AEA" w:rsidRPr="00A861FA" w:rsidRDefault="00962CAD" w:rsidP="00A861FA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1,61</w:t>
            </w:r>
            <w:r w:rsidR="000C24E3">
              <w:rPr>
                <w:rFonts w:asciiTheme="majorBidi" w:hAnsiTheme="majorBidi" w:cstheme="majorBidi"/>
                <w:b/>
                <w:bCs/>
                <w:szCs w:val="22"/>
              </w:rPr>
              <w:t>4,954</w:t>
            </w:r>
          </w:p>
        </w:tc>
      </w:tr>
      <w:tr w:rsidR="006E6A53" w:rsidRPr="00A861FA" w14:paraId="4CBEFFE7" w14:textId="77777777" w:rsidTr="00A861FA">
        <w:trPr>
          <w:trHeight w:val="19"/>
        </w:trPr>
        <w:tc>
          <w:tcPr>
            <w:tcW w:w="2340" w:type="dxa"/>
            <w:gridSpan w:val="2"/>
          </w:tcPr>
          <w:p w14:paraId="273843E1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490CFB4" w14:textId="77777777" w:rsidR="006E6A53" w:rsidRPr="00A861FA" w:rsidRDefault="006E6A53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327CF260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dxa"/>
          </w:tcPr>
          <w:p w14:paraId="7E6B1960" w14:textId="77777777" w:rsidR="006E6A53" w:rsidRPr="00A861FA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6DB9632B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C1E6D04" w14:textId="77777777" w:rsidR="006E6A53" w:rsidRPr="00A861FA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36493128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0EFAB5E" w14:textId="77777777" w:rsidR="006E6A53" w:rsidRPr="00A861FA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758DF4D6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F69EB7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D33BEC0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529B7A5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3C77245C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BABB15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33A7F06B" w14:textId="77777777" w:rsidR="006E6A53" w:rsidRPr="00A861FA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61A1E" w:rsidRPr="00A861FA" w14:paraId="10AF6966" w14:textId="77777777" w:rsidTr="00F76BAE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44073068" w14:textId="77777777" w:rsidR="00E61A1E" w:rsidRPr="00A861FA" w:rsidRDefault="00E61A1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62D8CD7C" w14:textId="77777777" w:rsidR="00E61A1E" w:rsidRPr="00A861FA" w:rsidRDefault="00E61A1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10C27FD9" w14:textId="77777777" w:rsidR="00E61A1E" w:rsidRPr="00A861FA" w:rsidRDefault="00E61A1E" w:rsidP="00A861FA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A861FA" w:rsidRPr="00A861FA" w14:paraId="7FCD7B23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346B1F0F" w14:textId="77777777" w:rsidR="00A861FA" w:rsidRPr="00A861FA" w:rsidRDefault="00A861FA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A861F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24B8CC91" w14:textId="3C3108DD" w:rsidR="00A861FA" w:rsidRPr="00A861FA" w:rsidRDefault="00A861FA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98" w:type="dxa"/>
            <w:vAlign w:val="bottom"/>
          </w:tcPr>
          <w:p w14:paraId="608CA38D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0E6B4000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383096E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150D9B1A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603FBA1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21D91865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2089AA6B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0BA8A3B" w14:textId="77777777" w:rsid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5F55C26A" w14:textId="77777777" w:rsid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3E91DC6A" w14:textId="78103332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7CC1B6E1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91D6EB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2BEEAE8B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EAAD4AC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7AADC3F1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42DF52" w14:textId="77777777" w:rsidR="00A861FA" w:rsidRPr="00A861FA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5B7E46D9" w14:textId="77777777" w:rsidR="00A861FA" w:rsidRPr="00A861FA" w:rsidRDefault="00A861FA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670C8A1" w14:textId="77777777" w:rsidR="00A861FA" w:rsidRPr="00A861FA" w:rsidRDefault="00A861FA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52C3E" w:rsidRPr="00A861FA" w14:paraId="1EAB4BEC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</w:tcPr>
          <w:p w14:paraId="08F9E5D4" w14:textId="77777777" w:rsidR="00E52C3E" w:rsidRPr="00A861FA" w:rsidRDefault="00E52C3E" w:rsidP="00A861FA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75F2B015" w14:textId="77777777" w:rsidR="00E52C3E" w:rsidRPr="00A861FA" w:rsidRDefault="00E52C3E" w:rsidP="00A861FA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4D2850A9" w14:textId="77777777" w:rsidR="00E52C3E" w:rsidRPr="00A861FA" w:rsidRDefault="00E52C3E" w:rsidP="00A861FA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A861F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A861FA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8C1658" w:rsidRPr="00E52C3E" w14:paraId="69A62231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C8C5F1F" w14:textId="11F90F0D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861F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 </w:t>
            </w:r>
            <w:r w:rsidRPr="00A861F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มกราคม </w:t>
            </w:r>
            <w:r w:rsidRPr="00A861F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16" w:type="dxa"/>
          </w:tcPr>
          <w:p w14:paraId="2029FF8E" w14:textId="5AB6C305" w:rsidR="008C1658" w:rsidRPr="00A861FA" w:rsidRDefault="008C1658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063DB585" w14:textId="5D791868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2,048</w:t>
            </w:r>
          </w:p>
        </w:tc>
        <w:tc>
          <w:tcPr>
            <w:tcW w:w="346" w:type="dxa"/>
          </w:tcPr>
          <w:p w14:paraId="08695502" w14:textId="77777777" w:rsidR="008C1658" w:rsidRPr="00A861FA" w:rsidRDefault="008C1658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139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118" w:type="dxa"/>
          </w:tcPr>
          <w:p w14:paraId="4BEEEF37" w14:textId="62EF2BB4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77,976</w:t>
            </w:r>
          </w:p>
        </w:tc>
        <w:tc>
          <w:tcPr>
            <w:tcW w:w="266" w:type="dxa"/>
          </w:tcPr>
          <w:p w14:paraId="285BE161" w14:textId="77777777" w:rsidR="008C1658" w:rsidRPr="00A861FA" w:rsidRDefault="008C1658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139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31" w:type="dxa"/>
          </w:tcPr>
          <w:p w14:paraId="67E21C41" w14:textId="3A2A334B" w:rsidR="008C1658" w:rsidRPr="00A861FA" w:rsidRDefault="008C1658" w:rsidP="00A861FA">
            <w:pPr>
              <w:pStyle w:val="acctfourfigures"/>
              <w:tabs>
                <w:tab w:val="clear" w:pos="765"/>
                <w:tab w:val="decimal" w:pos="963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4,583</w:t>
            </w:r>
          </w:p>
        </w:tc>
        <w:tc>
          <w:tcPr>
            <w:tcW w:w="266" w:type="dxa"/>
          </w:tcPr>
          <w:p w14:paraId="6862D788" w14:textId="77777777" w:rsidR="008C1658" w:rsidRPr="00A861FA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48" w:type="dxa"/>
          </w:tcPr>
          <w:p w14:paraId="32F36827" w14:textId="5159BFE7" w:rsidR="008C1658" w:rsidRPr="00A861FA" w:rsidRDefault="008C1658" w:rsidP="00A861FA">
            <w:pPr>
              <w:pStyle w:val="acctfourfigures"/>
              <w:tabs>
                <w:tab w:val="clear" w:pos="765"/>
                <w:tab w:val="decimal" w:pos="903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2,26</w:t>
            </w:r>
            <w:r w:rsidR="00632EE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EF81A6" w14:textId="77777777" w:rsidR="008C1658" w:rsidRPr="00A861FA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9" w:type="dxa"/>
          </w:tcPr>
          <w:p w14:paraId="054DA336" w14:textId="3309145A" w:rsidR="008C1658" w:rsidRPr="00A861FA" w:rsidRDefault="008C1658" w:rsidP="00A861FA">
            <w:pPr>
              <w:pStyle w:val="acctfourfigures"/>
              <w:tabs>
                <w:tab w:val="clear" w:pos="765"/>
                <w:tab w:val="decimal" w:pos="914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14,221</w:t>
            </w:r>
          </w:p>
        </w:tc>
        <w:tc>
          <w:tcPr>
            <w:tcW w:w="266" w:type="dxa"/>
            <w:gridSpan w:val="2"/>
          </w:tcPr>
          <w:p w14:paraId="0E7B034C" w14:textId="77777777" w:rsidR="008C1658" w:rsidRPr="00A861FA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2"/>
          </w:tcPr>
          <w:p w14:paraId="203A2253" w14:textId="103DD79F" w:rsidR="008C1658" w:rsidRPr="00A861FA" w:rsidRDefault="008C1658" w:rsidP="00A861FA">
            <w:pPr>
              <w:pStyle w:val="acctfourfigures"/>
              <w:tabs>
                <w:tab w:val="clear" w:pos="765"/>
                <w:tab w:val="decimal" w:pos="939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19,22</w:t>
            </w:r>
            <w:r w:rsidR="00632EE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66" w:type="dxa"/>
            <w:gridSpan w:val="2"/>
          </w:tcPr>
          <w:p w14:paraId="714387F7" w14:textId="77777777" w:rsidR="008C1658" w:rsidRPr="00A861FA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82" w:type="dxa"/>
            <w:gridSpan w:val="3"/>
          </w:tcPr>
          <w:p w14:paraId="46C40950" w14:textId="60B1263F" w:rsidR="008C1658" w:rsidRPr="00A861FA" w:rsidRDefault="008C1658" w:rsidP="00A861FA">
            <w:pPr>
              <w:pStyle w:val="acctfourfigures"/>
              <w:tabs>
                <w:tab w:val="clear" w:pos="765"/>
                <w:tab w:val="decimal" w:pos="922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120,314</w:t>
            </w:r>
          </w:p>
        </w:tc>
      </w:tr>
      <w:tr w:rsidR="008C1658" w:rsidRPr="00E52C3E" w14:paraId="4E9206AB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57AB3BA" w14:textId="3068AD6D" w:rsidR="008C1658" w:rsidRPr="00A861FA" w:rsidRDefault="008C1658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6F4DBF0F" w14:textId="77777777" w:rsidR="008C1658" w:rsidRPr="00A861FA" w:rsidRDefault="008C1658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4A79026" w14:textId="528D04C5" w:rsidR="008C1658" w:rsidRPr="00A861FA" w:rsidRDefault="008C1658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5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7B51B248" w14:textId="77777777" w:rsidR="008C1658" w:rsidRPr="00A861FA" w:rsidRDefault="008C1658" w:rsidP="002B40E6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26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08316201" w14:textId="3046606A" w:rsidR="008C1658" w:rsidRPr="00A861FA" w:rsidRDefault="008C1658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720"/>
              </w:tabs>
              <w:spacing w:line="260" w:lineRule="exact"/>
              <w:ind w:left="-79" w:right="-31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69897EED" w14:textId="77777777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</w:tcPr>
          <w:p w14:paraId="5AD73DA3" w14:textId="51E44EB7" w:rsidR="008C1658" w:rsidRPr="00A861FA" w:rsidRDefault="008C1658" w:rsidP="00E61A1E">
            <w:pPr>
              <w:pStyle w:val="acctfourfigures"/>
              <w:tabs>
                <w:tab w:val="clear" w:pos="765"/>
                <w:tab w:val="left" w:pos="-79"/>
                <w:tab w:val="decimal" w:pos="180"/>
                <w:tab w:val="decimal" w:pos="270"/>
                <w:tab w:val="decimal" w:pos="855"/>
              </w:tabs>
              <w:spacing w:line="260" w:lineRule="exact"/>
              <w:ind w:left="-79" w:right="-493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E647381" w14:textId="77777777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EAFD4CF" w14:textId="479116FB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180" w:type="dxa"/>
          </w:tcPr>
          <w:p w14:paraId="7A83E4D5" w14:textId="77777777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</w:tcPr>
          <w:p w14:paraId="30EEC534" w14:textId="6AFA41B2" w:rsidR="008C1658" w:rsidRPr="00A861FA" w:rsidRDefault="00632EE5" w:rsidP="00632EE5">
            <w:pPr>
              <w:pStyle w:val="acctfourfigures"/>
              <w:tabs>
                <w:tab w:val="clear" w:pos="765"/>
                <w:tab w:val="decimal" w:pos="914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516</w:t>
            </w:r>
          </w:p>
        </w:tc>
        <w:tc>
          <w:tcPr>
            <w:tcW w:w="266" w:type="dxa"/>
            <w:gridSpan w:val="2"/>
          </w:tcPr>
          <w:p w14:paraId="53101F40" w14:textId="77777777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C8BBF68" w14:textId="5E37A7B4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sz w:val="22"/>
                <w:szCs w:val="22"/>
              </w:rPr>
              <w:t>1,921</w:t>
            </w:r>
          </w:p>
        </w:tc>
        <w:tc>
          <w:tcPr>
            <w:tcW w:w="266" w:type="dxa"/>
            <w:gridSpan w:val="2"/>
          </w:tcPr>
          <w:p w14:paraId="083AB481" w14:textId="77777777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4F2B636C" w14:textId="6F04B6D1" w:rsidR="008C1658" w:rsidRPr="00A861FA" w:rsidRDefault="00524CD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3,067</w:t>
            </w:r>
          </w:p>
        </w:tc>
      </w:tr>
      <w:tr w:rsidR="008C1658" w:rsidRPr="00E52C3E" w14:paraId="276E9AD4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53169F31" w14:textId="41FD45F5" w:rsidR="008C1658" w:rsidRPr="00A861FA" w:rsidRDefault="008C1658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A861F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หัก </w:t>
            </w:r>
            <w:r w:rsidRPr="00A861FA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25E6092C" w14:textId="77777777" w:rsidR="008C1658" w:rsidRPr="00A861FA" w:rsidRDefault="008C1658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FAA5D2" w14:textId="38455938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585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(467)</w:t>
            </w:r>
          </w:p>
        </w:tc>
        <w:tc>
          <w:tcPr>
            <w:tcW w:w="346" w:type="dxa"/>
          </w:tcPr>
          <w:p w14:paraId="1EB80BAF" w14:textId="77777777" w:rsidR="008C1658" w:rsidRPr="00A861FA" w:rsidRDefault="008C1658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139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5A4FA5D" w14:textId="2F7739FB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378"/>
              <w:jc w:val="center"/>
              <w:rPr>
                <w:rFonts w:asciiTheme="majorBidi" w:hAnsiTheme="majorBidi" w:cstheme="majorBidi"/>
                <w:szCs w:val="22"/>
              </w:rPr>
            </w:pPr>
            <w:r w:rsidRPr="00A861FA">
              <w:rPr>
                <w:rFonts w:asciiTheme="majorBidi" w:hAnsiTheme="majorBidi" w:cstheme="majorBidi"/>
                <w:szCs w:val="22"/>
              </w:rPr>
              <w:t>(20,20</w:t>
            </w:r>
            <w:r w:rsidR="0068109A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Pr="00A861F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</w:tcPr>
          <w:p w14:paraId="752587B1" w14:textId="77777777" w:rsidR="008C1658" w:rsidRPr="00A861FA" w:rsidRDefault="008C1658" w:rsidP="00A861FA">
            <w:pPr>
              <w:pStyle w:val="acctmergecolhdg"/>
              <w:tabs>
                <w:tab w:val="decimal" w:pos="667"/>
              </w:tabs>
              <w:spacing w:line="260" w:lineRule="exact"/>
              <w:ind w:right="139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BD37D33" w14:textId="6919AC96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(1,340)</w:t>
            </w:r>
          </w:p>
        </w:tc>
        <w:tc>
          <w:tcPr>
            <w:tcW w:w="266" w:type="dxa"/>
          </w:tcPr>
          <w:p w14:paraId="3B76D695" w14:textId="77777777" w:rsidR="008C1658" w:rsidRPr="00A861FA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912EFCA" w14:textId="04068D7C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(394)</w:t>
            </w:r>
          </w:p>
        </w:tc>
        <w:tc>
          <w:tcPr>
            <w:tcW w:w="180" w:type="dxa"/>
          </w:tcPr>
          <w:p w14:paraId="4685F42B" w14:textId="77777777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BF50305" w14:textId="1F4FD705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  <w:tab w:val="decimal" w:pos="914"/>
              </w:tabs>
              <w:spacing w:line="260" w:lineRule="exact"/>
              <w:ind w:left="-79" w:right="-53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(2,8</w:t>
            </w:r>
            <w:r w:rsidR="00632EE5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1546E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18191CA" w14:textId="77777777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2C2A3FD" w14:textId="7329C7A4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0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(3,49</w:t>
            </w:r>
            <w:r w:rsidR="0068109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0019DDD5" w14:textId="77777777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</w:tabs>
              <w:spacing w:line="260" w:lineRule="exact"/>
              <w:ind w:left="-79" w:right="-6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B5FDB57" w14:textId="0F82EB58" w:rsidR="008C1658" w:rsidRPr="00A861FA" w:rsidRDefault="008C1658" w:rsidP="002B40E6">
            <w:pPr>
              <w:pStyle w:val="acctfourfigures"/>
              <w:tabs>
                <w:tab w:val="clear" w:pos="765"/>
                <w:tab w:val="decimal" w:pos="18"/>
                <w:tab w:val="decimal" w:pos="648"/>
                <w:tab w:val="decimal" w:pos="738"/>
                <w:tab w:val="decimal" w:pos="922"/>
              </w:tabs>
              <w:spacing w:line="260" w:lineRule="exact"/>
              <w:ind w:left="-79" w:right="-58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(28,7</w:t>
            </w:r>
            <w:r w:rsidR="00524CDA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1546E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A861F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8C1658" w:rsidRPr="00E52C3E" w14:paraId="668CB067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  <w:vAlign w:val="bottom"/>
          </w:tcPr>
          <w:p w14:paraId="59367415" w14:textId="3A8DE2BA" w:rsidR="008C1658" w:rsidRPr="00A861FA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1FA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861F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A861F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40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6" w:type="dxa"/>
          </w:tcPr>
          <w:p w14:paraId="191024E5" w14:textId="77777777" w:rsidR="008C1658" w:rsidRPr="00A861FA" w:rsidRDefault="008C1658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421D0" w14:textId="172ECC82" w:rsidR="008C1658" w:rsidRPr="00896426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64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1,581</w:t>
            </w:r>
          </w:p>
        </w:tc>
        <w:tc>
          <w:tcPr>
            <w:tcW w:w="346" w:type="dxa"/>
          </w:tcPr>
          <w:p w14:paraId="6B71DA03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5A0CD" w14:textId="47315CB8" w:rsidR="008C1658" w:rsidRPr="00896426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64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57,77</w:t>
            </w:r>
            <w:r w:rsidR="006810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6" w:type="dxa"/>
          </w:tcPr>
          <w:p w14:paraId="7DB687C0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C231" w14:textId="4F75CA26" w:rsidR="008C1658" w:rsidRPr="00896426" w:rsidRDefault="008C1658" w:rsidP="00A861FA">
            <w:pPr>
              <w:pStyle w:val="acctfourfigures"/>
              <w:tabs>
                <w:tab w:val="clear" w:pos="765"/>
                <w:tab w:val="decimal" w:pos="963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9642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3,243</w:t>
            </w:r>
          </w:p>
        </w:tc>
        <w:tc>
          <w:tcPr>
            <w:tcW w:w="266" w:type="dxa"/>
          </w:tcPr>
          <w:p w14:paraId="5960ABF0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103BB" w14:textId="29E81203" w:rsidR="008C1658" w:rsidRPr="00896426" w:rsidRDefault="008C1658" w:rsidP="00A861FA">
            <w:pPr>
              <w:pStyle w:val="acctfourfigures"/>
              <w:tabs>
                <w:tab w:val="clear" w:pos="765"/>
                <w:tab w:val="decimal" w:pos="903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9642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2,50</w:t>
            </w:r>
            <w:r w:rsidR="00632EE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DE90C33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F6B0" w14:textId="6206DBEB" w:rsidR="008C1658" w:rsidRPr="00896426" w:rsidRDefault="008C1658" w:rsidP="00A861FA">
            <w:pPr>
              <w:pStyle w:val="acctfourfigures"/>
              <w:tabs>
                <w:tab w:val="clear" w:pos="765"/>
                <w:tab w:val="decimal" w:pos="914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9642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11,</w:t>
            </w:r>
            <w:r w:rsidR="00632EE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84</w:t>
            </w:r>
            <w:r w:rsidR="001546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266" w:type="dxa"/>
            <w:gridSpan w:val="2"/>
          </w:tcPr>
          <w:p w14:paraId="3E55A8EF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EC159" w14:textId="464A8833" w:rsidR="008C1658" w:rsidRPr="00896426" w:rsidRDefault="008C1658" w:rsidP="00A861FA">
            <w:pPr>
              <w:pStyle w:val="acctfourfigures"/>
              <w:tabs>
                <w:tab w:val="clear" w:pos="765"/>
                <w:tab w:val="decimal" w:pos="939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9642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17,65</w:t>
            </w:r>
            <w:r w:rsidR="006810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266" w:type="dxa"/>
            <w:gridSpan w:val="2"/>
          </w:tcPr>
          <w:p w14:paraId="3D8C5C15" w14:textId="77777777" w:rsidR="008C1658" w:rsidRPr="00896426" w:rsidRDefault="008C1658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6912" w14:textId="2ACE9A17" w:rsidR="008C1658" w:rsidRPr="00896426" w:rsidRDefault="008C1658" w:rsidP="00A861FA">
            <w:pPr>
              <w:pStyle w:val="acctfourfigures"/>
              <w:tabs>
                <w:tab w:val="clear" w:pos="765"/>
                <w:tab w:val="decimal" w:pos="922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9642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94,</w:t>
            </w:r>
            <w:r w:rsidR="00524C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</w:t>
            </w:r>
            <w:r w:rsidR="0068109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</w:p>
        </w:tc>
      </w:tr>
    </w:tbl>
    <w:p w14:paraId="476D3344" w14:textId="77777777" w:rsidR="00C4698E" w:rsidRPr="00E52C3E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right"/>
        <w:rPr>
          <w:rFonts w:asciiTheme="majorBidi" w:hAnsiTheme="majorBidi" w:cstheme="majorBidi"/>
          <w:sz w:val="12"/>
          <w:szCs w:val="12"/>
        </w:rPr>
      </w:pPr>
    </w:p>
    <w:p w14:paraId="5886EE9A" w14:textId="22825EDD" w:rsidR="00C4698E" w:rsidRPr="00E52C3E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right"/>
        <w:rPr>
          <w:rFonts w:asciiTheme="majorBidi" w:hAnsiTheme="majorBidi" w:cstheme="majorBidi"/>
          <w:b/>
          <w:sz w:val="22"/>
          <w:szCs w:val="22"/>
          <w:cs/>
        </w:rPr>
        <w:sectPr w:rsidR="00C4698E" w:rsidRPr="00E52C3E" w:rsidSect="00966FF0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962F86" w14:textId="77777777" w:rsidR="00E52C3E" w:rsidRPr="00E52C3E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E52C3E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1CA9D025" w14:textId="77777777" w:rsidR="00E52C3E" w:rsidRPr="00E52C3E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9A2D237" w14:textId="209196DD" w:rsidR="00E52C3E" w:rsidRPr="008C1658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8C1658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8C165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8C1658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 xml:space="preserve">มิถุนายน </w:t>
      </w:r>
      <w:r w:rsidRPr="008C1658">
        <w:rPr>
          <w:rFonts w:asciiTheme="majorBidi" w:hAnsiTheme="majorBidi" w:cstheme="majorBidi"/>
          <w:bCs/>
          <w:sz w:val="28"/>
          <w:szCs w:val="28"/>
        </w:rPr>
        <w:t>2564</w:t>
      </w:r>
      <w:r w:rsidRPr="008C165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กลุ่มบริษัทได้นำสิทธิการเช่าที่ดินซึ่งมีมูลค่าตามบัญชีสุทธิ </w:t>
      </w:r>
      <w:r w:rsidR="00A66FB5" w:rsidRPr="007A6BAA">
        <w:rPr>
          <w:rFonts w:asciiTheme="majorBidi" w:hAnsiTheme="majorBidi" w:cs="Angsana New"/>
          <w:bCs/>
          <w:sz w:val="28"/>
          <w:szCs w:val="28"/>
        </w:rPr>
        <w:t>28.30</w:t>
      </w:r>
      <w:r w:rsidR="007A6BAA" w:rsidRPr="007A6BAA">
        <w:rPr>
          <w:rFonts w:asciiTheme="majorBidi" w:hAnsiTheme="majorBidi" w:cs="Angsana New"/>
          <w:bCs/>
          <w:sz w:val="28"/>
          <w:szCs w:val="28"/>
        </w:rPr>
        <w:t xml:space="preserve">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>ล้านบาท เป็นสินทรัพย์ค้ำประกันวงเงินสินเชื่อที่ได้รับจากสถาบันการเงิน</w:t>
      </w:r>
      <w:r w:rsidRPr="008C165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C1658">
        <w:rPr>
          <w:rFonts w:asciiTheme="majorBidi" w:hAnsiTheme="majorBidi" w:cstheme="majorBidi"/>
          <w:sz w:val="28"/>
          <w:szCs w:val="28"/>
        </w:rPr>
        <w:t>(</w:t>
      </w:r>
      <w:r w:rsidRPr="008C1658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Pr="008C1658">
        <w:rPr>
          <w:rFonts w:asciiTheme="majorBidi" w:hAnsiTheme="majorBidi" w:cstheme="majorBidi"/>
          <w:sz w:val="28"/>
          <w:szCs w:val="28"/>
        </w:rPr>
        <w:t>1</w:t>
      </w:r>
      <w:r w:rsidR="00967A82" w:rsidRPr="008C1658">
        <w:rPr>
          <w:rFonts w:asciiTheme="majorBidi" w:hAnsiTheme="majorBidi" w:cstheme="majorBidi"/>
          <w:sz w:val="28"/>
          <w:szCs w:val="28"/>
        </w:rPr>
        <w:t>0</w:t>
      </w:r>
      <w:r w:rsidRPr="008C1658">
        <w:rPr>
          <w:rFonts w:asciiTheme="majorBidi" w:hAnsiTheme="majorBidi" w:cstheme="majorBidi"/>
          <w:sz w:val="28"/>
          <w:szCs w:val="28"/>
        </w:rPr>
        <w:t>)</w:t>
      </w:r>
    </w:p>
    <w:p w14:paraId="366764DB" w14:textId="77777777" w:rsidR="00E52C3E" w:rsidRPr="008C1658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3794F1B0" w14:textId="77777777" w:rsidR="00E52C3E" w:rsidRPr="008C1658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  <w:r w:rsidRPr="008C165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การยินยอมการลดค่าเช่าที่เกี่ยวข้องกับ </w:t>
      </w:r>
      <w:r w:rsidRPr="008C1658">
        <w:rPr>
          <w:rFonts w:asciiTheme="majorBidi" w:hAnsiTheme="majorBidi" w:cstheme="majorBidi"/>
          <w:bCs/>
          <w:i/>
          <w:iCs/>
          <w:sz w:val="28"/>
          <w:szCs w:val="28"/>
        </w:rPr>
        <w:t>COVID-19</w:t>
      </w:r>
    </w:p>
    <w:p w14:paraId="6808B564" w14:textId="77777777" w:rsidR="00E52C3E" w:rsidRPr="008C1658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123AFF8" w14:textId="4F1D428A" w:rsidR="00E52C3E" w:rsidRPr="00E52C3E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8C1658">
        <w:rPr>
          <w:rFonts w:asciiTheme="majorBidi" w:hAnsiTheme="majorBidi" w:cstheme="majorBidi"/>
          <w:b/>
          <w:sz w:val="28"/>
          <w:szCs w:val="28"/>
          <w:cs/>
        </w:rPr>
        <w:t xml:space="preserve">ในระหว่างงวดหกเดือนสิ้นสุดวันที่ </w:t>
      </w:r>
      <w:r w:rsidRPr="008C1658">
        <w:rPr>
          <w:rFonts w:asciiTheme="majorBidi" w:hAnsiTheme="majorBidi" w:cstheme="majorBidi"/>
          <w:bCs/>
          <w:sz w:val="28"/>
          <w:szCs w:val="28"/>
        </w:rPr>
        <w:t>30</w:t>
      </w:r>
      <w:r w:rsidRPr="008C165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 xml:space="preserve">มิถุนายน </w:t>
      </w:r>
      <w:r w:rsidRPr="008C1658">
        <w:rPr>
          <w:rFonts w:asciiTheme="majorBidi" w:hAnsiTheme="majorBidi" w:cstheme="majorBidi"/>
          <w:bCs/>
          <w:sz w:val="28"/>
          <w:szCs w:val="28"/>
        </w:rPr>
        <w:t>2564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กลุ่มบริษัทได้รับการลดค่าเช่าที่เกี่ยวข้องกับ</w:t>
      </w:r>
      <w:r w:rsidRPr="008C165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C1658">
        <w:rPr>
          <w:rFonts w:asciiTheme="majorBidi" w:hAnsiTheme="majorBidi" w:cstheme="majorBidi"/>
          <w:bCs/>
          <w:sz w:val="28"/>
          <w:szCs w:val="28"/>
        </w:rPr>
        <w:t xml:space="preserve">COVID-19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>ทำให้ค่าเช่าสำหรับงวดหกเดือนสิ้นสุดวันที่</w:t>
      </w:r>
      <w:r w:rsidRPr="008C165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8C1658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>มิถุนายน</w:t>
      </w:r>
      <w:r w:rsidRPr="008C165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8C1658">
        <w:rPr>
          <w:rFonts w:asciiTheme="majorBidi" w:hAnsiTheme="majorBidi" w:cstheme="majorBidi"/>
          <w:bCs/>
          <w:sz w:val="28"/>
          <w:szCs w:val="28"/>
        </w:rPr>
        <w:t>2564</w:t>
      </w:r>
      <w:r w:rsidRPr="008C165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>ลดลงเป็นจำนวน</w:t>
      </w:r>
      <w:r w:rsidRPr="008C165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66FB5" w:rsidRPr="008C1658">
        <w:rPr>
          <w:rFonts w:asciiTheme="majorBidi" w:hAnsiTheme="majorBidi" w:cs="Angsana New"/>
          <w:bCs/>
          <w:sz w:val="28"/>
          <w:szCs w:val="28"/>
        </w:rPr>
        <w:t xml:space="preserve">4.28 </w:t>
      </w:r>
      <w:r w:rsidRPr="008C1658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</w:p>
    <w:p w14:paraId="7D696C79" w14:textId="02F1C2E5" w:rsidR="00E52C3E" w:rsidRPr="00E52C3E" w:rsidRDefault="00E52C3E" w:rsidP="00E52C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1112AD80" w14:textId="27157655" w:rsidR="00AD4318" w:rsidRPr="00E52C3E" w:rsidRDefault="00AD4318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106D8D9D" w14:textId="25A15805" w:rsidR="00AE2166" w:rsidRPr="00E52C3E" w:rsidRDefault="00AE2166" w:rsidP="0025022B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54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8"/>
        <w:gridCol w:w="1260"/>
        <w:gridCol w:w="1255"/>
        <w:gridCol w:w="290"/>
        <w:gridCol w:w="1245"/>
      </w:tblGrid>
      <w:tr w:rsidR="00A91D2D" w:rsidRPr="00A154CE" w14:paraId="2EBA0280" w14:textId="77777777" w:rsidTr="00A91D2D">
        <w:tc>
          <w:tcPr>
            <w:tcW w:w="2879" w:type="pct"/>
          </w:tcPr>
          <w:p w14:paraId="78B4619C" w14:textId="77777777" w:rsidR="00A91D2D" w:rsidRPr="00E52C3E" w:rsidRDefault="00A91D2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6C3790A5" w14:textId="77777777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</w:tcPr>
          <w:p w14:paraId="3B11A37F" w14:textId="5F2010F6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91D2D" w:rsidRPr="00A154CE" w14:paraId="66124484" w14:textId="77777777" w:rsidTr="00A91D2D">
        <w:tc>
          <w:tcPr>
            <w:tcW w:w="2879" w:type="pct"/>
          </w:tcPr>
          <w:p w14:paraId="30FEA74B" w14:textId="77777777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0" w:type="pct"/>
          </w:tcPr>
          <w:p w14:paraId="7C72F4B5" w14:textId="67712AC5" w:rsidR="00A91D2D" w:rsidRPr="00A91D2D" w:rsidRDefault="00A91D2D" w:rsidP="00A91D2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91D2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657" w:type="pct"/>
          </w:tcPr>
          <w:p w14:paraId="3464A3F7" w14:textId="2AB4FDA2" w:rsidR="00A91D2D" w:rsidRPr="00A154CE" w:rsidRDefault="00A91D2D" w:rsidP="00FD08E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2" w:type="pct"/>
          </w:tcPr>
          <w:p w14:paraId="13F30BA8" w14:textId="77777777" w:rsidR="00A91D2D" w:rsidRPr="00A154CE" w:rsidRDefault="00A91D2D" w:rsidP="00FD08E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pct"/>
          </w:tcPr>
          <w:p w14:paraId="6E12E619" w14:textId="0382D7F2" w:rsidR="00A91D2D" w:rsidRPr="00A154CE" w:rsidRDefault="00A91D2D" w:rsidP="00FD08E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91D2D" w:rsidRPr="00A154CE" w14:paraId="1AC0F216" w14:textId="77777777" w:rsidTr="00A91D2D">
        <w:tc>
          <w:tcPr>
            <w:tcW w:w="2879" w:type="pct"/>
          </w:tcPr>
          <w:p w14:paraId="65DB6A78" w14:textId="77777777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0D5A049D" w14:textId="77777777" w:rsidR="00A91D2D" w:rsidRPr="00A91D2D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</w:tcPr>
          <w:p w14:paraId="2D907ABA" w14:textId="6122C12F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4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1D2D" w:rsidRPr="00A154CE" w14:paraId="2814B4BA" w14:textId="77777777" w:rsidTr="00A91D2D">
        <w:tc>
          <w:tcPr>
            <w:tcW w:w="2879" w:type="pct"/>
          </w:tcPr>
          <w:p w14:paraId="7713F887" w14:textId="77777777" w:rsidR="00A91D2D" w:rsidRPr="00A154CE" w:rsidRDefault="00A91D2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60" w:type="pct"/>
          </w:tcPr>
          <w:p w14:paraId="4666B3AA" w14:textId="77777777" w:rsidR="00A91D2D" w:rsidRPr="00A91D2D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54323845" w14:textId="516FBB06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25A59831" w14:textId="77777777" w:rsidR="00A91D2D" w:rsidRPr="00A154CE" w:rsidRDefault="00A91D2D" w:rsidP="00FD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5CCC6392" w14:textId="77777777" w:rsidR="00A91D2D" w:rsidRPr="00A154CE" w:rsidRDefault="00A91D2D" w:rsidP="00FD08EF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1D2D" w:rsidRPr="00A154CE" w14:paraId="7241CCD3" w14:textId="77777777" w:rsidTr="00A91D2D">
        <w:tc>
          <w:tcPr>
            <w:tcW w:w="2879" w:type="pct"/>
          </w:tcPr>
          <w:p w14:paraId="3D66117F" w14:textId="77777777" w:rsidR="00A91D2D" w:rsidRPr="00A154CE" w:rsidRDefault="00A91D2D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154C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154C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0" w:type="pct"/>
          </w:tcPr>
          <w:p w14:paraId="4E734E05" w14:textId="77777777" w:rsidR="00A91D2D" w:rsidRPr="00A91D2D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0FBA0B62" w14:textId="6D075C78" w:rsidR="00A91D2D" w:rsidRPr="00A154CE" w:rsidRDefault="00A91D2D" w:rsidP="00CB5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4CE">
              <w:rPr>
                <w:rFonts w:asciiTheme="majorBidi" w:hAnsiTheme="majorBidi" w:cs="Angsana New"/>
                <w:sz w:val="28"/>
                <w:szCs w:val="28"/>
                <w:cs/>
              </w:rPr>
              <w:t>107,171</w:t>
            </w:r>
          </w:p>
        </w:tc>
        <w:tc>
          <w:tcPr>
            <w:tcW w:w="152" w:type="pct"/>
          </w:tcPr>
          <w:p w14:paraId="6F5364B2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6D4B0669" w14:textId="2113DDCA" w:rsidR="00A91D2D" w:rsidRPr="00A154CE" w:rsidRDefault="00A91D2D" w:rsidP="00E52C3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4CE">
              <w:rPr>
                <w:rFonts w:asciiTheme="majorBidi" w:hAnsiTheme="majorBidi" w:cs="Angsana New"/>
                <w:sz w:val="28"/>
                <w:szCs w:val="28"/>
                <w:cs/>
              </w:rPr>
              <w:t>92,902</w:t>
            </w:r>
          </w:p>
        </w:tc>
      </w:tr>
      <w:tr w:rsidR="00A91D2D" w:rsidRPr="00A154CE" w14:paraId="44FAD6CF" w14:textId="77777777" w:rsidTr="00A91D2D">
        <w:tc>
          <w:tcPr>
            <w:tcW w:w="2879" w:type="pct"/>
          </w:tcPr>
          <w:p w14:paraId="0A1A81A9" w14:textId="1912EDE0" w:rsidR="00A91D2D" w:rsidRPr="00A154CE" w:rsidRDefault="00A91D2D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60" w:type="pct"/>
          </w:tcPr>
          <w:p w14:paraId="60AB3D87" w14:textId="2DEF386C" w:rsidR="00A91D2D" w:rsidRPr="00A91D2D" w:rsidRDefault="00A91D2D" w:rsidP="00A91D2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91D2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657" w:type="pct"/>
          </w:tcPr>
          <w:p w14:paraId="35ECF58E" w14:textId="3884FB58" w:rsidR="00A91D2D" w:rsidRPr="00A154CE" w:rsidRDefault="00A91D2D" w:rsidP="00256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54CE">
              <w:rPr>
                <w:rFonts w:asciiTheme="majorBidi" w:hAnsiTheme="majorBidi" w:cs="Angsana New"/>
                <w:sz w:val="28"/>
                <w:szCs w:val="28"/>
              </w:rPr>
              <w:t>120,60</w:t>
            </w:r>
            <w:r>
              <w:rPr>
                <w:rFonts w:asciiTheme="majorBidi" w:hAnsiTheme="majorBidi" w:cs="Angsana New"/>
                <w:sz w:val="28"/>
                <w:szCs w:val="28"/>
              </w:rPr>
              <w:t>7</w:t>
            </w:r>
          </w:p>
        </w:tc>
        <w:tc>
          <w:tcPr>
            <w:tcW w:w="152" w:type="pct"/>
          </w:tcPr>
          <w:p w14:paraId="5E951529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1859B82A" w14:textId="2EC798C0" w:rsidR="00A91D2D" w:rsidRPr="00A154CE" w:rsidRDefault="00A91D2D" w:rsidP="00E52C3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14,166</w:t>
            </w:r>
          </w:p>
        </w:tc>
      </w:tr>
      <w:tr w:rsidR="00A91D2D" w:rsidRPr="00A154CE" w14:paraId="0A8373D6" w14:textId="77777777" w:rsidTr="00A91D2D">
        <w:tc>
          <w:tcPr>
            <w:tcW w:w="2879" w:type="pct"/>
          </w:tcPr>
          <w:p w14:paraId="615B9D08" w14:textId="77777777" w:rsidR="00A91D2D" w:rsidRPr="00A154CE" w:rsidRDefault="00A91D2D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60" w:type="pct"/>
          </w:tcPr>
          <w:p w14:paraId="35FA0984" w14:textId="77777777" w:rsidR="00A91D2D" w:rsidRPr="00A91D2D" w:rsidRDefault="00A91D2D" w:rsidP="00A91D2D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57" w:type="pct"/>
          </w:tcPr>
          <w:p w14:paraId="12A428C8" w14:textId="246446BA" w:rsidR="00A91D2D" w:rsidRPr="00A154CE" w:rsidRDefault="00A91D2D" w:rsidP="00CB520D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3EBD3136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7B15B310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1D2D" w:rsidRPr="00A154CE" w14:paraId="5FF71CB6" w14:textId="77777777" w:rsidTr="00A91D2D">
        <w:tc>
          <w:tcPr>
            <w:tcW w:w="2879" w:type="pct"/>
          </w:tcPr>
          <w:p w14:paraId="6FFF9881" w14:textId="77777777" w:rsidR="00A91D2D" w:rsidRPr="00A154CE" w:rsidRDefault="00A91D2D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660" w:type="pct"/>
          </w:tcPr>
          <w:p w14:paraId="7AEDF8F0" w14:textId="77777777" w:rsidR="00A91D2D" w:rsidRPr="00A91D2D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3B8A7CCF" w14:textId="544BCC6B" w:rsidR="00A91D2D" w:rsidRPr="00A154CE" w:rsidRDefault="00A91D2D" w:rsidP="003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6,3</w:t>
            </w:r>
            <w:r>
              <w:rPr>
                <w:rFonts w:asciiTheme="majorBidi" w:hAnsiTheme="majorBidi" w:cs="Angsana New"/>
                <w:sz w:val="28"/>
                <w:szCs w:val="28"/>
              </w:rPr>
              <w:t>60</w:t>
            </w:r>
          </w:p>
        </w:tc>
        <w:tc>
          <w:tcPr>
            <w:tcW w:w="152" w:type="pct"/>
          </w:tcPr>
          <w:p w14:paraId="4AE2D310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7AC7D9B0" w14:textId="29A67CF1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154CE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A91D2D" w:rsidRPr="00E52C3E" w14:paraId="6251B726" w14:textId="77777777" w:rsidTr="00A91D2D">
        <w:tc>
          <w:tcPr>
            <w:tcW w:w="2879" w:type="pct"/>
          </w:tcPr>
          <w:p w14:paraId="3DD20951" w14:textId="77777777" w:rsidR="00A91D2D" w:rsidRPr="00A154CE" w:rsidRDefault="00A91D2D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0" w:type="pct"/>
          </w:tcPr>
          <w:p w14:paraId="7C5A0E43" w14:textId="77777777" w:rsidR="00A91D2D" w:rsidRPr="00A91D2D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3DBC3095" w14:textId="167407C0" w:rsidR="00A91D2D" w:rsidRPr="00A154CE" w:rsidRDefault="00A91D2D" w:rsidP="00256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4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4,138</w:t>
            </w:r>
          </w:p>
        </w:tc>
        <w:tc>
          <w:tcPr>
            <w:tcW w:w="152" w:type="pct"/>
          </w:tcPr>
          <w:p w14:paraId="77A09AE5" w14:textId="77777777" w:rsidR="00A91D2D" w:rsidRPr="00A154C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7632A11" w14:textId="3340C2C1" w:rsidR="00A91D2D" w:rsidRPr="00E52C3E" w:rsidRDefault="00A91D2D" w:rsidP="00E52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5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107,171</w:t>
            </w:r>
          </w:p>
        </w:tc>
      </w:tr>
    </w:tbl>
    <w:p w14:paraId="39BA84FE" w14:textId="438CE18F" w:rsidR="00E52C3E" w:rsidRPr="00E52C3E" w:rsidRDefault="00E52C3E" w:rsidP="0025022B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339F84E" w14:textId="77777777" w:rsidR="00E52C3E" w:rsidRDefault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DEF75B7" w14:textId="47D937AE" w:rsidR="00516892" w:rsidRPr="00E52C3E" w:rsidRDefault="00030C23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E52C3E" w:rsidRDefault="00953616" w:rsidP="0095361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3"/>
        <w:gridCol w:w="887"/>
        <w:gridCol w:w="930"/>
        <w:gridCol w:w="15"/>
        <w:gridCol w:w="259"/>
        <w:gridCol w:w="990"/>
        <w:gridCol w:w="13"/>
        <w:gridCol w:w="247"/>
        <w:gridCol w:w="12"/>
        <w:gridCol w:w="883"/>
        <w:gridCol w:w="11"/>
        <w:gridCol w:w="249"/>
        <w:gridCol w:w="10"/>
        <w:gridCol w:w="992"/>
        <w:gridCol w:w="6"/>
        <w:gridCol w:w="259"/>
        <w:gridCol w:w="1002"/>
        <w:gridCol w:w="233"/>
        <w:gridCol w:w="880"/>
      </w:tblGrid>
      <w:tr w:rsidR="00953616" w:rsidRPr="006339FB" w14:paraId="1BF2759A" w14:textId="77777777" w:rsidTr="00EA342E">
        <w:tc>
          <w:tcPr>
            <w:tcW w:w="1663" w:type="dxa"/>
          </w:tcPr>
          <w:p w14:paraId="3DF10FBE" w14:textId="77777777" w:rsidR="00953616" w:rsidRPr="00E52C3E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63F5CEA1" w14:textId="77777777" w:rsidR="00953616" w:rsidRPr="00E52C3E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991" w:type="dxa"/>
            <w:gridSpan w:val="17"/>
          </w:tcPr>
          <w:p w14:paraId="6804D1D3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3616" w:rsidRPr="006339FB" w14:paraId="59D8B2C2" w14:textId="77777777" w:rsidTr="00EA342E">
        <w:tc>
          <w:tcPr>
            <w:tcW w:w="1663" w:type="dxa"/>
          </w:tcPr>
          <w:p w14:paraId="3F9668A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0839314D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9" w:type="dxa"/>
            <w:gridSpan w:val="8"/>
          </w:tcPr>
          <w:p w14:paraId="152502A9" w14:textId="7F85C195" w:rsidR="00953616" w:rsidRPr="006339FB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2C3E" w:rsidRPr="006339F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2C3E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0" w:type="dxa"/>
            <w:gridSpan w:val="2"/>
          </w:tcPr>
          <w:p w14:paraId="47E3BCE6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2" w:type="dxa"/>
            <w:gridSpan w:val="7"/>
          </w:tcPr>
          <w:p w14:paraId="06D2A38B" w14:textId="11A20C43" w:rsidR="00953616" w:rsidRPr="006339FB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53616" w:rsidRPr="006339FB" w14:paraId="52F9CF11" w14:textId="77777777" w:rsidTr="00EA342E">
        <w:tc>
          <w:tcPr>
            <w:tcW w:w="1663" w:type="dxa"/>
          </w:tcPr>
          <w:p w14:paraId="694E9D35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07F1E734" w14:textId="1E84444B" w:rsidR="00953616" w:rsidRPr="006339FB" w:rsidRDefault="00C54ACE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30" w:type="dxa"/>
            <w:vAlign w:val="bottom"/>
          </w:tcPr>
          <w:p w14:paraId="663F6D69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4" w:type="dxa"/>
            <w:gridSpan w:val="2"/>
            <w:vAlign w:val="bottom"/>
          </w:tcPr>
          <w:p w14:paraId="2A5545D7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6503C7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gridSpan w:val="2"/>
            <w:vAlign w:val="bottom"/>
          </w:tcPr>
          <w:p w14:paraId="524EA562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2E2B945E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58E7A5FA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49D73AC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0F64DF6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19D19F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D8BB93F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44E82BA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6339FB" w14:paraId="5A3B4075" w14:textId="77777777" w:rsidTr="00EA342E">
        <w:tc>
          <w:tcPr>
            <w:tcW w:w="1663" w:type="dxa"/>
          </w:tcPr>
          <w:p w14:paraId="5489B38A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1B99258" w14:textId="2E65802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</w:p>
        </w:tc>
        <w:tc>
          <w:tcPr>
            <w:tcW w:w="6991" w:type="dxa"/>
            <w:gridSpan w:val="17"/>
            <w:shd w:val="clear" w:color="auto" w:fill="auto"/>
            <w:vAlign w:val="bottom"/>
          </w:tcPr>
          <w:p w14:paraId="07301250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2933" w:rsidRPr="006339FB" w14:paraId="4698BFDF" w14:textId="77777777" w:rsidTr="00EA342E">
        <w:trPr>
          <w:trHeight w:val="920"/>
        </w:trPr>
        <w:tc>
          <w:tcPr>
            <w:tcW w:w="1663" w:type="dxa"/>
          </w:tcPr>
          <w:p w14:paraId="2E24A797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F3E1296" w14:textId="52D8AE6B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1B5BF051" w14:textId="4DB0795D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87" w:type="dxa"/>
          </w:tcPr>
          <w:p w14:paraId="311F158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F63C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8F46B9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2EDA8" w14:textId="05339249" w:rsidR="002A1436" w:rsidRPr="006339FB" w:rsidRDefault="00292D2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25,214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EF51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6D29C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2A8DB9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A0F91" w14:textId="0D132805" w:rsidR="002A1436" w:rsidRPr="006339FB" w:rsidRDefault="00292D2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517,323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E5A5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006F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76F5A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4A545" w14:textId="36660EE3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542,537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51E75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AB41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A9CC3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5BBCF" w14:textId="3DCBA96B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F729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2A222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133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FEB517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9C18670" w14:textId="0A48B462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58D9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46813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59534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FFF0CBF" w14:textId="17B54094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</w:tr>
      <w:tr w:rsidR="00F72933" w:rsidRPr="006339FB" w14:paraId="1BBFE677" w14:textId="77777777" w:rsidTr="00EA342E">
        <w:tc>
          <w:tcPr>
            <w:tcW w:w="1663" w:type="dxa"/>
          </w:tcPr>
          <w:p w14:paraId="6D05A899" w14:textId="77777777" w:rsidR="00F72933" w:rsidRPr="006339FB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87" w:type="dxa"/>
          </w:tcPr>
          <w:p w14:paraId="0D21E69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34784" w14:textId="77777777" w:rsidR="002A1436" w:rsidRPr="006339FB" w:rsidRDefault="002A1436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4B800D" w14:textId="77777777" w:rsidR="002A1436" w:rsidRPr="006339FB" w:rsidRDefault="002A1436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03775E" w14:textId="725EC6FA" w:rsidR="00F72933" w:rsidRPr="006339FB" w:rsidRDefault="000D277E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70EE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C382F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842529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16B6CC" w14:textId="36015F61" w:rsidR="00F72933" w:rsidRPr="006339FB" w:rsidRDefault="00292D2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B26C4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FB35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277AD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60343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D1F50" w14:textId="217CEE9E" w:rsidR="00F72933" w:rsidRPr="006339FB" w:rsidRDefault="00292D21" w:rsidP="006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B26C4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26CB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26AE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5C8C3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817FD" w14:textId="6203BBBA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D18C1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05FF6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AE33D6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F184E0" w14:textId="37F6C0B8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32FB6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62567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AB5A49A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3D750A" w14:textId="5144B652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F72933" w:rsidRPr="006339FB" w14:paraId="53969EF3" w14:textId="77777777" w:rsidTr="00EA342E">
        <w:tc>
          <w:tcPr>
            <w:tcW w:w="1663" w:type="dxa"/>
          </w:tcPr>
          <w:p w14:paraId="2BF910F0" w14:textId="77777777" w:rsidR="00F72933" w:rsidRPr="006339FB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7" w:type="dxa"/>
          </w:tcPr>
          <w:p w14:paraId="0D0B9963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7EBE5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17FC3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EF584B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6C6C7" w14:textId="468FDCD2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450,7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48F7E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3F3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2D21B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31C17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25C0E" w14:textId="1DFBB8A0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81C5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EC31A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CFA725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4C0318" w14:textId="77777777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CC5BC4" w14:textId="6D184FD9" w:rsidR="002A1436" w:rsidRPr="006339FB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656F95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969E9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8C8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7D38F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BCC40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ED1FAB" w14:textId="0CF55577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F729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4B44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84812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301B282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29E22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84CA84" w14:textId="6C785423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DC01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BE8D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C100C78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BB3062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0A6377" w14:textId="737B0963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4701F8" w:rsidRPr="006339FB" w14:paraId="564793C8" w14:textId="77777777" w:rsidTr="00EA342E">
        <w:tc>
          <w:tcPr>
            <w:tcW w:w="1663" w:type="dxa"/>
          </w:tcPr>
          <w:p w14:paraId="763175D8" w14:textId="19900A17" w:rsidR="004701F8" w:rsidRPr="006339FB" w:rsidRDefault="004701F8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hint="cs"/>
                <w:sz w:val="24"/>
                <w:szCs w:val="24"/>
                <w:cs/>
              </w:rPr>
              <w:t>ส่วนของเงินกู้ยืมระยะยาวจากบุคคลและกิจการที่เกี่ยวข้องกัน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87" w:type="dxa"/>
          </w:tcPr>
          <w:p w14:paraId="1D7B3EC6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23FBF6" w14:textId="77777777" w:rsidR="00A70949" w:rsidRPr="006339FB" w:rsidRDefault="00A70949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5D187" w14:textId="77777777" w:rsidR="00A70949" w:rsidRPr="006339FB" w:rsidRDefault="00A70949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3F49F" w14:textId="77777777" w:rsidR="00A70949" w:rsidRPr="006339FB" w:rsidRDefault="00A70949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2DFBF" w14:textId="438C43AA" w:rsidR="00A70949" w:rsidRPr="006339FB" w:rsidRDefault="00A70949" w:rsidP="00A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FE654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3F36A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E0D9C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8D0D49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E7B07" w14:textId="72F4F2AC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290CF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EA8BF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6C6F64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FA3E85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D636F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A4A29" w14:textId="221C817A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BF591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FEB3B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0FFBF8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422227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24E977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87A18" w14:textId="4B1D5604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0A9F5" w14:textId="77777777" w:rsidR="004701F8" w:rsidRPr="006339FB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9C4D9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19A2A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04153A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AF0EFD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550187" w14:textId="01DECD3E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89CF8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46205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130E3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D417E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664E20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A9290" w14:textId="6212C24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6832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40A38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F8B374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929F5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9B540C" w14:textId="77777777" w:rsidR="004701F8" w:rsidRPr="006339FB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2AFD63" w14:textId="40F44B78" w:rsidR="004701F8" w:rsidRPr="006339FB" w:rsidRDefault="004701F8" w:rsidP="00EF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2933" w:rsidRPr="006339FB" w14:paraId="55D378DA" w14:textId="77777777" w:rsidTr="00EA342E">
        <w:trPr>
          <w:trHeight w:val="1163"/>
        </w:trPr>
        <w:tc>
          <w:tcPr>
            <w:tcW w:w="1663" w:type="dxa"/>
          </w:tcPr>
          <w:p w14:paraId="71F8C0C7" w14:textId="363D2074" w:rsidR="00F72933" w:rsidRPr="006339FB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14:paraId="6F08854E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F5FF1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509B5C" w14:textId="77777777" w:rsidR="00656F95" w:rsidRPr="006339FB" w:rsidRDefault="00656F95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4E72C" w14:textId="77777777" w:rsidR="00656F95" w:rsidRPr="006339FB" w:rsidRDefault="00656F95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EFAA5" w14:textId="25DEFEDD" w:rsidR="00656F95" w:rsidRPr="006339FB" w:rsidRDefault="000D277E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68C7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02AA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84F0E6" w14:textId="77777777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A89C9" w14:textId="77777777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A7629" w14:textId="06A680CD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316,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AA89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F3108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18CC90" w14:textId="77777777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C5CD1" w14:textId="77777777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D2009F" w14:textId="70D679D3" w:rsidR="00656F95" w:rsidRPr="006339FB" w:rsidRDefault="00656F95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316,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85BC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1087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0EE8D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C5317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D836B" w14:textId="6F5C7836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7F1B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29FE1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</w:p>
          <w:p w14:paraId="642C6908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C64022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54037B" w14:textId="576BB503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642E6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2934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</w:t>
            </w:r>
          </w:p>
          <w:p w14:paraId="6E284B7A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E474DE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5115AC2" w14:textId="1BC51012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</w:tr>
      <w:tr w:rsidR="00F72933" w:rsidRPr="006339FB" w14:paraId="4020B5CD" w14:textId="77777777" w:rsidTr="00EA342E">
        <w:tc>
          <w:tcPr>
            <w:tcW w:w="1663" w:type="dxa"/>
          </w:tcPr>
          <w:p w14:paraId="2CD01BC3" w14:textId="05898938" w:rsidR="00F72933" w:rsidRPr="006339FB" w:rsidRDefault="00F72933" w:rsidP="00F7293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87" w:type="dxa"/>
          </w:tcPr>
          <w:p w14:paraId="46C5D624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8154" w14:textId="2ACEBEB7" w:rsidR="00F72933" w:rsidRPr="006339FB" w:rsidRDefault="000D277E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C54C5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2B51" w14:textId="2EB58BDB" w:rsidR="00F72933" w:rsidRPr="006339FB" w:rsidRDefault="00656F95" w:rsidP="0029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B26C4">
              <w:rPr>
                <w:rFonts w:asciiTheme="majorBidi" w:hAnsiTheme="majorBidi" w:cstheme="majorBidi"/>
                <w:sz w:val="24"/>
                <w:szCs w:val="24"/>
              </w:rPr>
              <w:t>77,851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D8E1B" w14:textId="77777777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44EE" w14:textId="41ECB5EF" w:rsidR="00F72933" w:rsidRPr="006339FB" w:rsidRDefault="00292D21" w:rsidP="0029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B26C4">
              <w:rPr>
                <w:rFonts w:asciiTheme="majorBidi" w:hAnsiTheme="majorBidi" w:cstheme="majorBidi"/>
                <w:sz w:val="24"/>
                <w:szCs w:val="24"/>
              </w:rPr>
              <w:t>77,851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B329A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02AC9" w14:textId="1D5DFA54" w:rsidR="00F72933" w:rsidRPr="006339F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6D6F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0238C" w14:textId="1AAF3558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8E8B" w14:textId="77777777" w:rsidR="00F72933" w:rsidRPr="006339F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61B43" w14:textId="26A65B88" w:rsidR="00F72933" w:rsidRPr="006339F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  <w:r w:rsidR="00F72933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47D78" w:rsidRPr="006339FB" w14:paraId="642D61A8" w14:textId="77777777" w:rsidTr="00EA342E">
        <w:tc>
          <w:tcPr>
            <w:tcW w:w="1663" w:type="dxa"/>
          </w:tcPr>
          <w:p w14:paraId="22E85C75" w14:textId="196BB4CD" w:rsidR="00747D78" w:rsidRPr="006339FB" w:rsidRDefault="00747D78" w:rsidP="00747D7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7" w:type="dxa"/>
          </w:tcPr>
          <w:p w14:paraId="472FB2FE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E2125" w14:textId="77777777" w:rsidR="00747D78" w:rsidRPr="006339FB" w:rsidRDefault="00747D7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F2A6D9" w14:textId="40170DE1" w:rsidR="00DE4158" w:rsidRPr="006339FB" w:rsidRDefault="00DE415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543,947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78DDF" w14:textId="77777777" w:rsidR="00747D78" w:rsidRPr="006339FB" w:rsidRDefault="00747D7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173A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AA950" w14:textId="00C4F5E9" w:rsidR="00DE4158" w:rsidRPr="006339FB" w:rsidRDefault="00292D2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54,165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1AEF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CABBE" w14:textId="77777777" w:rsidR="00747D78" w:rsidRPr="006339FB" w:rsidRDefault="00747D7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C177E" w14:textId="063524ED" w:rsidR="00DE4158" w:rsidRPr="006339FB" w:rsidRDefault="00DE415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1,598,112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E205B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38EF8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C05E5" w14:textId="5327CE58" w:rsidR="00747D78" w:rsidRPr="006339FB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747D78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AFCEE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386C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60F07" w14:textId="32112591" w:rsidR="00747D78" w:rsidRPr="006339FB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747D78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B4DD7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B234" w14:textId="77777777" w:rsidR="00747D78" w:rsidRPr="006339FB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262A31" w14:textId="07AF677A" w:rsidR="00747D78" w:rsidRPr="006339FB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747D78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691AC7" w:rsidRPr="006339FB" w14:paraId="6D47221C" w14:textId="77777777" w:rsidTr="00EA342E">
        <w:tc>
          <w:tcPr>
            <w:tcW w:w="1663" w:type="dxa"/>
          </w:tcPr>
          <w:p w14:paraId="41EB58DB" w14:textId="308F6383" w:rsidR="00691AC7" w:rsidRPr="006339FB" w:rsidRDefault="00691AC7" w:rsidP="00691AC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  <w:r w:rsidR="00A91D2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บุคคลและ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887" w:type="dxa"/>
            <w:vAlign w:val="bottom"/>
          </w:tcPr>
          <w:p w14:paraId="7CBCAC29" w14:textId="5121EC83" w:rsidR="00691AC7" w:rsidRPr="006339FB" w:rsidRDefault="00A70949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65EC1" w14:textId="07E9725C" w:rsidR="00691AC7" w:rsidRDefault="00691AC7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4D7C4" w14:textId="77777777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B8B3E" w14:textId="4DB8D399" w:rsidR="00DE4158" w:rsidRPr="006339FB" w:rsidRDefault="000D277E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9A444" w14:textId="7777777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84E4D" w14:textId="7D663159" w:rsidR="00691AC7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0178B" w14:textId="77777777" w:rsidR="00A91D2D" w:rsidRPr="006339FB" w:rsidRDefault="00A91D2D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17094" w14:textId="7A59E9B7" w:rsidR="00DE4158" w:rsidRPr="006339FB" w:rsidRDefault="00EA342E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39C6" w:rsidRPr="006339FB">
              <w:rPr>
                <w:rFonts w:asciiTheme="majorBidi" w:hAnsiTheme="majorBidi" w:cstheme="majorBidi"/>
                <w:sz w:val="24"/>
                <w:szCs w:val="24"/>
              </w:rPr>
              <w:t>8,486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8D6DB" w14:textId="7777777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BB3CE" w14:textId="51142535" w:rsidR="00691AC7" w:rsidRDefault="00691AC7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449CF" w14:textId="77777777" w:rsidR="00A91D2D" w:rsidRPr="006339FB" w:rsidRDefault="00A91D2D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96D32" w14:textId="3EE05653" w:rsidR="00DE4158" w:rsidRPr="006339FB" w:rsidRDefault="00EA342E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39C6" w:rsidRPr="006339FB">
              <w:rPr>
                <w:rFonts w:asciiTheme="majorBidi" w:hAnsiTheme="majorBidi" w:cstheme="majorBidi"/>
                <w:sz w:val="24"/>
                <w:szCs w:val="24"/>
              </w:rPr>
              <w:t>8,486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D786" w14:textId="34D416AE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F3101" w14:textId="2CF03EBA" w:rsidR="00691AC7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A325B6" w14:textId="77777777" w:rsidR="00A91D2D" w:rsidRPr="006339FB" w:rsidRDefault="00A91D2D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E0FD" w14:textId="77777777" w:rsidR="00691AC7" w:rsidRPr="006339FB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EF36D" w14:textId="7777777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D41D6" w14:textId="68EA7D2C" w:rsidR="00691AC7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D0FAD2" w14:textId="77777777" w:rsidR="00A91D2D" w:rsidRPr="006339FB" w:rsidRDefault="00A91D2D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39326" w14:textId="391C980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0DB90" w14:textId="7777777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41D73" w14:textId="1A330B1B" w:rsidR="00691AC7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33DC2DB" w14:textId="77777777" w:rsidR="00A91D2D" w:rsidRPr="006339FB" w:rsidRDefault="00A91D2D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EAA7B3F" w14:textId="2FA7E2C7" w:rsidR="00691AC7" w:rsidRPr="006339FB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19,000</w:t>
            </w:r>
          </w:p>
        </w:tc>
      </w:tr>
      <w:tr w:rsidR="004701F8" w:rsidRPr="006339FB" w14:paraId="57F9C5ED" w14:textId="77777777" w:rsidTr="00EA342E">
        <w:tc>
          <w:tcPr>
            <w:tcW w:w="1663" w:type="dxa"/>
          </w:tcPr>
          <w:p w14:paraId="3ED88B8F" w14:textId="514771C9" w:rsidR="004701F8" w:rsidRPr="006339FB" w:rsidRDefault="004701F8" w:rsidP="00691AC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887" w:type="dxa"/>
            <w:vAlign w:val="bottom"/>
          </w:tcPr>
          <w:p w14:paraId="146EC033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45BC1" w14:textId="77777777" w:rsidR="004701F8" w:rsidRPr="006339FB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0106F" w14:textId="07B0C226" w:rsidR="004701F8" w:rsidRPr="006339FB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5D1A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4E6C6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75BC6" w14:textId="5C6106DE" w:rsidR="004701F8" w:rsidRPr="006339FB" w:rsidRDefault="00EA342E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701F8" w:rsidRPr="006339FB">
              <w:rPr>
                <w:rFonts w:asciiTheme="majorBidi" w:hAnsiTheme="majorBidi" w:cstheme="majorBidi"/>
                <w:sz w:val="24"/>
                <w:szCs w:val="24"/>
              </w:rPr>
              <w:t>3,550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8B703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96178" w14:textId="77777777" w:rsidR="004701F8" w:rsidRPr="006339FB" w:rsidRDefault="004701F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51C024" w14:textId="76970D17" w:rsidR="004701F8" w:rsidRPr="006339FB" w:rsidRDefault="00EA342E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701F8" w:rsidRPr="006339FB">
              <w:rPr>
                <w:rFonts w:asciiTheme="majorBidi" w:hAnsiTheme="majorBidi" w:cstheme="majorBidi"/>
                <w:sz w:val="24"/>
                <w:szCs w:val="24"/>
              </w:rPr>
              <w:t>3,550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4D496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B9141" w14:textId="77777777" w:rsidR="004701F8" w:rsidRPr="006339FB" w:rsidRDefault="004701F8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C381D" w14:textId="6CD01731" w:rsidR="004701F8" w:rsidRPr="006339FB" w:rsidRDefault="004701F8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17E29" w14:textId="77777777" w:rsidR="004701F8" w:rsidRPr="006339FB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6B5EE" w14:textId="77777777" w:rsidR="004701F8" w:rsidRPr="006339FB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F1CBA1" w14:textId="304E1A24" w:rsidR="004701F8" w:rsidRPr="006339FB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DA613" w14:textId="77777777" w:rsidR="004701F8" w:rsidRPr="006339FB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DB723" w14:textId="77777777" w:rsidR="004701F8" w:rsidRPr="00A91D2D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8DE6D" w14:textId="23778E50" w:rsidR="004701F8" w:rsidRPr="00A91D2D" w:rsidRDefault="004701F8" w:rsidP="00EF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1D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23C0" w:rsidRPr="006339FB" w14:paraId="532CFBF5" w14:textId="77777777" w:rsidTr="00007EA2">
        <w:tc>
          <w:tcPr>
            <w:tcW w:w="1663" w:type="dxa"/>
          </w:tcPr>
          <w:p w14:paraId="5CF48C13" w14:textId="2B7F099C" w:rsidR="007D23C0" w:rsidRPr="006339FB" w:rsidRDefault="007D23C0" w:rsidP="007D23C0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  <w:vAlign w:val="bottom"/>
          </w:tcPr>
          <w:p w14:paraId="2CAE9124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D3E7BCE" w14:textId="2E290FCB" w:rsidR="007D23C0" w:rsidRPr="006339FB" w:rsidRDefault="000D277E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35A0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1442289" w14:textId="5E7062C6" w:rsidR="007D23C0" w:rsidRPr="006339FB" w:rsidRDefault="00292D21" w:rsidP="0020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01E">
              <w:rPr>
                <w:rFonts w:asciiTheme="majorBidi" w:hAnsiTheme="majorBidi" w:cstheme="majorBidi"/>
                <w:sz w:val="24"/>
                <w:szCs w:val="24"/>
              </w:rPr>
              <w:t>1,30</w:t>
            </w:r>
            <w:r w:rsidR="00FE001E" w:rsidRPr="00FE001E"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9372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03598B5" w14:textId="55E3B1E0" w:rsidR="007D23C0" w:rsidRPr="006339FB" w:rsidRDefault="00FE001E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01E">
              <w:rPr>
                <w:rFonts w:asciiTheme="majorBidi" w:hAnsiTheme="majorBidi" w:cstheme="majorBidi"/>
                <w:sz w:val="24"/>
                <w:szCs w:val="24"/>
              </w:rPr>
              <w:t>1,304,033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230E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D502C3C" w14:textId="03A3005A" w:rsidR="007D23C0" w:rsidRPr="006339FB" w:rsidRDefault="007D23C0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DBE35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E511BCA" w14:textId="47AB6736" w:rsidR="007D23C0" w:rsidRPr="006339FB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3C0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7D23C0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4103D" w14:textId="77777777" w:rsidR="007D23C0" w:rsidRPr="006339FB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01510A9" w14:textId="363310C8" w:rsidR="007D23C0" w:rsidRPr="006339FB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23C0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  <w:r w:rsidR="007D23C0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405</w:t>
            </w:r>
          </w:p>
        </w:tc>
      </w:tr>
      <w:tr w:rsidR="00DA69E3" w:rsidRPr="006339FB" w14:paraId="001E1AE2" w14:textId="77777777" w:rsidTr="00007EA2">
        <w:tc>
          <w:tcPr>
            <w:tcW w:w="1663" w:type="dxa"/>
          </w:tcPr>
          <w:p w14:paraId="7FCADAAA" w14:textId="77777777" w:rsidR="00DA69E3" w:rsidRPr="006339FB" w:rsidRDefault="00DA69E3" w:rsidP="00DA69E3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87" w:type="dxa"/>
          </w:tcPr>
          <w:p w14:paraId="2433A4D8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B6DBB8" w14:textId="77777777" w:rsidR="00DA69E3" w:rsidRPr="006339FB" w:rsidRDefault="00DA69E3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6C3E36A" w14:textId="0B197998" w:rsidR="00DE4158" w:rsidRPr="006339FB" w:rsidRDefault="00292D21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2,019,863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044A" w14:textId="77777777" w:rsidR="00DA69E3" w:rsidRPr="006339FB" w:rsidRDefault="00DA69E3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FDF59B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48CF91" w14:textId="635878EA" w:rsidR="00DE4158" w:rsidRPr="006339FB" w:rsidRDefault="00292D21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FE00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099,320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FC4BE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0C136EC" w14:textId="77777777" w:rsidR="00DA69E3" w:rsidRPr="006339FB" w:rsidRDefault="00DA69E3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B13598F" w14:textId="33B0A15E" w:rsidR="00DE4158" w:rsidRPr="006339FB" w:rsidRDefault="00292D21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</w:t>
            </w:r>
            <w:r w:rsidR="00FE00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19,183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A9AD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5A7895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BAFCE8B" w14:textId="20D46D23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2,106,518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36850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EBDAC2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3A63F4A" w14:textId="0862F9CA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3,259,788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6D572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2F7202" w14:textId="77777777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82AE19D" w14:textId="0CB89B15" w:rsidR="00DA69E3" w:rsidRPr="006339FB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5,366,306</w:t>
            </w:r>
          </w:p>
        </w:tc>
      </w:tr>
    </w:tbl>
    <w:p w14:paraId="0F7D24B8" w14:textId="77777777" w:rsidR="00953616" w:rsidRPr="006339FB" w:rsidRDefault="00953616" w:rsidP="00953616">
      <w:pPr>
        <w:rPr>
          <w:rFonts w:asciiTheme="majorBidi" w:hAnsiTheme="majorBidi" w:cstheme="majorBidi"/>
        </w:rPr>
      </w:pPr>
    </w:p>
    <w:p w14:paraId="30C73B57" w14:textId="77777777" w:rsidR="00862853" w:rsidRPr="006339FB" w:rsidRDefault="00862853">
      <w:r w:rsidRPr="006339FB"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953616" w:rsidRPr="006339FB" w14:paraId="2BDEAE09" w14:textId="77777777" w:rsidTr="00C54ACE">
        <w:trPr>
          <w:tblHeader/>
        </w:trPr>
        <w:tc>
          <w:tcPr>
            <w:tcW w:w="1710" w:type="dxa"/>
          </w:tcPr>
          <w:p w14:paraId="0EAAA314" w14:textId="6F83DD21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3EDF7A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11"/>
          </w:tcPr>
          <w:p w14:paraId="5E102169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3616" w:rsidRPr="006339FB" w14:paraId="092B1A9E" w14:textId="77777777" w:rsidTr="00C54ACE">
        <w:trPr>
          <w:tblHeader/>
        </w:trPr>
        <w:tc>
          <w:tcPr>
            <w:tcW w:w="1710" w:type="dxa"/>
          </w:tcPr>
          <w:p w14:paraId="18C75089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9534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0AC13B9" w14:textId="4A22A33F" w:rsidR="00953616" w:rsidRPr="006339FB" w:rsidRDefault="00E52C3E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47D66A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69D77186" w14:textId="11463FE9" w:rsidR="00953616" w:rsidRPr="006339FB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53616" w:rsidRPr="006339FB" w14:paraId="0DDCCB30" w14:textId="77777777" w:rsidTr="00C54ACE">
        <w:trPr>
          <w:tblHeader/>
        </w:trPr>
        <w:tc>
          <w:tcPr>
            <w:tcW w:w="1710" w:type="dxa"/>
          </w:tcPr>
          <w:p w14:paraId="55A8D951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A5E1ED" w14:textId="5A1F9087" w:rsidR="00953616" w:rsidRPr="006339FB" w:rsidRDefault="00A91D2D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BD91158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17B4B6A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08F176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C23E81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8B012F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7B9689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EDBD05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1795F0E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4067D7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9DC6F1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E5984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6339FB" w14:paraId="0E3BD6AD" w14:textId="77777777" w:rsidTr="00C54ACE">
        <w:trPr>
          <w:tblHeader/>
        </w:trPr>
        <w:tc>
          <w:tcPr>
            <w:tcW w:w="1710" w:type="dxa"/>
          </w:tcPr>
          <w:p w14:paraId="6A6BA6AF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E674E5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2A1F4F8E" w14:textId="77777777" w:rsidR="00953616" w:rsidRPr="006339F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46F4" w:rsidRPr="006339FB" w14:paraId="37B32B69" w14:textId="77777777" w:rsidTr="00C54ACE">
        <w:tc>
          <w:tcPr>
            <w:tcW w:w="1710" w:type="dxa"/>
          </w:tcPr>
          <w:p w14:paraId="28A7676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3936382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7015EFCF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49DD3C2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2621" w14:textId="77777777" w:rsidR="00F746F4" w:rsidRPr="006339FB" w:rsidRDefault="00F746F4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DF993A" w14:textId="77777777" w:rsidR="00F36CC4" w:rsidRPr="006339FB" w:rsidRDefault="00F36CC4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2EAEE" w14:textId="2806858F" w:rsidR="00F36CC4" w:rsidRPr="006339FB" w:rsidRDefault="000D277E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B931D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B25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0F650" w14:textId="77777777" w:rsidR="00F36CC4" w:rsidRPr="006339FB" w:rsidRDefault="00F36CC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395C7" w14:textId="30F27941" w:rsidR="00F36CC4" w:rsidRPr="006339FB" w:rsidRDefault="00F36CC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5CAA9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280D6" w14:textId="77777777" w:rsidR="00F746F4" w:rsidRPr="006339FB" w:rsidRDefault="00F746F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B583DD" w14:textId="77777777" w:rsidR="00F36CC4" w:rsidRPr="006339FB" w:rsidRDefault="00F36CC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C7692" w14:textId="1D04A7B6" w:rsidR="00F36CC4" w:rsidRPr="006339FB" w:rsidRDefault="00F36CC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DB24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A7688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21965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F0883" w14:textId="1785174D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677E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D5D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7BDFF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36A41C" w14:textId="35EC6B3A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693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97E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D088E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CAF70" w14:textId="7E1954FA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746F4" w:rsidRPr="006339FB" w14:paraId="5FE3A5E3" w14:textId="77777777" w:rsidTr="00C54ACE">
        <w:tc>
          <w:tcPr>
            <w:tcW w:w="1710" w:type="dxa"/>
          </w:tcPr>
          <w:p w14:paraId="6F953F2C" w14:textId="77777777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10" w:type="dxa"/>
          </w:tcPr>
          <w:p w14:paraId="4BA567A1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2ABB6" w14:textId="77777777" w:rsidR="00F746F4" w:rsidRPr="006339FB" w:rsidRDefault="00F746F4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A2409B" w14:textId="77777777" w:rsidR="00F36CC4" w:rsidRPr="006339FB" w:rsidRDefault="00F36CC4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F53265" w14:textId="7862137F" w:rsidR="00F36CC4" w:rsidRPr="006339FB" w:rsidRDefault="000D277E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3DFC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AF5D6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5C2D8" w14:textId="77777777" w:rsidR="00F36CC4" w:rsidRPr="006339FB" w:rsidRDefault="00F36CC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54BB9" w14:textId="32F3D8EA" w:rsidR="00F36CC4" w:rsidRPr="006339FB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32941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CE3B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31CC4" w14:textId="77777777" w:rsidR="00F746F4" w:rsidRPr="006339FB" w:rsidRDefault="00F746F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35275" w14:textId="77777777" w:rsidR="00F36CC4" w:rsidRPr="006339FB" w:rsidRDefault="00F36CC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8BB7E" w14:textId="2944A096" w:rsidR="00F36CC4" w:rsidRPr="006339FB" w:rsidRDefault="00292D21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32941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B6A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F91E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5C03F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1A950" w14:textId="295D349D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364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A4388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DB682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43FC6" w14:textId="4C37FF28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7881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3ACE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CD5B0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CFA1A" w14:textId="306E1875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</w:tr>
      <w:tr w:rsidR="00F746F4" w:rsidRPr="006339FB" w14:paraId="139AD470" w14:textId="77777777" w:rsidTr="00C54ACE">
        <w:tc>
          <w:tcPr>
            <w:tcW w:w="1710" w:type="dxa"/>
          </w:tcPr>
          <w:p w14:paraId="3B5FEBC7" w14:textId="77777777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0" w:type="dxa"/>
          </w:tcPr>
          <w:p w14:paraId="69E503D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B381F" w14:textId="77777777" w:rsidR="00F746F4" w:rsidRPr="006339FB" w:rsidRDefault="00F746F4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B4F12C" w14:textId="77777777" w:rsidR="003E6412" w:rsidRPr="006339FB" w:rsidRDefault="003E6412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953094" w14:textId="77777777" w:rsidR="003E6412" w:rsidRPr="006339FB" w:rsidRDefault="003E6412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B78A9" w14:textId="4A32E7DF" w:rsidR="003E6412" w:rsidRPr="006339FB" w:rsidRDefault="003E6412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208,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E18E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A780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26B810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FFA22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E7A2A" w14:textId="6BF839CC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45,1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16830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F8578" w14:textId="77777777" w:rsidR="00F746F4" w:rsidRPr="006339FB" w:rsidRDefault="00F746F4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04AB3" w14:textId="77777777" w:rsidR="003E6412" w:rsidRPr="006339FB" w:rsidRDefault="003E6412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E837A" w14:textId="77777777" w:rsidR="003E6412" w:rsidRPr="006339FB" w:rsidRDefault="003E6412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A2EC1" w14:textId="2C174473" w:rsidR="003E6412" w:rsidRPr="006339FB" w:rsidRDefault="003E6412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253,627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070A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6337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613A6D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0B54C4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49A42F" w14:textId="2ADBD60B" w:rsidR="00F746F4" w:rsidRPr="006339FB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C6F06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40FF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3E288B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A60EEC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B90149" w14:textId="70D6D448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18E5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7CD7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3E0A17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15E0DC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BB1807B" w14:textId="31602962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  <w:tr w:rsidR="00F746F4" w:rsidRPr="006339FB" w14:paraId="3EF726CE" w14:textId="77777777" w:rsidTr="00C54ACE">
        <w:tc>
          <w:tcPr>
            <w:tcW w:w="1710" w:type="dxa"/>
          </w:tcPr>
          <w:p w14:paraId="35D499F1" w14:textId="7C8F7095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810" w:type="dxa"/>
          </w:tcPr>
          <w:p w14:paraId="38227071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1B52" w14:textId="77777777" w:rsidR="00F746F4" w:rsidRPr="006339FB" w:rsidRDefault="00F746F4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1F792" w14:textId="77777777" w:rsidR="003E6412" w:rsidRPr="006339FB" w:rsidRDefault="003E6412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BDA4E" w14:textId="77777777" w:rsidR="003E6412" w:rsidRPr="006339FB" w:rsidRDefault="003E6412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CC15B" w14:textId="31F393A0" w:rsidR="003E6412" w:rsidRPr="006339FB" w:rsidRDefault="003E6412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6E49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33711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46E21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6CD172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A546" w14:textId="057B03A2" w:rsidR="003E6412" w:rsidRPr="006339FB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009CD">
              <w:rPr>
                <w:rFonts w:asciiTheme="majorBidi" w:hAnsiTheme="majorBidi" w:cstheme="majorBidi"/>
                <w:sz w:val="24"/>
                <w:szCs w:val="24"/>
              </w:rPr>
              <w:t>3,30</w:t>
            </w:r>
            <w:r w:rsidR="00985B4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C660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A9EB6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E75D59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6CE3D3" w14:textId="77777777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61E86" w14:textId="4F34636A" w:rsidR="003E6412" w:rsidRPr="006339FB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009CD">
              <w:rPr>
                <w:rFonts w:asciiTheme="majorBidi" w:hAnsiTheme="majorBidi" w:cstheme="majorBidi"/>
                <w:sz w:val="24"/>
                <w:szCs w:val="24"/>
              </w:rPr>
              <w:t>3,30</w:t>
            </w:r>
            <w:r w:rsidR="00985B4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C4B5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23D6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7ABF3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C4FA3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A4AD2" w14:textId="7C57E931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523CC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701F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C35FF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03E37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E79F4" w14:textId="6484735C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4DCC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1D5C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EC2034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C0CD4" w14:textId="77777777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BFFF5" w14:textId="6AFAD114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</w:tr>
      <w:tr w:rsidR="00A91D2D" w:rsidRPr="006339FB" w14:paraId="447A51F8" w14:textId="77777777" w:rsidTr="00C54ACE">
        <w:tc>
          <w:tcPr>
            <w:tcW w:w="1710" w:type="dxa"/>
          </w:tcPr>
          <w:p w14:paraId="0D4FEA33" w14:textId="32BEB46C" w:rsidR="00A91D2D" w:rsidRPr="006339FB" w:rsidRDefault="00A91D2D" w:rsidP="00A91D2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91C71FA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85E6C" w14:textId="334D5D19" w:rsidR="00A91D2D" w:rsidRPr="009B5FD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5F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5F00" w14:textId="77777777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AB4269" w14:textId="2EBE5174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5C35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896F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214195" w14:textId="11704D4E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DEC0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264FB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73B9F" w14:textId="1FF8BB24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734BA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01245" w14:textId="77777777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2EA80C" w14:textId="6339B1C3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C473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577BB" w14:textId="77777777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A65CA" w14:textId="4AAF1E5E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FD384" w14:textId="77777777" w:rsidR="00A91D2D" w:rsidRPr="006339FB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CE965" w14:textId="77777777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266B1" w14:textId="45029B16" w:rsidR="00A91D2D" w:rsidRPr="006339FB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46F4" w:rsidRPr="006339FB" w14:paraId="001CFDA3" w14:textId="77777777" w:rsidTr="00C54ACE">
        <w:tc>
          <w:tcPr>
            <w:tcW w:w="1710" w:type="dxa"/>
          </w:tcPr>
          <w:p w14:paraId="3AF4A414" w14:textId="77777777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</w:tcPr>
          <w:p w14:paraId="56475CD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B28C" w14:textId="10426BB8" w:rsidR="00F746F4" w:rsidRPr="006339FB" w:rsidRDefault="003E6412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B63CD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07921" w14:textId="76B9C6E0" w:rsidR="00F746F4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2941">
              <w:rPr>
                <w:rFonts w:asciiTheme="majorBidi" w:hAnsiTheme="majorBidi" w:cstheme="majorBidi"/>
                <w:sz w:val="24"/>
                <w:szCs w:val="24"/>
              </w:rPr>
              <w:t>77,851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3AFAB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144D" w14:textId="5E3D7F99" w:rsidR="00F746F4" w:rsidRPr="006339FB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2941">
              <w:rPr>
                <w:rFonts w:asciiTheme="majorBidi" w:hAnsiTheme="majorBidi" w:cstheme="majorBidi"/>
                <w:sz w:val="24"/>
                <w:szCs w:val="24"/>
              </w:rPr>
              <w:t>77,851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2BE5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DE14F" w14:textId="1A801ED5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9605B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F91" w14:textId="7415F594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7A37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1713" w14:textId="549D9F16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</w:tr>
      <w:tr w:rsidR="00F746F4" w:rsidRPr="006339FB" w14:paraId="2CF29BF9" w14:textId="77777777" w:rsidTr="00C54ACE">
        <w:tc>
          <w:tcPr>
            <w:tcW w:w="1710" w:type="dxa"/>
          </w:tcPr>
          <w:p w14:paraId="733AFF7F" w14:textId="77777777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968AE90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48C2E" w14:textId="77777777" w:rsidR="00F746F4" w:rsidRPr="006339FB" w:rsidRDefault="00F746F4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6FFA7" w14:textId="0B1B149D" w:rsidR="003E6412" w:rsidRPr="006339FB" w:rsidRDefault="004E4162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292D21">
              <w:rPr>
                <w:rFonts w:asciiTheme="majorBidi" w:hAnsiTheme="majorBidi" w:cstheme="majorBidi"/>
                <w:sz w:val="24"/>
                <w:szCs w:val="24"/>
              </w:rPr>
              <w:t>644,612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A7006" w14:textId="77777777" w:rsidR="00F746F4" w:rsidRPr="006339FB" w:rsidRDefault="00F746F4" w:rsidP="004E4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DCEE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073C60" w14:textId="5D624D9C" w:rsidR="003E6412" w:rsidRPr="006339FB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37,92</w:t>
            </w:r>
            <w:r w:rsidR="00BB0F2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3E87F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C235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A293" w14:textId="26616C15" w:rsidR="003E6412" w:rsidRPr="006339FB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682,54</w:t>
            </w:r>
            <w:r w:rsidR="00BB0F2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6A7FC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7B66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C08A8" w14:textId="213AE568" w:rsidR="00F746F4" w:rsidRPr="006339FB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CFB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31822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3AA74" w14:textId="162A6F8C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EC9AD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6ED61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48E43" w14:textId="253AFCAC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F746F4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F746F4" w:rsidRPr="006339FB" w14:paraId="0079E270" w14:textId="77777777" w:rsidTr="00C54ACE">
        <w:tc>
          <w:tcPr>
            <w:tcW w:w="1710" w:type="dxa"/>
          </w:tcPr>
          <w:p w14:paraId="72566E34" w14:textId="33E3C0CD" w:rsidR="00F746F4" w:rsidRPr="006339FB" w:rsidRDefault="00F746F4" w:rsidP="00F746F4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78CEBD6B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E1AC9" w14:textId="643F52A8" w:rsidR="00F746F4" w:rsidRPr="006339FB" w:rsidRDefault="003E6412" w:rsidP="00020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6C83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C165B" w14:textId="018DCC66" w:rsidR="00F746F4" w:rsidRPr="006009CD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09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009CD" w:rsidRPr="006009CD">
              <w:rPr>
                <w:rFonts w:asciiTheme="majorBidi" w:hAnsiTheme="majorBidi" w:cstheme="majorBidi"/>
                <w:sz w:val="24"/>
                <w:szCs w:val="24"/>
              </w:rPr>
              <w:t>1,609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29293" w14:textId="77777777" w:rsidR="00F746F4" w:rsidRPr="006009CD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2522B" w14:textId="01BA4E4C" w:rsidR="00F746F4" w:rsidRPr="006009CD" w:rsidRDefault="00292D2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9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009CD" w:rsidRPr="006009CD">
              <w:rPr>
                <w:rFonts w:asciiTheme="majorBidi" w:hAnsiTheme="majorBidi" w:cstheme="majorBidi"/>
                <w:sz w:val="24"/>
                <w:szCs w:val="24"/>
              </w:rPr>
              <w:t>1,609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71E1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EDE38" w14:textId="6ADB08BC" w:rsidR="00F746F4" w:rsidRPr="006339F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00D78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BDC06" w14:textId="60384AFD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4AECA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F1734" w14:textId="573AFE98" w:rsidR="00F746F4" w:rsidRPr="006339F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F746F4" w:rsidRPr="006339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</w:tr>
      <w:tr w:rsidR="00F746F4" w:rsidRPr="006339FB" w14:paraId="3E0E0958" w14:textId="77777777" w:rsidTr="00C54ACE">
        <w:tc>
          <w:tcPr>
            <w:tcW w:w="1710" w:type="dxa"/>
          </w:tcPr>
          <w:p w14:paraId="5EF08D2C" w14:textId="77777777" w:rsidR="00F746F4" w:rsidRPr="006339FB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D64AA7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7D6E5F" w14:textId="77777777" w:rsidR="00F746F4" w:rsidRPr="006339FB" w:rsidRDefault="00F746F4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8C12E4D" w14:textId="680B90FA" w:rsidR="006F27B9" w:rsidRPr="006339FB" w:rsidRDefault="00292D21" w:rsidP="00C5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21FC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A74383" w14:textId="77777777" w:rsidR="00F746F4" w:rsidRPr="006339FB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8C7745" w14:textId="0E07F024" w:rsidR="006F27B9" w:rsidRPr="006339FB" w:rsidRDefault="00F3667E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92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6009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39,8</w:t>
            </w:r>
            <w:r w:rsidR="00985B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62C4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42E073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D65175E" w14:textId="10A7A1A6" w:rsidR="006F27B9" w:rsidRPr="006339FB" w:rsidRDefault="00292D21" w:rsidP="00ED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</w:t>
            </w:r>
            <w:r w:rsidR="006009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2,93</w:t>
            </w:r>
            <w:r w:rsidR="00985B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E5E66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32F43A" w14:textId="77777777" w:rsidR="00D97F22" w:rsidRPr="006339FB" w:rsidRDefault="00D97F22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31A5833" w14:textId="3FF23047" w:rsidR="00F746F4" w:rsidRPr="006339FB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937</w:t>
            </w:r>
            <w:r w:rsidR="00F746F4"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67F0F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DFCBC8" w14:textId="77777777" w:rsidR="00D97F22" w:rsidRPr="006339FB" w:rsidRDefault="00D97F22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0C84DE00" w14:textId="5F6E05C2" w:rsidR="00F746F4" w:rsidRPr="006339FB" w:rsidRDefault="001F2771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F746F4"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613</w:t>
            </w:r>
            <w:r w:rsidR="00F746F4"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52F5" w14:textId="77777777" w:rsidR="00F746F4" w:rsidRPr="006339F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C9D35F" w14:textId="77777777" w:rsidR="00D97F22" w:rsidRPr="006339FB" w:rsidRDefault="00D97F22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96EE32D" w14:textId="16996524" w:rsidR="00F746F4" w:rsidRPr="006339FB" w:rsidRDefault="001F2771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F746F4"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551</w:t>
            </w:r>
            <w:r w:rsidR="00F746F4"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350</w:t>
            </w:r>
          </w:p>
        </w:tc>
      </w:tr>
    </w:tbl>
    <w:p w14:paraId="2170BC4A" w14:textId="77777777" w:rsidR="00670791" w:rsidRPr="006339FB" w:rsidRDefault="0067079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2279015" w14:textId="7CF43932" w:rsidR="007145D9" w:rsidRPr="006339FB" w:rsidRDefault="007145D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339FB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Pr="006339FB" w:rsidRDefault="00F1531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Pr="006339FB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7" w:name="_Hlk70859767"/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7"/>
    <w:p w14:paraId="5AFD86F2" w14:textId="77777777" w:rsidR="0045771F" w:rsidRPr="006339FB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070E28" w14:textId="146064FB" w:rsidR="00C10C33" w:rsidRPr="00E52C3E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14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สั้นที่มีหลักประกันกับสถาบันการเงินต่างประเทศแห่งหนึ่งจำนวนเงิน </w:t>
      </w:r>
      <w:r w:rsidR="001F2771" w:rsidRPr="006339FB">
        <w:rPr>
          <w:rFonts w:asciiTheme="majorBidi" w:hAnsiTheme="majorBidi" w:cstheme="majorBidi"/>
          <w:sz w:val="28"/>
          <w:szCs w:val="28"/>
        </w:rPr>
        <w:t>68</w:t>
      </w:r>
      <w:r w:rsidRPr="006339FB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80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ล้านดอลลาร์ไต้หวัน เทียบเท่าเงินบาทจำนวน </w:t>
      </w:r>
      <w:r w:rsidR="001F2771" w:rsidRPr="006339FB">
        <w:rPr>
          <w:rFonts w:asciiTheme="majorBidi" w:hAnsiTheme="majorBidi" w:cstheme="majorBidi"/>
          <w:sz w:val="28"/>
          <w:szCs w:val="28"/>
        </w:rPr>
        <w:t>75</w:t>
      </w:r>
      <w:r w:rsidRPr="006339FB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62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ล้านบาท เงินกู้ยืมดังกล่าวมีอัตราดอกเบี้ยคงที่ร้อยละ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Pr="006339FB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32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1F2771" w:rsidRPr="006339FB">
        <w:rPr>
          <w:rFonts w:asciiTheme="majorBidi" w:hAnsiTheme="majorBidi" w:cstheme="majorBidi"/>
          <w:sz w:val="28"/>
          <w:szCs w:val="28"/>
        </w:rPr>
        <w:t>6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4B2ECD40" w14:textId="77777777" w:rsidR="0045771F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70859526"/>
    </w:p>
    <w:p w14:paraId="67955AD1" w14:textId="77777777" w:rsidR="00C54ACE" w:rsidRPr="00E52C3E" w:rsidRDefault="00C54ACE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B4C7B4" w14:textId="663C5849" w:rsidR="00C25EE1" w:rsidRPr="006339FB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49475AD7" w14:textId="77777777" w:rsidR="00EE7361" w:rsidRPr="006339FB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42038" w14:textId="5A2F2F09" w:rsidR="00C25EE1" w:rsidRPr="006339FB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14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6339FB">
        <w:rPr>
          <w:rFonts w:asciiTheme="majorBidi" w:hAnsiTheme="majorBidi" w:cstheme="majorBidi"/>
          <w:sz w:val="28"/>
          <w:szCs w:val="28"/>
        </w:rPr>
        <w:t>256</w:t>
      </w:r>
      <w:r w:rsidR="008429E6" w:rsidRPr="006339FB">
        <w:rPr>
          <w:rFonts w:asciiTheme="majorBidi" w:hAnsiTheme="majorBidi" w:cstheme="majorBidi"/>
          <w:sz w:val="28"/>
          <w:szCs w:val="28"/>
        </w:rPr>
        <w:t>4</w:t>
      </w:r>
      <w:r w:rsidR="008429E6"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บริษัทได้ทำสัญญาเงินกู้ยืมระยะยาวที่ไม่มีหลักประกันกับสถาบันการเงินในประเทศแห่งหนึ่ง จำนวน </w:t>
      </w:r>
      <w:r w:rsidR="001F2771" w:rsidRPr="006339FB">
        <w:rPr>
          <w:rFonts w:asciiTheme="majorBidi" w:hAnsiTheme="majorBidi" w:cstheme="majorBidi"/>
          <w:sz w:val="28"/>
          <w:szCs w:val="28"/>
        </w:rPr>
        <w:t>12</w:t>
      </w:r>
      <w:r w:rsidRPr="006339FB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69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ล้านบาท เงินกู้ยืมดังกล่าวมีอัตราดอกเบี้ยคงที่ร้อยละ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Pr="006339FB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50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3F445BB" w14:textId="1312BDA4" w:rsidR="0045771F" w:rsidRPr="006339FB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54CF382" w14:textId="16C2DF1E" w:rsidR="00E2796A" w:rsidRPr="006339FB" w:rsidRDefault="00E2796A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6339FB">
        <w:rPr>
          <w:rFonts w:asciiTheme="majorBidi" w:hAnsiTheme="majorBidi" w:cstheme="majorBidi"/>
          <w:sz w:val="28"/>
          <w:szCs w:val="28"/>
        </w:rPr>
        <w:t xml:space="preserve"> 7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6339FB">
        <w:rPr>
          <w:rFonts w:asciiTheme="majorBidi" w:hAnsiTheme="majorBidi" w:cstheme="majorBidi"/>
          <w:sz w:val="28"/>
          <w:szCs w:val="28"/>
        </w:rPr>
        <w:t xml:space="preserve">2563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จำนวน </w:t>
      </w:r>
      <w:r w:rsidRPr="006339FB">
        <w:rPr>
          <w:rFonts w:asciiTheme="majorBidi" w:hAnsiTheme="majorBidi" w:cstheme="majorBidi"/>
          <w:sz w:val="28"/>
          <w:szCs w:val="28"/>
        </w:rPr>
        <w:t xml:space="preserve">215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6339FB">
        <w:rPr>
          <w:rFonts w:asciiTheme="majorBidi" w:hAnsiTheme="majorBidi" w:cstheme="majorBidi"/>
          <w:sz w:val="28"/>
          <w:szCs w:val="28"/>
        </w:rPr>
        <w:t xml:space="preserve">BIBOR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ประเภท </w:t>
      </w:r>
      <w:r w:rsidRPr="006339FB">
        <w:rPr>
          <w:rFonts w:asciiTheme="majorBidi" w:hAnsiTheme="majorBidi" w:cstheme="majorBidi"/>
          <w:sz w:val="28"/>
          <w:szCs w:val="28"/>
        </w:rPr>
        <w:t xml:space="preserve">3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เดือนบวกร้อยละ </w:t>
      </w:r>
      <w:r w:rsidRPr="006339FB">
        <w:rPr>
          <w:rFonts w:asciiTheme="majorBidi" w:hAnsiTheme="majorBidi" w:cstheme="majorBidi"/>
          <w:sz w:val="28"/>
          <w:szCs w:val="28"/>
        </w:rPr>
        <w:t xml:space="preserve">1.75 </w:t>
      </w:r>
      <w:r w:rsidRPr="006339FB">
        <w:rPr>
          <w:rFonts w:asciiTheme="majorBidi" w:hAnsiTheme="majorBidi" w:cstheme="majorBidi"/>
          <w:sz w:val="28"/>
          <w:szCs w:val="28"/>
          <w:cs/>
        </w:rPr>
        <w:t>ต่อปีและ</w:t>
      </w:r>
      <w:r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มีกำหนดชำระคืนภายใน </w:t>
      </w:r>
      <w:r w:rsidRPr="006339FB">
        <w:rPr>
          <w:rFonts w:asciiTheme="majorBidi" w:hAnsiTheme="majorBidi" w:cstheme="majorBidi"/>
          <w:sz w:val="28"/>
          <w:szCs w:val="28"/>
        </w:rPr>
        <w:t xml:space="preserve">10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ปี ณ วันที่ </w:t>
      </w:r>
      <w:r w:rsidR="008A228C" w:rsidRPr="006339FB">
        <w:rPr>
          <w:rFonts w:asciiTheme="majorBidi" w:hAnsiTheme="majorBidi" w:cstheme="majorBidi"/>
          <w:sz w:val="28"/>
          <w:szCs w:val="28"/>
        </w:rPr>
        <w:t>30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8A228C" w:rsidRPr="006339FB">
        <w:rPr>
          <w:rFonts w:asciiTheme="majorBidi" w:hAnsiTheme="majorBidi" w:cstheme="majorBidi"/>
          <w:sz w:val="28"/>
          <w:szCs w:val="28"/>
          <w:cs/>
        </w:rPr>
        <w:t>ม</w:t>
      </w:r>
      <w:r w:rsidR="008A228C" w:rsidRPr="006339F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</w:rPr>
        <w:t xml:space="preserve">2564 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บริษัทย่อยมีการเบิกใช้เงินกู้ดังกล่าว</w:t>
      </w:r>
      <w:r w:rsidR="00712042" w:rsidRPr="006339FB">
        <w:rPr>
          <w:rFonts w:asciiTheme="majorBidi" w:hAnsiTheme="majorBidi" w:cstheme="majorBidi" w:hint="cs"/>
          <w:sz w:val="28"/>
          <w:szCs w:val="28"/>
          <w:cs/>
        </w:rPr>
        <w:t>เต็ม</w:t>
      </w:r>
      <w:r w:rsidR="00F60388" w:rsidRPr="006339FB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712042" w:rsidRPr="006339FB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4C94D487" w14:textId="77777777" w:rsidR="00E2796A" w:rsidRPr="006339FB" w:rsidRDefault="00E2796A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E1C56" w14:textId="6B946499" w:rsidR="00E93D19" w:rsidRPr="006339FB" w:rsidRDefault="00E93D1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หุ้นกู้</w:t>
      </w:r>
    </w:p>
    <w:p w14:paraId="3316C91B" w14:textId="77777777" w:rsidR="00F17EA1" w:rsidRPr="006339FB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77D02B0" w14:textId="6F4EA9C3" w:rsidR="00F17EA1" w:rsidRPr="006339FB" w:rsidRDefault="00F17EA1" w:rsidP="00CA548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5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>ออกหุ้น</w:t>
      </w:r>
      <w:r w:rsidRPr="006339FB">
        <w:rPr>
          <w:rFonts w:asciiTheme="majorBidi" w:hAnsiTheme="majorBidi" w:cstheme="majorBidi"/>
          <w:sz w:val="28"/>
          <w:szCs w:val="28"/>
          <w:cs/>
        </w:rPr>
        <w:t>กู้ไม่ด้อยสิทธิและ</w:t>
      </w:r>
      <w:r w:rsidR="0045771F" w:rsidRPr="006339FB">
        <w:rPr>
          <w:rFonts w:asciiTheme="majorBidi" w:hAnsiTheme="majorBidi" w:cstheme="majorBidi"/>
          <w:sz w:val="28"/>
          <w:szCs w:val="28"/>
          <w:cs/>
        </w:rPr>
        <w:t>ไม่</w:t>
      </w:r>
      <w:r w:rsidRPr="006339FB">
        <w:rPr>
          <w:rFonts w:asciiTheme="majorBidi" w:hAnsiTheme="majorBidi" w:cstheme="majorBidi"/>
          <w:sz w:val="28"/>
          <w:szCs w:val="28"/>
          <w:cs/>
        </w:rPr>
        <w:t>มีหลักประกัน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="00FB05DB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700</w:t>
      </w:r>
      <w:r w:rsidR="00FB05DB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05DB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6339FB">
        <w:rPr>
          <w:rFonts w:asciiTheme="majorBidi" w:hAnsiTheme="majorBidi" w:cstheme="majorBidi"/>
          <w:sz w:val="28"/>
          <w:szCs w:val="28"/>
        </w:rPr>
        <w:t>(</w:t>
      </w:r>
      <w:r w:rsidR="001F2771" w:rsidRPr="006339FB">
        <w:rPr>
          <w:rFonts w:asciiTheme="majorBidi" w:hAnsiTheme="majorBidi" w:cstheme="majorBidi"/>
          <w:sz w:val="28"/>
          <w:szCs w:val="28"/>
        </w:rPr>
        <w:t>700</w:t>
      </w:r>
      <w:r w:rsidR="00D02411" w:rsidRPr="006339FB">
        <w:rPr>
          <w:rFonts w:asciiTheme="majorBidi" w:hAnsiTheme="majorBidi" w:cstheme="majorBidi"/>
          <w:sz w:val="28"/>
          <w:szCs w:val="28"/>
        </w:rPr>
        <w:t>,</w:t>
      </w:r>
      <w:r w:rsidR="001F2771" w:rsidRPr="006339FB">
        <w:rPr>
          <w:rFonts w:asciiTheme="majorBidi" w:hAnsiTheme="majorBidi" w:cstheme="majorBidi"/>
          <w:sz w:val="28"/>
          <w:szCs w:val="28"/>
        </w:rPr>
        <w:t>000</w:t>
      </w:r>
      <w:r w:rsidR="00D02411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6339FB">
        <w:rPr>
          <w:rFonts w:asciiTheme="majorBidi" w:hAnsiTheme="majorBidi" w:cstheme="majorBidi"/>
          <w:sz w:val="28"/>
          <w:szCs w:val="28"/>
          <w:cs/>
        </w:rPr>
        <w:t xml:space="preserve">หน่วย มูลค่าที่ตราไว้หน่วยละ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="00D02411" w:rsidRPr="006339FB">
        <w:rPr>
          <w:rFonts w:asciiTheme="majorBidi" w:hAnsiTheme="majorBidi" w:cstheme="majorBidi"/>
          <w:sz w:val="28"/>
          <w:szCs w:val="28"/>
        </w:rPr>
        <w:t>,</w:t>
      </w:r>
      <w:r w:rsidR="001F2771" w:rsidRPr="006339FB">
        <w:rPr>
          <w:rFonts w:asciiTheme="majorBidi" w:hAnsiTheme="majorBidi" w:cstheme="majorBidi"/>
          <w:sz w:val="28"/>
          <w:szCs w:val="28"/>
        </w:rPr>
        <w:t>000</w:t>
      </w:r>
      <w:r w:rsidR="00D02411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6339FB">
        <w:rPr>
          <w:rFonts w:asciiTheme="majorBidi" w:hAnsiTheme="majorBidi" w:cstheme="majorBidi"/>
          <w:sz w:val="28"/>
          <w:szCs w:val="28"/>
          <w:cs/>
        </w:rPr>
        <w:t xml:space="preserve">บาท) 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>ซึ่ง</w:t>
      </w:r>
      <w:r w:rsidR="004A577D" w:rsidRPr="006339FB">
        <w:rPr>
          <w:rFonts w:asciiTheme="majorBidi" w:hAnsiTheme="majorBidi" w:cstheme="majorBidi"/>
          <w:sz w:val="28"/>
          <w:szCs w:val="28"/>
          <w:cs/>
        </w:rPr>
        <w:t xml:space="preserve">มีกำหนดไถ่ถอนวันที่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26</w:t>
      </w:r>
      <w:r w:rsidR="004A577D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4A577D" w:rsidRPr="006339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F2771" w:rsidRPr="006339FB">
        <w:rPr>
          <w:rFonts w:asciiTheme="majorBidi" w:hAnsiTheme="majorBidi" w:cstheme="majorBidi"/>
          <w:sz w:val="28"/>
          <w:szCs w:val="28"/>
        </w:rPr>
        <w:t>2569</w:t>
      </w:r>
      <w:r w:rsidR="004A577D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>และมีอัตราดอกเบี้ย</w:t>
      </w:r>
      <w:r w:rsidR="004A577D" w:rsidRPr="006339FB">
        <w:rPr>
          <w:rFonts w:asciiTheme="majorBidi" w:hAnsiTheme="majorBidi" w:cstheme="majorBidi"/>
          <w:sz w:val="28"/>
          <w:szCs w:val="28"/>
          <w:cs/>
        </w:rPr>
        <w:t>คงที่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1F2771" w:rsidRPr="006339FB">
        <w:rPr>
          <w:rFonts w:asciiTheme="majorBidi" w:hAnsiTheme="majorBidi" w:cstheme="majorBidi"/>
          <w:sz w:val="28"/>
          <w:szCs w:val="28"/>
        </w:rPr>
        <w:t>2</w:t>
      </w:r>
      <w:r w:rsidR="00D02411" w:rsidRPr="006339FB">
        <w:rPr>
          <w:rFonts w:asciiTheme="majorBidi" w:hAnsiTheme="majorBidi" w:cstheme="majorBidi"/>
          <w:sz w:val="28"/>
          <w:szCs w:val="28"/>
        </w:rPr>
        <w:t>.</w:t>
      </w:r>
      <w:r w:rsidR="001F2771" w:rsidRPr="006339FB">
        <w:rPr>
          <w:rFonts w:asciiTheme="majorBidi" w:hAnsiTheme="majorBidi" w:cstheme="majorBidi"/>
          <w:sz w:val="28"/>
          <w:szCs w:val="28"/>
        </w:rPr>
        <w:t>10</w:t>
      </w:r>
      <w:r w:rsidR="00FB05DB" w:rsidRPr="006339FB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="003C42AA" w:rsidRPr="006339FB">
        <w:rPr>
          <w:rFonts w:asciiTheme="majorBidi" w:hAnsiTheme="majorBidi" w:cstheme="majorBidi"/>
          <w:sz w:val="28"/>
          <w:szCs w:val="28"/>
          <w:cs/>
        </w:rPr>
        <w:t xml:space="preserve"> โดยมีกำหนดชำระดอกเบี้ยทุก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="003C42AA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3C42AA" w:rsidRPr="006339FB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8"/>
    <w:p w14:paraId="55307A4A" w14:textId="3FD047E4" w:rsidR="00564B30" w:rsidRPr="006339FB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6339FB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Pr="006339FB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6339FB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6339FB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6339FB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6339FB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6339FB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C3E" w:rsidRPr="006339FB" w14:paraId="07397CAF" w14:textId="77777777" w:rsidTr="00B12573">
        <w:trPr>
          <w:tblHeader/>
        </w:trPr>
        <w:tc>
          <w:tcPr>
            <w:tcW w:w="2970" w:type="dxa"/>
            <w:vMerge/>
          </w:tcPr>
          <w:p w14:paraId="48969D4B" w14:textId="77777777" w:rsidR="00E52C3E" w:rsidRPr="006339FB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E2BC4" w14:textId="2AA9A6F6" w:rsidR="00E52C3E" w:rsidRPr="006339FB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2CBC633B" w14:textId="72802DAA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5A7BA57D" w:rsidR="00E52C3E" w:rsidRPr="006339FB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2C67E4" w14:textId="77777777" w:rsidR="00E52C3E" w:rsidRPr="006339FB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1493121C" w14:textId="3B9A6601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5488837A" w:rsidR="00E52C3E" w:rsidRPr="006339FB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52C3E" w:rsidRPr="006339FB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E52C3E" w:rsidRPr="006339FB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E52C3E" w:rsidRPr="006339FB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2C3E" w:rsidRPr="006339FB" w14:paraId="31D1802D" w14:textId="77777777" w:rsidTr="00B12573">
        <w:tc>
          <w:tcPr>
            <w:tcW w:w="2970" w:type="dxa"/>
          </w:tcPr>
          <w:p w14:paraId="1FB99D25" w14:textId="77777777" w:rsidR="00E52C3E" w:rsidRPr="006339FB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6DF96560" w:rsidR="00E52C3E" w:rsidRPr="006339FB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  <w:vAlign w:val="center"/>
          </w:tcPr>
          <w:p w14:paraId="3CF159CA" w14:textId="3D8359D3" w:rsidR="00E52C3E" w:rsidRPr="006339FB" w:rsidRDefault="0020292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70" w:type="dxa"/>
            <w:vAlign w:val="center"/>
          </w:tcPr>
          <w:p w14:paraId="120E7B31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59318F73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12175A76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77714E3A" w:rsidR="00E52C3E" w:rsidRPr="006339FB" w:rsidRDefault="0020292E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6339FB" w14:paraId="0A0B4E41" w14:textId="77777777" w:rsidTr="00B12573">
        <w:tc>
          <w:tcPr>
            <w:tcW w:w="2970" w:type="dxa"/>
          </w:tcPr>
          <w:p w14:paraId="4D2F1F14" w14:textId="77777777" w:rsidR="00E52C3E" w:rsidRPr="006339FB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197E97B1" w:rsidR="00E52C3E" w:rsidRPr="006339FB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51C80880" w14:textId="65FE9795" w:rsidR="00E52C3E" w:rsidRPr="006339FB" w:rsidRDefault="00C54AC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187,542</w:t>
            </w:r>
          </w:p>
        </w:tc>
        <w:tc>
          <w:tcPr>
            <w:tcW w:w="270" w:type="dxa"/>
            <w:vAlign w:val="center"/>
          </w:tcPr>
          <w:p w14:paraId="01FB0732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64232885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187,542</w:t>
            </w:r>
          </w:p>
        </w:tc>
        <w:tc>
          <w:tcPr>
            <w:tcW w:w="270" w:type="dxa"/>
            <w:vAlign w:val="center"/>
          </w:tcPr>
          <w:p w14:paraId="0D18A4D7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50D30B18" w:rsidR="00E52C3E" w:rsidRPr="006339FB" w:rsidRDefault="0020292E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6339FB" w14:paraId="3352A9E2" w14:textId="77777777" w:rsidTr="00B12573">
        <w:tc>
          <w:tcPr>
            <w:tcW w:w="2970" w:type="dxa"/>
          </w:tcPr>
          <w:p w14:paraId="6EC5C92F" w14:textId="77777777" w:rsidR="00E52C3E" w:rsidRPr="006339FB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7D6150B1" w:rsidR="00E52C3E" w:rsidRPr="006339FB" w:rsidRDefault="0020292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222,153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0C680271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  <w:vAlign w:val="center"/>
          </w:tcPr>
          <w:p w14:paraId="43141B15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4B5D73A8" w:rsidR="00E52C3E" w:rsidRPr="006339FB" w:rsidRDefault="0020292E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6339FB" w14:paraId="5D3A6223" w14:textId="77777777" w:rsidTr="00B12573">
        <w:tc>
          <w:tcPr>
            <w:tcW w:w="2970" w:type="dxa"/>
          </w:tcPr>
          <w:p w14:paraId="054C03B2" w14:textId="77777777" w:rsidR="00E52C3E" w:rsidRPr="006339FB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5C26DDF8" w:rsidR="00E52C3E" w:rsidRPr="006339FB" w:rsidRDefault="00A70949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587E6427" w:rsidR="00E52C3E" w:rsidRPr="006339FB" w:rsidRDefault="0020292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1,658,561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61ECFD81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339F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  <w:vAlign w:val="center"/>
          </w:tcPr>
          <w:p w14:paraId="3843A8A6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759BF9B4" w:rsidR="00E52C3E" w:rsidRPr="006339FB" w:rsidRDefault="003F553D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7FA4918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6339FB" w14:paraId="3AAE5F92" w14:textId="77777777" w:rsidTr="00B12573">
        <w:tc>
          <w:tcPr>
            <w:tcW w:w="2970" w:type="dxa"/>
          </w:tcPr>
          <w:p w14:paraId="23D3C19E" w14:textId="77777777" w:rsidR="00E52C3E" w:rsidRPr="006339FB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572A5F9E" w:rsidR="00E52C3E" w:rsidRPr="006339FB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1240B08B" w:rsidR="00E52C3E" w:rsidRPr="006339FB" w:rsidRDefault="0020292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>28,296</w:t>
            </w:r>
          </w:p>
        </w:tc>
        <w:tc>
          <w:tcPr>
            <w:tcW w:w="270" w:type="dxa"/>
            <w:vAlign w:val="center"/>
          </w:tcPr>
          <w:p w14:paraId="56C3A121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1A0B7290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28,961</w:t>
            </w:r>
          </w:p>
        </w:tc>
        <w:tc>
          <w:tcPr>
            <w:tcW w:w="270" w:type="dxa"/>
            <w:vAlign w:val="center"/>
          </w:tcPr>
          <w:p w14:paraId="424712A9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5DCA3368" w:rsidR="00E52C3E" w:rsidRPr="006339FB" w:rsidRDefault="0020292E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6339FB" w14:paraId="3E8AF163" w14:textId="77777777" w:rsidTr="00B12573">
        <w:tc>
          <w:tcPr>
            <w:tcW w:w="2970" w:type="dxa"/>
          </w:tcPr>
          <w:p w14:paraId="4E953363" w14:textId="77777777" w:rsidR="00E52C3E" w:rsidRPr="006339FB" w:rsidRDefault="00E52C3E" w:rsidP="00E52C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1C13F266" w:rsidR="00E52C3E" w:rsidRPr="006339FB" w:rsidRDefault="00ED6E80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2,956,162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73265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6339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,581,397</w:t>
            </w:r>
          </w:p>
        </w:tc>
        <w:tc>
          <w:tcPr>
            <w:tcW w:w="270" w:type="dxa"/>
            <w:vAlign w:val="center"/>
          </w:tcPr>
          <w:p w14:paraId="4EF8E367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491C4549" w:rsidR="00E52C3E" w:rsidRPr="006339FB" w:rsidRDefault="003F553D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739DE5F" w14:textId="77777777" w:rsidR="00E52C3E" w:rsidRPr="006339FB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77777777" w:rsidR="00E52C3E" w:rsidRPr="006339FB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2FA57A5" w14:textId="77777777" w:rsidR="00862853" w:rsidRPr="006339FB" w:rsidRDefault="00862853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81177" w14:textId="2783C1F0" w:rsidR="002A742F" w:rsidRPr="006339FB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="00E52C3E" w:rsidRPr="006339FB">
        <w:rPr>
          <w:rFonts w:asciiTheme="majorBidi" w:hAnsiTheme="majorBidi" w:cstheme="majorBidi"/>
          <w:sz w:val="28"/>
          <w:szCs w:val="28"/>
        </w:rPr>
        <w:t xml:space="preserve">0 </w:t>
      </w:r>
      <w:r w:rsidR="00E52C3E" w:rsidRPr="006339F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F2771" w:rsidRPr="006339FB">
        <w:rPr>
          <w:rFonts w:asciiTheme="majorBidi" w:hAnsiTheme="majorBidi" w:cstheme="majorBidi"/>
          <w:sz w:val="28"/>
          <w:szCs w:val="28"/>
        </w:rPr>
        <w:t>2564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4E4162" w:rsidRPr="006339FB">
        <w:rPr>
          <w:rFonts w:asciiTheme="majorBidi" w:hAnsiTheme="majorBidi" w:cstheme="majorBidi"/>
          <w:sz w:val="28"/>
          <w:szCs w:val="28"/>
        </w:rPr>
        <w:t xml:space="preserve">1,953 </w:t>
      </w:r>
      <w:r w:rsidRPr="006339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และ</w:t>
      </w:r>
      <w:r w:rsidR="00A158B2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4E4162" w:rsidRPr="006339FB">
        <w:rPr>
          <w:rFonts w:asciiTheme="majorBidi" w:hAnsiTheme="majorBidi" w:cs="Angsana New"/>
          <w:sz w:val="28"/>
          <w:szCs w:val="28"/>
          <w:cs/>
        </w:rPr>
        <w:t xml:space="preserve">ของบริษัท </w:t>
      </w:r>
      <w:r w:rsidR="004E4162" w:rsidRPr="006339FB">
        <w:rPr>
          <w:rFonts w:asciiTheme="majorBidi" w:hAnsiTheme="majorBidi" w:cstheme="majorBidi"/>
          <w:sz w:val="28"/>
          <w:szCs w:val="28"/>
        </w:rPr>
        <w:t xml:space="preserve">1,530 </w:t>
      </w:r>
      <w:r w:rsidR="000C6070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6339F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6339F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1F2771" w:rsidRPr="006339F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6339FB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6339F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F2771" w:rsidRPr="006339FB">
        <w:rPr>
          <w:rFonts w:asciiTheme="majorBidi" w:hAnsiTheme="majorBidi" w:cstheme="majorBidi"/>
          <w:i/>
          <w:iCs/>
          <w:sz w:val="28"/>
          <w:szCs w:val="28"/>
        </w:rPr>
        <w:t>543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i/>
          <w:iCs/>
          <w:sz w:val="28"/>
          <w:szCs w:val="28"/>
        </w:rPr>
        <w:t>510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6339F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 w:rsidRPr="006339F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5E8D884" w14:textId="2628FDFB" w:rsidR="00FC19CB" w:rsidRDefault="00FC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19F4A3F" w14:textId="19011AB4" w:rsidR="00A11329" w:rsidRPr="006339FB" w:rsidRDefault="00A11329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6339FB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6339FB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6339F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6339FB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6339FB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6339FB">
        <w:rPr>
          <w:rFonts w:asciiTheme="majorBidi" w:hAnsiTheme="majorBidi" w:cstheme="majorBidi"/>
          <w:sz w:val="28"/>
          <w:szCs w:val="28"/>
        </w:rPr>
        <w:t>6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6339FB">
        <w:rPr>
          <w:rFonts w:asciiTheme="majorBidi" w:hAnsiTheme="majorBidi" w:cstheme="majorBidi"/>
          <w:sz w:val="28"/>
          <w:szCs w:val="28"/>
        </w:rPr>
        <w:br/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6339FB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1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6339FB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6339FB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6339FB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6339FB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6339FB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6339FB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6339FB">
        <w:rPr>
          <w:rFonts w:asciiTheme="majorBidi" w:hAnsiTheme="majorBidi" w:cstheme="majorBidi"/>
          <w:sz w:val="28"/>
          <w:szCs w:val="28"/>
          <w:cs/>
        </w:rPr>
        <w:t>ะการ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13C923FC" w:rsidR="00A11329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2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6339FB">
        <w:rPr>
          <w:rFonts w:asciiTheme="majorBidi" w:hAnsiTheme="majorBidi" w:cstheme="majorBidi"/>
          <w:sz w:val="28"/>
          <w:szCs w:val="28"/>
        </w:rPr>
        <w:t>3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4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5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C76EFD9" w:rsidR="00EB4B50" w:rsidRPr="006339FB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6339FB">
        <w:rPr>
          <w:rFonts w:asciiTheme="majorBidi" w:hAnsiTheme="majorBidi" w:cstheme="majorBidi"/>
          <w:sz w:val="28"/>
          <w:szCs w:val="28"/>
        </w:rPr>
        <w:t>6</w:t>
      </w:r>
      <w:r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70056A88" w14:textId="77777777" w:rsidR="00F7059A" w:rsidRPr="006339FB" w:rsidRDefault="00F7059A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5C2D5F" w14:textId="22033498" w:rsidR="00D63C8C" w:rsidRPr="006339FB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39F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6339FB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6339FB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6339FB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6339FB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39F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6339FB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6339FB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6339FB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7A5DA8AF" w14:textId="77777777" w:rsidR="00A11329" w:rsidRPr="006339FB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5AA2D34" w14:textId="5BD97D0D" w:rsidR="00A11329" w:rsidRPr="006339FB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6339FB" w:rsidSect="00F75CB0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618"/>
        <w:gridCol w:w="57"/>
        <w:gridCol w:w="584"/>
        <w:gridCol w:w="61"/>
        <w:gridCol w:w="599"/>
        <w:gridCol w:w="63"/>
        <w:gridCol w:w="668"/>
        <w:gridCol w:w="63"/>
        <w:gridCol w:w="527"/>
        <w:gridCol w:w="64"/>
        <w:gridCol w:w="52"/>
        <w:gridCol w:w="635"/>
        <w:gridCol w:w="45"/>
        <w:gridCol w:w="603"/>
        <w:gridCol w:w="54"/>
        <w:gridCol w:w="575"/>
        <w:gridCol w:w="81"/>
        <w:gridCol w:w="647"/>
        <w:gridCol w:w="77"/>
        <w:gridCol w:w="645"/>
        <w:gridCol w:w="66"/>
        <w:gridCol w:w="654"/>
        <w:gridCol w:w="104"/>
        <w:gridCol w:w="625"/>
        <w:gridCol w:w="71"/>
        <w:gridCol w:w="672"/>
        <w:gridCol w:w="75"/>
        <w:gridCol w:w="674"/>
        <w:gridCol w:w="64"/>
        <w:gridCol w:w="627"/>
        <w:gridCol w:w="64"/>
        <w:gridCol w:w="656"/>
        <w:gridCol w:w="64"/>
        <w:gridCol w:w="11"/>
        <w:gridCol w:w="557"/>
        <w:gridCol w:w="102"/>
        <w:gridCol w:w="562"/>
      </w:tblGrid>
      <w:tr w:rsidR="004244C1" w:rsidRPr="006339FB" w14:paraId="22768839" w14:textId="77777777" w:rsidTr="00FD08EF">
        <w:trPr>
          <w:cantSplit/>
          <w:trHeight w:val="144"/>
        </w:trPr>
        <w:tc>
          <w:tcPr>
            <w:tcW w:w="2700" w:type="dxa"/>
          </w:tcPr>
          <w:p w14:paraId="706D48CD" w14:textId="407A59BB" w:rsidR="004244C1" w:rsidRPr="006339FB" w:rsidRDefault="004244C1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366" w:type="dxa"/>
            <w:gridSpan w:val="37"/>
          </w:tcPr>
          <w:p w14:paraId="2B8EDB0F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244C1" w:rsidRPr="006339FB" w14:paraId="0E1DB38D" w14:textId="77777777" w:rsidTr="00FD08EF">
        <w:trPr>
          <w:cantSplit/>
          <w:trHeight w:val="144"/>
        </w:trPr>
        <w:tc>
          <w:tcPr>
            <w:tcW w:w="2700" w:type="dxa"/>
          </w:tcPr>
          <w:p w14:paraId="3854A7E8" w14:textId="77777777" w:rsidR="004244C1" w:rsidRPr="006339FB" w:rsidRDefault="004244C1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</w:tcPr>
          <w:p w14:paraId="22BA47C6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1" w:type="dxa"/>
          </w:tcPr>
          <w:p w14:paraId="5F603E4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0A41672F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" w:type="dxa"/>
          </w:tcPr>
          <w:p w14:paraId="0A203D8F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4"/>
          </w:tcPr>
          <w:p w14:paraId="11E6555E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5" w:type="dxa"/>
          </w:tcPr>
          <w:p w14:paraId="4C65B66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7512D97D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</w:tcPr>
          <w:p w14:paraId="6F2E9555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6923C0B5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" w:type="dxa"/>
          </w:tcPr>
          <w:p w14:paraId="1BA4D01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1CCF2718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521B946A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07199867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7BF85E7D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64" w:type="dxa"/>
          </w:tcPr>
          <w:p w14:paraId="024DCEA9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</w:tcPr>
          <w:p w14:paraId="7DFDD69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4244C1" w:rsidRPr="006339FB" w14:paraId="64D405A8" w14:textId="77777777" w:rsidTr="00FD08EF">
        <w:trPr>
          <w:cantSplit/>
          <w:trHeight w:val="144"/>
        </w:trPr>
        <w:tc>
          <w:tcPr>
            <w:tcW w:w="2700" w:type="dxa"/>
          </w:tcPr>
          <w:p w14:paraId="247DF33A" w14:textId="77777777" w:rsidR="004244C1" w:rsidRPr="006339FB" w:rsidRDefault="004244C1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  <w:hideMark/>
          </w:tcPr>
          <w:p w14:paraId="0EE8CB18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1" w:type="dxa"/>
          </w:tcPr>
          <w:p w14:paraId="13C41517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6469BDC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47A1DAB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4"/>
            <w:hideMark/>
          </w:tcPr>
          <w:p w14:paraId="274FDE58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3E119D3A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  <w:hideMark/>
          </w:tcPr>
          <w:p w14:paraId="44C989F2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02BDD485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  <w:hideMark/>
          </w:tcPr>
          <w:p w14:paraId="478EB05B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6" w:type="dxa"/>
          </w:tcPr>
          <w:p w14:paraId="48107C2F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3B7901D9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2C48B574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64" w:type="dxa"/>
          </w:tcPr>
          <w:p w14:paraId="7C65F1E3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6DFD8DFE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64" w:type="dxa"/>
          </w:tcPr>
          <w:p w14:paraId="333D4548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  <w:hideMark/>
          </w:tcPr>
          <w:p w14:paraId="5097A64F" w14:textId="77777777" w:rsidR="004244C1" w:rsidRPr="006339FB" w:rsidRDefault="004244C1" w:rsidP="00FD08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D08EF" w:rsidRPr="006339FB" w14:paraId="47815F25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34E9D985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18" w:type="dxa"/>
          </w:tcPr>
          <w:p w14:paraId="0A4A94D8" w14:textId="3EE01D26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7" w:type="dxa"/>
          </w:tcPr>
          <w:p w14:paraId="6A3CC78E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8C08F6B" w14:textId="28372BDD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1" w:type="dxa"/>
          </w:tcPr>
          <w:p w14:paraId="4E4AC6E0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25BC5266" w14:textId="3F750D90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63" w:type="dxa"/>
          </w:tcPr>
          <w:p w14:paraId="44B1D06C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4959001" w14:textId="0323D7F3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3" w:type="dxa"/>
          </w:tcPr>
          <w:p w14:paraId="28C26F39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gridSpan w:val="2"/>
          </w:tcPr>
          <w:p w14:paraId="4631B719" w14:textId="21E264B4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2" w:type="dxa"/>
          </w:tcPr>
          <w:p w14:paraId="7C4A084E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F2D8A74" w14:textId="37A2AB96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45" w:type="dxa"/>
          </w:tcPr>
          <w:p w14:paraId="51255031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F824FA7" w14:textId="504B6972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4" w:type="dxa"/>
          </w:tcPr>
          <w:p w14:paraId="65368A10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785B8431" w14:textId="7381666C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81" w:type="dxa"/>
          </w:tcPr>
          <w:p w14:paraId="69EB39B8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01233AB" w14:textId="24989402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5554E935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583780A" w14:textId="2B987CA6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6" w:type="dxa"/>
          </w:tcPr>
          <w:p w14:paraId="0FA0DA53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28E44898" w14:textId="2D2701A1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104" w:type="dxa"/>
          </w:tcPr>
          <w:p w14:paraId="58C1A9A9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896AC50" w14:textId="6E8EB666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1" w:type="dxa"/>
          </w:tcPr>
          <w:p w14:paraId="675D2C76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C7F9BEE" w14:textId="0FCF7F96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468DFD56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03C9A18" w14:textId="0E57691C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3FF059FE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2B945DC" w14:textId="4394AD1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64" w:type="dxa"/>
          </w:tcPr>
          <w:p w14:paraId="18B9C192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2943BDCF" w14:textId="3F137F7D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26D5686C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413AFE1" w14:textId="49A78AE4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624F30DD" w14:textId="77777777" w:rsidR="00FD08EF" w:rsidRPr="006339FB" w:rsidRDefault="00FD08EF" w:rsidP="00FD08E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13127E3B" w14:textId="6F8593B5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</w:tr>
      <w:tr w:rsidR="00FD08EF" w:rsidRPr="006339FB" w14:paraId="51985EAD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492BF3BF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37"/>
          </w:tcPr>
          <w:p w14:paraId="3632B00B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6339FB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D08EF" w:rsidRPr="006339FB" w14:paraId="4CB0453D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5D74F407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618" w:type="dxa"/>
          </w:tcPr>
          <w:p w14:paraId="6AC2A0E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47A4DC5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AA60EE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1" w:type="dxa"/>
          </w:tcPr>
          <w:p w14:paraId="6F96CC8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731F0C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" w:type="dxa"/>
          </w:tcPr>
          <w:p w14:paraId="21EEB49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D921A4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" w:type="dxa"/>
          </w:tcPr>
          <w:p w14:paraId="4908174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672AD3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" w:type="dxa"/>
            <w:gridSpan w:val="2"/>
          </w:tcPr>
          <w:p w14:paraId="086B81A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1F58B9E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5" w:type="dxa"/>
          </w:tcPr>
          <w:p w14:paraId="29DFD60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0B2212C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3537F08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E14464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" w:type="dxa"/>
          </w:tcPr>
          <w:p w14:paraId="2AD8478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463D52B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399C4C8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C3049B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6" w:type="dxa"/>
          </w:tcPr>
          <w:p w14:paraId="238871D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4484B4E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" w:type="dxa"/>
          </w:tcPr>
          <w:p w14:paraId="321BD8C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159321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" w:type="dxa"/>
          </w:tcPr>
          <w:p w14:paraId="05E3CC1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F1859B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</w:tcPr>
          <w:p w14:paraId="34362AB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D110CD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3226589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421737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1256A70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2153278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0E20AB1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650F9B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3B8878D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7D915D2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863B65" w:rsidRPr="006339FB" w14:paraId="21ECF6AC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215D1080" w14:textId="77777777" w:rsidR="00863B65" w:rsidRPr="006339FB" w:rsidRDefault="00863B65" w:rsidP="00863B6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18" w:type="dxa"/>
          </w:tcPr>
          <w:p w14:paraId="0A4EC217" w14:textId="6A75DD0D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cs/>
              </w:rPr>
              <w:t>1</w:t>
            </w:r>
            <w:r w:rsidRPr="006339FB">
              <w:rPr>
                <w:rFonts w:asciiTheme="majorBidi" w:hAnsiTheme="majorBidi" w:cs="Angsana New"/>
                <w:sz w:val="22"/>
                <w:szCs w:val="22"/>
              </w:rPr>
              <w:t>,33</w:t>
            </w:r>
            <w:r>
              <w:rPr>
                <w:rFonts w:asciiTheme="majorBidi" w:hAnsiTheme="majorBidi" w:cs="Angsana New"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0A7899B1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FACCAA8" w14:textId="0A5309BE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1,134</w:t>
            </w:r>
          </w:p>
        </w:tc>
        <w:tc>
          <w:tcPr>
            <w:tcW w:w="61" w:type="dxa"/>
          </w:tcPr>
          <w:p w14:paraId="32E76114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71841221" w14:textId="4DCE47DB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25</w:t>
            </w:r>
            <w:r>
              <w:rPr>
                <w:rFonts w:asciiTheme="majorBidi" w:hAnsiTheme="majorBidi" w:cs="Angsana New"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72B88255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B6CEAF2" w14:textId="3573705B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63" w:type="dxa"/>
          </w:tcPr>
          <w:p w14:paraId="0C7E0754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9EBEAF2" w14:textId="20B135A9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9</w:t>
            </w:r>
            <w:r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116" w:type="dxa"/>
            <w:gridSpan w:val="2"/>
          </w:tcPr>
          <w:p w14:paraId="4AA1200D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2578045" w14:textId="761A34E6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45" w:type="dxa"/>
          </w:tcPr>
          <w:p w14:paraId="11E09FFA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165E32E" w14:textId="69B5ADEE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59</w:t>
            </w:r>
          </w:p>
        </w:tc>
        <w:tc>
          <w:tcPr>
            <w:tcW w:w="54" w:type="dxa"/>
          </w:tcPr>
          <w:p w14:paraId="6CC93FBD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7F9F2261" w14:textId="735AA01E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81" w:type="dxa"/>
          </w:tcPr>
          <w:p w14:paraId="16F6D2A9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5FC54C5" w14:textId="10D89B90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0C4CC5F6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8533146" w14:textId="5D46FEC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66" w:type="dxa"/>
          </w:tcPr>
          <w:p w14:paraId="2A965280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3E7CCF1" w14:textId="3A26B104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13</w:t>
            </w:r>
            <w:r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4EAE2E97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B3E260F" w14:textId="4B0D5CBF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71" w:type="dxa"/>
          </w:tcPr>
          <w:p w14:paraId="6A46C0B3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375B7629" w14:textId="2DBE300C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2,4</w:t>
            </w:r>
            <w:r>
              <w:rPr>
                <w:rFonts w:asciiTheme="majorBidi" w:hAnsiTheme="majorBidi" w:cs="Angsana New"/>
                <w:sz w:val="22"/>
                <w:szCs w:val="22"/>
              </w:rPr>
              <w:t>29</w:t>
            </w:r>
          </w:p>
        </w:tc>
        <w:tc>
          <w:tcPr>
            <w:tcW w:w="75" w:type="dxa"/>
          </w:tcPr>
          <w:p w14:paraId="4AD0C249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45BA379F" w14:textId="3B532C95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1,853</w:t>
            </w:r>
          </w:p>
        </w:tc>
        <w:tc>
          <w:tcPr>
            <w:tcW w:w="64" w:type="dxa"/>
          </w:tcPr>
          <w:p w14:paraId="13F4A515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2B6DD3B2" w14:textId="7A9F3641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2F5F2EEE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1981D13" w14:textId="22420EE8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73A06014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A92DAF8" w14:textId="39EBA68B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2,4</w:t>
            </w:r>
            <w:r>
              <w:rPr>
                <w:rFonts w:asciiTheme="majorBidi" w:hAnsiTheme="majorBidi" w:cs="Angsana New"/>
                <w:sz w:val="22"/>
                <w:szCs w:val="22"/>
              </w:rPr>
              <w:t>29</w:t>
            </w:r>
          </w:p>
        </w:tc>
        <w:tc>
          <w:tcPr>
            <w:tcW w:w="102" w:type="dxa"/>
          </w:tcPr>
          <w:p w14:paraId="1EE7581A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2C2BA886" w14:textId="5A8EDA0A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,853</w:t>
            </w:r>
          </w:p>
        </w:tc>
      </w:tr>
      <w:tr w:rsidR="00FD08EF" w:rsidRPr="006339FB" w14:paraId="2A368F6A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1ABFDDBB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4DAA2015" w14:textId="2149F24B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8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129D949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25AC305" w14:textId="3357A57C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61" w:type="dxa"/>
          </w:tcPr>
          <w:p w14:paraId="2EF85FF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0985AB8C" w14:textId="1C257C5A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15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63" w:type="dxa"/>
          </w:tcPr>
          <w:p w14:paraId="6812CB2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408D1AA" w14:textId="2013ED10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63" w:type="dxa"/>
          </w:tcPr>
          <w:p w14:paraId="5160449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5335866" w14:textId="2714C876" w:rsidR="00FD08EF" w:rsidRPr="006339FB" w:rsidRDefault="00863B65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16" w:type="dxa"/>
            <w:gridSpan w:val="2"/>
          </w:tcPr>
          <w:p w14:paraId="4DD3263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86DA17C" w14:textId="62F8369A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45" w:type="dxa"/>
          </w:tcPr>
          <w:p w14:paraId="60D8F0E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D9ECC78" w14:textId="6FDEC063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54" w:type="dxa"/>
          </w:tcPr>
          <w:p w14:paraId="50170FC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FC52C9F" w14:textId="63C9D766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6A4D95B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3D768CE4" w14:textId="79C9188B" w:rsidR="00FD08EF" w:rsidRPr="006339FB" w:rsidRDefault="00A226A6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807CBC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E20D5E0" w14:textId="7B4BE6C2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6" w:type="dxa"/>
          </w:tcPr>
          <w:p w14:paraId="3CB9CAA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3E9FCE5E" w14:textId="1548C60F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160</w:t>
            </w:r>
          </w:p>
        </w:tc>
        <w:tc>
          <w:tcPr>
            <w:tcW w:w="104" w:type="dxa"/>
          </w:tcPr>
          <w:p w14:paraId="13BCCF5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4D6B9C6A" w14:textId="106029EB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  <w:tc>
          <w:tcPr>
            <w:tcW w:w="71" w:type="dxa"/>
          </w:tcPr>
          <w:p w14:paraId="345C7DD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B54EAE3" w14:textId="1A3AF1B5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405</w:t>
            </w:r>
          </w:p>
        </w:tc>
        <w:tc>
          <w:tcPr>
            <w:tcW w:w="75" w:type="dxa"/>
          </w:tcPr>
          <w:p w14:paraId="63C3E65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6D69B788" w14:textId="7E8AEB1C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64" w:type="dxa"/>
          </w:tcPr>
          <w:p w14:paraId="0BB2C14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3ACEDB2" w14:textId="15272E57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(405)</w:t>
            </w:r>
          </w:p>
        </w:tc>
        <w:tc>
          <w:tcPr>
            <w:tcW w:w="64" w:type="dxa"/>
          </w:tcPr>
          <w:p w14:paraId="7C27B50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1A57E46C" w14:textId="27D428A5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(285)</w:t>
            </w:r>
          </w:p>
        </w:tc>
        <w:tc>
          <w:tcPr>
            <w:tcW w:w="64" w:type="dxa"/>
          </w:tcPr>
          <w:p w14:paraId="38E2BCD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6D73EB2F" w14:textId="06B2D345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13124AC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3FCCADDB" w14:textId="490AE298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D08EF" w:rsidRPr="006339FB" w14:paraId="3E87B2B5" w14:textId="77777777" w:rsidTr="003504ED">
        <w:trPr>
          <w:cantSplit/>
          <w:trHeight w:val="144"/>
        </w:trPr>
        <w:tc>
          <w:tcPr>
            <w:tcW w:w="2700" w:type="dxa"/>
          </w:tcPr>
          <w:p w14:paraId="0A289BB8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52EA9CE3" w14:textId="6DBC63B6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1,420</w:t>
            </w:r>
          </w:p>
        </w:tc>
        <w:tc>
          <w:tcPr>
            <w:tcW w:w="57" w:type="dxa"/>
          </w:tcPr>
          <w:p w14:paraId="0D918F6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4371B37" w14:textId="409D8CFB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1,147</w:t>
            </w:r>
          </w:p>
        </w:tc>
        <w:tc>
          <w:tcPr>
            <w:tcW w:w="61" w:type="dxa"/>
          </w:tcPr>
          <w:p w14:paraId="711BDAA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54A12CE9" w14:textId="59DD956C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410</w:t>
            </w:r>
          </w:p>
        </w:tc>
        <w:tc>
          <w:tcPr>
            <w:tcW w:w="63" w:type="dxa"/>
          </w:tcPr>
          <w:p w14:paraId="4644CF7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8D80CDA" w14:textId="66554DA3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226</w:t>
            </w:r>
          </w:p>
        </w:tc>
        <w:tc>
          <w:tcPr>
            <w:tcW w:w="63" w:type="dxa"/>
          </w:tcPr>
          <w:p w14:paraId="7371F45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75B88693" w14:textId="629E1A1C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100</w:t>
            </w:r>
          </w:p>
        </w:tc>
        <w:tc>
          <w:tcPr>
            <w:tcW w:w="116" w:type="dxa"/>
            <w:gridSpan w:val="2"/>
          </w:tcPr>
          <w:p w14:paraId="430F99B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48897D2A" w14:textId="0F0BE2D2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93</w:t>
            </w:r>
          </w:p>
        </w:tc>
        <w:tc>
          <w:tcPr>
            <w:tcW w:w="45" w:type="dxa"/>
          </w:tcPr>
          <w:p w14:paraId="5D93931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017FBE18" w14:textId="15FAA28D" w:rsidR="00FD08EF" w:rsidRPr="006339FB" w:rsidRDefault="003504ED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1CAC4A2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18A687AD" w14:textId="6BE11B3C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61</w:t>
            </w:r>
          </w:p>
        </w:tc>
        <w:tc>
          <w:tcPr>
            <w:tcW w:w="81" w:type="dxa"/>
          </w:tcPr>
          <w:p w14:paraId="47AFC95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3DCB9D08" w14:textId="183971C2" w:rsidR="00FD08EF" w:rsidRPr="006339FB" w:rsidRDefault="00A226A6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5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4754014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7CC2555C" w14:textId="26002D4F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429</w:t>
            </w:r>
          </w:p>
        </w:tc>
        <w:tc>
          <w:tcPr>
            <w:tcW w:w="66" w:type="dxa"/>
          </w:tcPr>
          <w:p w14:paraId="4651B6B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47DA58FA" w14:textId="3579D629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1E943CE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37F1015F" w14:textId="0813D526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182</w:t>
            </w:r>
          </w:p>
        </w:tc>
        <w:tc>
          <w:tcPr>
            <w:tcW w:w="71" w:type="dxa"/>
          </w:tcPr>
          <w:p w14:paraId="33CE6DB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11547F12" w14:textId="3E4A65A9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2,83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75" w:type="dxa"/>
          </w:tcPr>
          <w:p w14:paraId="719B8AB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77264D26" w14:textId="3AF0C8D6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2,138</w:t>
            </w:r>
          </w:p>
        </w:tc>
        <w:tc>
          <w:tcPr>
            <w:tcW w:w="64" w:type="dxa"/>
          </w:tcPr>
          <w:p w14:paraId="136A989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7B6C1D49" w14:textId="1B4E26FF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(40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5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7DAC6A3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5A737AA6" w14:textId="4726C2B6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(285)</w:t>
            </w:r>
          </w:p>
        </w:tc>
        <w:tc>
          <w:tcPr>
            <w:tcW w:w="64" w:type="dxa"/>
          </w:tcPr>
          <w:p w14:paraId="1B3514D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D2A1C" w14:textId="2D6056AC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2,4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1CF5623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0CC6B7D9" w14:textId="3F63561B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>1,853</w:t>
            </w:r>
          </w:p>
        </w:tc>
      </w:tr>
      <w:tr w:rsidR="00FD08EF" w:rsidRPr="006339FB" w14:paraId="7A5AB2FB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76DFB067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7E7F59C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76A3F29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0A9EA03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02742BB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3DBE53B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499D6DF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3790843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E2CB92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left w:val="nil"/>
              <w:bottom w:val="nil"/>
              <w:right w:val="nil"/>
            </w:tcBorders>
            <w:vAlign w:val="bottom"/>
          </w:tcPr>
          <w:p w14:paraId="54C8B79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16" w:type="dxa"/>
            <w:gridSpan w:val="2"/>
            <w:vAlign w:val="bottom"/>
          </w:tcPr>
          <w:p w14:paraId="3338A15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E92F70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071C832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6BDFD89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0585E56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7CBDE59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1C1E083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72E9DC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62675C5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324E644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0469B62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67D14F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79AF13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3E23E95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02BBE18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7CC8155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22E6A86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05D68DF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131233A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3C5524A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296AF17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06BECFF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13D90E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11ED852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601AE83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034B49C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D08EF" w:rsidRPr="006339FB" w14:paraId="10CE4814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049136E8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51F4261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E6628F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503E085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76D3849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2B92868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2F3F8B4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33CF49B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324C7F7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left w:val="nil"/>
              <w:bottom w:val="nil"/>
              <w:right w:val="nil"/>
            </w:tcBorders>
            <w:vAlign w:val="bottom"/>
          </w:tcPr>
          <w:p w14:paraId="3BC2239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16" w:type="dxa"/>
            <w:gridSpan w:val="2"/>
            <w:vAlign w:val="bottom"/>
          </w:tcPr>
          <w:p w14:paraId="21DB1B6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6DB76BA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30A9BDB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7ADFB31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72E5D67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76606E4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C74D4F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591BFDB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21E0856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3D69D3C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1FEE1E3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D0AAC5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D81E5C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B583C1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7306E91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6B291F4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23A1AD7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0C87F9B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578361E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6650C4B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398B2B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540C324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2F2936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F0ECC8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55C97B0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2D82DFB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FD08EF" w:rsidRPr="006339FB" w14:paraId="0008DE92" w14:textId="77777777" w:rsidTr="003504ED">
        <w:trPr>
          <w:cantSplit/>
          <w:trHeight w:val="144"/>
        </w:trPr>
        <w:tc>
          <w:tcPr>
            <w:tcW w:w="2700" w:type="dxa"/>
          </w:tcPr>
          <w:p w14:paraId="54AFE8C1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7B81048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F96EB9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7BD9873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6325A7D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36A3DE8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479DE16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0EDDE56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71B6228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left w:val="nil"/>
              <w:bottom w:val="nil"/>
              <w:right w:val="nil"/>
            </w:tcBorders>
            <w:vAlign w:val="bottom"/>
          </w:tcPr>
          <w:p w14:paraId="7356FF1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16" w:type="dxa"/>
            <w:gridSpan w:val="2"/>
            <w:vAlign w:val="bottom"/>
          </w:tcPr>
          <w:p w14:paraId="6B84E6C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6497316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174ED153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45C12AA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1E8D354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2A42005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1140D1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3947962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0A59469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1DF5ED9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7EA79DED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F628D8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02DC346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54D354D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4A69CA5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57854CF7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2FE6914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B5EFED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46637FF5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7230AB8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5031257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08784FA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0A95983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27FC11F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0C4A619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1C8D9E91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FD08EF" w:rsidRPr="006339FB" w14:paraId="291E3BE4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6F4F3BDC" w14:textId="77777777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18" w:type="dxa"/>
          </w:tcPr>
          <w:p w14:paraId="4DB8694C" w14:textId="0700EA5C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1,38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57" w:type="dxa"/>
          </w:tcPr>
          <w:p w14:paraId="36AC725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0AB0C09" w14:textId="797AE61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1,147</w:t>
            </w:r>
          </w:p>
        </w:tc>
        <w:tc>
          <w:tcPr>
            <w:tcW w:w="61" w:type="dxa"/>
          </w:tcPr>
          <w:p w14:paraId="0CF970FE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8706AD5" w14:textId="50E86AB6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403</w:t>
            </w:r>
          </w:p>
        </w:tc>
        <w:tc>
          <w:tcPr>
            <w:tcW w:w="63" w:type="dxa"/>
          </w:tcPr>
          <w:p w14:paraId="6BBF4DC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518F5A3" w14:textId="4B2BEEC0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63" w:type="dxa"/>
          </w:tcPr>
          <w:p w14:paraId="4994365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5F6B147" w14:textId="0A51CF2B" w:rsidR="00FD08EF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16" w:type="dxa"/>
            <w:gridSpan w:val="2"/>
          </w:tcPr>
          <w:p w14:paraId="73FBD7AB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1F8DA406" w14:textId="3B1FB4E3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45" w:type="dxa"/>
          </w:tcPr>
          <w:p w14:paraId="17DA390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9CB440C" w14:textId="588BAD11" w:rsidR="00FD08EF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60</w:t>
            </w:r>
          </w:p>
        </w:tc>
        <w:tc>
          <w:tcPr>
            <w:tcW w:w="54" w:type="dxa"/>
          </w:tcPr>
          <w:p w14:paraId="75FE4D28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7E2FEB4" w14:textId="3D1B2563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81" w:type="dxa"/>
          </w:tcPr>
          <w:p w14:paraId="1A520CF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8C75350" w14:textId="5A555DA1" w:rsidR="00FD08EF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71D41520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03B707F" w14:textId="25C6F9A1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66" w:type="dxa"/>
          </w:tcPr>
          <w:p w14:paraId="3357AC5A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457BC80B" w14:textId="5A34B110" w:rsidR="00FD08EF" w:rsidRPr="006339FB" w:rsidRDefault="006C6284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19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38B6358C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413116BF" w14:textId="109DA098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71" w:type="dxa"/>
          </w:tcPr>
          <w:p w14:paraId="134283E4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9CA87E2" w14:textId="0697C450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2,09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1</w:t>
            </w:r>
          </w:p>
        </w:tc>
        <w:tc>
          <w:tcPr>
            <w:tcW w:w="75" w:type="dxa"/>
          </w:tcPr>
          <w:p w14:paraId="69CBE2EF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4DCDD226" w14:textId="68CC2422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64" w:type="dxa"/>
          </w:tcPr>
          <w:p w14:paraId="6C03E826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6CEDECAB" w14:textId="19BFC82D" w:rsidR="00FD08EF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(38</w:t>
            </w:r>
            <w:r w:rsidR="00863B6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7E9D477D" w14:textId="77777777" w:rsidR="00FD08EF" w:rsidRPr="006339FB" w:rsidRDefault="00FD08EF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2CC91D9" w14:textId="281DC59F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(266)</w:t>
            </w:r>
          </w:p>
        </w:tc>
        <w:tc>
          <w:tcPr>
            <w:tcW w:w="64" w:type="dxa"/>
          </w:tcPr>
          <w:p w14:paraId="2D043362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53412B1" w14:textId="0C56FF40" w:rsidR="00FD08EF" w:rsidRPr="006339FB" w:rsidRDefault="006C6284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1,709</w:t>
            </w:r>
          </w:p>
        </w:tc>
        <w:tc>
          <w:tcPr>
            <w:tcW w:w="102" w:type="dxa"/>
          </w:tcPr>
          <w:p w14:paraId="09BDCCD9" w14:textId="77777777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51684B51" w14:textId="5C96B870" w:rsidR="00FD08EF" w:rsidRPr="006339FB" w:rsidRDefault="00FD08EF" w:rsidP="00FD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1,372</w:t>
            </w:r>
          </w:p>
        </w:tc>
      </w:tr>
      <w:tr w:rsidR="00926DB5" w:rsidRPr="006339FB" w14:paraId="26DA78B0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07EC6F06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618" w:type="dxa"/>
          </w:tcPr>
          <w:p w14:paraId="146C00D0" w14:textId="5F032F5B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0E67F7E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59EA95E" w14:textId="185FBF2E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" w:type="dxa"/>
          </w:tcPr>
          <w:p w14:paraId="72D4616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8AA6A1D" w14:textId="7B4708E3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CB5BA5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2BB8E34" w14:textId="2DEA89B3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04B238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0D9DD1B4" w14:textId="548EB477" w:rsidR="00926DB5" w:rsidRPr="006339FB" w:rsidRDefault="006C6284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116" w:type="dxa"/>
            <w:gridSpan w:val="2"/>
          </w:tcPr>
          <w:p w14:paraId="7A8295AB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EB4B28F" w14:textId="0E96AAA0" w:rsidR="00926DB5" w:rsidRPr="006339FB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533187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43DE166" w14:textId="45BC6FDA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14FCD60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2AAB6EF" w14:textId="318D1CB9" w:rsidR="00926DB5" w:rsidRPr="006339FB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A38CF1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vAlign w:val="bottom"/>
          </w:tcPr>
          <w:p w14:paraId="606E284E" w14:textId="329549EA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5</w:t>
            </w:r>
            <w:r w:rsidR="00863B65">
              <w:rPr>
                <w:rFonts w:asciiTheme="majorBidi" w:hAnsiTheme="majorBidi" w:cs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77" w:type="dxa"/>
          </w:tcPr>
          <w:p w14:paraId="7D0D2EF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7DCEE85B" w14:textId="4696AA8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66" w:type="dxa"/>
          </w:tcPr>
          <w:p w14:paraId="05B4E16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0736CC29" w14:textId="2D3B7B4D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4" w:type="dxa"/>
          </w:tcPr>
          <w:p w14:paraId="5C4301C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11A83B0A" w14:textId="276A571B" w:rsidR="00926DB5" w:rsidRPr="006339FB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7DED98E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1F0F4DC1" w14:textId="53D67548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5</w:t>
            </w:r>
            <w:r w:rsidR="00863B65">
              <w:rPr>
                <w:rFonts w:asciiTheme="majorBidi" w:hAnsiTheme="majorBidi" w:cs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75" w:type="dxa"/>
          </w:tcPr>
          <w:p w14:paraId="2926A06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  <w:vAlign w:val="bottom"/>
          </w:tcPr>
          <w:p w14:paraId="49E39D14" w14:textId="79ED8318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64" w:type="dxa"/>
          </w:tcPr>
          <w:p w14:paraId="3C0DDB1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7A99C3A2" w14:textId="46CFBFDE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" w:type="dxa"/>
          </w:tcPr>
          <w:p w14:paraId="77F32159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45534B24" w14:textId="5E00EB19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27768F0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0A58D48F" w14:textId="0ECEF911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5</w:t>
            </w:r>
            <w:r w:rsidR="00863B65">
              <w:rPr>
                <w:rFonts w:asciiTheme="majorBidi" w:hAnsiTheme="majorBidi" w:cs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02" w:type="dxa"/>
          </w:tcPr>
          <w:p w14:paraId="0CDF387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6A85B76B" w14:textId="1D1947F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</w:tr>
      <w:tr w:rsidR="00926DB5" w:rsidRPr="006339FB" w14:paraId="7BDBDA2E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2654B23C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618" w:type="dxa"/>
          </w:tcPr>
          <w:p w14:paraId="1A46676A" w14:textId="61CD0B6C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19FA092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83DE720" w14:textId="323680F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" w:type="dxa"/>
          </w:tcPr>
          <w:p w14:paraId="69D874D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00646A0" w14:textId="28A82BCC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BD033A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D5A6B1A" w14:textId="466D2EB3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0CBB1C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716F86A4" w14:textId="5AC8BF17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33</w:t>
            </w:r>
          </w:p>
        </w:tc>
        <w:tc>
          <w:tcPr>
            <w:tcW w:w="116" w:type="dxa"/>
            <w:gridSpan w:val="2"/>
          </w:tcPr>
          <w:p w14:paraId="5E8D24A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7C339C9" w14:textId="6FAD103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45" w:type="dxa"/>
          </w:tcPr>
          <w:p w14:paraId="478CB32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BC2B969" w14:textId="652D102F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784FD8D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2A3EBF4C" w14:textId="7582BEA5" w:rsidR="00926DB5" w:rsidRPr="006339FB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43D7E9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62DE7E9" w14:textId="52121CA6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2A26779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20C69A33" w14:textId="53395E0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7E164EC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38D9D1C2" w14:textId="2A3D71F1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4" w:type="dxa"/>
          </w:tcPr>
          <w:p w14:paraId="1750DDD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145A4257" w14:textId="652A6B7C" w:rsidR="00926DB5" w:rsidRPr="006339FB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65AFCBE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242E8E5A" w14:textId="54442FC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5" w:type="dxa"/>
          </w:tcPr>
          <w:p w14:paraId="2917CAF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  <w:vAlign w:val="bottom"/>
          </w:tcPr>
          <w:p w14:paraId="10D24F62" w14:textId="360364A0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</w:p>
        </w:tc>
        <w:tc>
          <w:tcPr>
            <w:tcW w:w="64" w:type="dxa"/>
          </w:tcPr>
          <w:p w14:paraId="6F3C1A6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6FCE876F" w14:textId="1DDDE7A9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" w:type="dxa"/>
          </w:tcPr>
          <w:p w14:paraId="612EA43C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555F75D3" w14:textId="3B35056B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4A380C4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633CA7FC" w14:textId="660DC218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33</w:t>
            </w:r>
          </w:p>
        </w:tc>
        <w:tc>
          <w:tcPr>
            <w:tcW w:w="102" w:type="dxa"/>
          </w:tcPr>
          <w:p w14:paraId="2905495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4ADC2DF5" w14:textId="4D8B3BEC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926DB5" w:rsidRPr="006339FB" w14:paraId="693B69C0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5A8D01BF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E88F0E6" w14:textId="2348BF65" w:rsidR="00926DB5" w:rsidRPr="006339FB" w:rsidRDefault="006C6284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6</w:t>
            </w:r>
          </w:p>
        </w:tc>
        <w:tc>
          <w:tcPr>
            <w:tcW w:w="57" w:type="dxa"/>
          </w:tcPr>
          <w:p w14:paraId="168E92B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769ED3A3" w14:textId="523810E4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" w:type="dxa"/>
          </w:tcPr>
          <w:p w14:paraId="462A02A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54B4DD58" w14:textId="5836ACA1" w:rsidR="00926DB5" w:rsidRPr="00863B65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63" w:type="dxa"/>
          </w:tcPr>
          <w:p w14:paraId="399C4B8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C0ACD6B" w14:textId="55FE67C3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0577450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4B9F2DF9" w14:textId="55FE15F2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116" w:type="dxa"/>
            <w:gridSpan w:val="2"/>
          </w:tcPr>
          <w:p w14:paraId="34B397E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8D748B7" w14:textId="6DD42F6C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45" w:type="dxa"/>
          </w:tcPr>
          <w:p w14:paraId="260D7F7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6EE053D8" w14:textId="0B0C9548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2EFD6E3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B7A31C9" w14:textId="121EC98B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81" w:type="dxa"/>
          </w:tcPr>
          <w:p w14:paraId="29D4C4E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6291FC46" w14:textId="5E08EC61" w:rsidR="00926DB5" w:rsidRPr="00CA1EEC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1587F20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B5CE643" w14:textId="000A0172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55FA6B8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02FB4BE6" w14:textId="7F968BFD" w:rsidR="00926DB5" w:rsidRPr="006339FB" w:rsidRDefault="006C6284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10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7D9B58B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4BA78474" w14:textId="5A6A1F24" w:rsidR="00926DB5" w:rsidRPr="006339FB" w:rsidRDefault="00863B6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1" w:type="dxa"/>
          </w:tcPr>
          <w:p w14:paraId="74913F6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033AA738" w14:textId="54361D46" w:rsidR="00926DB5" w:rsidRPr="006339FB" w:rsidRDefault="00235A02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863B65">
              <w:rPr>
                <w:rFonts w:asciiTheme="majorBidi" w:hAnsiTheme="majorBidi" w:cs="Angsana New"/>
                <w:sz w:val="22"/>
                <w:szCs w:val="22"/>
              </w:rPr>
              <w:t>61</w:t>
            </w:r>
          </w:p>
        </w:tc>
        <w:tc>
          <w:tcPr>
            <w:tcW w:w="75" w:type="dxa"/>
          </w:tcPr>
          <w:p w14:paraId="7C2DBD6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01C8CD47" w14:textId="60821E2C" w:rsidR="00926DB5" w:rsidRPr="006339FB" w:rsidRDefault="00863B6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64" w:type="dxa"/>
          </w:tcPr>
          <w:p w14:paraId="0F77DCB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45AE347" w14:textId="4EFE72D8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863B6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  <w:tcBorders>
              <w:bottom w:val="single" w:sz="4" w:space="0" w:color="auto"/>
            </w:tcBorders>
          </w:tcPr>
          <w:p w14:paraId="2DCDC4E7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4A07AEE7" w14:textId="2F587236" w:rsidR="00926DB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64" w:type="dxa"/>
          </w:tcPr>
          <w:p w14:paraId="23CDBDB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26F4019B" w14:textId="084D6E9B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13</w:t>
            </w:r>
            <w:r w:rsidR="00235A02" w:rsidRPr="006339FB"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79EE4EE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4655EB94" w14:textId="6A36F2DC" w:rsidR="00926DB5" w:rsidRPr="006339FB" w:rsidRDefault="00863B6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926DB5" w:rsidRPr="006339FB" w14:paraId="1C29D9A3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2754D48D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C6AEAFA" w14:textId="00DF872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1,420</w:t>
            </w:r>
          </w:p>
        </w:tc>
        <w:tc>
          <w:tcPr>
            <w:tcW w:w="57" w:type="dxa"/>
          </w:tcPr>
          <w:p w14:paraId="2CC57D2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F5EC5E4" w14:textId="5626471F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1,147</w:t>
            </w:r>
          </w:p>
        </w:tc>
        <w:tc>
          <w:tcPr>
            <w:tcW w:w="61" w:type="dxa"/>
          </w:tcPr>
          <w:p w14:paraId="61DA805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167957A7" w14:textId="5DD85F63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63" w:type="dxa"/>
          </w:tcPr>
          <w:p w14:paraId="48246C4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85B7627" w14:textId="673E9562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63" w:type="dxa"/>
          </w:tcPr>
          <w:p w14:paraId="27D0882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06039BFB" w14:textId="0F70FFD5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16" w:type="dxa"/>
            <w:gridSpan w:val="2"/>
          </w:tcPr>
          <w:p w14:paraId="5383A9E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7D1AB658" w14:textId="3B7F45B6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45" w:type="dxa"/>
          </w:tcPr>
          <w:p w14:paraId="04D2589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149D4DD5" w14:textId="1C53F4DA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71BFA7F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609B826C" w14:textId="5BFDDE00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81" w:type="dxa"/>
          </w:tcPr>
          <w:p w14:paraId="48E7656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70298657" w14:textId="2D486961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5</w:t>
            </w:r>
            <w:r w:rsidR="00863B65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0413AFB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248DFEB" w14:textId="09233AB2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66" w:type="dxa"/>
          </w:tcPr>
          <w:p w14:paraId="40C2E51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B1EA4" w14:textId="0F163234" w:rsidR="00926DB5" w:rsidRPr="006339FB" w:rsidRDefault="006C6284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29</w:t>
            </w:r>
            <w:r w:rsidR="00863B65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6433330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A396A" w14:textId="19EAA54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71" w:type="dxa"/>
          </w:tcPr>
          <w:p w14:paraId="23B95A1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31D19" w14:textId="1DAC70E3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2,83</w:t>
            </w:r>
            <w:r w:rsidR="00863B65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" w:type="dxa"/>
          </w:tcPr>
          <w:p w14:paraId="104006A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BDB7C" w14:textId="264F5C39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2,138</w:t>
            </w:r>
          </w:p>
        </w:tc>
        <w:tc>
          <w:tcPr>
            <w:tcW w:w="64" w:type="dxa"/>
          </w:tcPr>
          <w:p w14:paraId="102FDAF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16F03B68" w14:textId="1E06EB0A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</w:t>
            </w:r>
            <w:r w:rsidR="00863B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1923D110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0E1802D8" w14:textId="6D7AE7EB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(285)</w:t>
            </w:r>
          </w:p>
        </w:tc>
        <w:tc>
          <w:tcPr>
            <w:tcW w:w="64" w:type="dxa"/>
          </w:tcPr>
          <w:p w14:paraId="4A31DC8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1800" w14:textId="4593B44F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2,4</w:t>
            </w:r>
            <w:r w:rsidR="00863B65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70D6C1B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28449" w14:textId="6C5284AB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1,853</w:t>
            </w:r>
          </w:p>
        </w:tc>
      </w:tr>
      <w:tr w:rsidR="00926DB5" w:rsidRPr="006339FB" w14:paraId="1C752A84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0C8EF219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62EA5F2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5452471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737E465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4E5CB97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5644DA6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2A7CAEF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C51F18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EAADAA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</w:tcPr>
          <w:p w14:paraId="3B92E4A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6" w:type="dxa"/>
            <w:gridSpan w:val="2"/>
          </w:tcPr>
          <w:p w14:paraId="0D5AA60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69A0E9D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5D386C0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5895DB0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07FF9C9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7428186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413D6B2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6C43BBE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7D8CBB3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1AF6808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7DAE5FC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259D959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297F6C6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186DD8D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4924D03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2455214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70EA835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6FBCDB8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3B3E6B8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64B0481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59CAE56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57CFD06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5A7BB2E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568BF2F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51F4781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2AAF26E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926DB5" w:rsidRPr="006339FB" w14:paraId="1607DBAF" w14:textId="77777777" w:rsidTr="003504ED">
        <w:trPr>
          <w:cantSplit/>
          <w:trHeight w:val="144"/>
        </w:trPr>
        <w:tc>
          <w:tcPr>
            <w:tcW w:w="2700" w:type="dxa"/>
          </w:tcPr>
          <w:p w14:paraId="55ECCA51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618" w:type="dxa"/>
          </w:tcPr>
          <w:p w14:paraId="781A606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" w:type="dxa"/>
          </w:tcPr>
          <w:p w14:paraId="26F0A37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78BAC1B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1" w:type="dxa"/>
          </w:tcPr>
          <w:p w14:paraId="2FA5CAD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66379A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313E52C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EF9AF9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0BD15EB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7A2C454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6" w:type="dxa"/>
            <w:gridSpan w:val="2"/>
          </w:tcPr>
          <w:p w14:paraId="0F6BE0F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8A106C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5" w:type="dxa"/>
          </w:tcPr>
          <w:p w14:paraId="148D742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1ADEC0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4" w:type="dxa"/>
          </w:tcPr>
          <w:p w14:paraId="5844F66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68ACAA4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" w:type="dxa"/>
          </w:tcPr>
          <w:p w14:paraId="430E154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E522AD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" w:type="dxa"/>
          </w:tcPr>
          <w:p w14:paraId="0141635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448D3BD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" w:type="dxa"/>
          </w:tcPr>
          <w:p w14:paraId="793DF0F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851FFB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" w:type="dxa"/>
          </w:tcPr>
          <w:p w14:paraId="5CCBA3C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B57387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" w:type="dxa"/>
          </w:tcPr>
          <w:p w14:paraId="2C1E6DB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6641E0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" w:type="dxa"/>
          </w:tcPr>
          <w:p w14:paraId="69E1123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A84A4B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4DB0E1E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15D7C69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11E98C7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7BF226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0A987DF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725932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178ADC8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53B7BC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926DB5" w:rsidRPr="006339FB" w14:paraId="3260A1FB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46837502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618" w:type="dxa"/>
          </w:tcPr>
          <w:p w14:paraId="3C2C9C8D" w14:textId="0B61CCDC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1,32</w:t>
            </w:r>
            <w:r w:rsidR="00806E66"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167EAA5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45A5CCC" w14:textId="6AF1FFC4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1,112</w:t>
            </w:r>
          </w:p>
        </w:tc>
        <w:tc>
          <w:tcPr>
            <w:tcW w:w="61" w:type="dxa"/>
          </w:tcPr>
          <w:p w14:paraId="69A6BBA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C78C7D6" w14:textId="18DCB271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397</w:t>
            </w:r>
          </w:p>
        </w:tc>
        <w:tc>
          <w:tcPr>
            <w:tcW w:w="63" w:type="dxa"/>
          </w:tcPr>
          <w:p w14:paraId="0097270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41BFDEB3" w14:textId="7ADA743C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219</w:t>
            </w:r>
          </w:p>
        </w:tc>
        <w:tc>
          <w:tcPr>
            <w:tcW w:w="63" w:type="dxa"/>
          </w:tcPr>
          <w:p w14:paraId="78CF5F9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469395CD" w14:textId="1AD122FC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99</w:t>
            </w:r>
          </w:p>
        </w:tc>
        <w:tc>
          <w:tcPr>
            <w:tcW w:w="116" w:type="dxa"/>
            <w:gridSpan w:val="2"/>
          </w:tcPr>
          <w:p w14:paraId="26E6A0E2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8B6B58C" w14:textId="13293EFE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92</w:t>
            </w:r>
          </w:p>
        </w:tc>
        <w:tc>
          <w:tcPr>
            <w:tcW w:w="45" w:type="dxa"/>
          </w:tcPr>
          <w:p w14:paraId="145FA59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4602A5C" w14:textId="636A8A32" w:rsidR="00926DB5" w:rsidRPr="006339FB" w:rsidRDefault="00235A02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59</w:t>
            </w:r>
          </w:p>
        </w:tc>
        <w:tc>
          <w:tcPr>
            <w:tcW w:w="54" w:type="dxa"/>
          </w:tcPr>
          <w:p w14:paraId="6845CE1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5900D4F9" w14:textId="1F97D4AB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57</w:t>
            </w:r>
          </w:p>
        </w:tc>
        <w:tc>
          <w:tcPr>
            <w:tcW w:w="81" w:type="dxa"/>
          </w:tcPr>
          <w:p w14:paraId="0FF7354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9C33F42" w14:textId="68F0D4C3" w:rsidR="00926DB5" w:rsidRPr="00CA1EEC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725E7A6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2D89A5F1" w14:textId="46D54CD5" w:rsidR="00926DB5" w:rsidRPr="00CA1EEC" w:rsidRDefault="00926DB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A1EE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14AFEC2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3C02CF89" w14:textId="196A61A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14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5</w:t>
            </w:r>
          </w:p>
        </w:tc>
        <w:tc>
          <w:tcPr>
            <w:tcW w:w="104" w:type="dxa"/>
          </w:tcPr>
          <w:p w14:paraId="52E085E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A7E8FB2" w14:textId="1A6E466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136</w:t>
            </w:r>
          </w:p>
        </w:tc>
        <w:tc>
          <w:tcPr>
            <w:tcW w:w="71" w:type="dxa"/>
          </w:tcPr>
          <w:p w14:paraId="345B54C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ED09AE8" w14:textId="5D1345D4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2,0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23</w:t>
            </w:r>
          </w:p>
        </w:tc>
        <w:tc>
          <w:tcPr>
            <w:tcW w:w="75" w:type="dxa"/>
          </w:tcPr>
          <w:p w14:paraId="13D381B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3424DFC4" w14:textId="6AA1C311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1,616</w:t>
            </w:r>
          </w:p>
        </w:tc>
        <w:tc>
          <w:tcPr>
            <w:tcW w:w="64" w:type="dxa"/>
          </w:tcPr>
          <w:p w14:paraId="05A92D3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6381D46" w14:textId="4BCF6E1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(285)</w:t>
            </w:r>
          </w:p>
        </w:tc>
        <w:tc>
          <w:tcPr>
            <w:tcW w:w="64" w:type="dxa"/>
          </w:tcPr>
          <w:p w14:paraId="71C7EA2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1D6EF7AB" w14:textId="2B8E192C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(233)</w:t>
            </w:r>
          </w:p>
        </w:tc>
        <w:tc>
          <w:tcPr>
            <w:tcW w:w="64" w:type="dxa"/>
          </w:tcPr>
          <w:p w14:paraId="45202DC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E889F73" w14:textId="14E721BD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1,7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38</w:t>
            </w:r>
          </w:p>
        </w:tc>
        <w:tc>
          <w:tcPr>
            <w:tcW w:w="102" w:type="dxa"/>
          </w:tcPr>
          <w:p w14:paraId="5A5A0A8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B526104" w14:textId="705C9BF8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1,383</w:t>
            </w:r>
          </w:p>
        </w:tc>
      </w:tr>
      <w:tr w:rsidR="00926DB5" w:rsidRPr="006339FB" w14:paraId="3F76D2D3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4032F79F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18" w:type="dxa"/>
          </w:tcPr>
          <w:p w14:paraId="7E5255A4" w14:textId="095FB1DE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37AC6E5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D11B986" w14:textId="257D65ED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5C07332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B433BF6" w14:textId="6107812C" w:rsidR="00926DB5" w:rsidRPr="006339FB" w:rsidRDefault="006C6284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D60147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69FD4F93" w14:textId="7EA7EE9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35E2A57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2F30273" w14:textId="255E6013" w:rsidR="00926DB5" w:rsidRPr="006339FB" w:rsidRDefault="006C6284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116" w:type="dxa"/>
            <w:gridSpan w:val="2"/>
          </w:tcPr>
          <w:p w14:paraId="4FB1DA68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5149F72" w14:textId="44300DE2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3335C62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100D6F6" w14:textId="6CF0ECDD" w:rsidR="00926DB5" w:rsidRPr="006339FB" w:rsidRDefault="00863B65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>
              <w:rPr>
                <w:rFonts w:asciiTheme="majorBidi" w:hAnsiTheme="majorBidi" w:cs="Angsana New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</w:tcPr>
          <w:p w14:paraId="084365B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1CA13EB3" w14:textId="3D37966E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81" w:type="dxa"/>
          </w:tcPr>
          <w:p w14:paraId="70EF151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F0A13AA" w14:textId="78400A97" w:rsidR="00926DB5" w:rsidRPr="006339FB" w:rsidRDefault="006C6284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</w:t>
            </w:r>
            <w:r w:rsidR="00863B65">
              <w:rPr>
                <w:rFonts w:asciiTheme="majorBidi" w:hAnsiTheme="majorBidi" w:cs="Angsana New"/>
                <w:bCs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60A12CA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223B2950" w14:textId="6CBAD58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428</w:t>
            </w:r>
          </w:p>
        </w:tc>
        <w:tc>
          <w:tcPr>
            <w:tcW w:w="66" w:type="dxa"/>
          </w:tcPr>
          <w:p w14:paraId="52AC945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41C3A2E0" w14:textId="7E7ECF9F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 w:rsidR="00806E66"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6</w:t>
            </w:r>
          </w:p>
        </w:tc>
        <w:tc>
          <w:tcPr>
            <w:tcW w:w="104" w:type="dxa"/>
          </w:tcPr>
          <w:p w14:paraId="094C39F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4C58F40D" w14:textId="7C7B9D2A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21</w:t>
            </w:r>
          </w:p>
        </w:tc>
        <w:tc>
          <w:tcPr>
            <w:tcW w:w="71" w:type="dxa"/>
          </w:tcPr>
          <w:p w14:paraId="0B97747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4C5B8F42" w14:textId="20688F1A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58</w:t>
            </w:r>
            <w:r w:rsidR="00806E66"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75" w:type="dxa"/>
          </w:tcPr>
          <w:p w14:paraId="6F93C04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24338F6" w14:textId="618251E9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451</w:t>
            </w:r>
          </w:p>
        </w:tc>
        <w:tc>
          <w:tcPr>
            <w:tcW w:w="64" w:type="dxa"/>
          </w:tcPr>
          <w:p w14:paraId="37ECE37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15DE8174" w14:textId="62194303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(23)</w:t>
            </w:r>
          </w:p>
        </w:tc>
        <w:tc>
          <w:tcPr>
            <w:tcW w:w="64" w:type="dxa"/>
          </w:tcPr>
          <w:p w14:paraId="14190E5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2047F939" w14:textId="149C0EC0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(18)</w:t>
            </w:r>
          </w:p>
        </w:tc>
        <w:tc>
          <w:tcPr>
            <w:tcW w:w="64" w:type="dxa"/>
          </w:tcPr>
          <w:p w14:paraId="0430BC7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CBB53B5" w14:textId="62D11F9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564</w:t>
            </w:r>
          </w:p>
        </w:tc>
        <w:tc>
          <w:tcPr>
            <w:tcW w:w="102" w:type="dxa"/>
          </w:tcPr>
          <w:p w14:paraId="19873A3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73D14CA9" w14:textId="29987708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433</w:t>
            </w:r>
          </w:p>
        </w:tc>
      </w:tr>
      <w:tr w:rsidR="008807D8" w:rsidRPr="006339FB" w14:paraId="1DD23641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75750945" w14:textId="4937EAD3" w:rsidR="008807D8" w:rsidRPr="006339FB" w:rsidRDefault="008807D8" w:rsidP="008807D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618" w:type="dxa"/>
          </w:tcPr>
          <w:p w14:paraId="25F18CB0" w14:textId="23E814E7" w:rsidR="008807D8" w:rsidRPr="006339FB" w:rsidRDefault="008807D8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</w:t>
            </w:r>
            <w:r w:rsidR="00863B65">
              <w:rPr>
                <w:rFonts w:asciiTheme="majorBidi" w:hAnsiTheme="majorBidi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3EAEEFB7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582F06A9" w14:textId="7001F6F5" w:rsidR="008807D8" w:rsidRPr="006339FB" w:rsidRDefault="008807D8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61" w:type="dxa"/>
          </w:tcPr>
          <w:p w14:paraId="1F1F70AA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431F97C" w14:textId="166C1390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5C3CC7B6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2C67DC4" w14:textId="4B373262" w:rsidR="008807D8" w:rsidRPr="006339FB" w:rsidRDefault="008807D8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3" w:type="dxa"/>
          </w:tcPr>
          <w:p w14:paraId="33D38A37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56A3ACB" w14:textId="1F94C6D9" w:rsidR="008807D8" w:rsidRPr="006339FB" w:rsidRDefault="008807D8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116" w:type="dxa"/>
            <w:gridSpan w:val="2"/>
          </w:tcPr>
          <w:p w14:paraId="675E5D47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A2D5D56" w14:textId="299D463B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9627F57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2BBF0F1" w14:textId="119BFF48" w:rsidR="008807D8" w:rsidRPr="006339FB" w:rsidRDefault="008807D8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3F171A34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74550FC2" w14:textId="289D2953" w:rsidR="008807D8" w:rsidRPr="006339FB" w:rsidRDefault="008807D8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E4A81A1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B5BFCF2" w14:textId="30472986" w:rsidR="008807D8" w:rsidRPr="00CA1EEC" w:rsidRDefault="008807D8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63038257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18AC26D0" w14:textId="3510C163" w:rsidR="008807D8" w:rsidRPr="00CA1EEC" w:rsidRDefault="008807D8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E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1F59BFEC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12489B7" w14:textId="6B98B5F9" w:rsidR="008807D8" w:rsidRPr="006339FB" w:rsidRDefault="006858A3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>
              <w:rPr>
                <w:rFonts w:asciiTheme="majorBidi" w:hAnsiTheme="majorBidi" w:cs="Angsana New"/>
                <w:bCs/>
                <w:sz w:val="22"/>
                <w:szCs w:val="22"/>
              </w:rPr>
              <w:t>20</w:t>
            </w:r>
          </w:p>
        </w:tc>
        <w:tc>
          <w:tcPr>
            <w:tcW w:w="104" w:type="dxa"/>
          </w:tcPr>
          <w:p w14:paraId="01C4082D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87A5FE4" w14:textId="16DEB7C3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22</w:t>
            </w:r>
          </w:p>
        </w:tc>
        <w:tc>
          <w:tcPr>
            <w:tcW w:w="71" w:type="dxa"/>
          </w:tcPr>
          <w:p w14:paraId="69BD9AD9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9EA72B1" w14:textId="793C7420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99</w:t>
            </w:r>
          </w:p>
        </w:tc>
        <w:tc>
          <w:tcPr>
            <w:tcW w:w="75" w:type="dxa"/>
          </w:tcPr>
          <w:p w14:paraId="223EAD72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990AA48" w14:textId="1F3FE9FC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43</w:t>
            </w:r>
          </w:p>
        </w:tc>
        <w:tc>
          <w:tcPr>
            <w:tcW w:w="64" w:type="dxa"/>
          </w:tcPr>
          <w:p w14:paraId="1DE16B05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6BD350A4" w14:textId="720033D9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(88)</w:t>
            </w:r>
          </w:p>
        </w:tc>
        <w:tc>
          <w:tcPr>
            <w:tcW w:w="64" w:type="dxa"/>
          </w:tcPr>
          <w:p w14:paraId="24C99BC4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65696F2A" w14:textId="0CD1FABB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(25)</w:t>
            </w:r>
          </w:p>
        </w:tc>
        <w:tc>
          <w:tcPr>
            <w:tcW w:w="64" w:type="dxa"/>
          </w:tcPr>
          <w:p w14:paraId="18DA8A9B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30428D0" w14:textId="6E8C84D0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11</w:t>
            </w:r>
          </w:p>
        </w:tc>
        <w:tc>
          <w:tcPr>
            <w:tcW w:w="102" w:type="dxa"/>
          </w:tcPr>
          <w:p w14:paraId="219E7880" w14:textId="77777777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57817E2C" w14:textId="1FD01833" w:rsidR="008807D8" w:rsidRPr="006339FB" w:rsidRDefault="008807D8" w:rsidP="008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18</w:t>
            </w:r>
          </w:p>
        </w:tc>
      </w:tr>
      <w:tr w:rsidR="00C51E7B" w:rsidRPr="006339FB" w14:paraId="26B54817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08E1B141" w14:textId="3EEAD0FB" w:rsidR="00C51E7B" w:rsidRPr="006339FB" w:rsidRDefault="00C51E7B" w:rsidP="00C51E7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กำไรจากการวัดมูลค่ายุติธรรมของ</w:t>
            </w:r>
          </w:p>
        </w:tc>
        <w:tc>
          <w:tcPr>
            <w:tcW w:w="618" w:type="dxa"/>
          </w:tcPr>
          <w:p w14:paraId="5559BD30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</w:p>
        </w:tc>
        <w:tc>
          <w:tcPr>
            <w:tcW w:w="57" w:type="dxa"/>
          </w:tcPr>
          <w:p w14:paraId="6EBBCB94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57DD13F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" w:type="dxa"/>
          </w:tcPr>
          <w:p w14:paraId="36D127B1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0EC87EC" w14:textId="77777777" w:rsidR="00C51E7B" w:rsidRPr="006339FB" w:rsidRDefault="00C51E7B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63" w:type="dxa"/>
          </w:tcPr>
          <w:p w14:paraId="5D271B4F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404F96D7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485A9A96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6E93638" w14:textId="77777777" w:rsidR="00C51E7B" w:rsidRPr="006339FB" w:rsidRDefault="00C51E7B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116" w:type="dxa"/>
            <w:gridSpan w:val="2"/>
          </w:tcPr>
          <w:p w14:paraId="4BD1F85B" w14:textId="77777777" w:rsidR="00C51E7B" w:rsidRPr="006339FB" w:rsidRDefault="00C51E7B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5131981E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45" w:type="dxa"/>
          </w:tcPr>
          <w:p w14:paraId="76A5A7AA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C1E0CC2" w14:textId="77777777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54" w:type="dxa"/>
          </w:tcPr>
          <w:p w14:paraId="37DC4CD0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197B9557" w14:textId="77777777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351CF2EA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29FB959" w14:textId="77777777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</w:p>
        </w:tc>
        <w:tc>
          <w:tcPr>
            <w:tcW w:w="77" w:type="dxa"/>
          </w:tcPr>
          <w:p w14:paraId="349669F8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096C1262" w14:textId="77777777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" w:type="dxa"/>
          </w:tcPr>
          <w:p w14:paraId="1209F16D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227FA270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104" w:type="dxa"/>
          </w:tcPr>
          <w:p w14:paraId="1587733D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85CA8C1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1" w:type="dxa"/>
          </w:tcPr>
          <w:p w14:paraId="65C2B36D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96A4917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75" w:type="dxa"/>
          </w:tcPr>
          <w:p w14:paraId="7D82F827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2476F9AA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0354AE3A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62AC94C6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11D4687F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1CB97E38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132BF906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8FD0405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3D8FE711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54A05A4E" w14:textId="77777777" w:rsidR="00C51E7B" w:rsidRPr="006339FB" w:rsidRDefault="00C51E7B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C51E7B" w:rsidRPr="006339FB" w14:paraId="0DC96E85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36D1A600" w14:textId="06C8854C" w:rsidR="00C51E7B" w:rsidRPr="006339FB" w:rsidRDefault="00C51E7B" w:rsidP="00C51E7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</w:t>
            </w: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ส่วนได้เสียที่ถืออยู่ก่อน</w:t>
            </w:r>
          </w:p>
        </w:tc>
        <w:tc>
          <w:tcPr>
            <w:tcW w:w="618" w:type="dxa"/>
          </w:tcPr>
          <w:p w14:paraId="23DA0DEA" w14:textId="65AAC39B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F54A185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CC57183" w14:textId="631EF70F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6DA094B7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44762080" w14:textId="35F8EDEA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02C99742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ABC80C4" w14:textId="29CC0054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7CA4A51C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35F2610" w14:textId="12355396" w:rsidR="00C51E7B" w:rsidRPr="006339FB" w:rsidRDefault="00C51E7B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116" w:type="dxa"/>
            <w:gridSpan w:val="2"/>
          </w:tcPr>
          <w:p w14:paraId="04440AF5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16515FF" w14:textId="22D45665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5E09ABEE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415B090" w14:textId="227BB5D3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3F235BC1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4A83D3FA" w14:textId="7EFB1765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3E6807FE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80783E0" w14:textId="01BD834B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135AF1BC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22F8661B" w14:textId="5E6282A0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EE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2E71E51D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26F5210" w14:textId="043A1EAE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79</w:t>
            </w:r>
          </w:p>
        </w:tc>
        <w:tc>
          <w:tcPr>
            <w:tcW w:w="104" w:type="dxa"/>
          </w:tcPr>
          <w:p w14:paraId="63AC296B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EBDE681" w14:textId="44B7A891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71" w:type="dxa"/>
          </w:tcPr>
          <w:p w14:paraId="3640CDA3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6F1DB9D5" w14:textId="54CA94B9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79</w:t>
            </w:r>
          </w:p>
        </w:tc>
        <w:tc>
          <w:tcPr>
            <w:tcW w:w="75" w:type="dxa"/>
          </w:tcPr>
          <w:p w14:paraId="626F157D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A985904" w14:textId="7AB85312" w:rsidR="00C51E7B" w:rsidRPr="00CA1EEC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219BCAEB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70C45264" w14:textId="0C57DFE4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64" w:type="dxa"/>
          </w:tcPr>
          <w:p w14:paraId="3699A8EF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3FF2B42A" w14:textId="2234D52B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4" w:type="dxa"/>
          </w:tcPr>
          <w:p w14:paraId="5CF672D7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5A09C29" w14:textId="5FE293F5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79</w:t>
            </w:r>
          </w:p>
        </w:tc>
        <w:tc>
          <w:tcPr>
            <w:tcW w:w="102" w:type="dxa"/>
          </w:tcPr>
          <w:p w14:paraId="2D93CCFA" w14:textId="77777777" w:rsidR="00C51E7B" w:rsidRPr="006339FB" w:rsidRDefault="00C51E7B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1A2B64DF" w14:textId="125306D5" w:rsidR="00C51E7B" w:rsidRPr="006339FB" w:rsidRDefault="00C51E7B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</w:tr>
      <w:tr w:rsidR="00863B65" w:rsidRPr="006339FB" w14:paraId="1E4ED222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3ACBCC40" w14:textId="77777777" w:rsidR="00863B65" w:rsidRPr="006339FB" w:rsidRDefault="00863B65" w:rsidP="00863B6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37677603" w14:textId="0CFC3081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="Angsana New"/>
                <w:bCs/>
                <w:sz w:val="22"/>
                <w:szCs w:val="22"/>
              </w:rPr>
              <w:t>20</w:t>
            </w:r>
          </w:p>
        </w:tc>
        <w:tc>
          <w:tcPr>
            <w:tcW w:w="57" w:type="dxa"/>
          </w:tcPr>
          <w:p w14:paraId="172724DD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53BDE89B" w14:textId="573483D6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15</w:t>
            </w:r>
          </w:p>
        </w:tc>
        <w:tc>
          <w:tcPr>
            <w:tcW w:w="61" w:type="dxa"/>
          </w:tcPr>
          <w:p w14:paraId="37917699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627FA1D3" w14:textId="04E386AA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11</w:t>
            </w:r>
          </w:p>
        </w:tc>
        <w:tc>
          <w:tcPr>
            <w:tcW w:w="63" w:type="dxa"/>
          </w:tcPr>
          <w:p w14:paraId="556FF81D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38E4FEB" w14:textId="4AAC866E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459CCCFA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B706E29" w14:textId="2D7C4AF3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</w:p>
        </w:tc>
        <w:tc>
          <w:tcPr>
            <w:tcW w:w="116" w:type="dxa"/>
            <w:gridSpan w:val="2"/>
          </w:tcPr>
          <w:p w14:paraId="133EDE7C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DE9E860" w14:textId="09160A64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45" w:type="dxa"/>
          </w:tcPr>
          <w:p w14:paraId="4184A6F5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1905D70E" w14:textId="12159B33" w:rsidR="00863B65" w:rsidRPr="006339FB" w:rsidRDefault="00863B6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1017E398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7F82F7D6" w14:textId="3CF3CEBC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81" w:type="dxa"/>
          </w:tcPr>
          <w:p w14:paraId="5E6AC0BB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4070A6AB" w14:textId="65C5BEB3" w:rsidR="00863B65" w:rsidRPr="00CA1EEC" w:rsidRDefault="00863B65" w:rsidP="00CA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CA1EEC"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3CB6B4B4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83F3B47" w14:textId="4F3AB6D0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6" w:type="dxa"/>
          </w:tcPr>
          <w:p w14:paraId="3CD1DD1F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5A1CCF4B" w14:textId="36C05E8F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1E4952B4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7DF690CA" w14:textId="7E3ED9F4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71" w:type="dxa"/>
          </w:tcPr>
          <w:p w14:paraId="771D8792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2E6E559" w14:textId="62C0F80A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4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6</w:t>
            </w:r>
          </w:p>
        </w:tc>
        <w:tc>
          <w:tcPr>
            <w:tcW w:w="75" w:type="dxa"/>
          </w:tcPr>
          <w:p w14:paraId="2EF9642B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3084A17C" w14:textId="080231CF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28</w:t>
            </w:r>
          </w:p>
        </w:tc>
        <w:tc>
          <w:tcPr>
            <w:tcW w:w="64" w:type="dxa"/>
          </w:tcPr>
          <w:p w14:paraId="6B33E00B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40270992" w14:textId="0087EE11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(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9</w:t>
            </w:r>
            <w:r w:rsidRPr="006339FB">
              <w:rPr>
                <w:rFonts w:asciiTheme="majorBidi" w:hAnsiTheme="majorBidi" w:cs="Angsana New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34A6FE61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579AF00" w14:textId="6DD28939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(9)</w:t>
            </w:r>
          </w:p>
        </w:tc>
        <w:tc>
          <w:tcPr>
            <w:tcW w:w="64" w:type="dxa"/>
          </w:tcPr>
          <w:p w14:paraId="283B4BB9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05D4BEF1" w14:textId="3F64DCD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102" w:type="dxa"/>
          </w:tcPr>
          <w:p w14:paraId="4DADE902" w14:textId="77777777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3D0DA2E" w14:textId="7AFB4AE6" w:rsidR="00863B65" w:rsidRPr="006339FB" w:rsidRDefault="00863B65" w:rsidP="0086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19</w:t>
            </w:r>
          </w:p>
        </w:tc>
      </w:tr>
      <w:tr w:rsidR="00926DB5" w:rsidRPr="006339FB" w14:paraId="796E9DD2" w14:textId="77777777" w:rsidTr="003504ED">
        <w:trPr>
          <w:cantSplit/>
          <w:trHeight w:val="144"/>
        </w:trPr>
        <w:tc>
          <w:tcPr>
            <w:tcW w:w="2700" w:type="dxa"/>
            <w:vAlign w:val="bottom"/>
          </w:tcPr>
          <w:p w14:paraId="50E01766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3FEE94F9" w14:textId="73EBF90F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1,420</w:t>
            </w:r>
          </w:p>
        </w:tc>
        <w:tc>
          <w:tcPr>
            <w:tcW w:w="57" w:type="dxa"/>
          </w:tcPr>
          <w:p w14:paraId="3ED5E40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E99DD00" w14:textId="1F3440B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1,147</w:t>
            </w:r>
          </w:p>
        </w:tc>
        <w:tc>
          <w:tcPr>
            <w:tcW w:w="61" w:type="dxa"/>
          </w:tcPr>
          <w:p w14:paraId="5FC0178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6753574E" w14:textId="32286102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410</w:t>
            </w:r>
          </w:p>
        </w:tc>
        <w:tc>
          <w:tcPr>
            <w:tcW w:w="63" w:type="dxa"/>
          </w:tcPr>
          <w:p w14:paraId="03492D3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957932F" w14:textId="4D1EDB40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63" w:type="dxa"/>
          </w:tcPr>
          <w:p w14:paraId="1FB6388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2CA2BA2E" w14:textId="2A990FD9" w:rsidR="00926DB5" w:rsidRPr="006339FB" w:rsidRDefault="006C6284" w:rsidP="0023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100</w:t>
            </w:r>
          </w:p>
        </w:tc>
        <w:tc>
          <w:tcPr>
            <w:tcW w:w="116" w:type="dxa"/>
            <w:gridSpan w:val="2"/>
          </w:tcPr>
          <w:p w14:paraId="79CD4036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2255F16" w14:textId="6FEF45F8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45" w:type="dxa"/>
          </w:tcPr>
          <w:p w14:paraId="7EBDB86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4F58AA26" w14:textId="17AD3816" w:rsidR="00926DB5" w:rsidRPr="006339FB" w:rsidRDefault="006C6284" w:rsidP="00C5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17846686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D5DD9AD" w14:textId="1AB3AFA9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81" w:type="dxa"/>
          </w:tcPr>
          <w:p w14:paraId="2474A82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A62AB25" w14:textId="5D9413E5" w:rsidR="00926DB5" w:rsidRPr="006339FB" w:rsidRDefault="006C6284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5</w:t>
            </w:r>
            <w:r w:rsidR="00863B65">
              <w:rPr>
                <w:rFonts w:asciiTheme="majorBidi" w:hAnsiTheme="majorBidi" w:cs="Angsana New"/>
                <w:b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264C63E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5BA1C7B2" w14:textId="5B23AE85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66" w:type="dxa"/>
          </w:tcPr>
          <w:p w14:paraId="6876E0A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4B96A" w14:textId="2E9EF254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6B99D61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66415" w14:textId="40C627B3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71" w:type="dxa"/>
          </w:tcPr>
          <w:p w14:paraId="7B2A30B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B3046" w14:textId="1BFA600B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2,83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75" w:type="dxa"/>
          </w:tcPr>
          <w:p w14:paraId="0897C0F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2FE9A" w14:textId="6F4C435C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2,138</w:t>
            </w:r>
          </w:p>
        </w:tc>
        <w:tc>
          <w:tcPr>
            <w:tcW w:w="64" w:type="dxa"/>
          </w:tcPr>
          <w:p w14:paraId="797E343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79A6B6EA" w14:textId="0799BA74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(40</w:t>
            </w:r>
            <w:r w:rsidR="006858A3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5</w:t>
            </w: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0BC4160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7C8E27D0" w14:textId="04D790A2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(285)</w:t>
            </w:r>
          </w:p>
        </w:tc>
        <w:tc>
          <w:tcPr>
            <w:tcW w:w="64" w:type="dxa"/>
          </w:tcPr>
          <w:p w14:paraId="749A60E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37D90" w14:textId="788733F7" w:rsidR="00926DB5" w:rsidRPr="006339FB" w:rsidRDefault="006C6284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2,4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0C74F7D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40C73" w14:textId="5138024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1,853</w:t>
            </w:r>
          </w:p>
        </w:tc>
      </w:tr>
      <w:tr w:rsidR="00926DB5" w:rsidRPr="006339FB" w14:paraId="190089CE" w14:textId="77777777" w:rsidTr="00C344BC">
        <w:trPr>
          <w:cantSplit/>
          <w:trHeight w:val="144"/>
        </w:trPr>
        <w:tc>
          <w:tcPr>
            <w:tcW w:w="2700" w:type="dxa"/>
            <w:vAlign w:val="bottom"/>
          </w:tcPr>
          <w:p w14:paraId="23A97FD8" w14:textId="77777777" w:rsidR="00926DB5" w:rsidRPr="006339FB" w:rsidRDefault="00926DB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389A535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57" w:type="dxa"/>
          </w:tcPr>
          <w:p w14:paraId="137D051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3E38B87E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1" w:type="dxa"/>
          </w:tcPr>
          <w:p w14:paraId="210A86A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2BDC7615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3" w:type="dxa"/>
          </w:tcPr>
          <w:p w14:paraId="43AACD0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A89929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3" w:type="dxa"/>
          </w:tcPr>
          <w:p w14:paraId="5AC9720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</w:tcPr>
          <w:p w14:paraId="7D28B289" w14:textId="77777777" w:rsidR="00926DB5" w:rsidRPr="006339FB" w:rsidRDefault="00926DB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16" w:type="dxa"/>
            <w:gridSpan w:val="2"/>
          </w:tcPr>
          <w:p w14:paraId="1D5627D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0D43E09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45" w:type="dxa"/>
          </w:tcPr>
          <w:p w14:paraId="000BC72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5EE3721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54" w:type="dxa"/>
          </w:tcPr>
          <w:p w14:paraId="569CB72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52BD9C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81" w:type="dxa"/>
          </w:tcPr>
          <w:p w14:paraId="0E4F0D2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09B93551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7" w:type="dxa"/>
          </w:tcPr>
          <w:p w14:paraId="213F2039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0DC3DC3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6" w:type="dxa"/>
          </w:tcPr>
          <w:p w14:paraId="2DE4C61C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3C90F19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4" w:type="dxa"/>
          </w:tcPr>
          <w:p w14:paraId="1F92254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44ABBC7A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1" w:type="dxa"/>
          </w:tcPr>
          <w:p w14:paraId="0B6A5EF4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0AC966D3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5" w:type="dxa"/>
          </w:tcPr>
          <w:p w14:paraId="6B7A584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4F98D13D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4" w:type="dxa"/>
          </w:tcPr>
          <w:p w14:paraId="349FF557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7793DED2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" w:type="dxa"/>
          </w:tcPr>
          <w:p w14:paraId="7ED824C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45080EA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" w:type="dxa"/>
          </w:tcPr>
          <w:p w14:paraId="61272290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3565DEDB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2" w:type="dxa"/>
          </w:tcPr>
          <w:p w14:paraId="20234AA8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04F3D35F" w14:textId="77777777" w:rsidR="00926DB5" w:rsidRPr="006339FB" w:rsidRDefault="00926DB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  <w:tr w:rsidR="00112E35" w:rsidRPr="006339FB" w14:paraId="043F3AC3" w14:textId="77777777" w:rsidTr="00C344BC">
        <w:trPr>
          <w:cantSplit/>
          <w:trHeight w:val="144"/>
        </w:trPr>
        <w:tc>
          <w:tcPr>
            <w:tcW w:w="2700" w:type="dxa"/>
            <w:vAlign w:val="bottom"/>
          </w:tcPr>
          <w:p w14:paraId="78F8AA91" w14:textId="77777777" w:rsidR="00112E35" w:rsidRPr="006339FB" w:rsidRDefault="00112E35" w:rsidP="00926DB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618" w:type="dxa"/>
          </w:tcPr>
          <w:p w14:paraId="76B46AD1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57" w:type="dxa"/>
          </w:tcPr>
          <w:p w14:paraId="0272D4BB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84" w:type="dxa"/>
          </w:tcPr>
          <w:p w14:paraId="0A57C6B4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1" w:type="dxa"/>
          </w:tcPr>
          <w:p w14:paraId="646EA6C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99" w:type="dxa"/>
          </w:tcPr>
          <w:p w14:paraId="04012AC1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3" w:type="dxa"/>
          </w:tcPr>
          <w:p w14:paraId="3BD1EC14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68" w:type="dxa"/>
          </w:tcPr>
          <w:p w14:paraId="7F5A9D6B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3" w:type="dxa"/>
          </w:tcPr>
          <w:p w14:paraId="52561020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7" w:type="dxa"/>
          </w:tcPr>
          <w:p w14:paraId="4AB57803" w14:textId="77777777" w:rsidR="00112E35" w:rsidRPr="006339FB" w:rsidRDefault="00112E35" w:rsidP="006C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16" w:type="dxa"/>
            <w:gridSpan w:val="2"/>
          </w:tcPr>
          <w:p w14:paraId="2EC9E382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35" w:type="dxa"/>
          </w:tcPr>
          <w:p w14:paraId="1229B29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45" w:type="dxa"/>
          </w:tcPr>
          <w:p w14:paraId="64B525D1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03" w:type="dxa"/>
          </w:tcPr>
          <w:p w14:paraId="1478B066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54" w:type="dxa"/>
          </w:tcPr>
          <w:p w14:paraId="7513FAFD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75" w:type="dxa"/>
          </w:tcPr>
          <w:p w14:paraId="1A90B61F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81" w:type="dxa"/>
          </w:tcPr>
          <w:p w14:paraId="3CA780A1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7" w:type="dxa"/>
          </w:tcPr>
          <w:p w14:paraId="00FE7144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7" w:type="dxa"/>
          </w:tcPr>
          <w:p w14:paraId="3C4BE9D6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5" w:type="dxa"/>
          </w:tcPr>
          <w:p w14:paraId="4756900F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6" w:type="dxa"/>
          </w:tcPr>
          <w:p w14:paraId="5EE1622B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54" w:type="dxa"/>
          </w:tcPr>
          <w:p w14:paraId="077FF9D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4" w:type="dxa"/>
          </w:tcPr>
          <w:p w14:paraId="53A08E5D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25" w:type="dxa"/>
          </w:tcPr>
          <w:p w14:paraId="518256C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1" w:type="dxa"/>
          </w:tcPr>
          <w:p w14:paraId="10481E0F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72" w:type="dxa"/>
          </w:tcPr>
          <w:p w14:paraId="39B5F267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75" w:type="dxa"/>
          </w:tcPr>
          <w:p w14:paraId="142121CD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74" w:type="dxa"/>
          </w:tcPr>
          <w:p w14:paraId="561A7AC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64" w:type="dxa"/>
          </w:tcPr>
          <w:p w14:paraId="50E5252B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27" w:type="dxa"/>
          </w:tcPr>
          <w:p w14:paraId="01CFCCA6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" w:type="dxa"/>
          </w:tcPr>
          <w:p w14:paraId="1BEAB09B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56" w:type="dxa"/>
          </w:tcPr>
          <w:p w14:paraId="1585FBE9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64" w:type="dxa"/>
          </w:tcPr>
          <w:p w14:paraId="501DDCB4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4A8D509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2" w:type="dxa"/>
          </w:tcPr>
          <w:p w14:paraId="7C018678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62" w:type="dxa"/>
          </w:tcPr>
          <w:p w14:paraId="61909F61" w14:textId="77777777" w:rsidR="00112E35" w:rsidRPr="006339FB" w:rsidRDefault="00112E35" w:rsidP="0092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  <w:tr w:rsidR="00FD08EF" w:rsidRPr="006339FB" w14:paraId="522D4E37" w14:textId="77777777" w:rsidTr="00FD08EF">
        <w:trPr>
          <w:cantSplit/>
          <w:trHeight w:val="144"/>
        </w:trPr>
        <w:tc>
          <w:tcPr>
            <w:tcW w:w="2700" w:type="dxa"/>
          </w:tcPr>
          <w:p w14:paraId="63137301" w14:textId="45D064A9" w:rsidR="00FD08EF" w:rsidRPr="006339FB" w:rsidRDefault="00FD08EF" w:rsidP="00FD08EF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br w:type="page"/>
            </w:r>
          </w:p>
        </w:tc>
        <w:tc>
          <w:tcPr>
            <w:tcW w:w="12366" w:type="dxa"/>
            <w:gridSpan w:val="37"/>
          </w:tcPr>
          <w:p w14:paraId="7C2FD5E3" w14:textId="77777777" w:rsidR="00FD08EF" w:rsidRPr="006339FB" w:rsidRDefault="00FD08EF" w:rsidP="00FD08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D08EF" w:rsidRPr="006339FB" w14:paraId="0E7E4FF9" w14:textId="77777777" w:rsidTr="00FD08EF">
        <w:trPr>
          <w:cantSplit/>
          <w:trHeight w:val="144"/>
        </w:trPr>
        <w:tc>
          <w:tcPr>
            <w:tcW w:w="2700" w:type="dxa"/>
          </w:tcPr>
          <w:p w14:paraId="2F1E6B6C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</w:tcPr>
          <w:p w14:paraId="3D0BE71A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1" w:type="dxa"/>
          </w:tcPr>
          <w:p w14:paraId="0CAD9442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7A1D6A36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" w:type="dxa"/>
          </w:tcPr>
          <w:p w14:paraId="55808956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4"/>
          </w:tcPr>
          <w:p w14:paraId="3F217B7D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5" w:type="dxa"/>
          </w:tcPr>
          <w:p w14:paraId="028B3CAF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32A3C9FC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</w:tcPr>
          <w:p w14:paraId="50889C2B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23DC0360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" w:type="dxa"/>
          </w:tcPr>
          <w:p w14:paraId="4A7A46FA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5001BB23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6D751124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3F1F93B4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39724385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64" w:type="dxa"/>
          </w:tcPr>
          <w:p w14:paraId="6F952B11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</w:tcPr>
          <w:p w14:paraId="48A21EA4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D08EF" w:rsidRPr="006339FB" w14:paraId="3D89B991" w14:textId="77777777" w:rsidTr="00FD08EF">
        <w:trPr>
          <w:cantSplit/>
          <w:trHeight w:val="144"/>
        </w:trPr>
        <w:tc>
          <w:tcPr>
            <w:tcW w:w="2700" w:type="dxa"/>
          </w:tcPr>
          <w:p w14:paraId="1ECEC77F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  <w:hideMark/>
          </w:tcPr>
          <w:p w14:paraId="7DC803E9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1" w:type="dxa"/>
          </w:tcPr>
          <w:p w14:paraId="7D4B0B5C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42FFC33B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68F17D2E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4"/>
            <w:hideMark/>
          </w:tcPr>
          <w:p w14:paraId="135C4A3F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56990204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  <w:hideMark/>
          </w:tcPr>
          <w:p w14:paraId="46EF36F5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621C373C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  <w:hideMark/>
          </w:tcPr>
          <w:p w14:paraId="6F7FD7A7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6" w:type="dxa"/>
          </w:tcPr>
          <w:p w14:paraId="1681203A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72BDFC9A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7D908E3C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64" w:type="dxa"/>
          </w:tcPr>
          <w:p w14:paraId="2DADA263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793B7CEA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64" w:type="dxa"/>
          </w:tcPr>
          <w:p w14:paraId="7A340BC0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  <w:hideMark/>
          </w:tcPr>
          <w:p w14:paraId="39B3B093" w14:textId="77777777" w:rsidR="00FD08EF" w:rsidRPr="006339FB" w:rsidRDefault="00FD08EF" w:rsidP="001C0F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D08EF" w:rsidRPr="006339FB" w14:paraId="1121BEBC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67A0B20F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18" w:type="dxa"/>
          </w:tcPr>
          <w:p w14:paraId="1ADBE71B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7" w:type="dxa"/>
          </w:tcPr>
          <w:p w14:paraId="013DC1BE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93E3BB7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1" w:type="dxa"/>
          </w:tcPr>
          <w:p w14:paraId="23859CF9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7E3B1F4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63" w:type="dxa"/>
          </w:tcPr>
          <w:p w14:paraId="552ED201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03B4D94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3" w:type="dxa"/>
          </w:tcPr>
          <w:p w14:paraId="7E1BD8BD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gridSpan w:val="2"/>
          </w:tcPr>
          <w:p w14:paraId="0D56D0C9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2" w:type="dxa"/>
          </w:tcPr>
          <w:p w14:paraId="56947620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188491EE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45" w:type="dxa"/>
          </w:tcPr>
          <w:p w14:paraId="30DF04F2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6CD7534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54" w:type="dxa"/>
          </w:tcPr>
          <w:p w14:paraId="43163C0F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70AE224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81" w:type="dxa"/>
          </w:tcPr>
          <w:p w14:paraId="07925EFD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552D692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25FE5D88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2A56F09E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6" w:type="dxa"/>
          </w:tcPr>
          <w:p w14:paraId="64599871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C3A05FC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104" w:type="dxa"/>
          </w:tcPr>
          <w:p w14:paraId="390473B5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AD7B474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1" w:type="dxa"/>
          </w:tcPr>
          <w:p w14:paraId="4032ADD7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343F9ED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11D7FDB9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262D692B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37284A9F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1FC391DA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64" w:type="dxa"/>
          </w:tcPr>
          <w:p w14:paraId="2CBF14BD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398B6782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340EBFB1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4DCBE7F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1384D5C5" w14:textId="77777777" w:rsidR="00FD08EF" w:rsidRPr="006339FB" w:rsidRDefault="00FD08EF" w:rsidP="001C0FEA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6A09B2EB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</w:tr>
      <w:tr w:rsidR="00FD08EF" w:rsidRPr="006339FB" w14:paraId="769CCD2F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569EF236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37"/>
          </w:tcPr>
          <w:p w14:paraId="2ABED923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6339FB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D08EF" w:rsidRPr="006339FB" w14:paraId="7D67D36F" w14:textId="77777777" w:rsidTr="00FD08EF">
        <w:trPr>
          <w:cantSplit/>
          <w:trHeight w:val="144"/>
        </w:trPr>
        <w:tc>
          <w:tcPr>
            <w:tcW w:w="2700" w:type="dxa"/>
          </w:tcPr>
          <w:p w14:paraId="44B35058" w14:textId="77777777" w:rsidR="00FD08EF" w:rsidRPr="006339FB" w:rsidRDefault="00FD08EF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2E1E15C3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5335B2DB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4E1B4D4E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shd w:val="clear" w:color="auto" w:fill="auto"/>
            <w:vAlign w:val="bottom"/>
          </w:tcPr>
          <w:p w14:paraId="087189B3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06BC3BC6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7E4DC0B1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07E63520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2590B29E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bottom"/>
          </w:tcPr>
          <w:p w14:paraId="3B210E65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7E321EF7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63DAE79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14:paraId="5FF42B81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535D9EB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6DF5CEFB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A125F62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7DE1F12A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FEDCBC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0B02E8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1F677BE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275C876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23C3F415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4" w:type="dxa"/>
          </w:tcPr>
          <w:p w14:paraId="2F7785C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14:paraId="1754B77B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280FB164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D151CA5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2DF8E58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408AEC39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2C9521A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0398A97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6A86AB27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4B60F160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6118D387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1077D237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5FC8383C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  <w:vAlign w:val="bottom"/>
          </w:tcPr>
          <w:p w14:paraId="1F222EBD" w14:textId="77777777" w:rsidR="00FD08EF" w:rsidRPr="006339FB" w:rsidRDefault="00FD08EF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1C0FEA" w:rsidRPr="006339FB" w14:paraId="0CEC65B2" w14:textId="77777777" w:rsidTr="00FD08EF">
        <w:trPr>
          <w:cantSplit/>
          <w:trHeight w:val="144"/>
        </w:trPr>
        <w:tc>
          <w:tcPr>
            <w:tcW w:w="2700" w:type="dxa"/>
          </w:tcPr>
          <w:p w14:paraId="1327542B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18" w:type="dxa"/>
            <w:shd w:val="clear" w:color="auto" w:fill="auto"/>
          </w:tcPr>
          <w:p w14:paraId="66D4BF6C" w14:textId="4D9FD2DE" w:rsidR="001C0FEA" w:rsidRPr="006339FB" w:rsidRDefault="003B6E66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78</w:t>
            </w:r>
          </w:p>
        </w:tc>
        <w:tc>
          <w:tcPr>
            <w:tcW w:w="57" w:type="dxa"/>
            <w:shd w:val="clear" w:color="auto" w:fill="auto"/>
          </w:tcPr>
          <w:p w14:paraId="0AC08F3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14:paraId="184309EC" w14:textId="16F44AFC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EE06D8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62D61F11" w14:textId="0B2DF034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410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4B72BF4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0C2089B8" w14:textId="1B25A1E4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226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57500E8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bottom"/>
          </w:tcPr>
          <w:p w14:paraId="354AB4E7" w14:textId="16D3E51D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E0AC38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4DFCFCEC" w14:textId="5C97347A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7D7FB78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27AFE4E6" w14:textId="5A3C783F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21ED09F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</w:tcPr>
          <w:p w14:paraId="1DA454B3" w14:textId="567F219A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452163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C2A345D" w14:textId="75F37E13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49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27901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D017BF" w14:textId="491F3E14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429</w:t>
            </w:r>
          </w:p>
        </w:tc>
        <w:tc>
          <w:tcPr>
            <w:tcW w:w="66" w:type="dxa"/>
          </w:tcPr>
          <w:p w14:paraId="1C2C069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</w:tcPr>
          <w:p w14:paraId="60052FE9" w14:textId="4E70D48E" w:rsidR="001C0FEA" w:rsidRPr="006339FB" w:rsidRDefault="005D06E4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13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5</w:t>
            </w:r>
          </w:p>
        </w:tc>
        <w:tc>
          <w:tcPr>
            <w:tcW w:w="104" w:type="dxa"/>
          </w:tcPr>
          <w:p w14:paraId="420BD6C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</w:tcPr>
          <w:p w14:paraId="5B3CA2E2" w14:textId="78DE440E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43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041903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E467F33" w14:textId="02B844EA" w:rsidR="001C0FEA" w:rsidRPr="006339FB" w:rsidRDefault="005D06E4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1,174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18A8C9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B4128A5" w14:textId="18E8E5AB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720</w:t>
            </w:r>
          </w:p>
        </w:tc>
        <w:tc>
          <w:tcPr>
            <w:tcW w:w="64" w:type="dxa"/>
          </w:tcPr>
          <w:p w14:paraId="2DC111F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2DB0A45" w14:textId="27643189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(26</w:t>
            </w:r>
            <w:r w:rsidR="00743A68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3</w:t>
            </w:r>
            <w:r w:rsidR="005D06E4" w:rsidRPr="006339FB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0825D53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</w:tcPr>
          <w:p w14:paraId="2E71FBF2" w14:textId="5AD9BA1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(153)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65DB3FA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2725506B" w14:textId="566DC49D" w:rsidR="001C0FEA" w:rsidRPr="006339FB" w:rsidRDefault="005D06E4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91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D8AEA8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</w:tcPr>
          <w:p w14:paraId="3554AFE3" w14:textId="7880521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567</w:t>
            </w:r>
          </w:p>
        </w:tc>
      </w:tr>
      <w:tr w:rsidR="001C0FEA" w:rsidRPr="006339FB" w14:paraId="300F0933" w14:textId="77777777" w:rsidTr="00FD08EF">
        <w:trPr>
          <w:cantSplit/>
          <w:trHeight w:val="144"/>
        </w:trPr>
        <w:tc>
          <w:tcPr>
            <w:tcW w:w="2700" w:type="dxa"/>
          </w:tcPr>
          <w:p w14:paraId="6406030D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FFC10" w14:textId="0CD5C150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1,3</w:t>
            </w:r>
            <w:r w:rsidR="005D06E4"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42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5B65D2B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0CB2E" w14:textId="135FCB9E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1,127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728F9FB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0AEF2100" w14:textId="4C0DD6C8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2D1B7A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127FFD94" w14:textId="2778B124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532FE42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1172" w14:textId="6DEBD9CD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100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4173BB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B050B" w14:textId="3741C54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93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70DD52D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08FEB" w14:textId="391C8508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59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75E2E0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5533" w14:textId="325A1E42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789683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9BA3" w14:textId="1D90FF10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15" w:right="-13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DB282A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EA41" w14:textId="065C203A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0909924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4F3CD53A" w14:textId="27E03DFC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59</w:t>
            </w:r>
          </w:p>
        </w:tc>
        <w:tc>
          <w:tcPr>
            <w:tcW w:w="104" w:type="dxa"/>
          </w:tcPr>
          <w:p w14:paraId="6BCCF77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313DC767" w14:textId="6643D599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139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2A177EF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F1E60" w14:textId="07C43ABA" w:rsidR="001C0FEA" w:rsidRPr="006339FB" w:rsidRDefault="005D06E4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1,66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BED35B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3B74E" w14:textId="07DADEE1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1,418</w:t>
            </w:r>
          </w:p>
        </w:tc>
        <w:tc>
          <w:tcPr>
            <w:tcW w:w="64" w:type="dxa"/>
          </w:tcPr>
          <w:p w14:paraId="790BF9C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5B7A74AD" w14:textId="5C34CE5D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(14</w:t>
            </w:r>
            <w:r w:rsidR="00743A68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2</w:t>
            </w:r>
            <w:r w:rsidRPr="006339FB">
              <w:rPr>
                <w:rFonts w:asciiTheme="majorBidi" w:hAnsiTheme="majorBidi" w:cs="Angsana New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03DAF6F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02419E67" w14:textId="2866C1C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(132)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2A66972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3CC0B24B" w14:textId="7A01DA0F" w:rsidR="001C0FEA" w:rsidRPr="006339FB" w:rsidRDefault="005D06E4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1,5</w:t>
            </w:r>
            <w:r w:rsidR="006858A3">
              <w:rPr>
                <w:rFonts w:asciiTheme="majorBidi" w:hAnsiTheme="majorBidi" w:cs="Angsana New"/>
                <w:bCs/>
                <w:sz w:val="22"/>
                <w:szCs w:val="22"/>
              </w:rPr>
              <w:t>18</w:t>
            </w:r>
          </w:p>
        </w:tc>
        <w:tc>
          <w:tcPr>
            <w:tcW w:w="102" w:type="dxa"/>
            <w:shd w:val="clear" w:color="auto" w:fill="auto"/>
          </w:tcPr>
          <w:p w14:paraId="4784C7E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4BF5CEE5" w14:textId="5C17B89B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1,286</w:t>
            </w:r>
          </w:p>
        </w:tc>
      </w:tr>
      <w:tr w:rsidR="001C0FEA" w:rsidRPr="006339FB" w14:paraId="45F2FC7B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4BE0B37B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6525A3E" w14:textId="23F57686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1,420</w:t>
            </w:r>
          </w:p>
        </w:tc>
        <w:tc>
          <w:tcPr>
            <w:tcW w:w="57" w:type="dxa"/>
          </w:tcPr>
          <w:p w14:paraId="205CA6D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1D7A1174" w14:textId="43EB2CD4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1,147</w:t>
            </w:r>
          </w:p>
        </w:tc>
        <w:tc>
          <w:tcPr>
            <w:tcW w:w="61" w:type="dxa"/>
          </w:tcPr>
          <w:p w14:paraId="6EFC463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5F1E72DC" w14:textId="5F79FCA8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410</w:t>
            </w:r>
          </w:p>
        </w:tc>
        <w:tc>
          <w:tcPr>
            <w:tcW w:w="63" w:type="dxa"/>
          </w:tcPr>
          <w:p w14:paraId="2E295BD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3B4C22A" w14:textId="4841A3EC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63" w:type="dxa"/>
          </w:tcPr>
          <w:p w14:paraId="4889792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FAD531" w14:textId="00DCB7C0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1DD19FD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0DED587E" w14:textId="4FC53378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45" w:type="dxa"/>
          </w:tcPr>
          <w:p w14:paraId="6568906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77785C7D" w14:textId="7B42E9EC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5F81138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75D72670" w14:textId="457B5990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81" w:type="dxa"/>
          </w:tcPr>
          <w:p w14:paraId="59EA955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76F1D5E" w14:textId="3D3A4E4A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5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49</w:t>
            </w:r>
          </w:p>
        </w:tc>
        <w:tc>
          <w:tcPr>
            <w:tcW w:w="77" w:type="dxa"/>
          </w:tcPr>
          <w:p w14:paraId="1CC669E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2DA8D95" w14:textId="7F66CF88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66" w:type="dxa"/>
          </w:tcPr>
          <w:p w14:paraId="1576307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47C9" w14:textId="59FA8E48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104" w:type="dxa"/>
          </w:tcPr>
          <w:p w14:paraId="1AE1DE1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1B367" w14:textId="14D5959F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71" w:type="dxa"/>
          </w:tcPr>
          <w:p w14:paraId="501C663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9FFC1" w14:textId="3B9B9961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2,83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4</w:t>
            </w:r>
          </w:p>
        </w:tc>
        <w:tc>
          <w:tcPr>
            <w:tcW w:w="75" w:type="dxa"/>
          </w:tcPr>
          <w:p w14:paraId="05257CA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C2874" w14:textId="44583CB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2,138</w:t>
            </w:r>
          </w:p>
        </w:tc>
        <w:tc>
          <w:tcPr>
            <w:tcW w:w="64" w:type="dxa"/>
          </w:tcPr>
          <w:p w14:paraId="5B18A17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AF62179" w14:textId="0488E90A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(40</w:t>
            </w:r>
            <w:r w:rsidR="00743A68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5</w:t>
            </w:r>
            <w:r w:rsidRPr="006339FB">
              <w:rPr>
                <w:rFonts w:asciiTheme="majorBidi" w:hAnsiTheme="majorBidi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2F6F0C5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5239BA07" w14:textId="5347A72F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(285)</w:t>
            </w:r>
          </w:p>
        </w:tc>
        <w:tc>
          <w:tcPr>
            <w:tcW w:w="64" w:type="dxa"/>
          </w:tcPr>
          <w:p w14:paraId="0BA2768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93C81" w14:textId="6AE46F43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>2,4</w:t>
            </w:r>
            <w:r w:rsidR="006858A3">
              <w:rPr>
                <w:rFonts w:asciiTheme="majorBidi" w:hAnsiTheme="majorBidi" w:cs="Angsana New"/>
                <w:b/>
                <w:sz w:val="22"/>
                <w:szCs w:val="22"/>
              </w:rPr>
              <w:t>29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6183148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85071" w14:textId="6D8BA93B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1,853</w:t>
            </w:r>
          </w:p>
        </w:tc>
      </w:tr>
      <w:tr w:rsidR="001C0FEA" w:rsidRPr="006339FB" w14:paraId="5065C63F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15CCD739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</w:tcPr>
          <w:p w14:paraId="6E6965B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7" w:type="dxa"/>
          </w:tcPr>
          <w:p w14:paraId="5C6F3C2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</w:tcPr>
          <w:p w14:paraId="3263599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1" w:type="dxa"/>
          </w:tcPr>
          <w:p w14:paraId="2870E34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</w:tcPr>
          <w:p w14:paraId="0DCAEF9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3" w:type="dxa"/>
          </w:tcPr>
          <w:p w14:paraId="3D55FF1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</w:tcPr>
          <w:p w14:paraId="27281F0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3" w:type="dxa"/>
          </w:tcPr>
          <w:p w14:paraId="493A105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gridSpan w:val="2"/>
          </w:tcPr>
          <w:p w14:paraId="53912B6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2" w:type="dxa"/>
          </w:tcPr>
          <w:p w14:paraId="0339D8F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</w:tcPr>
          <w:p w14:paraId="5D4471F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</w:tcPr>
          <w:p w14:paraId="25D3DC9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</w:tcPr>
          <w:p w14:paraId="4BC2FDA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4" w:type="dxa"/>
          </w:tcPr>
          <w:p w14:paraId="128AA7B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</w:tcPr>
          <w:p w14:paraId="6C52125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239595A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</w:tcPr>
          <w:p w14:paraId="3C9AF49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</w:tcPr>
          <w:p w14:paraId="1FA7402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</w:tcPr>
          <w:p w14:paraId="6E5490B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6" w:type="dxa"/>
          </w:tcPr>
          <w:p w14:paraId="3D41F04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</w:tcPr>
          <w:p w14:paraId="25AB245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04" w:type="dxa"/>
          </w:tcPr>
          <w:p w14:paraId="319EDE7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</w:tcPr>
          <w:p w14:paraId="36C8B36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71" w:type="dxa"/>
          </w:tcPr>
          <w:p w14:paraId="4C963C4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</w:tcPr>
          <w:p w14:paraId="3A9401F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75" w:type="dxa"/>
          </w:tcPr>
          <w:p w14:paraId="5B1BDF6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</w:tcPr>
          <w:p w14:paraId="5755821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64" w:type="dxa"/>
          </w:tcPr>
          <w:p w14:paraId="066CEE9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</w:tcPr>
          <w:p w14:paraId="1C0929B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269105D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</w:tcPr>
          <w:p w14:paraId="2499550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295FE48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ECEF9F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45585A4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</w:tcPr>
          <w:p w14:paraId="698C8F6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</w:tr>
      <w:tr w:rsidR="001C0FEA" w:rsidRPr="006339FB" w14:paraId="58BA7E22" w14:textId="77777777" w:rsidTr="00C3321D">
        <w:trPr>
          <w:cantSplit/>
          <w:trHeight w:val="144"/>
        </w:trPr>
        <w:tc>
          <w:tcPr>
            <w:tcW w:w="2700" w:type="dxa"/>
            <w:vAlign w:val="bottom"/>
          </w:tcPr>
          <w:p w14:paraId="6B732D56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3C9F1CE6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6339FB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618" w:type="dxa"/>
          </w:tcPr>
          <w:p w14:paraId="52DF0BE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C2C827" w14:textId="0CB0A6CF" w:rsidR="004F354C" w:rsidRPr="006339FB" w:rsidRDefault="00223D50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203</w:t>
            </w:r>
          </w:p>
        </w:tc>
        <w:tc>
          <w:tcPr>
            <w:tcW w:w="57" w:type="dxa"/>
          </w:tcPr>
          <w:p w14:paraId="0685683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dxa"/>
          </w:tcPr>
          <w:p w14:paraId="6134F28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BF298A" w14:textId="39D186EB" w:rsidR="001C0FEA" w:rsidRPr="006339FB" w:rsidRDefault="00A770A7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61" w:type="dxa"/>
          </w:tcPr>
          <w:p w14:paraId="4DA97E0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dxa"/>
          </w:tcPr>
          <w:p w14:paraId="66F9D8E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CF2052" w14:textId="6B6FEB2F" w:rsidR="004F354C" w:rsidRPr="006339FB" w:rsidRDefault="004F354C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(3)</w:t>
            </w:r>
          </w:p>
        </w:tc>
        <w:tc>
          <w:tcPr>
            <w:tcW w:w="63" w:type="dxa"/>
          </w:tcPr>
          <w:p w14:paraId="1317BCB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701B814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BBF558" w14:textId="11CC9F73" w:rsidR="001C0FEA" w:rsidRPr="006339FB" w:rsidRDefault="00A770A7" w:rsidP="00A7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  <w:tc>
          <w:tcPr>
            <w:tcW w:w="63" w:type="dxa"/>
          </w:tcPr>
          <w:p w14:paraId="60C0031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dxa"/>
            <w:gridSpan w:val="2"/>
          </w:tcPr>
          <w:p w14:paraId="54181B6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B441AA" w14:textId="3505D096" w:rsidR="00E23E1B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6339FB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0B47E4C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</w:tcPr>
          <w:p w14:paraId="50D7C41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A30F47" w14:textId="124E3B5C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70A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338DF68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14:paraId="68BAEF8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86C36E" w14:textId="7E0CD4CA" w:rsidR="00E23E1B" w:rsidRPr="006339FB" w:rsidRDefault="00C467F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54" w:type="dxa"/>
          </w:tcPr>
          <w:p w14:paraId="2E043EC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5" w:type="dxa"/>
          </w:tcPr>
          <w:p w14:paraId="1934384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255897" w14:textId="06883B5F" w:rsidR="001C0FEA" w:rsidRPr="006339FB" w:rsidRDefault="00A770A7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1" w:type="dxa"/>
          </w:tcPr>
          <w:p w14:paraId="1FC4745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7" w:type="dxa"/>
          </w:tcPr>
          <w:p w14:paraId="0F520E4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9B1E3A" w14:textId="2DF69A5C" w:rsidR="00E23E1B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(1)</w:t>
            </w:r>
          </w:p>
        </w:tc>
        <w:tc>
          <w:tcPr>
            <w:tcW w:w="77" w:type="dxa"/>
          </w:tcPr>
          <w:p w14:paraId="17E36D8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dxa"/>
          </w:tcPr>
          <w:p w14:paraId="470B5AE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3A9BBC" w14:textId="33B8ECDC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70A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6" w:type="dxa"/>
          </w:tcPr>
          <w:p w14:paraId="65755F0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03D4FAE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3AD5EC" w14:textId="5B0CCF4A" w:rsidR="00E23E1B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C467FB">
              <w:rPr>
                <w:rFonts w:asciiTheme="majorBidi" w:hAnsiTheme="majorBidi" w:cs="Angsana New"/>
                <w:sz w:val="22"/>
                <w:szCs w:val="22"/>
              </w:rPr>
              <w:t>21</w:t>
            </w:r>
          </w:p>
        </w:tc>
        <w:tc>
          <w:tcPr>
            <w:tcW w:w="104" w:type="dxa"/>
          </w:tcPr>
          <w:p w14:paraId="7F2D980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CAFD47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2EF1FC" w14:textId="4C27E86C" w:rsidR="001C0FEA" w:rsidRPr="006339FB" w:rsidRDefault="00A770A7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" w:type="dxa"/>
          </w:tcPr>
          <w:p w14:paraId="0B05FA2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F59BCEB" w14:textId="4ADD53DD" w:rsidR="001C0FEA" w:rsidRPr="006339FB" w:rsidRDefault="00223D50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322</w:t>
            </w:r>
          </w:p>
        </w:tc>
        <w:tc>
          <w:tcPr>
            <w:tcW w:w="75" w:type="dxa"/>
          </w:tcPr>
          <w:p w14:paraId="30B18A0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2608A507" w14:textId="71779AB6" w:rsidR="001C0FEA" w:rsidRPr="006339FB" w:rsidRDefault="00A770A7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64" w:type="dxa"/>
          </w:tcPr>
          <w:p w14:paraId="34AFD4C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588200CC" w14:textId="4F790CF0" w:rsidR="001C0FEA" w:rsidRPr="006339FB" w:rsidRDefault="00572E21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(</w:t>
            </w:r>
            <w:r w:rsidR="00C467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60</w:t>
            </w:r>
            <w:r w:rsidR="00E23E1B"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0E6588A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6838096A" w14:textId="478F9886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(13)</w:t>
            </w:r>
          </w:p>
        </w:tc>
        <w:tc>
          <w:tcPr>
            <w:tcW w:w="64" w:type="dxa"/>
          </w:tcPr>
          <w:p w14:paraId="48CE21C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26F32D02" w14:textId="0E298143" w:rsidR="001C0FEA" w:rsidRPr="006339FB" w:rsidRDefault="00572E21" w:rsidP="00572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62</w:t>
            </w:r>
          </w:p>
        </w:tc>
        <w:tc>
          <w:tcPr>
            <w:tcW w:w="102" w:type="dxa"/>
          </w:tcPr>
          <w:p w14:paraId="5A126B6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vAlign w:val="bottom"/>
          </w:tcPr>
          <w:p w14:paraId="0FAF7224" w14:textId="60AD44ED" w:rsidR="001C0FEA" w:rsidRPr="006339FB" w:rsidRDefault="00A770A7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1C0FEA" w:rsidRPr="006339FB" w14:paraId="0D94C16A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0585BAE4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30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มิถุนายน</w:t>
            </w:r>
          </w:p>
          <w:p w14:paraId="765F7CD0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4831964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CE63EE" w14:textId="57F006D6" w:rsidR="004F354C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10,0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45</w:t>
            </w:r>
          </w:p>
        </w:tc>
        <w:tc>
          <w:tcPr>
            <w:tcW w:w="57" w:type="dxa"/>
          </w:tcPr>
          <w:p w14:paraId="14DC8ED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CC5833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362ACB" w14:textId="7250FF14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9,121</w:t>
            </w:r>
          </w:p>
        </w:tc>
        <w:tc>
          <w:tcPr>
            <w:tcW w:w="61" w:type="dxa"/>
          </w:tcPr>
          <w:p w14:paraId="1814912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9C7704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E9186" w14:textId="17314285" w:rsidR="004F354C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1,968</w:t>
            </w:r>
          </w:p>
        </w:tc>
        <w:tc>
          <w:tcPr>
            <w:tcW w:w="63" w:type="dxa"/>
          </w:tcPr>
          <w:p w14:paraId="3591956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8CF1AA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A5EE44" w14:textId="629F47A2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1,617</w:t>
            </w:r>
          </w:p>
        </w:tc>
        <w:tc>
          <w:tcPr>
            <w:tcW w:w="63" w:type="dxa"/>
          </w:tcPr>
          <w:p w14:paraId="7FB27C9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gridSpan w:val="2"/>
          </w:tcPr>
          <w:p w14:paraId="77EE188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32CE2" w14:textId="0D7A7AA2" w:rsidR="00E23E1B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158</w:t>
            </w:r>
          </w:p>
        </w:tc>
        <w:tc>
          <w:tcPr>
            <w:tcW w:w="52" w:type="dxa"/>
          </w:tcPr>
          <w:p w14:paraId="10DD9B8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67A260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E3E9BD" w14:textId="52E664D8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65CB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45" w:type="dxa"/>
          </w:tcPr>
          <w:p w14:paraId="478AE53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82A373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55539F" w14:textId="28233542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223</w:t>
            </w:r>
          </w:p>
        </w:tc>
        <w:tc>
          <w:tcPr>
            <w:tcW w:w="54" w:type="dxa"/>
          </w:tcPr>
          <w:p w14:paraId="3F75B86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E26D8E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C8A4E6" w14:textId="0E5D1646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  <w:tc>
          <w:tcPr>
            <w:tcW w:w="81" w:type="dxa"/>
          </w:tcPr>
          <w:p w14:paraId="3C6AE65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9A140A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0C9AC0" w14:textId="560734B9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841</w:t>
            </w:r>
          </w:p>
        </w:tc>
        <w:tc>
          <w:tcPr>
            <w:tcW w:w="77" w:type="dxa"/>
          </w:tcPr>
          <w:p w14:paraId="0099B15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0AB783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2CB913" w14:textId="2D7CB7EC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752</w:t>
            </w:r>
          </w:p>
        </w:tc>
        <w:tc>
          <w:tcPr>
            <w:tcW w:w="66" w:type="dxa"/>
          </w:tcPr>
          <w:p w14:paraId="5CC4ED0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7D43990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AA806A" w14:textId="4DD194E9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4,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427</w:t>
            </w:r>
          </w:p>
        </w:tc>
        <w:tc>
          <w:tcPr>
            <w:tcW w:w="104" w:type="dxa"/>
          </w:tcPr>
          <w:p w14:paraId="560D13A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6BE4699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D30920" w14:textId="2DFE4475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065CB">
              <w:rPr>
                <w:rFonts w:asciiTheme="majorBidi" w:hAnsiTheme="majorBidi" w:cstheme="majorBidi"/>
                <w:sz w:val="22"/>
                <w:szCs w:val="22"/>
              </w:rPr>
              <w:t>,730</w:t>
            </w:r>
          </w:p>
        </w:tc>
        <w:tc>
          <w:tcPr>
            <w:tcW w:w="71" w:type="dxa"/>
          </w:tcPr>
          <w:p w14:paraId="4611D33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40B70CA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844534" w14:textId="41B9DE3F" w:rsidR="00E23E1B" w:rsidRPr="006339FB" w:rsidRDefault="00223D50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17,662</w:t>
            </w:r>
          </w:p>
        </w:tc>
        <w:tc>
          <w:tcPr>
            <w:tcW w:w="75" w:type="dxa"/>
          </w:tcPr>
          <w:p w14:paraId="095FA91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412A271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2E642D" w14:textId="74A4FA99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15,624</w:t>
            </w:r>
          </w:p>
        </w:tc>
        <w:tc>
          <w:tcPr>
            <w:tcW w:w="64" w:type="dxa"/>
          </w:tcPr>
          <w:p w14:paraId="2AC5EDF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0647BC02" w14:textId="365820A7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(6,</w:t>
            </w:r>
            <w:r w:rsidR="00573D35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97</w:t>
            </w:r>
            <w:r w:rsidR="00223D50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3</w:t>
            </w:r>
            <w:r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09045BF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0747DD68" w14:textId="66171FFC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65CB">
              <w:rPr>
                <w:rFonts w:asciiTheme="majorBidi" w:hAnsiTheme="majorBidi" w:cstheme="majorBidi"/>
                <w:sz w:val="22"/>
                <w:szCs w:val="22"/>
              </w:rPr>
              <w:t>6,150</w:t>
            </w:r>
            <w:r w:rsidRPr="006339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6B05A2B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FD7A61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F01CCB" w14:textId="2704F06E" w:rsidR="00E23E1B" w:rsidRPr="006339FB" w:rsidRDefault="00572E21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10,6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89</w:t>
            </w:r>
          </w:p>
        </w:tc>
        <w:tc>
          <w:tcPr>
            <w:tcW w:w="102" w:type="dxa"/>
          </w:tcPr>
          <w:p w14:paraId="418D533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32ED9F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42F3ED" w14:textId="35EC932A" w:rsidR="001C0FEA" w:rsidRPr="006339FB" w:rsidRDefault="002065C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9,474</w:t>
            </w:r>
          </w:p>
        </w:tc>
      </w:tr>
      <w:tr w:rsidR="001C0FEA" w:rsidRPr="006339FB" w14:paraId="19153261" w14:textId="77777777" w:rsidTr="00FD08EF">
        <w:trPr>
          <w:cantSplit/>
          <w:trHeight w:val="144"/>
        </w:trPr>
        <w:tc>
          <w:tcPr>
            <w:tcW w:w="2700" w:type="dxa"/>
            <w:vAlign w:val="bottom"/>
          </w:tcPr>
          <w:p w14:paraId="1ECCABCB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30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 xml:space="preserve"> มิถุนายน</w:t>
            </w:r>
          </w:p>
          <w:p w14:paraId="2CE74BA3" w14:textId="77777777" w:rsidR="001C0FEA" w:rsidRPr="006339FB" w:rsidRDefault="001C0FEA" w:rsidP="001C0FE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6339FB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339F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055F773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17870E" w14:textId="6CAF56E1" w:rsidR="004F354C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5,676</w:t>
            </w:r>
          </w:p>
        </w:tc>
        <w:tc>
          <w:tcPr>
            <w:tcW w:w="57" w:type="dxa"/>
          </w:tcPr>
          <w:p w14:paraId="22A50F0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726EA5C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6413E6" w14:textId="08A8718A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4,80</w:t>
            </w:r>
            <w:r w:rsidR="00A5296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1" w:type="dxa"/>
          </w:tcPr>
          <w:p w14:paraId="2E5C315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4DC2B930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5F8373" w14:textId="0253B1FE" w:rsidR="004F354C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71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1</w:t>
            </w:r>
          </w:p>
        </w:tc>
        <w:tc>
          <w:tcPr>
            <w:tcW w:w="63" w:type="dxa"/>
          </w:tcPr>
          <w:p w14:paraId="4B42CA8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0BB3E2D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3FC54D" w14:textId="3B422DF0" w:rsidR="001C0FEA" w:rsidRPr="006339FB" w:rsidRDefault="00A52968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63" w:type="dxa"/>
          </w:tcPr>
          <w:p w14:paraId="37810B97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gridSpan w:val="2"/>
          </w:tcPr>
          <w:p w14:paraId="57EB983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A012F3" w14:textId="143DE461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90</w:t>
            </w:r>
          </w:p>
        </w:tc>
        <w:tc>
          <w:tcPr>
            <w:tcW w:w="52" w:type="dxa"/>
          </w:tcPr>
          <w:p w14:paraId="1D03C162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5352F92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9D3705" w14:textId="312E54D2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45" w:type="dxa"/>
          </w:tcPr>
          <w:p w14:paraId="7A546FB6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685F7563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BB60C3" w14:textId="3FAE37CD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109</w:t>
            </w:r>
          </w:p>
        </w:tc>
        <w:tc>
          <w:tcPr>
            <w:tcW w:w="54" w:type="dxa"/>
          </w:tcPr>
          <w:p w14:paraId="5A7BCEC9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16F6CD9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626BDE" w14:textId="2F7FA5E8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5296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71D0D7D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7F6996A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4037E8" w14:textId="67BA691C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453</w:t>
            </w:r>
          </w:p>
        </w:tc>
        <w:tc>
          <w:tcPr>
            <w:tcW w:w="77" w:type="dxa"/>
          </w:tcPr>
          <w:p w14:paraId="27AD915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4BECC60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B3A496" w14:textId="40DC2202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52968">
              <w:rPr>
                <w:rFonts w:asciiTheme="majorBidi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66" w:type="dxa"/>
          </w:tcPr>
          <w:p w14:paraId="0DBDDC1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F5547A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0C4C70" w14:textId="5527FE12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1,800</w:t>
            </w:r>
          </w:p>
        </w:tc>
        <w:tc>
          <w:tcPr>
            <w:tcW w:w="104" w:type="dxa"/>
          </w:tcPr>
          <w:p w14:paraId="58DD1C3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C173E91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73DDF2" w14:textId="1800E93D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A52968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71" w:type="dxa"/>
          </w:tcPr>
          <w:p w14:paraId="62166F5E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47D0FED5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EE0893" w14:textId="372268F2" w:rsidR="00E23E1B" w:rsidRPr="006339FB" w:rsidRDefault="00573D35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8,8</w:t>
            </w:r>
            <w:r w:rsidR="00223D50">
              <w:rPr>
                <w:rFonts w:asciiTheme="majorBidi" w:hAnsiTheme="majorBidi" w:cs="Angsana New"/>
                <w:sz w:val="22"/>
                <w:szCs w:val="22"/>
              </w:rPr>
              <w:t>39</w:t>
            </w:r>
          </w:p>
        </w:tc>
        <w:tc>
          <w:tcPr>
            <w:tcW w:w="75" w:type="dxa"/>
          </w:tcPr>
          <w:p w14:paraId="55CBE07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382C86F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EE8EAA" w14:textId="03E898A0" w:rsidR="001C0FEA" w:rsidRPr="006339FB" w:rsidRDefault="00A52968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7,201</w:t>
            </w:r>
          </w:p>
        </w:tc>
        <w:tc>
          <w:tcPr>
            <w:tcW w:w="64" w:type="dxa"/>
          </w:tcPr>
          <w:p w14:paraId="7CE3B8A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473058B4" w14:textId="0EB65351" w:rsidR="001C0FEA" w:rsidRPr="006339FB" w:rsidRDefault="00E23E1B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(1,</w:t>
            </w:r>
            <w:r w:rsidR="00573D35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63</w:t>
            </w:r>
            <w:r w:rsidR="00223D50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5</w:t>
            </w:r>
            <w:r w:rsidRPr="006339FB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24C7D07A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20959F0E" w14:textId="19C5A496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(97</w:t>
            </w:r>
            <w:r w:rsidR="00A52968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</w:t>
            </w:r>
            <w:r w:rsidRPr="006339FB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703A18C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1C4856B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10DAB2" w14:textId="2E4454E8" w:rsidR="00E23E1B" w:rsidRPr="006339FB" w:rsidRDefault="00BC31D6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="Angsana New"/>
                <w:sz w:val="22"/>
                <w:szCs w:val="22"/>
              </w:rPr>
              <w:t>7,</w:t>
            </w:r>
            <w:r w:rsidR="002D3CD8">
              <w:rPr>
                <w:rFonts w:asciiTheme="majorBidi" w:hAnsiTheme="majorBidi" w:cs="Angsana New"/>
                <w:sz w:val="22"/>
                <w:szCs w:val="22"/>
              </w:rPr>
              <w:t>20</w:t>
            </w:r>
            <w:r w:rsidR="00585537"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102" w:type="dxa"/>
          </w:tcPr>
          <w:p w14:paraId="0CA2BA14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27970088" w14:textId="77777777" w:rsidR="001C0FEA" w:rsidRPr="006339FB" w:rsidRDefault="001C0FEA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D456DE" w14:textId="3F755516" w:rsidR="001C0FEA" w:rsidRPr="006339FB" w:rsidRDefault="00A52968" w:rsidP="001C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6,222</w:t>
            </w:r>
          </w:p>
        </w:tc>
      </w:tr>
    </w:tbl>
    <w:p w14:paraId="083898BB" w14:textId="77777777" w:rsidR="004244C1" w:rsidRPr="006339FB" w:rsidRDefault="004244C1"/>
    <w:p w14:paraId="2831B627" w14:textId="4070B384" w:rsidR="004244C1" w:rsidRPr="006339FB" w:rsidRDefault="004244C1"/>
    <w:p w14:paraId="3EA3A1D3" w14:textId="77777777" w:rsidR="004244C1" w:rsidRPr="006339FB" w:rsidRDefault="004244C1"/>
    <w:p w14:paraId="0E0F0EC5" w14:textId="77777777" w:rsidR="005D42BA" w:rsidRPr="006339FB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18B5B5E0" w:rsidR="005D42BA" w:rsidRPr="006339FB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  <w:sectPr w:rsidR="005D42BA" w:rsidRPr="006339FB" w:rsidSect="00A75EAB">
          <w:headerReference w:type="default" r:id="rId21"/>
          <w:footerReference w:type="default" r:id="rId22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tbl>
      <w:tblPr>
        <w:tblW w:w="95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270"/>
        <w:gridCol w:w="1591"/>
      </w:tblGrid>
      <w:tr w:rsidR="00ED59B9" w:rsidRPr="006339FB" w14:paraId="65C2ADCC" w14:textId="77777777" w:rsidTr="00D32842">
        <w:trPr>
          <w:cantSplit/>
          <w:trHeight w:val="152"/>
          <w:tblHeader/>
        </w:trPr>
        <w:tc>
          <w:tcPr>
            <w:tcW w:w="5850" w:type="dxa"/>
            <w:shd w:val="clear" w:color="auto" w:fill="auto"/>
            <w:vAlign w:val="bottom"/>
          </w:tcPr>
          <w:p w14:paraId="577A2E3C" w14:textId="3D2F54CF" w:rsidR="00ED59B9" w:rsidRPr="006339FB" w:rsidRDefault="00ED59B9" w:rsidP="00396B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6339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661" w:type="dxa"/>
            <w:gridSpan w:val="3"/>
          </w:tcPr>
          <w:p w14:paraId="054C937C" w14:textId="5BD551A7" w:rsidR="00ED59B9" w:rsidRPr="006339FB" w:rsidRDefault="00ED59B9" w:rsidP="00396B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339FB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ED59B9" w:rsidRPr="006339FB" w14:paraId="39EFACFE" w14:textId="77777777" w:rsidTr="00D32842">
        <w:trPr>
          <w:cantSplit/>
          <w:trHeight w:val="152"/>
          <w:tblHeader/>
        </w:trPr>
        <w:tc>
          <w:tcPr>
            <w:tcW w:w="5850" w:type="dxa"/>
            <w:vAlign w:val="bottom"/>
          </w:tcPr>
          <w:p w14:paraId="78925C53" w14:textId="77777777" w:rsidR="00ED59B9" w:rsidRPr="006339FB" w:rsidRDefault="00ED59B9" w:rsidP="00396B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0" w:type="dxa"/>
          </w:tcPr>
          <w:p w14:paraId="21ECC79A" w14:textId="77777777" w:rsidR="00ED59B9" w:rsidRPr="006339FB" w:rsidRDefault="00ED59B9" w:rsidP="00396B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3B224B5" w14:textId="77777777" w:rsidR="00ED59B9" w:rsidRPr="006339FB" w:rsidRDefault="00ED59B9" w:rsidP="00396B3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</w:tcPr>
          <w:p w14:paraId="3436EB5A" w14:textId="77777777" w:rsidR="00ED59B9" w:rsidRPr="006339FB" w:rsidRDefault="00ED59B9" w:rsidP="00396B3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6339F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59B9" w:rsidRPr="006339FB" w14:paraId="519E1829" w14:textId="77777777" w:rsidTr="00D32842">
        <w:trPr>
          <w:cantSplit/>
          <w:trHeight w:val="152"/>
          <w:tblHeader/>
        </w:trPr>
        <w:tc>
          <w:tcPr>
            <w:tcW w:w="5850" w:type="dxa"/>
            <w:vAlign w:val="bottom"/>
          </w:tcPr>
          <w:p w14:paraId="3ACC692F" w14:textId="77777777" w:rsidR="00ED59B9" w:rsidRPr="006339FB" w:rsidRDefault="00ED59B9" w:rsidP="00396B3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1" w:type="dxa"/>
            <w:gridSpan w:val="3"/>
          </w:tcPr>
          <w:p w14:paraId="4EEC12E7" w14:textId="18D43CE0" w:rsidR="00ED59B9" w:rsidRPr="006339FB" w:rsidRDefault="00ED59B9" w:rsidP="00396B3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59B9" w:rsidRPr="006339FB" w14:paraId="793D1280" w14:textId="77777777" w:rsidTr="00D32842">
        <w:trPr>
          <w:cantSplit/>
          <w:trHeight w:val="152"/>
        </w:trPr>
        <w:tc>
          <w:tcPr>
            <w:tcW w:w="5850" w:type="dxa"/>
          </w:tcPr>
          <w:p w14:paraId="3911BA7B" w14:textId="11B5A8DF" w:rsidR="00ED59B9" w:rsidRPr="006339FB" w:rsidRDefault="00B4693C" w:rsidP="00396B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800" w:type="dxa"/>
            <w:vAlign w:val="bottom"/>
          </w:tcPr>
          <w:p w14:paraId="782BD580" w14:textId="4E972746" w:rsidR="00ED59B9" w:rsidRPr="006339FB" w:rsidRDefault="00223D50" w:rsidP="00171321">
            <w:pPr>
              <w:pStyle w:val="acctfourfigures"/>
              <w:tabs>
                <w:tab w:val="clear" w:pos="765"/>
                <w:tab w:val="decimal" w:pos="731"/>
                <w:tab w:val="decimal" w:pos="1360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261,554</w:t>
            </w:r>
          </w:p>
        </w:tc>
        <w:tc>
          <w:tcPr>
            <w:tcW w:w="270" w:type="dxa"/>
            <w:vAlign w:val="bottom"/>
          </w:tcPr>
          <w:p w14:paraId="44AA8104" w14:textId="77777777" w:rsidR="00ED59B9" w:rsidRPr="006339FB" w:rsidRDefault="00ED59B9" w:rsidP="00396B3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  <w:vAlign w:val="bottom"/>
          </w:tcPr>
          <w:p w14:paraId="5C24577C" w14:textId="0DC4D11E" w:rsidR="00ED59B9" w:rsidRPr="006339FB" w:rsidRDefault="00AE1ABD" w:rsidP="00D3284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96,448</w:t>
            </w:r>
          </w:p>
        </w:tc>
      </w:tr>
      <w:tr w:rsidR="00ED59B9" w:rsidRPr="006339FB" w14:paraId="121358BF" w14:textId="77777777" w:rsidTr="00D32842">
        <w:trPr>
          <w:cantSplit/>
          <w:trHeight w:val="152"/>
        </w:trPr>
        <w:tc>
          <w:tcPr>
            <w:tcW w:w="5850" w:type="dxa"/>
          </w:tcPr>
          <w:p w14:paraId="1C613353" w14:textId="3455BF1C" w:rsidR="00ED59B9" w:rsidRPr="006339FB" w:rsidRDefault="00ED59B9" w:rsidP="00396B3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800" w:type="dxa"/>
            <w:vAlign w:val="bottom"/>
          </w:tcPr>
          <w:p w14:paraId="57FAAAA0" w14:textId="77777777" w:rsidR="00ED59B9" w:rsidRPr="006339FB" w:rsidRDefault="00ED59B9" w:rsidP="00171321">
            <w:pPr>
              <w:pStyle w:val="acctfourfigures"/>
              <w:tabs>
                <w:tab w:val="clear" w:pos="765"/>
                <w:tab w:val="decimal" w:pos="731"/>
                <w:tab w:val="decimal" w:pos="1360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70B429" w14:textId="77777777" w:rsidR="00ED59B9" w:rsidRPr="006339FB" w:rsidRDefault="00ED59B9" w:rsidP="00396B3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  <w:vAlign w:val="bottom"/>
          </w:tcPr>
          <w:p w14:paraId="6CBC6248" w14:textId="77777777" w:rsidR="00ED59B9" w:rsidRPr="006339FB" w:rsidRDefault="00ED59B9" w:rsidP="00D3284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D59B9" w:rsidRPr="006339FB" w14:paraId="4D63E4B2" w14:textId="77777777" w:rsidTr="00D32842">
        <w:trPr>
          <w:cantSplit/>
          <w:trHeight w:val="152"/>
        </w:trPr>
        <w:tc>
          <w:tcPr>
            <w:tcW w:w="5850" w:type="dxa"/>
          </w:tcPr>
          <w:p w14:paraId="1F7E3D4B" w14:textId="0DCC7025" w:rsidR="00ED59B9" w:rsidRPr="006339FB" w:rsidRDefault="00ED59B9" w:rsidP="00B4693C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503CF9"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503CF9"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</w:t>
            </w:r>
            <w:r w:rsidR="00231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B4693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4693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B4693C" w:rsidRPr="00633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693C"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="00B4693C" w:rsidRPr="00633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90219DF" w14:textId="16EAB868" w:rsidR="00ED59B9" w:rsidRPr="006339FB" w:rsidRDefault="00503CF9" w:rsidP="00231736">
            <w:pPr>
              <w:pStyle w:val="acctfourfigures"/>
              <w:tabs>
                <w:tab w:val="clear" w:pos="765"/>
                <w:tab w:val="decimal" w:pos="731"/>
                <w:tab w:val="decimal" w:pos="1360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31,669</w:t>
            </w:r>
          </w:p>
        </w:tc>
        <w:tc>
          <w:tcPr>
            <w:tcW w:w="270" w:type="dxa"/>
            <w:vAlign w:val="bottom"/>
          </w:tcPr>
          <w:p w14:paraId="70A75F9E" w14:textId="77777777" w:rsidR="00ED59B9" w:rsidRPr="006339FB" w:rsidRDefault="00ED59B9" w:rsidP="00396B3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600C27E8" w14:textId="41E94975" w:rsidR="00ED59B9" w:rsidRPr="006339FB" w:rsidRDefault="00AE1ABD" w:rsidP="00D3284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56,574</w:t>
            </w:r>
          </w:p>
        </w:tc>
      </w:tr>
      <w:tr w:rsidR="00ED59B9" w:rsidRPr="006339FB" w14:paraId="6F821845" w14:textId="77777777" w:rsidTr="00D32842">
        <w:trPr>
          <w:cantSplit/>
          <w:trHeight w:val="152"/>
        </w:trPr>
        <w:tc>
          <w:tcPr>
            <w:tcW w:w="5850" w:type="dxa"/>
          </w:tcPr>
          <w:p w14:paraId="0C494C58" w14:textId="77777777" w:rsidR="00ED59B9" w:rsidRPr="006339FB" w:rsidRDefault="00ED59B9" w:rsidP="00396B3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290FA" w14:textId="5A8F3F7F" w:rsidR="00ED59B9" w:rsidRPr="006339FB" w:rsidRDefault="00223D50" w:rsidP="00171321">
            <w:pPr>
              <w:pStyle w:val="acctfourfigures"/>
              <w:tabs>
                <w:tab w:val="clear" w:pos="765"/>
                <w:tab w:val="decimal" w:pos="731"/>
                <w:tab w:val="decimal" w:pos="1360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293,223</w:t>
            </w:r>
          </w:p>
        </w:tc>
        <w:tc>
          <w:tcPr>
            <w:tcW w:w="270" w:type="dxa"/>
            <w:vAlign w:val="bottom"/>
          </w:tcPr>
          <w:p w14:paraId="4480ABD3" w14:textId="77777777" w:rsidR="00ED59B9" w:rsidRPr="006339FB" w:rsidRDefault="00ED59B9" w:rsidP="00396B3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C91CD" w14:textId="1CA947CC" w:rsidR="00ED59B9" w:rsidRPr="006339FB" w:rsidRDefault="00AE1ABD" w:rsidP="00D328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153,022</w:t>
            </w:r>
          </w:p>
        </w:tc>
      </w:tr>
    </w:tbl>
    <w:p w14:paraId="309BD702" w14:textId="1F5CEBA3" w:rsidR="00ED59B9" w:rsidRPr="006339FB" w:rsidRDefault="00ED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E07BFC" w14:textId="5FA234C4" w:rsidR="0065304C" w:rsidRPr="006339FB" w:rsidRDefault="00033B05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  <w:r w:rsidR="0065304C"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842E32" w14:textId="18ED36D7" w:rsidR="00787ADC" w:rsidRPr="006339FB" w:rsidRDefault="00787ADC" w:rsidP="00787AD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5468BBF" w14:textId="227564B9" w:rsidR="00033B05" w:rsidRPr="006339FB" w:rsidRDefault="00033B05" w:rsidP="0003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39FB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  <w:r w:rsidR="00503CF9" w:rsidRPr="006339FB">
        <w:rPr>
          <w:rFonts w:asciiTheme="majorBidi" w:hAnsiTheme="majorBidi" w:cstheme="majorBidi" w:hint="cs"/>
          <w:sz w:val="28"/>
          <w:szCs w:val="28"/>
          <w:cs/>
        </w:rPr>
        <w:t>ที่กลุ่มบริษัทและบริษัทจ่ายให้ผู้ถือหุ้น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A91875C" w14:textId="7C02B035" w:rsidR="00033B05" w:rsidRPr="006339FB" w:rsidRDefault="00033B05" w:rsidP="0003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73"/>
        <w:gridCol w:w="1329"/>
        <w:gridCol w:w="1093"/>
        <w:gridCol w:w="236"/>
        <w:gridCol w:w="1181"/>
      </w:tblGrid>
      <w:tr w:rsidR="00033B05" w:rsidRPr="006339FB" w14:paraId="5DC98B81" w14:textId="77777777" w:rsidTr="00A91D2D">
        <w:trPr>
          <w:trHeight w:val="392"/>
          <w:tblHeader/>
        </w:trPr>
        <w:tc>
          <w:tcPr>
            <w:tcW w:w="3780" w:type="dxa"/>
            <w:vAlign w:val="bottom"/>
          </w:tcPr>
          <w:p w14:paraId="34BA97A3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7558202D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329" w:type="dxa"/>
            <w:vAlign w:val="bottom"/>
          </w:tcPr>
          <w:p w14:paraId="50D767FD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93" w:type="dxa"/>
            <w:vAlign w:val="bottom"/>
          </w:tcPr>
          <w:p w14:paraId="72BD48AC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299E0AC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44D1FCB" w14:textId="77777777" w:rsidR="00033B05" w:rsidRPr="006339FB" w:rsidDel="00D43E7A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033B05" w:rsidRPr="006339FB" w14:paraId="7D0203B5" w14:textId="77777777" w:rsidTr="00A91D2D">
        <w:trPr>
          <w:trHeight w:val="392"/>
          <w:tblHeader/>
        </w:trPr>
        <w:tc>
          <w:tcPr>
            <w:tcW w:w="3780" w:type="dxa"/>
          </w:tcPr>
          <w:p w14:paraId="17F9CF20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658BAA62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A144E70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3811FA8D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24C5C13A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519284EB" w14:textId="72084792" w:rsidR="00033B05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033B05"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33B05" w:rsidRPr="006339FB" w14:paraId="1D8FB214" w14:textId="77777777" w:rsidTr="00A91D2D">
        <w:trPr>
          <w:trHeight w:val="382"/>
        </w:trPr>
        <w:tc>
          <w:tcPr>
            <w:tcW w:w="3780" w:type="dxa"/>
          </w:tcPr>
          <w:p w14:paraId="51553CE0" w14:textId="2D6F574E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5B631B"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73" w:type="dxa"/>
          </w:tcPr>
          <w:p w14:paraId="4E0D3C9C" w14:textId="63CFF1EA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6CDB0157" w14:textId="51E89CB0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8CF4A30" w14:textId="79F8A393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5DD659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1F4F60A" w14:textId="0CA5DBA9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CF9" w:rsidRPr="006339FB" w14:paraId="7D731DF9" w14:textId="77777777" w:rsidTr="00A91D2D">
        <w:trPr>
          <w:trHeight w:val="382"/>
        </w:trPr>
        <w:tc>
          <w:tcPr>
            <w:tcW w:w="3780" w:type="dxa"/>
          </w:tcPr>
          <w:p w14:paraId="252BD8F2" w14:textId="4451DC0F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1E2E73AA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7717F9A0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6DD06A28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856442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B642F2F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B631B" w:rsidRPr="006339FB" w14:paraId="7792793F" w14:textId="77777777" w:rsidTr="00A91D2D">
        <w:trPr>
          <w:trHeight w:val="382"/>
        </w:trPr>
        <w:tc>
          <w:tcPr>
            <w:tcW w:w="3780" w:type="dxa"/>
          </w:tcPr>
          <w:p w14:paraId="3B808004" w14:textId="77777777" w:rsidR="00503CF9" w:rsidRPr="006339FB" w:rsidRDefault="005B631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76E302E5" w14:textId="020FF157" w:rsidR="005B631B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5B631B"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38AA40F1" w14:textId="77777777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DF30CE4" w14:textId="396C781E" w:rsidR="005B631B" w:rsidRPr="006339FB" w:rsidRDefault="00484833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9B5FDF">
              <w:rPr>
                <w:rFonts w:asciiTheme="majorBidi" w:hAnsiTheme="majorBidi" w:cs="Angsana New"/>
                <w:sz w:val="28"/>
                <w:szCs w:val="28"/>
              </w:rPr>
              <w:t xml:space="preserve">9 </w:t>
            </w:r>
            <w:r w:rsidR="009B5FDF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5B631B"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3A4E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329" w:type="dxa"/>
          </w:tcPr>
          <w:p w14:paraId="768A2914" w14:textId="77777777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04270D9" w14:textId="06373CDA" w:rsidR="005B631B" w:rsidRPr="006339FB" w:rsidRDefault="005B631B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="00DF3A4E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093" w:type="dxa"/>
          </w:tcPr>
          <w:p w14:paraId="2D56D8B5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FF035EF" w14:textId="7B4CEB7E" w:rsidR="005B631B" w:rsidRPr="006339FB" w:rsidRDefault="005B631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0.22</w:t>
            </w:r>
          </w:p>
        </w:tc>
        <w:tc>
          <w:tcPr>
            <w:tcW w:w="236" w:type="dxa"/>
          </w:tcPr>
          <w:p w14:paraId="7D51EA76" w14:textId="77777777" w:rsidR="005B631B" w:rsidRPr="006339FB" w:rsidRDefault="005B631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7C455B7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A9CAC80" w14:textId="285B0E2E" w:rsidR="005B631B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224,400</w:t>
            </w:r>
          </w:p>
        </w:tc>
      </w:tr>
      <w:tr w:rsidR="00503CF9" w:rsidRPr="006339FB" w14:paraId="31E91BB4" w14:textId="77777777" w:rsidTr="00A91D2D">
        <w:trPr>
          <w:trHeight w:val="392"/>
        </w:trPr>
        <w:tc>
          <w:tcPr>
            <w:tcW w:w="3780" w:type="dxa"/>
          </w:tcPr>
          <w:p w14:paraId="32BE44F7" w14:textId="77777777" w:rsidR="00503CF9" w:rsidRPr="006339FB" w:rsidRDefault="00503CF9" w:rsidP="005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48687F70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6BEDBF01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1AC588F8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45276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7C2D78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3B05" w:rsidRPr="006339FB" w14:paraId="216FEEDF" w14:textId="77777777" w:rsidTr="00A91D2D">
        <w:trPr>
          <w:trHeight w:val="392"/>
        </w:trPr>
        <w:tc>
          <w:tcPr>
            <w:tcW w:w="3780" w:type="dxa"/>
          </w:tcPr>
          <w:p w14:paraId="2CAF77F1" w14:textId="5AEA1F28" w:rsidR="00033B05" w:rsidRPr="006339FB" w:rsidRDefault="00503CF9" w:rsidP="005B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6339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573" w:type="dxa"/>
          </w:tcPr>
          <w:p w14:paraId="629927C0" w14:textId="6105160A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2896CA5E" w14:textId="42195600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3BDE34EA" w14:textId="1B0956F9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0DAC2" w14:textId="77777777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F537F0" w14:textId="52A83BC2" w:rsidR="00033B05" w:rsidRPr="006339FB" w:rsidRDefault="00033B05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CF9" w:rsidRPr="006339FB" w14:paraId="4E60027E" w14:textId="77777777" w:rsidTr="00A91D2D">
        <w:trPr>
          <w:trHeight w:val="392"/>
        </w:trPr>
        <w:tc>
          <w:tcPr>
            <w:tcW w:w="3780" w:type="dxa"/>
          </w:tcPr>
          <w:p w14:paraId="795C8CF6" w14:textId="544C8712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73" w:type="dxa"/>
          </w:tcPr>
          <w:p w14:paraId="6E98A629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712B6934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093" w:type="dxa"/>
          </w:tcPr>
          <w:p w14:paraId="296FE8E7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46A6E1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27CF216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B631B" w:rsidRPr="006339FB" w14:paraId="175A1874" w14:textId="77777777" w:rsidTr="00A91D2D">
        <w:trPr>
          <w:trHeight w:val="392"/>
        </w:trPr>
        <w:tc>
          <w:tcPr>
            <w:tcW w:w="3780" w:type="dxa"/>
          </w:tcPr>
          <w:p w14:paraId="4F1DC7D4" w14:textId="77777777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6010A0BD" w14:textId="4487ED14" w:rsidR="005B631B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2D9EE2AC" w14:textId="77777777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8F3538A" w14:textId="461D4F2D" w:rsidR="005B631B" w:rsidRPr="006339FB" w:rsidRDefault="00484833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27</w:t>
            </w:r>
            <w:r w:rsidR="005B631B" w:rsidRPr="006339F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5B631B"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เม</w:t>
            </w:r>
            <w:r w:rsidR="00A91D2D">
              <w:rPr>
                <w:rFonts w:asciiTheme="majorBidi" w:hAnsiTheme="majorBidi" w:cs="Angsana New" w:hint="cs"/>
                <w:sz w:val="28"/>
                <w:szCs w:val="28"/>
                <w:cs/>
              </w:rPr>
              <w:t>ษายน</w:t>
            </w:r>
            <w:r w:rsidR="005B631B"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3A4E">
              <w:rPr>
                <w:rFonts w:asciiTheme="majorBidi" w:hAnsiTheme="majorBidi" w:cs="Angsana New"/>
                <w:sz w:val="28"/>
                <w:szCs w:val="28"/>
              </w:rPr>
              <w:t>2563</w:t>
            </w:r>
          </w:p>
        </w:tc>
        <w:tc>
          <w:tcPr>
            <w:tcW w:w="1329" w:type="dxa"/>
          </w:tcPr>
          <w:p w14:paraId="16E69B94" w14:textId="77777777" w:rsidR="00503CF9" w:rsidRPr="006339FB" w:rsidRDefault="00503CF9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D8D004" w14:textId="72C398B6" w:rsidR="005B631B" w:rsidRPr="006339FB" w:rsidRDefault="005B631B" w:rsidP="0050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="00DF3A4E">
              <w:rPr>
                <w:rFonts w:asciiTheme="majorBidi" w:hAnsiTheme="majorBidi" w:cs="Angsana New"/>
                <w:sz w:val="28"/>
                <w:szCs w:val="28"/>
              </w:rPr>
              <w:t>2563</w:t>
            </w:r>
          </w:p>
        </w:tc>
        <w:tc>
          <w:tcPr>
            <w:tcW w:w="1093" w:type="dxa"/>
          </w:tcPr>
          <w:p w14:paraId="27EB2EAB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DB0FF18" w14:textId="57D5BC01" w:rsidR="005B631B" w:rsidRPr="006339FB" w:rsidRDefault="005B631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  <w:cs/>
              </w:rPr>
              <w:t>0.25</w:t>
            </w:r>
          </w:p>
        </w:tc>
        <w:tc>
          <w:tcPr>
            <w:tcW w:w="236" w:type="dxa"/>
          </w:tcPr>
          <w:p w14:paraId="0A372D2A" w14:textId="77777777" w:rsidR="005B631B" w:rsidRPr="006339FB" w:rsidRDefault="005B631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6A2EEA" w14:textId="77777777" w:rsidR="00503CF9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1CC580A" w14:textId="3EEDBC7B" w:rsidR="005B631B" w:rsidRPr="006339FB" w:rsidRDefault="00503CF9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39FB">
              <w:rPr>
                <w:rFonts w:asciiTheme="majorBidi" w:hAnsiTheme="majorBidi" w:cs="Angsana New"/>
                <w:sz w:val="28"/>
                <w:szCs w:val="28"/>
              </w:rPr>
              <w:t>255,000</w:t>
            </w:r>
          </w:p>
        </w:tc>
      </w:tr>
    </w:tbl>
    <w:p w14:paraId="4071C01E" w14:textId="77777777" w:rsidR="001C0FEA" w:rsidRPr="006339FB" w:rsidRDefault="001C0FEA" w:rsidP="00727CB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AB1320D" w14:textId="5AFEE268" w:rsidR="00783963" w:rsidRPr="006339FB" w:rsidRDefault="00202B12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339F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6339FB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6339FB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6339F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6339FB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070A60C5" w:rsidR="00373DBC" w:rsidRPr="006339FB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339FB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6339FB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6339FB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339F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C04E4AF" w14:textId="77777777" w:rsidR="00703CBE" w:rsidRPr="006339FB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6339FB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RPr="006339FB" w:rsidSect="0059240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530"/>
        <w:gridCol w:w="236"/>
        <w:gridCol w:w="1440"/>
        <w:gridCol w:w="34"/>
        <w:gridCol w:w="236"/>
        <w:gridCol w:w="34"/>
        <w:gridCol w:w="1136"/>
        <w:gridCol w:w="34"/>
        <w:gridCol w:w="236"/>
        <w:gridCol w:w="34"/>
        <w:gridCol w:w="1080"/>
        <w:gridCol w:w="241"/>
        <w:gridCol w:w="34"/>
        <w:gridCol w:w="985"/>
        <w:gridCol w:w="56"/>
        <w:gridCol w:w="214"/>
        <w:gridCol w:w="56"/>
        <w:gridCol w:w="1256"/>
        <w:gridCol w:w="38"/>
        <w:gridCol w:w="241"/>
        <w:gridCol w:w="34"/>
        <w:gridCol w:w="1165"/>
        <w:gridCol w:w="52"/>
        <w:gridCol w:w="218"/>
        <w:gridCol w:w="52"/>
        <w:gridCol w:w="1298"/>
      </w:tblGrid>
      <w:tr w:rsidR="00432632" w:rsidRPr="006339FB" w14:paraId="1D08EFCD" w14:textId="77777777" w:rsidTr="0038165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2FA3C1E" w14:textId="77777777" w:rsidR="00432632" w:rsidRPr="006339FB" w:rsidRDefault="00432632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</w:tcPr>
          <w:p w14:paraId="35F502A1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0" w:type="dxa"/>
            <w:gridSpan w:val="26"/>
            <w:vAlign w:val="bottom"/>
          </w:tcPr>
          <w:p w14:paraId="14E129B0" w14:textId="7E985B5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32632" w:rsidRPr="006339FB" w14:paraId="6DC08CAD" w14:textId="77777777" w:rsidTr="0038165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AE43B0D" w14:textId="77777777" w:rsidR="00432632" w:rsidRPr="006339FB" w:rsidRDefault="00432632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</w:tcPr>
          <w:p w14:paraId="329F4AA3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30" w:type="dxa"/>
            <w:gridSpan w:val="11"/>
            <w:vAlign w:val="bottom"/>
          </w:tcPr>
          <w:p w14:paraId="7F6D870E" w14:textId="1372B53B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940" w:type="dxa"/>
            <w:gridSpan w:val="15"/>
            <w:vAlign w:val="bottom"/>
          </w:tcPr>
          <w:p w14:paraId="289EC38C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32632" w:rsidRPr="006339FB" w14:paraId="3F3FFFEE" w14:textId="77777777" w:rsidTr="0038165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EE1B93E" w14:textId="6116F1B2" w:rsidR="00432632" w:rsidRPr="006339FB" w:rsidRDefault="00432632" w:rsidP="00E11DD8">
            <w:pPr>
              <w:spacing w:line="340" w:lineRule="exact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4E3A9A8" w14:textId="77777777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72D223" w14:textId="77777777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B13712" w14:textId="77777777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2C80C1" w14:textId="77777777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1C23AD" w14:textId="25733AB6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C0D7404" w14:textId="23FF1D84" w:rsidR="00432632" w:rsidRPr="006339FB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F793613" w14:textId="6B289EEF" w:rsidR="00432632" w:rsidRPr="006339FB" w:rsidRDefault="00432632" w:rsidP="00E26F21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1C2A75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957CC8" w14:textId="05F24E54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E0D9EC" w14:textId="77777777" w:rsidR="00432632" w:rsidRPr="006339FB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1527B2" w14:textId="49F99E00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A0C656" w14:textId="77777777" w:rsidR="00432632" w:rsidRPr="006339FB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45E58FA8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5" w:type="dxa"/>
            <w:gridSpan w:val="2"/>
          </w:tcPr>
          <w:p w14:paraId="12C505A3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2B75FD62" w14:textId="69312958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688650CC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03D684CB" w14:textId="6AAA147A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3" w:type="dxa"/>
            <w:gridSpan w:val="3"/>
          </w:tcPr>
          <w:p w14:paraId="57B11BB0" w14:textId="77777777" w:rsidR="00432632" w:rsidRPr="006339FB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408014C4" w14:textId="28635B71" w:rsidR="00432632" w:rsidRPr="006339FB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  <w:gridSpan w:val="2"/>
          </w:tcPr>
          <w:p w14:paraId="0CA97747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C518AA0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2632" w:rsidRPr="006339FB" w14:paraId="0FD0AC65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154A2534" w14:textId="77777777" w:rsidR="00432632" w:rsidRPr="006339FB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4DDB9A5" w14:textId="77777777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0" w:type="dxa"/>
            <w:gridSpan w:val="26"/>
          </w:tcPr>
          <w:p w14:paraId="58820A44" w14:textId="0B916BB5" w:rsidR="00432632" w:rsidRPr="006339FB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632" w:rsidRPr="006339FB" w14:paraId="30C47275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5372626D" w14:textId="7B50EA8A" w:rsidR="00432632" w:rsidRPr="006339FB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3F3FBA"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3F3FBA"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7ABAFF5F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BB6A71" w14:textId="2927E64E" w:rsidR="00432632" w:rsidRPr="006339FB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F3FE0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5725183" w14:textId="240B7728" w:rsidR="00432632" w:rsidRPr="006339FB" w:rsidRDefault="00432632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ADDFF5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75C440" w14:textId="54ED05FC" w:rsidR="00432632" w:rsidRPr="006339FB" w:rsidRDefault="00432632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F683AC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262EB4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9DAABB2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64F9B2B0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A4900C6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DAF88EB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22462CF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8EF64F6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00E8F7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4F61D07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339FB" w14:paraId="2330056A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298220D9" w14:textId="0EB9F957" w:rsidR="00432632" w:rsidRPr="006339FB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91BD779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32EABF" w14:textId="72E3D2D3" w:rsidR="00432632" w:rsidRPr="006339FB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64408F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6D0D7701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9B4D69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8F58C49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13AFE0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4EF8AB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DA69F38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7C372525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98FBBE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9FE993E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749A49C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2F3CBA48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7C32C2E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582BA41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339FB" w14:paraId="291BFF20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0D41F7CF" w14:textId="77777777" w:rsidR="00432632" w:rsidRPr="006339FB" w:rsidRDefault="00432632" w:rsidP="00E11DD8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A3FF90F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2C762D" w14:textId="2C26094F" w:rsidR="00432632" w:rsidRPr="006339FB" w:rsidRDefault="00432632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E7032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71E2EB74" w14:textId="1D0D7944" w:rsidR="00432632" w:rsidRPr="006339FB" w:rsidRDefault="00432632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6FB14F" w14:textId="77777777" w:rsidR="00432632" w:rsidRPr="006339FB" w:rsidRDefault="00432632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1FA64" w14:textId="660D088A" w:rsidR="00432632" w:rsidRPr="006339FB" w:rsidRDefault="00432632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1FAE3D" w14:textId="77777777" w:rsidR="00432632" w:rsidRPr="006339FB" w:rsidRDefault="00432632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6C20D2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B33D6C7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0EC37CDE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C9A0BC3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CC2441B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3BB9ADA" w14:textId="77777777" w:rsidR="00432632" w:rsidRPr="006339FB" w:rsidRDefault="0043263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F3044E8" w14:textId="77777777" w:rsidR="00432632" w:rsidRPr="006339FB" w:rsidRDefault="0043263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9D05C77" w14:textId="77777777" w:rsidR="00432632" w:rsidRPr="006339FB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977EF17" w14:textId="77777777" w:rsidR="00432632" w:rsidRPr="006339FB" w:rsidRDefault="00432632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339FB" w14:paraId="0A6BDE36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18A77039" w14:textId="406C263F" w:rsidR="00432632" w:rsidRPr="006339FB" w:rsidRDefault="00033B05" w:rsidP="007B6CCA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7D36A915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A88EF01" w14:textId="10F97279" w:rsidR="00432632" w:rsidRPr="006339FB" w:rsidRDefault="00291853" w:rsidP="00291853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245F153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7047CF92" w14:textId="1B3A8307" w:rsidR="00432632" w:rsidRPr="006339FB" w:rsidRDefault="00291853" w:rsidP="0038165B">
            <w:pPr>
              <w:pStyle w:val="acctfourfigures"/>
              <w:tabs>
                <w:tab w:val="clear" w:pos="765"/>
                <w:tab w:val="decimal" w:pos="827"/>
                <w:tab w:val="decimal" w:pos="976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310,298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F30CC0" w14:textId="77777777" w:rsidR="00432632" w:rsidRPr="006339FB" w:rsidRDefault="00432632" w:rsidP="007B6CCA">
            <w:pPr>
              <w:tabs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3CED34" w14:textId="3F0D2739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64BA5B" w14:textId="77777777" w:rsidR="00432632" w:rsidRPr="006339FB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4E266D" w14:textId="315A021D" w:rsidR="00432632" w:rsidRPr="006339FB" w:rsidRDefault="008A228C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310,298</w:t>
            </w:r>
          </w:p>
        </w:tc>
        <w:tc>
          <w:tcPr>
            <w:tcW w:w="241" w:type="dxa"/>
          </w:tcPr>
          <w:p w14:paraId="3424F6B2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0918CF01" w14:textId="256D5B1C" w:rsidR="00432632" w:rsidRPr="00671C1C" w:rsidRDefault="00671C1C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186,000</w:t>
            </w:r>
          </w:p>
        </w:tc>
        <w:tc>
          <w:tcPr>
            <w:tcW w:w="270" w:type="dxa"/>
            <w:gridSpan w:val="2"/>
          </w:tcPr>
          <w:p w14:paraId="17C9FFA8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B617C8A" w14:textId="626CFFA6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25F38FED" w14:textId="77777777" w:rsidR="00432632" w:rsidRPr="006339FB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BE5501E" w14:textId="4F7A0E63" w:rsidR="00432632" w:rsidRPr="006339FB" w:rsidRDefault="00671C1C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124,298</w:t>
            </w:r>
          </w:p>
        </w:tc>
        <w:tc>
          <w:tcPr>
            <w:tcW w:w="270" w:type="dxa"/>
            <w:gridSpan w:val="2"/>
          </w:tcPr>
          <w:p w14:paraId="773F3A47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ABBC83" w14:textId="169B61FA" w:rsidR="00432632" w:rsidRPr="006339FB" w:rsidRDefault="008A228C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</w:rPr>
              <w:t>310,298</w:t>
            </w:r>
          </w:p>
        </w:tc>
      </w:tr>
      <w:tr w:rsidR="00432632" w:rsidRPr="006339FB" w14:paraId="27F94938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52CCAEAC" w14:textId="0041FFE2" w:rsidR="00432632" w:rsidRPr="006339FB" w:rsidRDefault="00033B05" w:rsidP="007B6CCA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</w:tcPr>
          <w:p w14:paraId="181DD4C8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D918A6" w14:textId="6CF19842" w:rsidR="00432632" w:rsidRPr="006339FB" w:rsidRDefault="00693263" w:rsidP="0038165B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40,198</w:t>
            </w:r>
          </w:p>
        </w:tc>
        <w:tc>
          <w:tcPr>
            <w:tcW w:w="236" w:type="dxa"/>
          </w:tcPr>
          <w:p w14:paraId="5B935B97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F2D8E0A" w14:textId="328A6F9E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AEFBD6" w14:textId="77777777" w:rsidR="00432632" w:rsidRPr="006339FB" w:rsidRDefault="00432632" w:rsidP="007B6CCA">
            <w:pPr>
              <w:tabs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00114A" w14:textId="4AF38CF0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A427D6" w14:textId="77777777" w:rsidR="00432632" w:rsidRPr="006339FB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99226B" w14:textId="054A7371" w:rsidR="00432632" w:rsidRPr="006339FB" w:rsidRDefault="00693263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40,198</w:t>
            </w:r>
          </w:p>
        </w:tc>
        <w:tc>
          <w:tcPr>
            <w:tcW w:w="241" w:type="dxa"/>
          </w:tcPr>
          <w:p w14:paraId="7BCA4F5D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1B53A397" w14:textId="57468543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2B7949F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7CD7D85" w14:textId="1D0219FC" w:rsidR="00432632" w:rsidRPr="006339FB" w:rsidRDefault="00693263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40,</w:t>
            </w:r>
            <w:r w:rsidRPr="0038165B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241" w:type="dxa"/>
          </w:tcPr>
          <w:p w14:paraId="7154FE34" w14:textId="77777777" w:rsidR="00432632" w:rsidRPr="006339FB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64A8F525" w14:textId="13560D72" w:rsidR="00432632" w:rsidRPr="006339F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D167C7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C87273E" w14:textId="65026E63" w:rsidR="00432632" w:rsidRPr="0038165B" w:rsidRDefault="00693263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</w:rPr>
              <w:t>40,198</w:t>
            </w:r>
          </w:p>
        </w:tc>
      </w:tr>
      <w:tr w:rsidR="00432632" w:rsidRPr="006339FB" w14:paraId="32F5C0C0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217ABF10" w14:textId="77777777" w:rsidR="00432632" w:rsidRPr="006339FB" w:rsidRDefault="00432632" w:rsidP="00145100">
            <w:pPr>
              <w:spacing w:line="340" w:lineRule="exact"/>
              <w:ind w:right="-9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7359D3DF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678884" w14:textId="2EC0E854" w:rsidR="00432632" w:rsidRPr="003251D7" w:rsidRDefault="00291853" w:rsidP="0038165B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40,198</w:t>
            </w:r>
          </w:p>
        </w:tc>
        <w:tc>
          <w:tcPr>
            <w:tcW w:w="236" w:type="dxa"/>
          </w:tcPr>
          <w:p w14:paraId="52ED0B84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F9F71" w14:textId="0F03AC91" w:rsidR="00432632" w:rsidRPr="003251D7" w:rsidRDefault="00291853" w:rsidP="0038165B">
            <w:pPr>
              <w:pStyle w:val="acctfourfigures"/>
              <w:tabs>
                <w:tab w:val="clear" w:pos="765"/>
                <w:tab w:val="decimal" w:pos="827"/>
                <w:tab w:val="decimal" w:pos="968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310,298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F49FC0" w14:textId="77777777" w:rsidR="00432632" w:rsidRPr="006339FB" w:rsidRDefault="00432632" w:rsidP="007B6CCA">
            <w:pPr>
              <w:tabs>
                <w:tab w:val="clear" w:pos="454"/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393C" w14:textId="7DAD6EFB" w:rsidR="00432632" w:rsidRPr="003251D7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1D53EA" w14:textId="77777777" w:rsidR="00432632" w:rsidRPr="006339FB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1CC9" w14:textId="2DC47DA1" w:rsidR="00432632" w:rsidRPr="003251D7" w:rsidRDefault="008A228C" w:rsidP="0038165B">
            <w:pPr>
              <w:pStyle w:val="acctfourfigures"/>
              <w:tabs>
                <w:tab w:val="clear" w:pos="765"/>
                <w:tab w:val="decimal" w:pos="520"/>
                <w:tab w:val="decimal" w:pos="610"/>
              </w:tabs>
              <w:spacing w:line="340" w:lineRule="exact"/>
              <w:ind w:left="-43" w:right="7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350,496</w:t>
            </w:r>
          </w:p>
        </w:tc>
        <w:tc>
          <w:tcPr>
            <w:tcW w:w="241" w:type="dxa"/>
          </w:tcPr>
          <w:p w14:paraId="464230B2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74530928" w14:textId="5AD04DD8" w:rsidR="00432632" w:rsidRPr="006339FB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0934456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CB15403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9F0B67A" w14:textId="77777777" w:rsidR="00432632" w:rsidRPr="006339FB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029559CA" w14:textId="77777777" w:rsidR="00432632" w:rsidRPr="006339FB" w:rsidRDefault="0043263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6A24A56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B0AA8AE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339FB" w14:paraId="209BCC86" w14:textId="77777777" w:rsidTr="0038165B">
        <w:trPr>
          <w:trHeight w:val="314"/>
        </w:trPr>
        <w:tc>
          <w:tcPr>
            <w:tcW w:w="2430" w:type="dxa"/>
            <w:shd w:val="clear" w:color="auto" w:fill="auto"/>
          </w:tcPr>
          <w:p w14:paraId="18F05FAB" w14:textId="3E51F399" w:rsidR="00432632" w:rsidRPr="006339FB" w:rsidRDefault="00432632" w:rsidP="007B6CCA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A19A815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4E61C0" w14:textId="5821F750" w:rsidR="00432632" w:rsidRPr="006339FB" w:rsidRDefault="00432632" w:rsidP="00693263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8F159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121F9AB5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7ECE25" w14:textId="77777777" w:rsidR="00432632" w:rsidRPr="006339FB" w:rsidRDefault="00432632" w:rsidP="007B6CCA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8B74AB7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BA3031" w14:textId="77777777" w:rsidR="00432632" w:rsidRPr="006339FB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D775E2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BD22DC7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6932FA7D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3C08D63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CFCF218" w14:textId="77777777" w:rsidR="00432632" w:rsidRPr="006339FB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3EE06879" w14:textId="77777777" w:rsidR="00432632" w:rsidRPr="006339FB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214B735" w14:textId="77777777" w:rsidR="00432632" w:rsidRPr="006339FB" w:rsidRDefault="0043263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C55082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FAE666A" w14:textId="77777777" w:rsidR="00432632" w:rsidRPr="006339FB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E52C3E" w14:paraId="460018E6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1401E642" w14:textId="77777777" w:rsidR="00432632" w:rsidRPr="00E52C3E" w:rsidRDefault="00432632" w:rsidP="007B6CCA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46315E2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C6B60E" w14:textId="3551F64F" w:rsidR="00432632" w:rsidRPr="00E52C3E" w:rsidRDefault="00432632" w:rsidP="00693263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339B0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6D08F66B" w14:textId="2477D5C5" w:rsidR="00432632" w:rsidRPr="00E52C3E" w:rsidRDefault="00432632" w:rsidP="00693263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E24CC7" w14:textId="77777777" w:rsidR="00432632" w:rsidRPr="00E52C3E" w:rsidRDefault="00432632" w:rsidP="007B6CCA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A822F9" w14:textId="77777777" w:rsidR="00432632" w:rsidRPr="00E52C3E" w:rsidRDefault="00432632" w:rsidP="00693263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52522B" w14:textId="77777777" w:rsidR="00432632" w:rsidRPr="00E52C3E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271FCD" w14:textId="77777777" w:rsidR="00432632" w:rsidRPr="00E52C3E" w:rsidRDefault="00432632" w:rsidP="00693263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8FBCFB2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3F5B996F" w14:textId="77777777" w:rsidR="00432632" w:rsidRPr="00E52C3E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1A12E3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B5366F4" w14:textId="77777777" w:rsidR="00432632" w:rsidRPr="00E52C3E" w:rsidRDefault="00432632" w:rsidP="00693263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9A18C56" w14:textId="77777777" w:rsidR="00432632" w:rsidRPr="00E52C3E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35919616" w14:textId="77777777" w:rsidR="00432632" w:rsidRPr="00E52C3E" w:rsidRDefault="0043263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D37917A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7D4B3BC" w14:textId="77777777" w:rsidR="00432632" w:rsidRPr="00E52C3E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68E" w:rsidRPr="00E52C3E" w14:paraId="52DD03EE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74BD60FB" w14:textId="77777777" w:rsidR="00A3268E" w:rsidRPr="006339FB" w:rsidRDefault="00A3268E" w:rsidP="00A3268E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กู้</w:t>
            </w:r>
          </w:p>
        </w:tc>
        <w:tc>
          <w:tcPr>
            <w:tcW w:w="720" w:type="dxa"/>
          </w:tcPr>
          <w:p w14:paraId="4B416283" w14:textId="0B94D097" w:rsidR="00A3268E" w:rsidRPr="006339FB" w:rsidRDefault="00A3268E" w:rsidP="00A3268E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8A228C"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530" w:type="dxa"/>
          </w:tcPr>
          <w:p w14:paraId="5586FFD7" w14:textId="7B6E5CA1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11C162" w14:textId="77777777" w:rsidR="00A3268E" w:rsidRPr="008A228C" w:rsidRDefault="00A3268E" w:rsidP="00A3268E">
            <w:pPr>
              <w:pStyle w:val="acctfourfigures"/>
              <w:tabs>
                <w:tab w:val="clear" w:pos="765"/>
                <w:tab w:val="decimal" w:pos="796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F34A41E" w14:textId="1D46EF71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8A228C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88F2BB" w14:textId="77777777" w:rsidR="00A3268E" w:rsidRPr="00E52C3E" w:rsidRDefault="00A3268E" w:rsidP="00A3268E">
            <w:pPr>
              <w:tabs>
                <w:tab w:val="decimal" w:pos="78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D4D5FC" w14:textId="0CC3E3AE" w:rsidR="00A3268E" w:rsidRPr="008A228C" w:rsidRDefault="00693263" w:rsidP="0038165B">
            <w:pPr>
              <w:pStyle w:val="acctfourfigures"/>
              <w:tabs>
                <w:tab w:val="clear" w:pos="765"/>
                <w:tab w:val="decimal" w:pos="860"/>
                <w:tab w:val="decimal" w:pos="943"/>
              </w:tabs>
              <w:spacing w:line="340" w:lineRule="exact"/>
              <w:ind w:left="-43" w:right="-2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28C">
              <w:rPr>
                <w:rFonts w:asciiTheme="majorBidi" w:hAnsiTheme="majorBidi" w:cs="Angsana New"/>
                <w:sz w:val="24"/>
                <w:szCs w:val="24"/>
              </w:rPr>
              <w:t>(1,791,851)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220D85" w14:textId="77777777" w:rsidR="00A3268E" w:rsidRPr="008A228C" w:rsidRDefault="00A3268E" w:rsidP="00A3268E">
            <w:pPr>
              <w:tabs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A6D9383" w14:textId="605FCED4" w:rsidR="00A3268E" w:rsidRPr="008A228C" w:rsidRDefault="00693263" w:rsidP="0038165B">
            <w:pPr>
              <w:pStyle w:val="acctfourfigures"/>
              <w:tabs>
                <w:tab w:val="clear" w:pos="765"/>
                <w:tab w:val="decimal" w:pos="827"/>
                <w:tab w:val="decimal" w:pos="976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(1,791,851)</w:t>
            </w:r>
          </w:p>
        </w:tc>
        <w:tc>
          <w:tcPr>
            <w:tcW w:w="241" w:type="dxa"/>
          </w:tcPr>
          <w:p w14:paraId="18C0ED85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3C64D47E" w14:textId="6E6F1391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338C310" w14:textId="77777777" w:rsidR="00A3268E" w:rsidRPr="00711B35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1350" w:type="dxa"/>
            <w:gridSpan w:val="3"/>
          </w:tcPr>
          <w:p w14:paraId="339FF5C2" w14:textId="4851D568" w:rsidR="00A3268E" w:rsidRPr="00711B35" w:rsidRDefault="00E56E81" w:rsidP="00E56E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9547E5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1AA3EF1E" w14:textId="77777777" w:rsidR="00A3268E" w:rsidRPr="00711B35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lang w:val="en-GB" w:bidi="ar-SA"/>
              </w:rPr>
            </w:pPr>
          </w:p>
        </w:tc>
        <w:tc>
          <w:tcPr>
            <w:tcW w:w="1199" w:type="dxa"/>
            <w:gridSpan w:val="2"/>
          </w:tcPr>
          <w:p w14:paraId="1E192200" w14:textId="46BCB20C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3A1425" w14:textId="77777777" w:rsidR="00A3268E" w:rsidRPr="00711B35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23A77B" w14:textId="57F64FA0" w:rsidR="00A3268E" w:rsidRPr="0038165B" w:rsidRDefault="00E56E81" w:rsidP="00E56E81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cs/>
                <w:lang w:val="en-US" w:bidi="th-TH"/>
              </w:rPr>
            </w:pPr>
            <w:r w:rsidRPr="009547E5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A3268E" w:rsidRPr="00E52C3E" w14:paraId="6A54EECA" w14:textId="77777777" w:rsidTr="0038165B">
        <w:trPr>
          <w:trHeight w:val="261"/>
        </w:trPr>
        <w:tc>
          <w:tcPr>
            <w:tcW w:w="2430" w:type="dxa"/>
            <w:shd w:val="clear" w:color="auto" w:fill="auto"/>
          </w:tcPr>
          <w:p w14:paraId="424E1A38" w14:textId="77777777" w:rsidR="00A3268E" w:rsidRPr="00E52C3E" w:rsidRDefault="00A3268E" w:rsidP="00145100">
            <w:pPr>
              <w:spacing w:line="340" w:lineRule="exact"/>
              <w:ind w:right="-9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FDF2586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C162B5" w14:textId="5631EF58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8165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F47254" w14:textId="77777777" w:rsidR="00A3268E" w:rsidRPr="008A228C" w:rsidRDefault="00A3268E" w:rsidP="00A3268E">
            <w:pPr>
              <w:pStyle w:val="acctfourfigures"/>
              <w:tabs>
                <w:tab w:val="clear" w:pos="765"/>
                <w:tab w:val="decimal" w:pos="796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B950" w14:textId="6DE312C6" w:rsidR="00A3268E" w:rsidRPr="0038165B" w:rsidRDefault="00693263" w:rsidP="0038165B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250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8165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1BFFC3" w14:textId="77777777" w:rsidR="00A3268E" w:rsidRPr="00E52C3E" w:rsidRDefault="00A3268E" w:rsidP="00A3268E">
            <w:pPr>
              <w:tabs>
                <w:tab w:val="decimal" w:pos="78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C38B" w14:textId="1823A750" w:rsidR="00A3268E" w:rsidRPr="003251D7" w:rsidRDefault="00693263" w:rsidP="0038165B">
            <w:pPr>
              <w:pStyle w:val="acctfourfigures"/>
              <w:tabs>
                <w:tab w:val="clear" w:pos="765"/>
                <w:tab w:val="decimal" w:pos="860"/>
                <w:tab w:val="decimal" w:pos="943"/>
              </w:tabs>
              <w:spacing w:line="340" w:lineRule="exact"/>
              <w:ind w:left="-43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1D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(1,791,</w:t>
            </w: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</w:t>
            </w:r>
            <w:r w:rsidRPr="003251D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6D6DF4" w14:textId="77777777" w:rsidR="00A3268E" w:rsidRPr="008A228C" w:rsidRDefault="00A3268E" w:rsidP="00A3268E">
            <w:pPr>
              <w:tabs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02E44" w14:textId="52CC81FF" w:rsidR="00A3268E" w:rsidRPr="0038165B" w:rsidRDefault="00693263" w:rsidP="0038165B">
            <w:pPr>
              <w:pStyle w:val="acctfourfigures"/>
              <w:tabs>
                <w:tab w:val="clear" w:pos="765"/>
                <w:tab w:val="decimal" w:pos="827"/>
                <w:tab w:val="decimal" w:pos="976"/>
              </w:tabs>
              <w:spacing w:line="340" w:lineRule="exact"/>
              <w:ind w:left="-43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(1,791,851)</w:t>
            </w:r>
          </w:p>
        </w:tc>
        <w:tc>
          <w:tcPr>
            <w:tcW w:w="241" w:type="dxa"/>
          </w:tcPr>
          <w:p w14:paraId="269BADA9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3D6206C2" w14:textId="77777777" w:rsidR="00A3268E" w:rsidRPr="00E52C3E" w:rsidRDefault="00A3268E" w:rsidP="00693263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AA1C8F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D16A338" w14:textId="5FAB7577" w:rsidR="00A3268E" w:rsidRPr="00E52C3E" w:rsidRDefault="00A3268E" w:rsidP="00693263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8806C31" w14:textId="77777777" w:rsidR="00A3268E" w:rsidRPr="00E52C3E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99" w:type="dxa"/>
            <w:gridSpan w:val="2"/>
          </w:tcPr>
          <w:p w14:paraId="61C36D43" w14:textId="77777777" w:rsidR="00A3268E" w:rsidRPr="00E52C3E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21439EE6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33A530" w14:textId="77777777" w:rsidR="00A3268E" w:rsidRPr="00E52C3E" w:rsidRDefault="00A3268E" w:rsidP="00A3268E">
            <w:pPr>
              <w:pStyle w:val="acctfourfigures"/>
              <w:tabs>
                <w:tab w:val="clear" w:pos="765"/>
                <w:tab w:val="decimal" w:pos="943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BBFA4D3" w14:textId="77777777" w:rsidR="00D8098D" w:rsidRPr="00E52C3E" w:rsidRDefault="00D8098D">
      <w:pPr>
        <w:rPr>
          <w:rFonts w:asciiTheme="majorBidi" w:hAnsiTheme="majorBidi" w:cstheme="majorBidi"/>
        </w:rPr>
      </w:pPr>
      <w:r w:rsidRPr="00E52C3E">
        <w:rPr>
          <w:rFonts w:asciiTheme="majorBidi" w:hAnsiTheme="majorBidi" w:cstheme="majorBidi"/>
        </w:rPr>
        <w:br w:type="page"/>
      </w:r>
    </w:p>
    <w:tbl>
      <w:tblPr>
        <w:tblW w:w="15039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2457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36"/>
        <w:gridCol w:w="1080"/>
        <w:gridCol w:w="270"/>
        <w:gridCol w:w="1260"/>
        <w:gridCol w:w="270"/>
        <w:gridCol w:w="1350"/>
        <w:gridCol w:w="270"/>
        <w:gridCol w:w="1366"/>
      </w:tblGrid>
      <w:tr w:rsidR="00C10C33" w:rsidRPr="00E52C3E" w14:paraId="218BFBD9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69345A98" w14:textId="5DED1807" w:rsidR="00C10C33" w:rsidRPr="00E52C3E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8845FF3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62" w:type="dxa"/>
            <w:gridSpan w:val="15"/>
            <w:vAlign w:val="bottom"/>
          </w:tcPr>
          <w:p w14:paraId="2961A1E1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10C33" w:rsidRPr="00E52C3E" w14:paraId="0EF90E16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124975C6" w14:textId="77777777" w:rsidR="00C10C33" w:rsidRPr="00E52C3E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737DA6A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4C2D1CD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F76F46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66" w:type="dxa"/>
            <w:gridSpan w:val="7"/>
            <w:vAlign w:val="bottom"/>
          </w:tcPr>
          <w:p w14:paraId="0F74CD6A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10C33" w:rsidRPr="00E52C3E" w14:paraId="0861B921" w14:textId="77777777" w:rsidTr="00795621">
        <w:trPr>
          <w:trHeight w:val="261"/>
          <w:tblHeader/>
        </w:trPr>
        <w:tc>
          <w:tcPr>
            <w:tcW w:w="2457" w:type="dxa"/>
            <w:vAlign w:val="bottom"/>
            <w:hideMark/>
          </w:tcPr>
          <w:p w14:paraId="039E2CC6" w14:textId="4232B2E3" w:rsidR="00C10C33" w:rsidRPr="00E52C3E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628660B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36DFA417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A6D601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6CC16C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2453D00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5421100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930B56" w14:textId="77777777" w:rsidR="00C10C33" w:rsidRPr="00E52C3E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E26B005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3B7820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D7C21F8" w14:textId="4B01ED98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E2FDF5D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D98DC6F" w14:textId="4F2B0C12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C4D6CA9" w14:textId="77777777" w:rsidR="00C10C33" w:rsidRPr="00E52C3E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14E5D2C" w14:textId="7B0A5DEE" w:rsidR="00C10C33" w:rsidRPr="00E52C3E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659294B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  <w:vAlign w:val="bottom"/>
            <w:hideMark/>
          </w:tcPr>
          <w:p w14:paraId="4591E096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0C33" w:rsidRPr="006339FB" w14:paraId="1CFC92B6" w14:textId="77777777" w:rsidTr="00795621">
        <w:trPr>
          <w:trHeight w:val="261"/>
        </w:trPr>
        <w:tc>
          <w:tcPr>
            <w:tcW w:w="2457" w:type="dxa"/>
          </w:tcPr>
          <w:p w14:paraId="2807EA47" w14:textId="77777777" w:rsidR="00C10C33" w:rsidRPr="00E52C3E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2B35D9D" w14:textId="77777777" w:rsidR="00C10C33" w:rsidRPr="00E52C3E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62" w:type="dxa"/>
            <w:gridSpan w:val="15"/>
          </w:tcPr>
          <w:p w14:paraId="461B363D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10C33" w:rsidRPr="006339FB" w14:paraId="27131746" w14:textId="77777777" w:rsidTr="00795621">
        <w:trPr>
          <w:trHeight w:val="261"/>
        </w:trPr>
        <w:tc>
          <w:tcPr>
            <w:tcW w:w="2457" w:type="dxa"/>
            <w:hideMark/>
          </w:tcPr>
          <w:p w14:paraId="20950DB6" w14:textId="2CFAA315" w:rsidR="00C10C33" w:rsidRPr="006339FB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F2771"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113BBE6F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C056E75" w14:textId="77777777" w:rsidR="00C10C33" w:rsidRPr="006339FB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B58F1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FF89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13118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3536F1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9917E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F75BA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42A14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EFC03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96C226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A31B73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60D722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9EA5A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103E9B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3EBE30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6339FB" w14:paraId="24D7A3F8" w14:textId="77777777" w:rsidTr="00795621">
        <w:trPr>
          <w:trHeight w:val="261"/>
        </w:trPr>
        <w:tc>
          <w:tcPr>
            <w:tcW w:w="2457" w:type="dxa"/>
          </w:tcPr>
          <w:p w14:paraId="62E0544C" w14:textId="21F3085C" w:rsidR="00C10C33" w:rsidRPr="006339FB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30ECE7C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A1453F1" w14:textId="77777777" w:rsidR="00C10C33" w:rsidRPr="006339FB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5502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405E35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AC4BD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0A43F3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DDB173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ED391B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4A0B8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867981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F0085A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D5145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37F30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5313FA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238DB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2DBC1E00" w14:textId="77777777" w:rsidR="00C10C33" w:rsidRPr="006339FB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6339FB" w14:paraId="505D5162" w14:textId="77777777" w:rsidTr="00795621">
        <w:trPr>
          <w:trHeight w:val="261"/>
        </w:trPr>
        <w:tc>
          <w:tcPr>
            <w:tcW w:w="2457" w:type="dxa"/>
            <w:hideMark/>
          </w:tcPr>
          <w:p w14:paraId="2270981F" w14:textId="7EF1C37C" w:rsidR="00C10C33" w:rsidRPr="006339FB" w:rsidRDefault="00C10C33" w:rsidP="00C10C3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4889FDF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6A1A3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7C482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A003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87488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3B8B2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5639D9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F61C2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A2508B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F8B891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CD64D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A3A2D1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AA03AB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5B857F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1D32D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E33B2C0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6339FB" w14:paraId="668079CA" w14:textId="77777777" w:rsidTr="00795621">
        <w:trPr>
          <w:trHeight w:val="261"/>
        </w:trPr>
        <w:tc>
          <w:tcPr>
            <w:tcW w:w="2457" w:type="dxa"/>
            <w:hideMark/>
          </w:tcPr>
          <w:p w14:paraId="2707EA27" w14:textId="77777777" w:rsidR="00C10C33" w:rsidRPr="006339FB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75AEB3EE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39A287" w14:textId="5FAE0BA8" w:rsidR="00C10C33" w:rsidRPr="006339FB" w:rsidRDefault="001F2771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201CF2A1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94DF4F" w14:textId="26E3A922" w:rsidR="00C10C33" w:rsidRPr="006339FB" w:rsidRDefault="001F2771" w:rsidP="0038165B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747A4DB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8C202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BA53A8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28258E" w14:textId="49527ACA" w:rsidR="00C10C33" w:rsidRPr="006339FB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236" w:type="dxa"/>
            <w:vAlign w:val="bottom"/>
          </w:tcPr>
          <w:p w14:paraId="0E35840B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174A1A" w14:textId="34B3BFCC" w:rsidR="00C10C33" w:rsidRPr="006339FB" w:rsidRDefault="001F2771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3682927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3918C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92DD8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E061E1" w14:textId="01FFF1D3" w:rsidR="00C10C33" w:rsidRPr="006339FB" w:rsidRDefault="001F2771" w:rsidP="00C10C33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3517C73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43221C" w14:textId="638C4E6C" w:rsidR="00C10C33" w:rsidRPr="006339FB" w:rsidRDefault="001F2771" w:rsidP="00381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C10C33"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</w:tr>
      <w:tr w:rsidR="00C10C33" w:rsidRPr="006339FB" w14:paraId="63E0B689" w14:textId="77777777" w:rsidTr="00795621">
        <w:trPr>
          <w:trHeight w:val="261"/>
        </w:trPr>
        <w:tc>
          <w:tcPr>
            <w:tcW w:w="2457" w:type="dxa"/>
            <w:hideMark/>
          </w:tcPr>
          <w:p w14:paraId="69CD30B1" w14:textId="77777777" w:rsidR="00C10C33" w:rsidRPr="006339FB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7FD1EF3B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D3B115" w14:textId="4FF736FF" w:rsidR="00C10C33" w:rsidRPr="006339FB" w:rsidRDefault="001F2771" w:rsidP="0038165B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5B3D35D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475052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E1441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FEDCB5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65F33C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30F25A" w14:textId="28A41D3E" w:rsidR="00C10C33" w:rsidRPr="006339FB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  <w:vAlign w:val="bottom"/>
          </w:tcPr>
          <w:p w14:paraId="0ACE515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128AD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65EC1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201EB3" w14:textId="6D606162" w:rsidR="00C10C33" w:rsidRPr="006339FB" w:rsidRDefault="001F2771" w:rsidP="0038165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1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6246B721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EC61BA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DF64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8D2C14" w14:textId="7397F962" w:rsidR="00C10C33" w:rsidRPr="006339FB" w:rsidRDefault="001F2771" w:rsidP="00381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C10C33" w:rsidRPr="006339FB" w14:paraId="21D78A10" w14:textId="77777777" w:rsidTr="00795621">
        <w:trPr>
          <w:trHeight w:val="261"/>
        </w:trPr>
        <w:tc>
          <w:tcPr>
            <w:tcW w:w="2457" w:type="dxa"/>
            <w:hideMark/>
          </w:tcPr>
          <w:p w14:paraId="3EC77EBF" w14:textId="77777777" w:rsidR="00C10C33" w:rsidRPr="006339FB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65646CC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6B8AE" w14:textId="17754C8A" w:rsidR="00C10C33" w:rsidRPr="0038165B" w:rsidRDefault="001F2771" w:rsidP="0038165B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10C33" w:rsidRPr="00381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70" w:type="dxa"/>
          </w:tcPr>
          <w:p w14:paraId="4C47CA5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B6C36" w14:textId="54AF5F01" w:rsidR="00C10C33" w:rsidRPr="006339FB" w:rsidRDefault="001F2771" w:rsidP="0038165B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C10C33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1E33B52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677B40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F02482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57C67" w14:textId="34B652A8" w:rsidR="00C10C33" w:rsidRPr="006339FB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  <w:r w:rsidR="00C10C33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236" w:type="dxa"/>
            <w:vAlign w:val="bottom"/>
          </w:tcPr>
          <w:p w14:paraId="4D72218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7E2FE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FDA9A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721632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CA443E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A8F4B0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BFC89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47E7191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0C33" w:rsidRPr="006339FB" w14:paraId="7C04A0ED" w14:textId="77777777" w:rsidTr="00795621">
        <w:trPr>
          <w:trHeight w:val="261"/>
        </w:trPr>
        <w:tc>
          <w:tcPr>
            <w:tcW w:w="2457" w:type="dxa"/>
          </w:tcPr>
          <w:p w14:paraId="64D85F1A" w14:textId="77777777" w:rsidR="00C10C33" w:rsidRPr="006339FB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BC559BC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073B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33F4F8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499E7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21DCA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DBC4D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3DC1B9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3D915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FD030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6B198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BE7FD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3C5A3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5DBF67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4C0F0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EA8DF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054B08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6339FB" w14:paraId="68980E9F" w14:textId="77777777" w:rsidTr="00795621">
        <w:trPr>
          <w:trHeight w:val="261"/>
        </w:trPr>
        <w:tc>
          <w:tcPr>
            <w:tcW w:w="2457" w:type="dxa"/>
          </w:tcPr>
          <w:p w14:paraId="589E905E" w14:textId="77777777" w:rsidR="00C10C33" w:rsidRPr="006339FB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615521E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FC3F4A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4AD10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3FF49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7EE8B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A73D9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27D56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BEF78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2BB59C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E3165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DCB3F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F0D29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CBA5C0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A287BF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3E91CA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86BBF55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6339FB" w14:paraId="21C3C086" w14:textId="77777777" w:rsidTr="00795621">
        <w:trPr>
          <w:trHeight w:val="261"/>
        </w:trPr>
        <w:tc>
          <w:tcPr>
            <w:tcW w:w="2457" w:type="dxa"/>
            <w:hideMark/>
          </w:tcPr>
          <w:p w14:paraId="2C75D56F" w14:textId="77777777" w:rsidR="00C10C33" w:rsidRPr="006339FB" w:rsidRDefault="00C10C33" w:rsidP="00C10C3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3F89DDD7" w14:textId="1660B9CF" w:rsidR="00C10C33" w:rsidRPr="006339FB" w:rsidRDefault="001F2771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2B1EC1"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  <w:vAlign w:val="bottom"/>
          </w:tcPr>
          <w:p w14:paraId="271044C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2AEDD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F42F3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C5564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8CE70B" w14:textId="49EE9D09" w:rsidR="00C10C33" w:rsidRPr="006339FB" w:rsidRDefault="00C10C33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8882BD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0C5C50" w14:textId="63FF707D" w:rsidR="00C10C33" w:rsidRPr="006339FB" w:rsidRDefault="00C10C33" w:rsidP="00381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3E1FC4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55463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74A08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3F1304" w14:textId="66583DFC" w:rsidR="00C10C33" w:rsidRPr="006339FB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C94E3B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CAF5BC" w14:textId="77777777" w:rsidR="00C10C33" w:rsidRPr="006339FB" w:rsidRDefault="00C10C33" w:rsidP="00D72D4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42385D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79266B" w14:textId="053FBD12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0C33" w:rsidRPr="006339FB" w14:paraId="5381C3AD" w14:textId="77777777" w:rsidTr="00795621">
        <w:trPr>
          <w:trHeight w:val="261"/>
        </w:trPr>
        <w:tc>
          <w:tcPr>
            <w:tcW w:w="2457" w:type="dxa"/>
            <w:hideMark/>
          </w:tcPr>
          <w:p w14:paraId="6DBD8CA6" w14:textId="77777777" w:rsidR="00C10C33" w:rsidRPr="006339FB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BC9B072" w14:textId="77777777" w:rsidR="00C10C33" w:rsidRPr="006339FB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2CDDF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20B049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7DD4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90B0E7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F6C07" w14:textId="51F1B722" w:rsidR="00C10C33" w:rsidRPr="006339FB" w:rsidRDefault="00C10C33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110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A4027C6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2D1F6" w14:textId="6EEFDC64" w:rsidR="00C10C33" w:rsidRPr="006339FB" w:rsidRDefault="00C10C33" w:rsidP="00381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7DADF3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87061D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02614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5A92FE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C60EF0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37DFFB" w14:textId="77777777" w:rsidR="00C10C33" w:rsidRPr="006339FB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989560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DA73AA6" w14:textId="77777777" w:rsidR="00C10C33" w:rsidRPr="006339FB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8BA7E34" w14:textId="5D007312" w:rsidR="001A44B4" w:rsidRPr="006339FB" w:rsidRDefault="001A44B4">
      <w:pPr>
        <w:rPr>
          <w:rFonts w:asciiTheme="majorBidi" w:hAnsiTheme="majorBidi" w:cstheme="majorBidi"/>
        </w:rPr>
      </w:pPr>
      <w:r w:rsidRPr="006339FB">
        <w:rPr>
          <w:rFonts w:asciiTheme="majorBidi" w:hAnsiTheme="majorBidi" w:cstheme="majorBidi"/>
        </w:rPr>
        <w:br w:type="page"/>
      </w: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1440"/>
        <w:gridCol w:w="270"/>
        <w:gridCol w:w="1350"/>
        <w:gridCol w:w="270"/>
        <w:gridCol w:w="1170"/>
        <w:gridCol w:w="270"/>
        <w:gridCol w:w="1136"/>
        <w:gridCol w:w="34"/>
        <w:gridCol w:w="270"/>
        <w:gridCol w:w="1080"/>
        <w:gridCol w:w="270"/>
        <w:gridCol w:w="1260"/>
        <w:gridCol w:w="270"/>
        <w:gridCol w:w="1260"/>
        <w:gridCol w:w="270"/>
        <w:gridCol w:w="1440"/>
      </w:tblGrid>
      <w:tr w:rsidR="0067005A" w:rsidRPr="006339FB" w14:paraId="2B9DDE10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C932879" w14:textId="2209B03B" w:rsidR="0067005A" w:rsidRPr="006339FB" w:rsidRDefault="0067005A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5C5DDA9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8A4F6D3" w14:textId="20E96B4B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7005A" w:rsidRPr="006339FB" w14:paraId="396DB589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D95B98C" w14:textId="77777777" w:rsidR="0067005A" w:rsidRPr="006339FB" w:rsidRDefault="0067005A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4FB029CA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7"/>
            <w:vAlign w:val="bottom"/>
          </w:tcPr>
          <w:p w14:paraId="09DD6516" w14:textId="02D565D4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154" w:type="dxa"/>
            <w:gridSpan w:val="9"/>
            <w:vAlign w:val="bottom"/>
          </w:tcPr>
          <w:p w14:paraId="4F56364B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7005A" w:rsidRPr="006339FB" w14:paraId="083280F0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25CC462" w14:textId="798E4751" w:rsidR="0067005A" w:rsidRPr="006339FB" w:rsidRDefault="0067005A" w:rsidP="00C23067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5A689E" w14:textId="77777777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00325" w14:textId="77777777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CE34C3" w14:textId="77777777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D994BB" w14:textId="01EA8D77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41CBF9" w14:textId="77777777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E2E55F" w14:textId="012B9C95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7FFC7533" w14:textId="344017EE" w:rsidR="0067005A" w:rsidRPr="006339FB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3292A27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2E120" w14:textId="4C912D06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362FC" w14:textId="77777777" w:rsidR="0067005A" w:rsidRPr="006339FB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5FFF" w14:textId="17972F4A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49C9D" w14:textId="77777777" w:rsidR="0067005A" w:rsidRPr="006339FB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193137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1E052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87A5B9" w14:textId="2DCDE8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FED6E78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2B3B747" w14:textId="5E7206C9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339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38AF5CA" w14:textId="77777777" w:rsidR="0067005A" w:rsidRPr="006339FB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503F571" w14:textId="356796C7" w:rsidR="0067005A" w:rsidRPr="006339FB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339FB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3EBA63A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4BF10" w14:textId="77777777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7005A" w:rsidRPr="006339FB" w14:paraId="0B6A413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14892C8B" w14:textId="77777777" w:rsidR="0067005A" w:rsidRPr="006339FB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278C3A7A" w14:textId="77777777" w:rsidR="0067005A" w:rsidRPr="006339FB" w:rsidRDefault="0067005A" w:rsidP="0067005A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16"/>
          </w:tcPr>
          <w:p w14:paraId="292F01F1" w14:textId="3086342C" w:rsidR="0067005A" w:rsidRPr="006339FB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005A" w:rsidRPr="006339FB" w14:paraId="0902F918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0654731C" w14:textId="170D3C2B" w:rsidR="0067005A" w:rsidRPr="006339FB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3F3FBA"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3F3FBA"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6B68BC73" w14:textId="77777777" w:rsidR="0067005A" w:rsidRPr="006339FB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A9D88" w14:textId="49AC208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FA5E79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007094B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FC6B12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A46FCD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61D247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CCE096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09876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75A2AA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0548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D9DD6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CC5D4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2E1A80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B7B16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6DEBFB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05A" w:rsidRPr="006339FB" w14:paraId="50DB0D33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AB52A13" w14:textId="377F4687" w:rsidR="0067005A" w:rsidRPr="006339FB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8FB335A" w14:textId="77777777" w:rsidR="0067005A" w:rsidRPr="006339FB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1C17CF" w14:textId="2C1266B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A322C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F390E3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0A1235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694882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0F611D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0D9717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A0315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04F92C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7E954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1F3307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F56284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D14D06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4CEAC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AF9811C" w14:textId="77777777" w:rsidR="0067005A" w:rsidRPr="006339FB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05A" w:rsidRPr="006339FB" w14:paraId="5EAFF5E8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E2C3FA2" w14:textId="77777777" w:rsidR="0067005A" w:rsidRPr="006339FB" w:rsidRDefault="0067005A" w:rsidP="007B6CC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A924B5E" w14:textId="77777777" w:rsidR="0067005A" w:rsidRPr="006339FB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890A43" w14:textId="70D388BB" w:rsidR="0067005A" w:rsidRPr="006339FB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5B8B81" w14:textId="77777777" w:rsidR="0067005A" w:rsidRPr="006339FB" w:rsidRDefault="0067005A" w:rsidP="007B6CCA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7039234" w14:textId="1C292094" w:rsidR="0067005A" w:rsidRPr="006339FB" w:rsidRDefault="0067005A" w:rsidP="0032084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0CB386" w14:textId="77777777" w:rsidR="0067005A" w:rsidRPr="006339FB" w:rsidRDefault="0067005A" w:rsidP="007B6CCA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500554" w14:textId="4D99B106" w:rsidR="0067005A" w:rsidRPr="006339FB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E945D9" w14:textId="77777777" w:rsidR="0067005A" w:rsidRPr="006339FB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2989FA" w14:textId="267ABC62" w:rsidR="0067005A" w:rsidRPr="006339FB" w:rsidRDefault="0067005A" w:rsidP="007B6C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EDDEA" w14:textId="77777777" w:rsidR="0067005A" w:rsidRPr="006339FB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42649" w14:textId="3122FE18" w:rsidR="0067005A" w:rsidRPr="006339FB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D94E9" w14:textId="77777777" w:rsidR="0067005A" w:rsidRPr="006339FB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6990C" w14:textId="2AD46492" w:rsidR="0067005A" w:rsidRPr="006339FB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1A1222" w14:textId="77777777" w:rsidR="0067005A" w:rsidRPr="006339FB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36AC12" w14:textId="7D1507AD" w:rsidR="0067005A" w:rsidRPr="006339FB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7402FC" w14:textId="77777777" w:rsidR="0067005A" w:rsidRPr="006339FB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A34C39" w14:textId="22A05CCE" w:rsidR="0067005A" w:rsidRPr="006339FB" w:rsidRDefault="0067005A" w:rsidP="007B6CCA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382" w:rsidRPr="006339FB" w14:paraId="6DFE4C14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7891FEA" w14:textId="7FEAE70F" w:rsidR="007F3382" w:rsidRPr="006339FB" w:rsidRDefault="007F3382" w:rsidP="007F3382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33EF949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BE7ABD" w14:textId="33199ED0" w:rsidR="007F3382" w:rsidRPr="006339F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7776C8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C14B37D" w14:textId="72A0BA7C" w:rsidR="007F3382" w:rsidRPr="006339FB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215,979</w:t>
            </w:r>
          </w:p>
        </w:tc>
        <w:tc>
          <w:tcPr>
            <w:tcW w:w="270" w:type="dxa"/>
            <w:shd w:val="clear" w:color="auto" w:fill="auto"/>
          </w:tcPr>
          <w:p w14:paraId="4136C4A3" w14:textId="77777777" w:rsidR="007F3382" w:rsidRPr="006339FB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226F5D" w14:textId="7292E617" w:rsidR="007F3382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72DEE" w14:textId="77777777" w:rsidR="007F3382" w:rsidRPr="006339FB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49FA12" w14:textId="077648F1" w:rsidR="007F3382" w:rsidRPr="006339FB" w:rsidRDefault="00693263" w:rsidP="0038165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215,979</w:t>
            </w:r>
          </w:p>
        </w:tc>
        <w:tc>
          <w:tcPr>
            <w:tcW w:w="270" w:type="dxa"/>
          </w:tcPr>
          <w:p w14:paraId="7A0B72FB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46FD59" w14:textId="30D5CF8F" w:rsidR="007F3382" w:rsidRPr="006339FB" w:rsidRDefault="00DC1E57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186,000</w:t>
            </w:r>
          </w:p>
        </w:tc>
        <w:tc>
          <w:tcPr>
            <w:tcW w:w="270" w:type="dxa"/>
          </w:tcPr>
          <w:p w14:paraId="5272040A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11E31F" w14:textId="7F0A8BEB" w:rsidR="007F3382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432740" w14:textId="77777777" w:rsidR="007F3382" w:rsidRPr="006339FB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5C05B" w14:textId="65745B38" w:rsidR="007F3382" w:rsidRPr="006339FB" w:rsidRDefault="00DC1E57" w:rsidP="00DC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29,979</w:t>
            </w:r>
          </w:p>
        </w:tc>
        <w:tc>
          <w:tcPr>
            <w:tcW w:w="270" w:type="dxa"/>
          </w:tcPr>
          <w:p w14:paraId="65F13182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10528E2" w14:textId="55E9A7E5" w:rsidR="007F3382" w:rsidRPr="006339FB" w:rsidRDefault="00693263" w:rsidP="0038165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215,979</w:t>
            </w:r>
          </w:p>
        </w:tc>
      </w:tr>
      <w:tr w:rsidR="007F3382" w:rsidRPr="006339FB" w14:paraId="588FB75A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321686F" w14:textId="41D934EE" w:rsidR="007F3382" w:rsidRPr="006339FB" w:rsidRDefault="007F3382" w:rsidP="007F3382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13B05F24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03EA25F" w14:textId="7E520A6A" w:rsidR="007F3382" w:rsidRPr="006339FB" w:rsidRDefault="00693263" w:rsidP="0038165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2DE7FC7E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7CE297E" w14:textId="0BCD487B" w:rsidR="007F3382" w:rsidRPr="006339F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A97B1" w14:textId="77777777" w:rsidR="007F3382" w:rsidRPr="006339FB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3A6819" w14:textId="6E67F54B" w:rsidR="007F3382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B8583B" w14:textId="77777777" w:rsidR="007F3382" w:rsidRPr="006339FB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1D9E69" w14:textId="61E15984" w:rsidR="007F3382" w:rsidRPr="006339FB" w:rsidRDefault="00693263" w:rsidP="0038165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4B52E6DA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F28B0" w14:textId="0F273CEA" w:rsidR="007F3382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78CC91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4CAE59" w14:textId="2AE6381C" w:rsidR="007F3382" w:rsidRPr="006339FB" w:rsidRDefault="00693263" w:rsidP="0038165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52C92D60" w14:textId="77777777" w:rsidR="007F3382" w:rsidRPr="006339FB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DE99B1" w14:textId="5CE37D54" w:rsidR="007F3382" w:rsidRPr="006339FB" w:rsidRDefault="00693263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BACF4E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1AF990F" w14:textId="678A7C81" w:rsidR="007F3382" w:rsidRPr="0038165B" w:rsidRDefault="00693263" w:rsidP="0038165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7F3382" w:rsidRPr="00E52C3E" w14:paraId="60B4E0BF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4FB97D59" w14:textId="77777777" w:rsidR="007F3382" w:rsidRPr="006339FB" w:rsidRDefault="007F3382" w:rsidP="007F3382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BD0A04B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23A188" w14:textId="0038AAA9" w:rsidR="007F3382" w:rsidRPr="006339FB" w:rsidRDefault="00693263" w:rsidP="0038165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73F8CA13" w14:textId="77777777" w:rsidR="007F3382" w:rsidRPr="006339FB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BC8" w14:textId="2B435D76" w:rsidR="007F3382" w:rsidRPr="006339FB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215,979</w:t>
            </w:r>
          </w:p>
        </w:tc>
        <w:tc>
          <w:tcPr>
            <w:tcW w:w="270" w:type="dxa"/>
            <w:shd w:val="clear" w:color="auto" w:fill="auto"/>
          </w:tcPr>
          <w:p w14:paraId="3B9B2B51" w14:textId="77777777" w:rsidR="007F3382" w:rsidRPr="006339FB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99D17" w14:textId="1CAFE698" w:rsidR="007F3382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8165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C4CF4" w14:textId="77777777" w:rsidR="007F3382" w:rsidRPr="006339FB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0FF0F" w14:textId="0C489A58" w:rsidR="007F3382" w:rsidRPr="002B1EC1" w:rsidRDefault="00693263" w:rsidP="0038165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39F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216,152</w:t>
            </w:r>
          </w:p>
        </w:tc>
        <w:tc>
          <w:tcPr>
            <w:tcW w:w="270" w:type="dxa"/>
          </w:tcPr>
          <w:p w14:paraId="6ED5DB28" w14:textId="77777777" w:rsidR="007F3382" w:rsidRPr="002B1EC1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57F5A" w14:textId="77777777" w:rsidR="007F3382" w:rsidRPr="002B1EC1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34FE1" w14:textId="77777777" w:rsidR="007F3382" w:rsidRPr="002B1EC1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C1658" w14:textId="77777777" w:rsidR="007F3382" w:rsidRPr="002B1EC1" w:rsidRDefault="007F3382" w:rsidP="00693263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42233B" w14:textId="77777777" w:rsidR="007F3382" w:rsidRPr="002B1EC1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4E728A" w14:textId="77777777" w:rsidR="007F3382" w:rsidRPr="002B1EC1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CE562" w14:textId="77777777" w:rsidR="007F3382" w:rsidRPr="002B1EC1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48C4DA" w14:textId="77777777" w:rsidR="007F3382" w:rsidRPr="002B1EC1" w:rsidRDefault="007F3382" w:rsidP="0038165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382" w:rsidRPr="00E52C3E" w14:paraId="5E77ADC2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161EDB7A" w14:textId="77777777" w:rsidR="007F3382" w:rsidRPr="00E52C3E" w:rsidRDefault="007F3382" w:rsidP="007F3382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2171BF4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033A1F" w14:textId="7DA22FF7" w:rsidR="007F3382" w:rsidRPr="00E52C3E" w:rsidRDefault="007F3382" w:rsidP="0069326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D97EE4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4E5E38B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5728DB" w14:textId="77777777" w:rsidR="007F3382" w:rsidRPr="00E52C3E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C73FD6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E8CC43" w14:textId="77777777" w:rsidR="007F3382" w:rsidRPr="00E52C3E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F0DFCF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6EE41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EF639" w14:textId="77777777" w:rsidR="007F3382" w:rsidRPr="00E52C3E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28D4E8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7C86DA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E0002" w14:textId="77777777" w:rsidR="007F3382" w:rsidRPr="00E52C3E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632A03" w14:textId="77777777" w:rsidR="007F3382" w:rsidRPr="00E52C3E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F9466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FCE8B2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382" w:rsidRPr="00E52C3E" w14:paraId="6BD3E94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3051D50E" w14:textId="77777777" w:rsidR="007F3382" w:rsidRPr="00E52C3E" w:rsidRDefault="007F3382" w:rsidP="007F3382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9A877F0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8ED691" w14:textId="5B9837FB" w:rsidR="007F3382" w:rsidRPr="00E52C3E" w:rsidRDefault="007F3382" w:rsidP="00693263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A45A1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CDDF9DF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C7A552" w14:textId="77777777" w:rsidR="007F3382" w:rsidRPr="00E52C3E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1E154E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2414FE" w14:textId="77777777" w:rsidR="007F3382" w:rsidRPr="00E52C3E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46554E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33CB9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D3F34" w14:textId="77777777" w:rsidR="007F3382" w:rsidRPr="00E52C3E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EE77FF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7E3DC3" w14:textId="77777777" w:rsidR="007F3382" w:rsidRPr="00E52C3E" w:rsidRDefault="007F3382" w:rsidP="00693263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450AA" w14:textId="77777777" w:rsidR="007F3382" w:rsidRPr="00E52C3E" w:rsidRDefault="007F3382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672FBF" w14:textId="77777777" w:rsidR="007F3382" w:rsidRPr="00E52C3E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F8FBF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A5A78AA" w14:textId="77777777" w:rsidR="007F3382" w:rsidRPr="00E52C3E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68E" w:rsidRPr="00E52C3E" w14:paraId="3F3233CD" w14:textId="77777777" w:rsidTr="00EC5638">
        <w:trPr>
          <w:trHeight w:val="261"/>
        </w:trPr>
        <w:tc>
          <w:tcPr>
            <w:tcW w:w="2430" w:type="dxa"/>
            <w:shd w:val="clear" w:color="auto" w:fill="auto"/>
          </w:tcPr>
          <w:p w14:paraId="08C3AEEA" w14:textId="77777777" w:rsidR="00A3268E" w:rsidRPr="00E52C3E" w:rsidRDefault="00A3268E" w:rsidP="00A3268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6F792F05" w14:textId="5FB45CA5" w:rsidR="00A3268E" w:rsidRPr="006339FB" w:rsidRDefault="00A3268E" w:rsidP="00A3268E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2B1EC1"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440" w:type="dxa"/>
            <w:vAlign w:val="bottom"/>
          </w:tcPr>
          <w:p w14:paraId="3FE911E7" w14:textId="338C3B75" w:rsidR="00A3268E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339F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B60A6B4" w14:textId="77777777" w:rsidR="00A3268E" w:rsidRPr="002B1EC1" w:rsidRDefault="00A3268E" w:rsidP="00A3268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5E834C8" w14:textId="0E376A3A" w:rsidR="00A3268E" w:rsidRPr="002B1EC1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DE459" w14:textId="77777777" w:rsidR="00A3268E" w:rsidRPr="002B1EC1" w:rsidRDefault="00A3268E" w:rsidP="00A3268E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6E28BD" w14:textId="7496D274" w:rsidR="00A3268E" w:rsidRPr="007A5CD9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CD9">
              <w:rPr>
                <w:rFonts w:asciiTheme="majorBidi" w:hAnsiTheme="majorBidi" w:cs="Angsana New"/>
                <w:sz w:val="24"/>
                <w:szCs w:val="24"/>
              </w:rPr>
              <w:t>(1,791,</w:t>
            </w:r>
            <w:r w:rsidRPr="0038165B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7A5CD9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1D9E8D" w14:textId="77777777" w:rsidR="00A3268E" w:rsidRPr="007A5CD9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5582A10" w14:textId="13DB5365" w:rsidR="00A3268E" w:rsidRPr="007A5CD9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5CD9">
              <w:rPr>
                <w:rFonts w:asciiTheme="majorBidi" w:hAnsiTheme="majorBidi" w:cs="Angsana New"/>
                <w:sz w:val="24"/>
                <w:szCs w:val="24"/>
              </w:rPr>
              <w:t>(1,791,851)</w:t>
            </w:r>
          </w:p>
        </w:tc>
        <w:tc>
          <w:tcPr>
            <w:tcW w:w="270" w:type="dxa"/>
          </w:tcPr>
          <w:p w14:paraId="62529369" w14:textId="77777777" w:rsidR="00A3268E" w:rsidRPr="002B1EC1" w:rsidRDefault="00A3268E" w:rsidP="00A326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EE0DB2" w14:textId="6EF48297" w:rsidR="00A3268E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38165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902462" w14:textId="77777777" w:rsidR="00A3268E" w:rsidRPr="00711B35" w:rsidRDefault="00A3268E" w:rsidP="00A3268E">
            <w:pPr>
              <w:pStyle w:val="acctfourfigures"/>
              <w:tabs>
                <w:tab w:val="clear" w:pos="765"/>
                <w:tab w:val="decimal" w:pos="-20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1260" w:type="dxa"/>
          </w:tcPr>
          <w:p w14:paraId="33D0785A" w14:textId="0E9C6A67" w:rsidR="00A3268E" w:rsidRPr="009547E5" w:rsidRDefault="00693263" w:rsidP="00C24E34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7E5">
              <w:rPr>
                <w:rFonts w:asciiTheme="majorBidi" w:hAnsiTheme="majorBidi" w:cs="Angsana New"/>
                <w:sz w:val="24"/>
                <w:szCs w:val="24"/>
              </w:rPr>
              <w:t>(1,</w:t>
            </w:r>
            <w:r w:rsidR="009547E5" w:rsidRPr="009547E5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547E5" w:rsidRPr="009547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FA5E9BD" w14:textId="77777777" w:rsidR="00A3268E" w:rsidRPr="009547E5" w:rsidRDefault="00A3268E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04D7B7" w14:textId="62A6FC61" w:rsidR="00A3268E" w:rsidRPr="009547E5" w:rsidRDefault="00693263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47E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D48271" w14:textId="77777777" w:rsidR="00A3268E" w:rsidRPr="009547E5" w:rsidRDefault="00A3268E" w:rsidP="00A326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9CDF61" w14:textId="77CAD5BF" w:rsidR="00A3268E" w:rsidRPr="009547E5" w:rsidRDefault="00693263" w:rsidP="00A3268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47E5">
              <w:rPr>
                <w:rFonts w:asciiTheme="majorBidi" w:hAnsiTheme="majorBidi" w:cs="Angsana New"/>
                <w:sz w:val="24"/>
                <w:szCs w:val="24"/>
              </w:rPr>
              <w:t>(1,</w:t>
            </w:r>
            <w:r w:rsidR="009547E5" w:rsidRPr="009547E5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547E5" w:rsidRPr="009547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793668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9547E5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9B276F" w:rsidRPr="00E52C3E" w14:paraId="43486E4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085161EF" w14:textId="77777777" w:rsidR="009B276F" w:rsidRPr="00E52C3E" w:rsidRDefault="009B276F" w:rsidP="009B276F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10" w:type="dxa"/>
          </w:tcPr>
          <w:p w14:paraId="0662AFA4" w14:textId="77777777" w:rsidR="009B276F" w:rsidRPr="00E52C3E" w:rsidRDefault="009B276F" w:rsidP="009B276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7350F5" w14:textId="4A15C49B" w:rsidR="009B276F" w:rsidRPr="0038165B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6157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F5C7CE" w14:textId="77777777" w:rsidR="009B276F" w:rsidRPr="002B1EC1" w:rsidRDefault="009B276F" w:rsidP="009B276F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0CF7" w14:textId="78F74929" w:rsidR="009B276F" w:rsidRPr="00361572" w:rsidRDefault="00693263" w:rsidP="003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14590" w14:textId="77777777" w:rsidR="009B276F" w:rsidRPr="002B1EC1" w:rsidRDefault="009B276F" w:rsidP="009B276F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305" w14:textId="57E37EE3" w:rsidR="009B276F" w:rsidRPr="002B1EC1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EC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(1,791,851)</w:t>
            </w:r>
          </w:p>
        </w:tc>
        <w:tc>
          <w:tcPr>
            <w:tcW w:w="270" w:type="dxa"/>
            <w:shd w:val="clear" w:color="auto" w:fill="auto"/>
          </w:tcPr>
          <w:p w14:paraId="39DBB903" w14:textId="77777777" w:rsidR="009B276F" w:rsidRPr="002B1EC1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58BE5" w14:textId="441DE1CF" w:rsidR="009B276F" w:rsidRPr="002B1EC1" w:rsidRDefault="00693263" w:rsidP="0038165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EC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(1,791,851)</w:t>
            </w:r>
          </w:p>
        </w:tc>
        <w:tc>
          <w:tcPr>
            <w:tcW w:w="270" w:type="dxa"/>
          </w:tcPr>
          <w:p w14:paraId="15E4A7EF" w14:textId="77777777" w:rsidR="009B276F" w:rsidRPr="002B1EC1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0B4A34" w14:textId="77777777" w:rsidR="009B276F" w:rsidRPr="00E52C3E" w:rsidRDefault="009B276F" w:rsidP="00693263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A6037" w14:textId="77777777" w:rsidR="009B276F" w:rsidRPr="00E52C3E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BA0815" w14:textId="77777777" w:rsidR="009B276F" w:rsidRPr="00E52C3E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D4D689" w14:textId="77777777" w:rsidR="009B276F" w:rsidRPr="00E52C3E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37157E" w14:textId="77777777" w:rsidR="009B276F" w:rsidRPr="00E52C3E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066CE" w14:textId="77777777" w:rsidR="009B276F" w:rsidRPr="00E52C3E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4B4B31F" w14:textId="77777777" w:rsidR="009B276F" w:rsidRPr="00E52C3E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9F3B055" w14:textId="0D4DDD51" w:rsidR="000C6AE2" w:rsidRPr="00E52C3E" w:rsidRDefault="000C6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14D0942" w14:textId="6F191B26" w:rsidR="00703CBE" w:rsidRPr="00E52C3E" w:rsidRDefault="0070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E52C3E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360"/>
        <w:gridCol w:w="1260"/>
        <w:gridCol w:w="270"/>
        <w:gridCol w:w="1350"/>
        <w:gridCol w:w="270"/>
        <w:gridCol w:w="1350"/>
      </w:tblGrid>
      <w:tr w:rsidR="00703CBE" w:rsidRPr="00E52C3E" w14:paraId="4E1C3241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7890C392" w14:textId="77777777" w:rsidR="00703CBE" w:rsidRPr="00E52C3E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4ABB504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2A4C59C2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03CBE" w:rsidRPr="00E52C3E" w14:paraId="197719EE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2AC0CC18" w14:textId="77777777" w:rsidR="00703CBE" w:rsidRPr="00E52C3E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1627E73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A99D16C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A041FA8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B3F60F4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3CBE" w:rsidRPr="00E52C3E" w14:paraId="25555526" w14:textId="77777777" w:rsidTr="00B45A80">
        <w:trPr>
          <w:trHeight w:val="261"/>
          <w:tblHeader/>
        </w:trPr>
        <w:tc>
          <w:tcPr>
            <w:tcW w:w="2430" w:type="dxa"/>
            <w:vAlign w:val="bottom"/>
            <w:hideMark/>
          </w:tcPr>
          <w:p w14:paraId="092A762A" w14:textId="6A5DA2E1" w:rsidR="00703CBE" w:rsidRPr="00E52C3E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3D03CD4D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55E7C49C" w14:textId="72A5C466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B45A80" w:rsidRPr="00E52C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45A80" w:rsidRPr="00E52C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376E7302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3EE181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5DDA2B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1878853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85B6CA" w14:textId="77777777" w:rsidR="00703CBE" w:rsidRPr="00E52C3E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226AC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6524C4E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E46328A" w14:textId="0F693B59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14:paraId="760DA8AE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50CFF2B" w14:textId="4BE6B682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EA5D415" w14:textId="77777777" w:rsidR="00703CBE" w:rsidRPr="00E52C3E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AC62410" w14:textId="03B9AEEF" w:rsidR="00703CBE" w:rsidRPr="00E52C3E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E624C02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C0ACC88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03CBE" w:rsidRPr="00E52C3E" w14:paraId="26E353CD" w14:textId="77777777" w:rsidTr="00B45A80">
        <w:trPr>
          <w:trHeight w:val="261"/>
        </w:trPr>
        <w:tc>
          <w:tcPr>
            <w:tcW w:w="2430" w:type="dxa"/>
          </w:tcPr>
          <w:p w14:paraId="55B0612E" w14:textId="77777777" w:rsidR="00703CBE" w:rsidRPr="00E52C3E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A8CFB66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3D956227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52C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03CBE" w:rsidRPr="00E52C3E" w14:paraId="51077A2D" w14:textId="77777777" w:rsidTr="00B45A80">
        <w:trPr>
          <w:trHeight w:val="261"/>
        </w:trPr>
        <w:tc>
          <w:tcPr>
            <w:tcW w:w="2430" w:type="dxa"/>
            <w:hideMark/>
          </w:tcPr>
          <w:p w14:paraId="7A12ACF2" w14:textId="562108FF" w:rsidR="00703CBE" w:rsidRPr="00E52C3E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F2771"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3981B913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0A5DCCD" w14:textId="77777777" w:rsidR="00703CBE" w:rsidRPr="00E52C3E" w:rsidRDefault="00703CBE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4889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C8630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B74B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091EF2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4DF91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31733F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F3338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CC46F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F08AF0A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FEEDE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BAB7E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EC987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62831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E0CC39" w14:textId="77777777" w:rsidR="00703CBE" w:rsidRPr="00E52C3E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44B4" w:rsidRPr="00E52C3E" w14:paraId="07EE6FEF" w14:textId="77777777" w:rsidTr="00B45A80">
        <w:trPr>
          <w:trHeight w:val="261"/>
        </w:trPr>
        <w:tc>
          <w:tcPr>
            <w:tcW w:w="2430" w:type="dxa"/>
          </w:tcPr>
          <w:p w14:paraId="655403AB" w14:textId="1E2234C7" w:rsidR="001A44B4" w:rsidRPr="00E52C3E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31DA93C" w14:textId="77777777" w:rsidR="001A44B4" w:rsidRPr="00E52C3E" w:rsidRDefault="001A44B4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F25524" w14:textId="77777777" w:rsidR="001A44B4" w:rsidRPr="00E52C3E" w:rsidRDefault="001A44B4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B9009A" w14:textId="77777777" w:rsidR="001A44B4" w:rsidRPr="00E52C3E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8C21B" w14:textId="77777777" w:rsidR="001A44B4" w:rsidRPr="00E52C3E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B3516" w14:textId="77777777" w:rsidR="001A44B4" w:rsidRPr="00E52C3E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D0956F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1BAB0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3B30D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D8CDA5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5602AB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BB117C9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66AA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717048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ED62E8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83593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C1354" w14:textId="77777777" w:rsidR="001A44B4" w:rsidRPr="00E52C3E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E52C3E" w14:paraId="3FFB7507" w14:textId="77777777" w:rsidTr="00B45A80">
        <w:trPr>
          <w:trHeight w:val="261"/>
        </w:trPr>
        <w:tc>
          <w:tcPr>
            <w:tcW w:w="2430" w:type="dxa"/>
            <w:hideMark/>
          </w:tcPr>
          <w:p w14:paraId="26E6F787" w14:textId="1BE56D73" w:rsidR="00703CBE" w:rsidRPr="00E52C3E" w:rsidRDefault="00703CBE" w:rsidP="00703CBE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5B2AE18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CD7D1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4512A2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E88F91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8D888C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04826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0C6FA8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2454A0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CF5ABD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D8CB9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B0846C3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8F82ED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9EA102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937435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E1516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DB9BF8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E52C3E" w14:paraId="6DCF9B74" w14:textId="77777777" w:rsidTr="00B45A80">
        <w:trPr>
          <w:trHeight w:val="261"/>
        </w:trPr>
        <w:tc>
          <w:tcPr>
            <w:tcW w:w="2430" w:type="dxa"/>
            <w:hideMark/>
          </w:tcPr>
          <w:p w14:paraId="2CC551CE" w14:textId="77777777" w:rsidR="00703CBE" w:rsidRPr="00E52C3E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28E01185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0CF24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B8961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63D96F" w14:textId="7BFE9B10" w:rsidR="00703CBE" w:rsidRPr="00E52C3E" w:rsidRDefault="001F2771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7B995DA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AB947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6C1C68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8AA6EF" w14:textId="6C950FD7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2A3300E8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69535" w14:textId="427223B0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360" w:type="dxa"/>
            <w:vAlign w:val="bottom"/>
          </w:tcPr>
          <w:p w14:paraId="5486CC53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595D3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5A5914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183A6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84FE4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1B8524" w14:textId="16AA6C7C" w:rsidR="00703CBE" w:rsidRPr="00E52C3E" w:rsidRDefault="001F2771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703CBE" w:rsidRPr="00E52C3E" w14:paraId="64A55BFE" w14:textId="77777777" w:rsidTr="00B45A80">
        <w:trPr>
          <w:trHeight w:val="261"/>
        </w:trPr>
        <w:tc>
          <w:tcPr>
            <w:tcW w:w="2430" w:type="dxa"/>
            <w:hideMark/>
          </w:tcPr>
          <w:p w14:paraId="508BA820" w14:textId="77777777" w:rsidR="00703CBE" w:rsidRPr="00E52C3E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18BDBE8D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3E26B" w14:textId="1632F7C7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4151E961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73052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999DF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4E86E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AABF4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C38D86" w14:textId="23A4F59E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75193E5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AA38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4FE0EE0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1856EB" w14:textId="6E60DC2A" w:rsidR="00703CBE" w:rsidRPr="00E52C3E" w:rsidRDefault="001F2771" w:rsidP="005D7BD7">
            <w:pPr>
              <w:pStyle w:val="acctfourfigures"/>
              <w:tabs>
                <w:tab w:val="clear" w:pos="765"/>
                <w:tab w:val="decimal" w:pos="521"/>
                <w:tab w:val="decimal" w:pos="61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7CB16B7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333DC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6D1B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383712" w14:textId="1D628B23" w:rsidR="00703CBE" w:rsidRPr="00E52C3E" w:rsidRDefault="001F2771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703CBE" w:rsidRPr="00E52C3E" w14:paraId="3B08D95C" w14:textId="77777777" w:rsidTr="00B45A80">
        <w:trPr>
          <w:trHeight w:val="261"/>
        </w:trPr>
        <w:tc>
          <w:tcPr>
            <w:tcW w:w="2430" w:type="dxa"/>
            <w:hideMark/>
          </w:tcPr>
          <w:p w14:paraId="36C710CB" w14:textId="77777777" w:rsidR="00703CBE" w:rsidRPr="00E52C3E" w:rsidRDefault="00703CBE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DDC01CF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E0F4E" w14:textId="22DC5277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03DE0A8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4621FF" w14:textId="5FF366C0" w:rsidR="00703CBE" w:rsidRPr="00E52C3E" w:rsidRDefault="001F2771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35932EB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519A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65BAFD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352E7" w14:textId="4A845D2C" w:rsidR="00703CBE" w:rsidRPr="00E52C3E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703CBE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66503D56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DE8C8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AE800A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6D986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6950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3DE220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18CB1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3395D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E52C3E" w14:paraId="42AF4347" w14:textId="77777777" w:rsidTr="00B45A80">
        <w:trPr>
          <w:trHeight w:val="261"/>
        </w:trPr>
        <w:tc>
          <w:tcPr>
            <w:tcW w:w="2430" w:type="dxa"/>
          </w:tcPr>
          <w:p w14:paraId="5D87805A" w14:textId="77777777" w:rsidR="00703CBE" w:rsidRPr="00E52C3E" w:rsidRDefault="00703CBE" w:rsidP="00703CBE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253E60C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D1CA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1C2C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B4E40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C5B8E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44779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6AB99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1E0B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8718B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CCC3F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8874C4D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86F0D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1BA19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DD3D0E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7C121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CF95B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E52C3E" w14:paraId="26230C0D" w14:textId="77777777" w:rsidTr="00B45A80">
        <w:trPr>
          <w:trHeight w:val="261"/>
        </w:trPr>
        <w:tc>
          <w:tcPr>
            <w:tcW w:w="2430" w:type="dxa"/>
          </w:tcPr>
          <w:p w14:paraId="58B4E4D1" w14:textId="77777777" w:rsidR="00703CBE" w:rsidRPr="00E52C3E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BB0097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127274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BD9E8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8CCA8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503AD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EE6D60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E6CDD8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73CCBB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82061D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5AC1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1737E3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BF1273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339E45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4B8466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2313E6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BF260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E52C3E" w14:paraId="3E19F70A" w14:textId="77777777" w:rsidTr="00083CD4">
        <w:trPr>
          <w:trHeight w:val="261"/>
        </w:trPr>
        <w:tc>
          <w:tcPr>
            <w:tcW w:w="2430" w:type="dxa"/>
          </w:tcPr>
          <w:p w14:paraId="29920DF7" w14:textId="77777777" w:rsidR="00703CBE" w:rsidRPr="00E52C3E" w:rsidRDefault="00703CBE" w:rsidP="00703CB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32E7BE5" w14:textId="7CC72A83" w:rsidR="00703CBE" w:rsidRPr="006339FB" w:rsidRDefault="00432632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2B1EC1" w:rsidRPr="006339F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53DEC1" w14:textId="77777777" w:rsidR="00703CBE" w:rsidRPr="006339FB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9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954E6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EEB44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867A8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17877A" w14:textId="71F75E0E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EB525AB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72DC80" w14:textId="67B5908F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E52C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F81EA00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FAD120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12358B46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2CBD52" w14:textId="5FBC0C71" w:rsidR="00703CBE" w:rsidRPr="00E52C3E" w:rsidRDefault="00703CBE" w:rsidP="005D7BD7">
            <w:pPr>
              <w:pStyle w:val="acctfourfigures"/>
              <w:tabs>
                <w:tab w:val="clear" w:pos="765"/>
                <w:tab w:val="decimal" w:pos="521"/>
                <w:tab w:val="decimal" w:pos="7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E67B1CD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B1CFC76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0DFF6D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0CDA28" w14:textId="53D8F482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E52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03CBE" w:rsidRPr="00E52C3E" w14:paraId="6D3B1233" w14:textId="77777777" w:rsidTr="00083CD4">
        <w:trPr>
          <w:trHeight w:val="261"/>
        </w:trPr>
        <w:tc>
          <w:tcPr>
            <w:tcW w:w="2430" w:type="dxa"/>
            <w:hideMark/>
          </w:tcPr>
          <w:p w14:paraId="0527118E" w14:textId="77777777" w:rsidR="00703CBE" w:rsidRPr="00E52C3E" w:rsidRDefault="00703CBE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59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6D91CAC" w14:textId="77777777" w:rsidR="00703CBE" w:rsidRPr="00E52C3E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DD325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09F20F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97E518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C93AC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A290B" w14:textId="7B95D209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0552B5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96B5" w14:textId="2339E666" w:rsidR="00703CBE" w:rsidRPr="00E52C3E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="002E0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E52C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E52C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F9C9D5A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D92C9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905040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79818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6AD5DC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9B2D24" w14:textId="77777777" w:rsidR="00703CBE" w:rsidRPr="00E52C3E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1F9E37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05592E" w14:textId="77777777" w:rsidR="00703CBE" w:rsidRPr="00E52C3E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83CD4" w:rsidRPr="00E52C3E" w14:paraId="79CDFA94" w14:textId="77777777" w:rsidTr="00083CD4">
        <w:trPr>
          <w:trHeight w:val="261"/>
        </w:trPr>
        <w:tc>
          <w:tcPr>
            <w:tcW w:w="2430" w:type="dxa"/>
          </w:tcPr>
          <w:p w14:paraId="5314F332" w14:textId="77777777" w:rsidR="00083CD4" w:rsidRPr="0019592A" w:rsidRDefault="00083CD4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5C29CD4" w14:textId="77777777" w:rsidR="00083CD4" w:rsidRPr="00E52C3E" w:rsidRDefault="00083CD4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075EC8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CC22D5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6108BE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91FD0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650A5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309ADD" w14:textId="77777777" w:rsidR="00083CD4" w:rsidRPr="00E52C3E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B1F0B7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6C93EB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736661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52B6013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115B4B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E83465" w14:textId="77777777" w:rsidR="00083CD4" w:rsidRPr="00E52C3E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2EF31E" w14:textId="77777777" w:rsidR="00083CD4" w:rsidRPr="00E52C3E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317314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18B469" w14:textId="77777777" w:rsidR="00083CD4" w:rsidRPr="00E52C3E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EDFFAA0" w14:textId="77777777" w:rsidR="00703CBE" w:rsidRPr="00E52C3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B8EA638" w14:textId="77777777" w:rsidR="00703CBE" w:rsidRPr="00E52C3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32F5F8B" w14:textId="77777777" w:rsidR="00703CBE" w:rsidRPr="00E52C3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1C0736F" w14:textId="77777777" w:rsidR="00703CBE" w:rsidRPr="00E52C3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E52C3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E52C3E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  <w:sectPr w:rsidR="002E4D34" w:rsidRPr="00E52C3E" w:rsidSect="0059240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E52C3E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2C3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E52C3E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E52C3E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E52C3E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E52C3E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E52C3E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E52C3E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E52C3E" w14:paraId="6D24CBBB" w14:textId="77777777" w:rsidTr="00BA50BC">
        <w:tc>
          <w:tcPr>
            <w:tcW w:w="2520" w:type="dxa"/>
          </w:tcPr>
          <w:p w14:paraId="3E24AF9E" w14:textId="464C092E" w:rsidR="00446BE4" w:rsidRPr="00E52C3E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E52C3E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E52C3E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713B7C60" w:rsidR="007A41ED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DD1AFF" w:rsidRPr="00040331" w14:paraId="139CE958" w14:textId="77777777" w:rsidTr="00B908B4">
        <w:trPr>
          <w:tblHeader/>
        </w:trPr>
        <w:tc>
          <w:tcPr>
            <w:tcW w:w="1710" w:type="dxa"/>
            <w:vAlign w:val="bottom"/>
          </w:tcPr>
          <w:p w14:paraId="5668F877" w14:textId="77777777" w:rsidR="00DD1AFF" w:rsidRPr="00121F9D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21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511A5026" w14:textId="77777777" w:rsidR="00DD1AF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7981A874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6EA44DCD" w14:textId="77777777" w:rsidR="00DD1AFF" w:rsidRPr="009777A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77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049A071" w14:textId="77777777" w:rsidR="00DD1AFF" w:rsidRPr="009777A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77A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D1AFF" w:rsidRPr="00040331" w14:paraId="33F636DC" w14:textId="77777777" w:rsidTr="00D73C2F">
        <w:tc>
          <w:tcPr>
            <w:tcW w:w="1710" w:type="dxa"/>
          </w:tcPr>
          <w:p w14:paraId="05B083BA" w14:textId="77777777" w:rsidR="00DD1AFF" w:rsidRPr="00323185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777A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BA373B" w14:textId="77777777" w:rsidR="00DD1AFF" w:rsidRPr="009777A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FC66FD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C66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</w:t>
            </w:r>
            <w:r w:rsidR="0004060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คิดลดกระแสเงินสด</w:t>
            </w:r>
            <w:r w:rsidRPr="00FC66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FC66FD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</w:tcPr>
          <w:p w14:paraId="22049186" w14:textId="7F0116C9" w:rsidR="00DD1AFF" w:rsidRPr="00FC66FD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4"/>
                <w:szCs w:val="24"/>
                <w:highlight w:val="cyan"/>
                <w:cs/>
                <w:lang w:bidi="th-TH"/>
              </w:rPr>
            </w:pPr>
            <w:r w:rsidRPr="00D73C2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  <w:r w:rsidRPr="00D73C2F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</w:t>
            </w:r>
            <w:r w:rsidRPr="00D73C2F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</w:t>
            </w:r>
            <w:r w:rsidRPr="00D73C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% </w:t>
            </w:r>
            <w:r w:rsidRPr="00D73C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</w:t>
            </w:r>
            <w:r w:rsidRPr="00D73C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73C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 w:rsidRPr="00D73C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มิถุนายน </w:t>
            </w:r>
            <w:r w:rsidRPr="00D73C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44F8771" w14:textId="77777777" w:rsidR="00DD1AFF" w:rsidRPr="00FC66FD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1A0BB1A6" w14:textId="77777777" w:rsidR="00DD1AFF" w:rsidRPr="00D73C2F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73C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D73C2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  <w:r w:rsidRPr="00D73C2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ต่ำลง</w:t>
            </w:r>
            <w:r w:rsidRPr="00D73C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D73C2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สูงขึ้น</w:t>
            </w:r>
            <w:r w:rsidRPr="00D73C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  <w:p w14:paraId="4DAAFE9A" w14:textId="77777777" w:rsidR="00DD1AFF" w:rsidRPr="00FC66FD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</w:tr>
    </w:tbl>
    <w:p w14:paraId="121F50BC" w14:textId="77777777" w:rsidR="00DD1AFF" w:rsidRPr="00E52C3E" w:rsidRDefault="00DD1AFF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48866595" w14:textId="519913A5" w:rsidR="005E5183" w:rsidRPr="00E52C3E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2C3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E52C3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6F3DF57" w14:textId="77777777" w:rsidR="005E5183" w:rsidRPr="00E52C3E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E52C3E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E52C3E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E52C3E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E52C3E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E52C3E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E52C3E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2C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A70949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094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997FD6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997FD6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9" w:name="_Hlk74905001"/>
            <w:r w:rsidRPr="00997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997FD6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997FD6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7FD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7FD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997FD6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77777777" w:rsidR="00006D55" w:rsidRPr="00997FD6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997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997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997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997F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28E4511C" w14:textId="77777777" w:rsidR="00006D55" w:rsidRPr="00997FD6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7F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997FD6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997FD6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7F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997FD6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7F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997FD6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997FD6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7F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997FD6" w14:paraId="003E2FC4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997FD6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77777777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97F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997FD6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7F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7F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997FD6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77777777" w:rsidR="00006D55" w:rsidRPr="00997FD6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7FD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</w:tcPr>
          <w:p w14:paraId="60BE6B9C" w14:textId="09BE5930" w:rsidR="00006D55" w:rsidRPr="00997FD6" w:rsidRDefault="006E4E5D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</w:tcPr>
          <w:p w14:paraId="04332940" w14:textId="49DCAE2D" w:rsidR="00006D55" w:rsidRPr="00997FD6" w:rsidRDefault="00997FD6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rtl/>
              </w:rPr>
              <w:t>102</w:t>
            </w:r>
          </w:p>
        </w:tc>
        <w:tc>
          <w:tcPr>
            <w:tcW w:w="182" w:type="dxa"/>
          </w:tcPr>
          <w:p w14:paraId="39C22D1B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7F0EFAB5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ADDDBE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63FA033C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553A9A2" w14:textId="77777777" w:rsidR="00006D55" w:rsidRPr="00997FD6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59F967A" w14:textId="60B72881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006D55" w:rsidRPr="00997FD6" w14:paraId="5B111FBE" w14:textId="77777777" w:rsidTr="00997FD6">
        <w:trPr>
          <w:cantSplit/>
          <w:trHeight w:val="338"/>
        </w:trPr>
        <w:tc>
          <w:tcPr>
            <w:tcW w:w="3960" w:type="dxa"/>
          </w:tcPr>
          <w:p w14:paraId="6773D95A" w14:textId="77777777" w:rsidR="00006D55" w:rsidRPr="00997FD6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7FD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2664D7A" w14:textId="569553ED" w:rsidR="00006D55" w:rsidRPr="00997FD6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B71DDC" w14:textId="5F03B874" w:rsidR="00006D55" w:rsidRPr="00997FD6" w:rsidRDefault="001E060F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309</w:t>
            </w:r>
          </w:p>
        </w:tc>
        <w:tc>
          <w:tcPr>
            <w:tcW w:w="182" w:type="dxa"/>
          </w:tcPr>
          <w:p w14:paraId="510140E9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8240921" w14:textId="14C62A5B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F12B3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AFD4373" w14:textId="60ED9C15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1119E98" w14:textId="77777777" w:rsidR="00006D55" w:rsidRPr="00997FD6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BFE04F5" w14:textId="143C9FB8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006D55" w:rsidRPr="00997FD6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006D55" w:rsidRPr="00997FD6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7FD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006D55" w:rsidRPr="00997FD6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4B19569D" w:rsidR="00006D55" w:rsidRPr="00997FD6" w:rsidRDefault="001E060F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4,629</w:t>
            </w:r>
          </w:p>
        </w:tc>
        <w:tc>
          <w:tcPr>
            <w:tcW w:w="182" w:type="dxa"/>
          </w:tcPr>
          <w:p w14:paraId="2E6C9659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6C9F7C25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636EEA" w14:textId="77777777" w:rsidR="00006D55" w:rsidRPr="00997FD6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041C7754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997FD6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5C0FD770" w:rsidR="00006D55" w:rsidRPr="00997FD6" w:rsidRDefault="00693263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7FD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bookmarkEnd w:id="9"/>
    </w:tbl>
    <w:p w14:paraId="51434DF8" w14:textId="291DEE53" w:rsidR="00741CF8" w:rsidRDefault="00741CF8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C4CB174" w14:textId="77777777" w:rsidR="00741CF8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8189F2" w14:textId="77777777" w:rsidR="00CE5F83" w:rsidRPr="00E52C3E" w:rsidRDefault="00CE5F83" w:rsidP="00CE5F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E52C3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9C4B61E" w14:textId="5BF9B413" w:rsidR="00CE5F83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3F3BF0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0B6BA970" w:rsidR="003F3FBA" w:rsidRPr="003F3BF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3F3BF0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3F3BF0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3FBA" w:rsidRPr="003F3BF0" w14:paraId="29B16A5D" w14:textId="77777777" w:rsidTr="00C3321D">
        <w:tc>
          <w:tcPr>
            <w:tcW w:w="3395" w:type="pct"/>
          </w:tcPr>
          <w:p w14:paraId="396C9E1F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3F3BF0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3F3BF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3F3BF0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3FBA" w:rsidRPr="003F3BF0" w14:paraId="53F1367D" w14:textId="77777777" w:rsidTr="00C3321D">
        <w:tc>
          <w:tcPr>
            <w:tcW w:w="3395" w:type="pct"/>
          </w:tcPr>
          <w:p w14:paraId="164A385F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451557BE" w:rsidR="003F3FBA" w:rsidRPr="00A70949" w:rsidRDefault="00FB57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0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187,273</w:t>
            </w:r>
          </w:p>
        </w:tc>
        <w:tc>
          <w:tcPr>
            <w:tcW w:w="132" w:type="pct"/>
          </w:tcPr>
          <w:p w14:paraId="07AEBF9A" w14:textId="77777777" w:rsidR="003F3FBA" w:rsidRPr="00FB57AC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55F9319D" w14:textId="17B1E84D" w:rsidR="003F3FBA" w:rsidRPr="00A70949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0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2,467</w:t>
            </w:r>
          </w:p>
        </w:tc>
      </w:tr>
      <w:tr w:rsidR="003F3FBA" w:rsidRPr="003F3BF0" w14:paraId="4586DB7E" w14:textId="77777777" w:rsidTr="00C3321D">
        <w:tc>
          <w:tcPr>
            <w:tcW w:w="3395" w:type="pct"/>
          </w:tcPr>
          <w:p w14:paraId="67C44D2C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601111E4" w:rsidR="003F3FBA" w:rsidRPr="000A07D1" w:rsidRDefault="00FB57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221,34</w:t>
            </w:r>
            <w:r w:rsidR="000A07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2" w:type="pct"/>
          </w:tcPr>
          <w:p w14:paraId="30A2284B" w14:textId="77777777" w:rsidR="003F3FBA" w:rsidRPr="00FB57AC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57F0A215" w14:textId="2D7F276D" w:rsidR="003F3FBA" w:rsidRPr="00A70949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0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948</w:t>
            </w:r>
          </w:p>
        </w:tc>
      </w:tr>
      <w:tr w:rsidR="00650848" w:rsidRPr="003F3BF0" w14:paraId="6444E7A7" w14:textId="77777777" w:rsidTr="00C3321D">
        <w:tc>
          <w:tcPr>
            <w:tcW w:w="3395" w:type="pct"/>
          </w:tcPr>
          <w:p w14:paraId="362E57CB" w14:textId="73AE83BC" w:rsidR="00650848" w:rsidRPr="003F3BF0" w:rsidRDefault="00650848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34" w:type="pct"/>
          </w:tcPr>
          <w:p w14:paraId="2AEAE3F5" w14:textId="4277DEC4" w:rsidR="00650848" w:rsidRPr="00A70949" w:rsidRDefault="00650848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32" w:type="pct"/>
          </w:tcPr>
          <w:p w14:paraId="10380659" w14:textId="77777777" w:rsidR="00650848" w:rsidRPr="00FB57AC" w:rsidRDefault="00650848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50583DBA" w14:textId="62CDCBC2" w:rsidR="00650848" w:rsidRPr="00650848" w:rsidRDefault="00650848" w:rsidP="0065084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F3FBA" w:rsidRPr="003F3BF0" w14:paraId="5F8DF678" w14:textId="77777777" w:rsidTr="000B5DFC">
        <w:tc>
          <w:tcPr>
            <w:tcW w:w="3395" w:type="pct"/>
          </w:tcPr>
          <w:p w14:paraId="1D380924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17E716DC" w:rsidR="003F3FBA" w:rsidRPr="00A70949" w:rsidRDefault="00FB57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0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408,622</w:t>
            </w:r>
          </w:p>
        </w:tc>
        <w:tc>
          <w:tcPr>
            <w:tcW w:w="132" w:type="pct"/>
          </w:tcPr>
          <w:p w14:paraId="274D7DBC" w14:textId="77777777" w:rsidR="003F3FBA" w:rsidRPr="00FB57AC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01FD09F7" w:rsidR="003F3FBA" w:rsidRPr="00A70949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0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3,415</w:t>
            </w:r>
          </w:p>
        </w:tc>
      </w:tr>
      <w:tr w:rsidR="000B5DFC" w:rsidRPr="003F3BF0" w14:paraId="19C0541C" w14:textId="77777777" w:rsidTr="000B5DFC">
        <w:tc>
          <w:tcPr>
            <w:tcW w:w="3395" w:type="pct"/>
          </w:tcPr>
          <w:p w14:paraId="55DDCBD6" w14:textId="77777777" w:rsidR="000B5DFC" w:rsidRPr="003F3BF0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A70949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FB57AC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A70949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F3FBA" w:rsidRPr="003F3BF0" w14:paraId="1F3EF767" w14:textId="77777777" w:rsidTr="00C3321D">
        <w:tc>
          <w:tcPr>
            <w:tcW w:w="3395" w:type="pct"/>
          </w:tcPr>
          <w:p w14:paraId="26B92786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282E0956" w14:textId="77777777" w:rsidR="003F3FBA" w:rsidRPr="00FB57AC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" w:type="pct"/>
          </w:tcPr>
          <w:p w14:paraId="0928F0ED" w14:textId="77777777" w:rsidR="003F3FBA" w:rsidRPr="00FB57AC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02AF6EEC" w14:textId="77777777" w:rsidR="003F3FBA" w:rsidRPr="00FB57AC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3F3FBA" w:rsidRPr="003F3BF0" w14:paraId="78F0530F" w14:textId="77777777" w:rsidTr="00C3321D">
        <w:tc>
          <w:tcPr>
            <w:tcW w:w="3395" w:type="pct"/>
          </w:tcPr>
          <w:p w14:paraId="4DA5EF94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3953F16A" w:rsidR="003F3FBA" w:rsidRPr="00E32EC0" w:rsidRDefault="00EC6556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7869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4,362</w:t>
            </w:r>
          </w:p>
        </w:tc>
        <w:tc>
          <w:tcPr>
            <w:tcW w:w="132" w:type="pct"/>
          </w:tcPr>
          <w:p w14:paraId="7518ED2A" w14:textId="77777777" w:rsidR="003F3FBA" w:rsidRPr="00E32EC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77D4C1E5" w:rsidR="003F3FBA" w:rsidRPr="00E32EC0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49,020</w:t>
            </w:r>
          </w:p>
        </w:tc>
      </w:tr>
      <w:tr w:rsidR="003F3FBA" w:rsidRPr="003F3BF0" w14:paraId="1A79A867" w14:textId="77777777" w:rsidTr="00881CA2">
        <w:tc>
          <w:tcPr>
            <w:tcW w:w="3395" w:type="pct"/>
          </w:tcPr>
          <w:p w14:paraId="36AF6215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778A5831" w:rsidR="003F3FBA" w:rsidRPr="00E32EC0" w:rsidRDefault="00FB57A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</w:t>
            </w:r>
            <w:r w:rsidR="007869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32" w:type="pct"/>
          </w:tcPr>
          <w:p w14:paraId="572CF568" w14:textId="77777777" w:rsidR="003F3FBA" w:rsidRPr="00E32EC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3B0FFE3B" w:rsidR="003F3FBA" w:rsidRPr="00E32EC0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93,696</w:t>
            </w:r>
          </w:p>
        </w:tc>
      </w:tr>
      <w:tr w:rsidR="003F3FBA" w:rsidRPr="003F3BF0" w14:paraId="0D3C82DF" w14:textId="77777777" w:rsidTr="00881CA2">
        <w:trPr>
          <w:trHeight w:val="100"/>
        </w:trPr>
        <w:tc>
          <w:tcPr>
            <w:tcW w:w="3395" w:type="pct"/>
          </w:tcPr>
          <w:p w14:paraId="483E2B58" w14:textId="77777777" w:rsidR="003F3FBA" w:rsidRPr="003F3BF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37357EEB" w:rsidR="003F3FBA" w:rsidRPr="00E32EC0" w:rsidRDefault="00EC6556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</w:t>
            </w:r>
            <w:r w:rsidR="007869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8,258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E32EC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2CC3E6B0" w:rsidR="003F3FBA" w:rsidRPr="00E32EC0" w:rsidRDefault="00FB57A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2E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142,716</w:t>
            </w:r>
          </w:p>
        </w:tc>
      </w:tr>
      <w:tr w:rsidR="00881CA2" w:rsidRPr="003F3BF0" w14:paraId="043DD97C" w14:textId="77777777" w:rsidTr="00881CA2">
        <w:trPr>
          <w:trHeight w:val="469"/>
        </w:trPr>
        <w:tc>
          <w:tcPr>
            <w:tcW w:w="3395" w:type="pct"/>
          </w:tcPr>
          <w:p w14:paraId="5174A12B" w14:textId="77777777" w:rsidR="00881CA2" w:rsidRPr="003F3BF0" w:rsidRDefault="00881CA2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7CD1C" w14:textId="77777777" w:rsidR="00881CA2" w:rsidRPr="00E32EC0" w:rsidRDefault="00881CA2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7D646084" w14:textId="77777777" w:rsidR="00881CA2" w:rsidRPr="00E32EC0" w:rsidRDefault="00881CA2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7B4C0" w14:textId="77777777" w:rsidR="00881CA2" w:rsidRPr="00E32EC0" w:rsidRDefault="00881CA2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9A586A4" w14:textId="75ADD914" w:rsidR="00756F98" w:rsidRPr="00E52C3E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F2771" w:rsidRPr="00E52C3E">
        <w:rPr>
          <w:rFonts w:asciiTheme="majorBidi" w:hAnsiTheme="majorBidi" w:cstheme="majorBidi"/>
          <w:sz w:val="28"/>
          <w:szCs w:val="28"/>
        </w:rPr>
        <w:t>3</w:t>
      </w:r>
      <w:r w:rsidR="003F3FBA">
        <w:rPr>
          <w:rFonts w:asciiTheme="majorBidi" w:hAnsiTheme="majorBidi" w:cstheme="majorBidi"/>
          <w:sz w:val="28"/>
          <w:szCs w:val="28"/>
        </w:rPr>
        <w:t xml:space="preserve">0 </w:t>
      </w:r>
      <w:r w:rsidR="003F3FB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F2771" w:rsidRPr="00E52C3E">
        <w:rPr>
          <w:rFonts w:asciiTheme="majorBidi" w:hAnsiTheme="majorBidi" w:cstheme="majorBidi"/>
          <w:sz w:val="28"/>
          <w:szCs w:val="28"/>
        </w:rPr>
        <w:t>2564</w:t>
      </w:r>
      <w:r w:rsidRPr="00E52C3E">
        <w:rPr>
          <w:rFonts w:asciiTheme="majorBidi" w:hAnsiTheme="majorBidi" w:cstheme="majorBidi"/>
          <w:sz w:val="28"/>
          <w:szCs w:val="28"/>
        </w:rPr>
        <w:t xml:space="preserve"> </w:t>
      </w:r>
      <w:r w:rsidRPr="00E52C3E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E52C3E">
        <w:rPr>
          <w:rFonts w:asciiTheme="majorBidi" w:hAnsiTheme="majorBidi" w:cstheme="majorBidi"/>
          <w:sz w:val="28"/>
          <w:szCs w:val="28"/>
          <w:cs/>
        </w:rPr>
        <w:t>และ</w:t>
      </w:r>
      <w:r w:rsidRPr="00E52C3E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 เป็นหลักประกัน</w:t>
      </w:r>
    </w:p>
    <w:p w14:paraId="5113DED8" w14:textId="7A77F0CD" w:rsidR="00862853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F462C1C" w14:textId="5EBBE1F0" w:rsidR="00945EE2" w:rsidRDefault="00756F98" w:rsidP="00F273C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52C3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F2771" w:rsidRPr="00E52C3E">
        <w:rPr>
          <w:rFonts w:asciiTheme="majorBidi" w:hAnsiTheme="majorBidi" w:cstheme="majorBidi"/>
          <w:sz w:val="28"/>
          <w:szCs w:val="28"/>
        </w:rPr>
        <w:t>3</w:t>
      </w:r>
      <w:r w:rsidR="003F3FBA">
        <w:rPr>
          <w:rFonts w:asciiTheme="majorBidi" w:hAnsiTheme="majorBidi" w:cstheme="majorBidi"/>
          <w:sz w:val="28"/>
          <w:szCs w:val="28"/>
        </w:rPr>
        <w:t xml:space="preserve">0 </w:t>
      </w:r>
      <w:r w:rsidR="003F3FB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F2771" w:rsidRPr="00E52C3E">
        <w:rPr>
          <w:rFonts w:asciiTheme="majorBidi" w:hAnsiTheme="majorBidi" w:cstheme="majorBidi"/>
          <w:sz w:val="28"/>
          <w:szCs w:val="28"/>
        </w:rPr>
        <w:t>2564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เงินฝากธนาคารของกลุ่มบริษัทและบริษัทจำนวน</w:t>
      </w:r>
      <w:r w:rsidRPr="006339FB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EC6556" w:rsidRPr="006339FB">
        <w:rPr>
          <w:rFonts w:asciiTheme="majorBidi" w:hAnsiTheme="majorBidi" w:cs="Angsana New"/>
          <w:sz w:val="28"/>
          <w:szCs w:val="28"/>
        </w:rPr>
        <w:t>26.1</w:t>
      </w:r>
      <w:r w:rsidR="007869F8">
        <w:rPr>
          <w:rFonts w:asciiTheme="majorBidi" w:hAnsiTheme="majorBidi" w:cs="Angsana New"/>
          <w:sz w:val="28"/>
          <w:szCs w:val="28"/>
        </w:rPr>
        <w:t>8</w:t>
      </w:r>
      <w:r w:rsidR="003F3FBA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Pr="006339FB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FB57AC" w:rsidRPr="006339FB">
        <w:rPr>
          <w:rFonts w:asciiTheme="majorBidi" w:hAnsiTheme="majorBidi" w:cstheme="majorBidi"/>
          <w:sz w:val="28"/>
          <w:szCs w:val="28"/>
        </w:rPr>
        <w:t xml:space="preserve"> </w:t>
      </w:r>
      <w:r w:rsidR="00FB57AC" w:rsidRPr="006339FB">
        <w:rPr>
          <w:rFonts w:asciiTheme="majorBidi" w:hAnsiTheme="majorBidi" w:cs="Angsana New"/>
          <w:sz w:val="28"/>
          <w:szCs w:val="28"/>
        </w:rPr>
        <w:t>8.15</w:t>
      </w:r>
      <w:r w:rsidR="00FB57AC" w:rsidRPr="00EC6556">
        <w:rPr>
          <w:rFonts w:asciiTheme="majorBidi" w:hAnsiTheme="majorBidi" w:cs="Angsana New"/>
          <w:sz w:val="28"/>
          <w:szCs w:val="28"/>
        </w:rPr>
        <w:t xml:space="preserve"> </w:t>
      </w:r>
      <w:r w:rsidRPr="00EC655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52C3E">
        <w:rPr>
          <w:rFonts w:asciiTheme="majorBidi" w:hAnsiTheme="majorBidi" w:cstheme="majorBidi"/>
          <w:sz w:val="28"/>
          <w:szCs w:val="28"/>
          <w:cs/>
        </w:rPr>
        <w:t xml:space="preserve"> ตามลำดับ ใช้เป็นหลักประกันหนังสือค้ำประกันจากธนาคารและอื่นๆ </w:t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D3660" w:rsidRPr="00E52C3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D3660" w:rsidRPr="00E52C3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24</w:t>
      </w:r>
      <w:r w:rsidRPr="00E52C3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49</w:t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5E329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E3292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52C3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E52C3E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5E329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52C3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52C3E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643E3BCE" w14:textId="6D47AD7F" w:rsidR="00034B76" w:rsidRDefault="0003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7088A5" w14:textId="6AC6EEFF" w:rsidR="00FF5CEB" w:rsidRDefault="00FF5CEB" w:rsidP="00CE5F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หนี้สินที่อาจเกิดขึ้น</w:t>
      </w:r>
    </w:p>
    <w:p w14:paraId="52FF5830" w14:textId="77777777" w:rsidR="005D539C" w:rsidRPr="005D539C" w:rsidRDefault="005D539C" w:rsidP="005D539C">
      <w:pPr>
        <w:jc w:val="thaiDistribute"/>
        <w:rPr>
          <w:rFonts w:asciiTheme="minorBidi" w:hAnsiTheme="minorBidi" w:cstheme="minorBidi"/>
        </w:rPr>
      </w:pPr>
    </w:p>
    <w:p w14:paraId="55D06B8F" w14:textId="23208100" w:rsidR="005D539C" w:rsidRDefault="005D539C" w:rsidP="005D539C">
      <w:pPr>
        <w:ind w:left="540"/>
        <w:jc w:val="thaiDistribute"/>
        <w:rPr>
          <w:rFonts w:asciiTheme="majorBidi" w:hAnsiTheme="majorBidi" w:cs="Angsana New"/>
          <w:sz w:val="28"/>
          <w:szCs w:val="28"/>
          <w:highlight w:val="yellow"/>
        </w:rPr>
      </w:pPr>
      <w:r w:rsidRPr="005D539C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5D539C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แห่งหนึ่ง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/>
          <w:sz w:val="28"/>
          <w:szCs w:val="28"/>
        </w:rPr>
        <w:t>(“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ห้องเย็น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5D539C">
        <w:rPr>
          <w:rFonts w:asciiTheme="majorBidi" w:hAnsiTheme="majorBidi" w:cs="Angsana New"/>
          <w:sz w:val="28"/>
          <w:szCs w:val="28"/>
        </w:rPr>
        <w:t>”)</w:t>
      </w:r>
      <w:r w:rsidRPr="005D539C">
        <w:rPr>
          <w:rFonts w:asciiTheme="majorBidi" w:hAnsiTheme="majorBidi" w:cs="Angsana New" w:hint="cs"/>
          <w:sz w:val="28"/>
          <w:szCs w:val="28"/>
          <w:cs/>
        </w:rPr>
        <w:t xml:space="preserve"> ได้ถูกเรียกค่าเสียหายจากบริษัทคู่ค้าแห่งหนึ่ง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เนื่องมาจาก</w:t>
      </w:r>
      <w:r>
        <w:rPr>
          <w:rFonts w:asciiTheme="majorBidi" w:hAnsiTheme="majorBidi" w:cs="Angsana New"/>
          <w:sz w:val="28"/>
          <w:szCs w:val="28"/>
          <w:cs/>
        </w:rPr>
        <w:br/>
      </w:r>
      <w:r w:rsidRPr="005D539C">
        <w:rPr>
          <w:rFonts w:asciiTheme="majorBidi" w:hAnsiTheme="majorBidi" w:cs="Angsana New" w:hint="cs"/>
          <w:sz w:val="28"/>
          <w:szCs w:val="28"/>
          <w:cs/>
        </w:rPr>
        <w:t>ส่งมอบงานให้แก่บริษัทคู่ค้าไม่เรียบร้อยตามสัญญา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14.40 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150D3" w:rsidRPr="00E52C3E">
        <w:rPr>
          <w:rFonts w:asciiTheme="majorBidi" w:hAnsiTheme="majorBidi" w:cstheme="majorBidi"/>
          <w:sz w:val="28"/>
          <w:szCs w:val="28"/>
          <w:cs/>
        </w:rPr>
        <w:t>ข</w:t>
      </w:r>
      <w:r w:rsidR="004150D3">
        <w:rPr>
          <w:rFonts w:asciiTheme="majorBidi" w:hAnsiTheme="majorBidi" w:cstheme="majorBidi" w:hint="cs"/>
          <w:sz w:val="28"/>
          <w:szCs w:val="28"/>
          <w:cs/>
        </w:rPr>
        <w:t>ณะนี้</w:t>
      </w:r>
      <w:r w:rsidR="00DA2269">
        <w:rPr>
          <w:rFonts w:asciiTheme="majorBidi" w:hAnsiTheme="majorBidi" w:cs="Angsana New" w:hint="cs"/>
          <w:sz w:val="28"/>
          <w:szCs w:val="28"/>
          <w:cs/>
        </w:rPr>
        <w:t xml:space="preserve">ผู้บริหารคาดว่าความเสียหายไม่เกิน </w:t>
      </w:r>
      <w:r w:rsidR="00DA2269">
        <w:rPr>
          <w:rFonts w:asciiTheme="majorBidi" w:hAnsiTheme="majorBidi" w:cs="Angsana New"/>
          <w:sz w:val="28"/>
          <w:szCs w:val="28"/>
        </w:rPr>
        <w:t xml:space="preserve">1.24 </w:t>
      </w:r>
      <w:r w:rsidR="00DA226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D539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3426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5D539C">
        <w:rPr>
          <w:rFonts w:asciiTheme="majorBidi" w:hAnsiTheme="majorBidi" w:cs="Angsana New" w:hint="cs"/>
          <w:sz w:val="28"/>
          <w:szCs w:val="28"/>
          <w:cs/>
        </w:rPr>
        <w:t>ผู้บริหารอยู่ในระหว่างการประเมินความเป็นไปได้ของมูลค่าความเสียหายที่ได้รับแจ้งจากบริษัทคู่ค้า</w:t>
      </w:r>
    </w:p>
    <w:p w14:paraId="144DCAA7" w14:textId="71D7DF2A" w:rsidR="00BC4AA9" w:rsidRPr="004150D3" w:rsidRDefault="00BC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  <w:cs/>
          <w:lang w:val="th-TH"/>
        </w:rPr>
        <w:br w:type="page"/>
      </w:r>
    </w:p>
    <w:p w14:paraId="42EE52D1" w14:textId="1E33E86B" w:rsidR="0009503D" w:rsidRDefault="001F71A3" w:rsidP="00517C7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773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4868234B" w14:textId="77777777" w:rsidR="00517C7C" w:rsidRPr="00517C7C" w:rsidRDefault="00517C7C" w:rsidP="00517C7C">
      <w:pPr>
        <w:rPr>
          <w:rFonts w:cstheme="minorBidi"/>
          <w:cs/>
          <w:lang w:val="th-TH"/>
        </w:rPr>
      </w:pPr>
    </w:p>
    <w:p w14:paraId="1A0E1B5B" w14:textId="0547FA86" w:rsidR="00860832" w:rsidRDefault="00AF3343" w:rsidP="001D0AA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128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14 </w:t>
      </w:r>
      <w:r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4F128B">
        <w:rPr>
          <w:rFonts w:asciiTheme="majorBidi" w:hAnsiTheme="majorBidi" w:cstheme="majorBidi"/>
          <w:sz w:val="28"/>
          <w:szCs w:val="28"/>
        </w:rPr>
        <w:t xml:space="preserve"> 2564 </w:t>
      </w:r>
      <w:r w:rsidRPr="004F128B">
        <w:rPr>
          <w:rFonts w:asciiTheme="majorBidi" w:hAnsiTheme="majorBidi" w:cstheme="majorBidi"/>
          <w:sz w:val="28"/>
          <w:szCs w:val="28"/>
          <w:cs/>
        </w:rPr>
        <w:t>ในการประชุมคณะ</w:t>
      </w:r>
      <w:r w:rsidR="00D334F4">
        <w:rPr>
          <w:rFonts w:asciiTheme="majorBidi" w:hAnsiTheme="majorBidi" w:cstheme="majorBidi" w:hint="cs"/>
          <w:sz w:val="28"/>
          <w:szCs w:val="28"/>
          <w:cs/>
        </w:rPr>
        <w:t>วิสามัญผู้ถือหุ้น</w:t>
      </w:r>
      <w:r w:rsidR="00D334F4" w:rsidRPr="004F128B">
        <w:rPr>
          <w:rFonts w:asciiTheme="majorBidi" w:hAnsiTheme="majorBidi" w:cstheme="majorBidi"/>
          <w:sz w:val="28"/>
          <w:szCs w:val="28"/>
          <w:cs/>
        </w:rPr>
        <w:t>ข</w:t>
      </w:r>
      <w:r w:rsidR="00D334F4">
        <w:rPr>
          <w:rFonts w:asciiTheme="majorBidi" w:hAnsiTheme="majorBidi" w:cstheme="majorBidi" w:hint="cs"/>
          <w:sz w:val="28"/>
          <w:szCs w:val="28"/>
          <w:cs/>
        </w:rPr>
        <w:t>อง</w:t>
      </w:r>
      <w:r w:rsidR="007F4AA1">
        <w:rPr>
          <w:rFonts w:asciiTheme="majorBidi" w:hAnsiTheme="majorBidi" w:cstheme="majorBidi" w:hint="cs"/>
          <w:sz w:val="28"/>
          <w:szCs w:val="28"/>
          <w:cs/>
        </w:rPr>
        <w:t>การร่วมค้า</w:t>
      </w:r>
      <w:r w:rsidR="007F4AA1" w:rsidRPr="004F128B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F4AA1">
        <w:rPr>
          <w:rFonts w:asciiTheme="majorBidi" w:hAnsiTheme="majorBidi" w:cstheme="majorBidi" w:hint="cs"/>
          <w:sz w:val="28"/>
          <w:szCs w:val="28"/>
          <w:cs/>
        </w:rPr>
        <w:t xml:space="preserve">ออริจิ้น เจดับเบิ้ล อินดัสเทรียล </w:t>
      </w:r>
      <w:r w:rsidR="001D0AA5">
        <w:rPr>
          <w:rFonts w:asciiTheme="majorBidi" w:hAnsiTheme="majorBidi" w:cstheme="majorBidi"/>
          <w:sz w:val="28"/>
          <w:szCs w:val="28"/>
        </w:rPr>
        <w:t xml:space="preserve"> </w:t>
      </w:r>
      <w:r w:rsidR="001D0AA5">
        <w:rPr>
          <w:rFonts w:asciiTheme="majorBidi" w:hAnsiTheme="majorBidi" w:cstheme="majorBidi"/>
          <w:sz w:val="28"/>
          <w:szCs w:val="28"/>
        </w:rPr>
        <w:br/>
      </w:r>
      <w:r w:rsidR="007F4AA1">
        <w:rPr>
          <w:rFonts w:asciiTheme="majorBidi" w:hAnsiTheme="majorBidi" w:cstheme="majorBidi" w:hint="cs"/>
          <w:sz w:val="28"/>
          <w:szCs w:val="28"/>
          <w:cs/>
        </w:rPr>
        <w:t>แอสเซท</w:t>
      </w:r>
      <w:r w:rsidR="007F4AA1" w:rsidRPr="004F128B">
        <w:rPr>
          <w:rFonts w:asciiTheme="majorBidi" w:hAnsiTheme="majorBidi" w:cstheme="majorBidi"/>
          <w:sz w:val="28"/>
          <w:szCs w:val="28"/>
          <w:cs/>
        </w:rPr>
        <w:t xml:space="preserve"> จำกั</w:t>
      </w:r>
      <w:r w:rsidR="007F4AA1">
        <w:rPr>
          <w:rFonts w:asciiTheme="majorBidi" w:hAnsiTheme="majorBidi" w:cstheme="majorBidi" w:hint="cs"/>
          <w:sz w:val="28"/>
          <w:szCs w:val="28"/>
          <w:cs/>
        </w:rPr>
        <w:t xml:space="preserve">ด </w:t>
      </w:r>
      <w:r w:rsidR="007F4AA1">
        <w:rPr>
          <w:rFonts w:asciiTheme="majorBidi" w:hAnsiTheme="majorBidi" w:cstheme="majorBidi"/>
          <w:sz w:val="28"/>
          <w:szCs w:val="28"/>
        </w:rPr>
        <w:t>(“ORJ”)</w:t>
      </w:r>
      <w:r w:rsidR="007F4AA1"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คณะกรรมการของบริษัทมีมติอนุมัติการเพิ่มทุนของบริษัท โดยเพิ่มทุนจดทะเบียนจาก</w:t>
      </w:r>
      <w:r w:rsidR="007965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87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>ล้านบาท เป็น</w:t>
      </w:r>
      <w:r w:rsidR="001D0AA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235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>ล้านบาท โดยการออกหุ้นสามัญใหม่จำนวน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14</w:t>
      </w:r>
      <w:r w:rsidR="00574891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80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="00574891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4F128B">
        <w:rPr>
          <w:rFonts w:asciiTheme="majorBidi" w:hAnsiTheme="majorBidi" w:cstheme="majorBidi"/>
          <w:sz w:val="28"/>
          <w:szCs w:val="28"/>
        </w:rPr>
        <w:t xml:space="preserve">10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 </w:t>
      </w:r>
      <w:r w:rsidRPr="004F128B">
        <w:rPr>
          <w:rFonts w:asciiTheme="majorBidi" w:hAnsiTheme="majorBidi" w:cstheme="majorBidi"/>
          <w:sz w:val="28"/>
          <w:szCs w:val="28"/>
        </w:rPr>
        <w:t>1</w:t>
      </w:r>
      <w:r w:rsidR="00574891">
        <w:rPr>
          <w:rFonts w:asciiTheme="majorBidi" w:hAnsiTheme="majorBidi" w:cstheme="majorBidi"/>
          <w:sz w:val="28"/>
          <w:szCs w:val="28"/>
        </w:rPr>
        <w:t>48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F0B7B">
        <w:rPr>
          <w:rFonts w:asciiTheme="majorBidi" w:hAnsiTheme="majorBidi" w:cstheme="majorBidi" w:hint="cs"/>
          <w:sz w:val="28"/>
          <w:szCs w:val="28"/>
          <w:cs/>
        </w:rPr>
        <w:t xml:space="preserve">โดยบริษัท เบญจพร แลนด์ จำกัด ได้ทำการเพิ่มทุนใน </w:t>
      </w:r>
      <w:r w:rsidR="000F0B7B">
        <w:rPr>
          <w:rFonts w:asciiTheme="majorBidi" w:hAnsiTheme="majorBidi" w:cstheme="majorBidi"/>
          <w:sz w:val="28"/>
          <w:szCs w:val="28"/>
        </w:rPr>
        <w:t xml:space="preserve">ORJ </w:t>
      </w:r>
      <w:r w:rsidR="000F0B7B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650972">
        <w:rPr>
          <w:rFonts w:asciiTheme="majorBidi" w:hAnsiTheme="majorBidi" w:cstheme="majorBidi"/>
          <w:sz w:val="28"/>
          <w:szCs w:val="28"/>
        </w:rPr>
        <w:t xml:space="preserve"> 7.40 </w:t>
      </w:r>
      <w:r w:rsidR="0065097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650972">
        <w:rPr>
          <w:rFonts w:asciiTheme="majorBidi" w:hAnsiTheme="majorBidi" w:cstheme="majorBidi"/>
          <w:sz w:val="28"/>
          <w:szCs w:val="28"/>
        </w:rPr>
        <w:t xml:space="preserve">10 </w:t>
      </w:r>
      <w:r w:rsidR="00650972">
        <w:rPr>
          <w:rFonts w:asciiTheme="majorBidi" w:hAnsiTheme="majorBidi" w:cstheme="majorBidi" w:hint="cs"/>
          <w:sz w:val="28"/>
          <w:szCs w:val="28"/>
          <w:cs/>
        </w:rPr>
        <w:t>บาท รวมเป็นจำนวนเงิน</w:t>
      </w:r>
      <w:r w:rsidR="000F0B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0B7B">
        <w:rPr>
          <w:rFonts w:asciiTheme="majorBidi" w:hAnsiTheme="majorBidi" w:cstheme="majorBidi"/>
          <w:sz w:val="28"/>
          <w:szCs w:val="28"/>
        </w:rPr>
        <w:t>7</w:t>
      </w:r>
      <w:r w:rsidR="00650972">
        <w:rPr>
          <w:rFonts w:asciiTheme="majorBidi" w:hAnsiTheme="majorBidi" w:cstheme="majorBidi"/>
          <w:sz w:val="28"/>
          <w:szCs w:val="28"/>
        </w:rPr>
        <w:t>4</w:t>
      </w:r>
      <w:r w:rsidR="000F0B7B">
        <w:rPr>
          <w:rFonts w:asciiTheme="majorBidi" w:hAnsiTheme="majorBidi" w:cstheme="majorBidi"/>
          <w:sz w:val="28"/>
          <w:szCs w:val="28"/>
        </w:rPr>
        <w:t xml:space="preserve"> </w:t>
      </w:r>
      <w:r w:rsidR="000F0B7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650972">
        <w:rPr>
          <w:rFonts w:asciiTheme="majorBidi" w:hAnsiTheme="majorBidi" w:cstheme="majorBidi" w:hint="cs"/>
          <w:sz w:val="28"/>
          <w:szCs w:val="28"/>
          <w:cs/>
        </w:rPr>
        <w:t xml:space="preserve">เป็นผลทำให้กลุ่มบริษัทมีสัดส่วนการถือหุ้นในบริษัทดังกล่าวร้อยละ </w:t>
      </w:r>
      <w:r w:rsidR="00BF74D4">
        <w:rPr>
          <w:rFonts w:asciiTheme="majorBidi" w:hAnsiTheme="majorBidi" w:cstheme="majorBidi"/>
          <w:sz w:val="28"/>
          <w:szCs w:val="28"/>
        </w:rPr>
        <w:t>49.99</w:t>
      </w:r>
    </w:p>
    <w:p w14:paraId="1FDD96F0" w14:textId="12F42FA2" w:rsidR="00034B76" w:rsidRDefault="00034B76" w:rsidP="006509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D42767" w14:textId="7254A860" w:rsidR="00034B76" w:rsidRDefault="00034B76" w:rsidP="0065097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128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23 </w:t>
      </w:r>
      <w:r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4F128B">
        <w:rPr>
          <w:rFonts w:asciiTheme="majorBidi" w:hAnsiTheme="majorBidi" w:cstheme="majorBidi"/>
          <w:sz w:val="28"/>
          <w:szCs w:val="28"/>
        </w:rPr>
        <w:t xml:space="preserve"> 2564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ในการประชุมคณะกรรมการของ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 ได้มีมติอนุมัติให้บริษัท เจดับเบิ้ลยูดี ทรานสปอร์ต (ประเทศไทย) จำกัด </w:t>
      </w:r>
      <w:r>
        <w:rPr>
          <w:rFonts w:asciiTheme="majorBidi" w:hAnsiTheme="majorBidi" w:cstheme="majorBidi"/>
          <w:sz w:val="28"/>
          <w:szCs w:val="28"/>
        </w:rPr>
        <w:t xml:space="preserve">(“JTS”) </w:t>
      </w:r>
      <w:r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 เ</w:t>
      </w:r>
      <w:r w:rsidRPr="004F128B">
        <w:rPr>
          <w:rFonts w:asciiTheme="majorBidi" w:hAnsiTheme="majorBidi" w:cstheme="majorBidi"/>
          <w:sz w:val="28"/>
          <w:szCs w:val="28"/>
          <w:cs/>
        </w:rPr>
        <w:t>ข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้าซื้อหุ้นสามัญและหุ้นบุริมสิทธิในบริษัทสมายซัน จำกัด </w:t>
      </w:r>
      <w:r>
        <w:rPr>
          <w:rFonts w:asciiTheme="majorBidi" w:hAnsiTheme="majorBidi" w:cstheme="majorBidi"/>
          <w:sz w:val="28"/>
          <w:szCs w:val="28"/>
        </w:rPr>
        <w:t>(“</w:t>
      </w:r>
      <w:proofErr w:type="spellStart"/>
      <w:r>
        <w:rPr>
          <w:rFonts w:asciiTheme="majorBidi" w:hAnsiTheme="majorBidi" w:cstheme="majorBidi"/>
          <w:sz w:val="28"/>
          <w:szCs w:val="28"/>
        </w:rPr>
        <w:t>Smilesun</w:t>
      </w:r>
      <w:proofErr w:type="spellEnd"/>
      <w:r>
        <w:rPr>
          <w:rFonts w:asciiTheme="majorBidi" w:hAnsiTheme="majorBidi" w:cstheme="majorBidi"/>
          <w:sz w:val="28"/>
          <w:szCs w:val="28"/>
        </w:rPr>
        <w:t>”)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>
        <w:rPr>
          <w:rFonts w:asciiTheme="majorBidi" w:hAnsiTheme="majorBidi" w:cstheme="majorBidi"/>
          <w:sz w:val="28"/>
          <w:szCs w:val="28"/>
        </w:rPr>
        <w:t xml:space="preserve">3,601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ajorBidi" w:hAnsiTheme="majorBidi" w:cstheme="majorBidi"/>
          <w:sz w:val="28"/>
          <w:szCs w:val="28"/>
        </w:rPr>
        <w:t xml:space="preserve">36.01 </w:t>
      </w:r>
      <w:r w:rsidRPr="004F128B">
        <w:rPr>
          <w:rFonts w:asciiTheme="majorBidi" w:hAnsiTheme="majorBidi" w:cstheme="majorBidi"/>
          <w:sz w:val="28"/>
          <w:szCs w:val="28"/>
          <w:cs/>
        </w:rPr>
        <w:t>ข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องจำนวนหุ้นจดทะเบียนทั้งหมด แบ่งเป็นหุ้นสามัญจำนวน </w:t>
      </w:r>
      <w:r>
        <w:rPr>
          <w:rFonts w:asciiTheme="majorBidi" w:hAnsiTheme="majorBidi" w:cstheme="majorBidi"/>
          <w:sz w:val="28"/>
          <w:szCs w:val="28"/>
        </w:rPr>
        <w:t xml:space="preserve">1,441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หุ้นและ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หุ้นบุริมสิทธิจำนวน </w:t>
      </w:r>
      <w:r>
        <w:rPr>
          <w:rFonts w:asciiTheme="majorBidi" w:hAnsiTheme="majorBidi" w:cstheme="majorBidi"/>
          <w:sz w:val="28"/>
          <w:szCs w:val="28"/>
        </w:rPr>
        <w:t xml:space="preserve">2,160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มูลค่ารวมประมาณ </w:t>
      </w:r>
      <w:r>
        <w:rPr>
          <w:rFonts w:asciiTheme="majorBidi" w:hAnsiTheme="majorBidi" w:cstheme="majorBidi"/>
          <w:sz w:val="28"/>
          <w:szCs w:val="28"/>
        </w:rPr>
        <w:t xml:space="preserve">495.02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CE03FE5" w14:textId="01FFF7C8" w:rsidR="00034B76" w:rsidRDefault="00034B76" w:rsidP="006509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D160FD" w14:textId="77777777" w:rsidR="00034B76" w:rsidRPr="00860832" w:rsidRDefault="00034B76" w:rsidP="006509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D0431" w14:textId="2A3C38A5" w:rsidR="00AF3343" w:rsidRPr="004F128B" w:rsidRDefault="00AF3343" w:rsidP="0079650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AF3343" w:rsidRPr="004F128B" w:rsidSect="0059240F">
      <w:headerReference w:type="default" r:id="rId27"/>
      <w:foot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E3C27" w14:textId="77777777" w:rsidR="00532490" w:rsidRDefault="00532490">
      <w:r>
        <w:separator/>
      </w:r>
    </w:p>
  </w:endnote>
  <w:endnote w:type="continuationSeparator" w:id="0">
    <w:p w14:paraId="4BFEE051" w14:textId="77777777" w:rsidR="00532490" w:rsidRDefault="0053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4386" w14:textId="77777777" w:rsidR="00C80D63" w:rsidRDefault="00C80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02565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77E4E0" w14:textId="2A59B355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38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1E8D2E38" w:rsidR="00C80D63" w:rsidRPr="00C827F6" w:rsidRDefault="00C80D6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JWD Draft FS Q221 TH V13.08.21 NFS V2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C80D63" w:rsidRPr="00C827F6" w:rsidRDefault="00C80D63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C06AE" w14:textId="1DC99A8F" w:rsidR="00C80D63" w:rsidRPr="00C827F6" w:rsidRDefault="00C80D6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JWD Draft FS Q221 TH V13.08.21 NFS V2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DC93654" w14:textId="77777777" w:rsidR="00C80D63" w:rsidRPr="00C827F6" w:rsidRDefault="00C80D63">
    <w:pPr>
      <w:pStyle w:val="Footer"/>
      <w:rPr>
        <w:lang w:val="fr-FR"/>
      </w:rPr>
    </w:pPr>
  </w:p>
  <w:p w14:paraId="4B35E465" w14:textId="77777777" w:rsidR="00C80D63" w:rsidRDefault="00C80D6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77777777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77777777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7777777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47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77777777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48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7777777" w:rsidR="00C80D63" w:rsidRPr="00E42AFD" w:rsidRDefault="00C80D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F28C8" w14:textId="77777777" w:rsidR="00532490" w:rsidRDefault="00532490">
      <w:r>
        <w:separator/>
      </w:r>
    </w:p>
  </w:footnote>
  <w:footnote w:type="continuationSeparator" w:id="0">
    <w:p w14:paraId="5FF51F01" w14:textId="77777777" w:rsidR="00532490" w:rsidRDefault="00532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C80D63" w:rsidRPr="00FA7747" w:rsidRDefault="00C80D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C80D63" w:rsidRPr="00FA7747" w:rsidRDefault="00C80D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2242C50F" w:rsidR="00C80D63" w:rsidRPr="00074891" w:rsidRDefault="00C80D63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C0647" w14:textId="77777777" w:rsidR="00C80D63" w:rsidRPr="0025022B" w:rsidRDefault="00C80D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EF9B0E1" w14:textId="77777777" w:rsidR="00C80D63" w:rsidRPr="0025022B" w:rsidRDefault="00C80D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C036E78" w14:textId="77777777" w:rsidR="00C80D63" w:rsidRPr="0025022B" w:rsidRDefault="00C80D63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AB1DD6A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BC147" w14:textId="49316CEF" w:rsidR="00C80D63" w:rsidRPr="007D32A3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C80D63" w:rsidRPr="007D32A3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53713380" w:rsidR="00C80D63" w:rsidRPr="007D32A3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EAED60C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A1829" w14:textId="77777777" w:rsidR="00C80D63" w:rsidRPr="007D32A3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16D9876" w14:textId="77777777" w:rsidR="00C80D63" w:rsidRPr="007D32A3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747ED037" w14:textId="77777777" w:rsidR="00C80D63" w:rsidRPr="007D32A3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4006B6A8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387F0" w14:textId="3855A922" w:rsidR="00C80D63" w:rsidRPr="00B206A1" w:rsidRDefault="00C80D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</w:p>
  <w:p w14:paraId="6112D32F" w14:textId="77777777" w:rsidR="00C80D63" w:rsidRPr="00B206A1" w:rsidRDefault="00C80D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2A3C997A" w14:textId="48AB99B1" w:rsidR="00C80D63" w:rsidRPr="00B206A1" w:rsidRDefault="00C80D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สำหรับงวด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สามเดือนและ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 xml:space="preserve">หกเดือนสิ้นสุดวันที่ </w:t>
    </w:r>
    <w:r w:rsidRPr="00B206A1">
      <w:rPr>
        <w:rFonts w:asciiTheme="majorBidi" w:hAnsiTheme="majorBidi" w:cstheme="majorBidi"/>
        <w:b/>
        <w:bCs/>
        <w:sz w:val="30"/>
        <w:szCs w:val="30"/>
      </w:rPr>
      <w:t>3</w:t>
    </w:r>
    <w:r w:rsidRPr="00B206A1">
      <w:rPr>
        <w:rFonts w:asciiTheme="majorBidi" w:hAnsiTheme="majorBidi" w:cstheme="majorBidi" w:hint="cs"/>
        <w:b/>
        <w:bCs/>
        <w:sz w:val="30"/>
        <w:szCs w:val="30"/>
      </w:rPr>
      <w:t>0</w:t>
    </w:r>
    <w:r w:rsidRPr="00B206A1"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2564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71D8AA45" w14:textId="77777777" w:rsidR="00C80D63" w:rsidRPr="00B206A1" w:rsidRDefault="00C80D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6E4C3" w14:textId="77777777" w:rsidR="00C80D63" w:rsidRDefault="00C80D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5C56" w14:textId="77777777" w:rsidR="00C80D63" w:rsidRPr="00FA7747" w:rsidRDefault="00C80D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DF128EF" w14:textId="77777777" w:rsidR="00C80D63" w:rsidRPr="00FA7747" w:rsidRDefault="00C80D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7BC1C8F" w14:textId="4C25752A" w:rsidR="00C80D63" w:rsidRPr="00410770" w:rsidRDefault="00C80D6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6A07B95" w14:textId="77777777" w:rsidR="00C80D63" w:rsidRPr="00074891" w:rsidRDefault="00C80D63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C9D1B" w14:textId="77777777" w:rsidR="00C80D63" w:rsidRPr="0025022B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043E3A3" w14:textId="77777777" w:rsidR="00C80D63" w:rsidRPr="0025022B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7809AFD" w14:textId="1B557672" w:rsidR="00C80D63" w:rsidRPr="0025022B" w:rsidRDefault="00C80D63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BC6AD49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2A27" w14:textId="77777777" w:rsidR="00C80D63" w:rsidRDefault="00C80D63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329C3" w14:textId="5A5DC2D6" w:rsidR="00C80D63" w:rsidRPr="0025022B" w:rsidRDefault="00C80D63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C80D63" w:rsidRPr="0025022B" w:rsidRDefault="00C80D63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429E33F9" w:rsidR="00C80D63" w:rsidRPr="0025022B" w:rsidRDefault="00C80D63" w:rsidP="00CA1C6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24BDD" w14:textId="24B72B53" w:rsidR="00C80D63" w:rsidRPr="0025022B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C80D63" w:rsidRPr="0025022B" w:rsidRDefault="00C80D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61228ABA" w:rsidR="00C80D63" w:rsidRPr="0025022B" w:rsidRDefault="00C80D63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0AB4" w14:textId="3C651424" w:rsidR="00C80D63" w:rsidRPr="0025022B" w:rsidRDefault="00C80D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C80D63" w:rsidRPr="0025022B" w:rsidRDefault="00C80D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71E9C4A1" w:rsidR="00C80D63" w:rsidRPr="0025022B" w:rsidRDefault="00C80D63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C80D63" w:rsidRPr="00410770" w:rsidRDefault="00C80D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CEC2364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D4087"/>
    <w:multiLevelType w:val="singleLevel"/>
    <w:tmpl w:val="04090001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1050BFE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3"/>
  </w:num>
  <w:num w:numId="5">
    <w:abstractNumId w:val="7"/>
  </w:num>
  <w:num w:numId="6">
    <w:abstractNumId w:val="15"/>
  </w:num>
  <w:num w:numId="7">
    <w:abstractNumId w:val="16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5"/>
  </w:num>
  <w:num w:numId="22">
    <w:abstractNumId w:val="0"/>
  </w:num>
  <w:num w:numId="23">
    <w:abstractNumId w:val="0"/>
  </w:num>
  <w:num w:numId="24">
    <w:abstractNumId w:val="2"/>
  </w:num>
  <w:num w:numId="25">
    <w:abstractNumId w:val="12"/>
  </w:num>
  <w:num w:numId="26">
    <w:abstractNumId w:val="3"/>
  </w:num>
  <w:num w:numId="27">
    <w:abstractNumId w:val="9"/>
  </w:num>
  <w:num w:numId="28">
    <w:abstractNumId w:val="4"/>
  </w:num>
  <w:num w:numId="29">
    <w:abstractNumId w:val="8"/>
  </w:num>
  <w:num w:numId="30">
    <w:abstractNumId w:val="14"/>
  </w:num>
  <w:num w:numId="31">
    <w:abstractNumId w:val="11"/>
  </w:num>
  <w:num w:numId="3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D55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98"/>
    <w:rsid w:val="00014A12"/>
    <w:rsid w:val="00014A4A"/>
    <w:rsid w:val="00014B3C"/>
    <w:rsid w:val="00014C07"/>
    <w:rsid w:val="0001562E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0F55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AA9"/>
    <w:rsid w:val="00025B1F"/>
    <w:rsid w:val="00025B80"/>
    <w:rsid w:val="00025EFE"/>
    <w:rsid w:val="00026132"/>
    <w:rsid w:val="000261DD"/>
    <w:rsid w:val="0002666D"/>
    <w:rsid w:val="00026B06"/>
    <w:rsid w:val="00026C1A"/>
    <w:rsid w:val="00027A4F"/>
    <w:rsid w:val="00027BD5"/>
    <w:rsid w:val="00027E00"/>
    <w:rsid w:val="00027ED2"/>
    <w:rsid w:val="0003010E"/>
    <w:rsid w:val="00030329"/>
    <w:rsid w:val="000303F6"/>
    <w:rsid w:val="000307FB"/>
    <w:rsid w:val="00030C23"/>
    <w:rsid w:val="00030E6B"/>
    <w:rsid w:val="00031583"/>
    <w:rsid w:val="000315C3"/>
    <w:rsid w:val="000316A7"/>
    <w:rsid w:val="00031980"/>
    <w:rsid w:val="00031A44"/>
    <w:rsid w:val="00031ADE"/>
    <w:rsid w:val="00031B57"/>
    <w:rsid w:val="00031F4C"/>
    <w:rsid w:val="00032236"/>
    <w:rsid w:val="000324D0"/>
    <w:rsid w:val="0003250C"/>
    <w:rsid w:val="00032ABF"/>
    <w:rsid w:val="00032DB7"/>
    <w:rsid w:val="0003340E"/>
    <w:rsid w:val="00033483"/>
    <w:rsid w:val="00033950"/>
    <w:rsid w:val="000339D5"/>
    <w:rsid w:val="00033B05"/>
    <w:rsid w:val="00033D3C"/>
    <w:rsid w:val="00033EFB"/>
    <w:rsid w:val="0003464D"/>
    <w:rsid w:val="00034A8A"/>
    <w:rsid w:val="00034B76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143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7AB"/>
    <w:rsid w:val="00047A74"/>
    <w:rsid w:val="00047FB1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D45"/>
    <w:rsid w:val="00054F67"/>
    <w:rsid w:val="000553C1"/>
    <w:rsid w:val="0005542F"/>
    <w:rsid w:val="00055589"/>
    <w:rsid w:val="000555B9"/>
    <w:rsid w:val="000558C4"/>
    <w:rsid w:val="00055CBD"/>
    <w:rsid w:val="00055ED0"/>
    <w:rsid w:val="00055F34"/>
    <w:rsid w:val="0005621A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44C"/>
    <w:rsid w:val="0006646D"/>
    <w:rsid w:val="00066B40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A4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74"/>
    <w:rsid w:val="000911C3"/>
    <w:rsid w:val="000911E1"/>
    <w:rsid w:val="000913A0"/>
    <w:rsid w:val="00091CA0"/>
    <w:rsid w:val="00092224"/>
    <w:rsid w:val="000926A7"/>
    <w:rsid w:val="000926FD"/>
    <w:rsid w:val="000928C3"/>
    <w:rsid w:val="00092B09"/>
    <w:rsid w:val="00092EEE"/>
    <w:rsid w:val="0009316C"/>
    <w:rsid w:val="0009338A"/>
    <w:rsid w:val="000933E3"/>
    <w:rsid w:val="0009353D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1F53"/>
    <w:rsid w:val="000B21CA"/>
    <w:rsid w:val="000B2335"/>
    <w:rsid w:val="000B268E"/>
    <w:rsid w:val="000B287F"/>
    <w:rsid w:val="000B288E"/>
    <w:rsid w:val="000B33FE"/>
    <w:rsid w:val="000B3600"/>
    <w:rsid w:val="000B360F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9B5"/>
    <w:rsid w:val="000F603B"/>
    <w:rsid w:val="000F6169"/>
    <w:rsid w:val="000F6231"/>
    <w:rsid w:val="000F65F5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49A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298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795F"/>
    <w:rsid w:val="00127973"/>
    <w:rsid w:val="0013011B"/>
    <w:rsid w:val="0013031C"/>
    <w:rsid w:val="00130588"/>
    <w:rsid w:val="001305BB"/>
    <w:rsid w:val="00130698"/>
    <w:rsid w:val="00130DA0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B38"/>
    <w:rsid w:val="00134D5F"/>
    <w:rsid w:val="00135009"/>
    <w:rsid w:val="00135135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30"/>
    <w:rsid w:val="00141D2E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3097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562"/>
    <w:rsid w:val="0014683D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1CAE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88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21"/>
    <w:rsid w:val="00171347"/>
    <w:rsid w:val="00171351"/>
    <w:rsid w:val="00171361"/>
    <w:rsid w:val="001713B2"/>
    <w:rsid w:val="0017166C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A5"/>
    <w:rsid w:val="00175C89"/>
    <w:rsid w:val="00175E89"/>
    <w:rsid w:val="00175F1A"/>
    <w:rsid w:val="0017670E"/>
    <w:rsid w:val="001768D4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741"/>
    <w:rsid w:val="00195772"/>
    <w:rsid w:val="0019592A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C23"/>
    <w:rsid w:val="001A1FC0"/>
    <w:rsid w:val="001A2208"/>
    <w:rsid w:val="001A269D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D2C"/>
    <w:rsid w:val="001B5F07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0FEA"/>
    <w:rsid w:val="001C1415"/>
    <w:rsid w:val="001C1823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4E8F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8AB"/>
    <w:rsid w:val="001D3B5D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3E2"/>
    <w:rsid w:val="001D792D"/>
    <w:rsid w:val="001D7DA1"/>
    <w:rsid w:val="001E060F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C14"/>
    <w:rsid w:val="001E2FAD"/>
    <w:rsid w:val="001E36BA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570"/>
    <w:rsid w:val="001E56F2"/>
    <w:rsid w:val="001E6380"/>
    <w:rsid w:val="001E656B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ECB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2E2"/>
    <w:rsid w:val="00202491"/>
    <w:rsid w:val="0020292E"/>
    <w:rsid w:val="00202B12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313"/>
    <w:rsid w:val="00216832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14A"/>
    <w:rsid w:val="0022048A"/>
    <w:rsid w:val="00220777"/>
    <w:rsid w:val="00220853"/>
    <w:rsid w:val="00220ACE"/>
    <w:rsid w:val="00220AF3"/>
    <w:rsid w:val="00220D28"/>
    <w:rsid w:val="00220F09"/>
    <w:rsid w:val="00220F81"/>
    <w:rsid w:val="00220FDE"/>
    <w:rsid w:val="0022127F"/>
    <w:rsid w:val="0022144C"/>
    <w:rsid w:val="0022159F"/>
    <w:rsid w:val="0022182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B4A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34C"/>
    <w:rsid w:val="00234B12"/>
    <w:rsid w:val="0023559E"/>
    <w:rsid w:val="002359D4"/>
    <w:rsid w:val="00235A02"/>
    <w:rsid w:val="00236096"/>
    <w:rsid w:val="00236430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40089"/>
    <w:rsid w:val="002402EF"/>
    <w:rsid w:val="002403EE"/>
    <w:rsid w:val="002406FE"/>
    <w:rsid w:val="00240B99"/>
    <w:rsid w:val="00240E83"/>
    <w:rsid w:val="00240EE5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B90"/>
    <w:rsid w:val="00244D1A"/>
    <w:rsid w:val="00245271"/>
    <w:rsid w:val="00245379"/>
    <w:rsid w:val="0024593F"/>
    <w:rsid w:val="00245AA3"/>
    <w:rsid w:val="0024616C"/>
    <w:rsid w:val="002463B9"/>
    <w:rsid w:val="002469A7"/>
    <w:rsid w:val="00246C27"/>
    <w:rsid w:val="00246C64"/>
    <w:rsid w:val="00246EB1"/>
    <w:rsid w:val="00247039"/>
    <w:rsid w:val="0024704D"/>
    <w:rsid w:val="002470E8"/>
    <w:rsid w:val="00247214"/>
    <w:rsid w:val="00247D36"/>
    <w:rsid w:val="00247E7D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6ED"/>
    <w:rsid w:val="002807E8"/>
    <w:rsid w:val="00280AB1"/>
    <w:rsid w:val="00280B2C"/>
    <w:rsid w:val="00280CB6"/>
    <w:rsid w:val="00280F3D"/>
    <w:rsid w:val="00280FFC"/>
    <w:rsid w:val="002811B8"/>
    <w:rsid w:val="00281317"/>
    <w:rsid w:val="00281832"/>
    <w:rsid w:val="00281D4E"/>
    <w:rsid w:val="0028220C"/>
    <w:rsid w:val="00282528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DFE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F37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A000B"/>
    <w:rsid w:val="002A0047"/>
    <w:rsid w:val="002A039F"/>
    <w:rsid w:val="002A03F0"/>
    <w:rsid w:val="002A09C2"/>
    <w:rsid w:val="002A10CD"/>
    <w:rsid w:val="002A11D5"/>
    <w:rsid w:val="002A1252"/>
    <w:rsid w:val="002A13A6"/>
    <w:rsid w:val="002A13CA"/>
    <w:rsid w:val="002A1436"/>
    <w:rsid w:val="002A16E9"/>
    <w:rsid w:val="002A1922"/>
    <w:rsid w:val="002A1F87"/>
    <w:rsid w:val="002A27D5"/>
    <w:rsid w:val="002A28E1"/>
    <w:rsid w:val="002A2D02"/>
    <w:rsid w:val="002A2D24"/>
    <w:rsid w:val="002A2DBB"/>
    <w:rsid w:val="002A2FA5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5240"/>
    <w:rsid w:val="002B52F1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739"/>
    <w:rsid w:val="002C7A26"/>
    <w:rsid w:val="002C7B8D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E9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7A5"/>
    <w:rsid w:val="002F2F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55B"/>
    <w:rsid w:val="00311BDD"/>
    <w:rsid w:val="00311DC6"/>
    <w:rsid w:val="00311F22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D92"/>
    <w:rsid w:val="00315348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774"/>
    <w:rsid w:val="0032287A"/>
    <w:rsid w:val="003228CC"/>
    <w:rsid w:val="00322B55"/>
    <w:rsid w:val="00322BB6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739"/>
    <w:rsid w:val="003249B8"/>
    <w:rsid w:val="00324AC9"/>
    <w:rsid w:val="00324B0E"/>
    <w:rsid w:val="003251D7"/>
    <w:rsid w:val="0032529C"/>
    <w:rsid w:val="0032560E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E34"/>
    <w:rsid w:val="00333F6D"/>
    <w:rsid w:val="00334526"/>
    <w:rsid w:val="0033481B"/>
    <w:rsid w:val="00334EDE"/>
    <w:rsid w:val="003353E4"/>
    <w:rsid w:val="00335950"/>
    <w:rsid w:val="00335D0D"/>
    <w:rsid w:val="00335DF3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31AF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4C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C"/>
    <w:rsid w:val="003504ED"/>
    <w:rsid w:val="00350981"/>
    <w:rsid w:val="00350F0A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FC"/>
    <w:rsid w:val="003652BB"/>
    <w:rsid w:val="00365305"/>
    <w:rsid w:val="003653F3"/>
    <w:rsid w:val="0036574B"/>
    <w:rsid w:val="0036579A"/>
    <w:rsid w:val="003657EC"/>
    <w:rsid w:val="003658D4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711"/>
    <w:rsid w:val="00372A4F"/>
    <w:rsid w:val="00372AAC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15E8"/>
    <w:rsid w:val="0038165B"/>
    <w:rsid w:val="00381ACE"/>
    <w:rsid w:val="00381C16"/>
    <w:rsid w:val="00382179"/>
    <w:rsid w:val="003821E0"/>
    <w:rsid w:val="0038278D"/>
    <w:rsid w:val="00382906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408F"/>
    <w:rsid w:val="003841DC"/>
    <w:rsid w:val="0038462C"/>
    <w:rsid w:val="00384667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EBB"/>
    <w:rsid w:val="00387034"/>
    <w:rsid w:val="0038715F"/>
    <w:rsid w:val="003871CA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E7"/>
    <w:rsid w:val="00390F37"/>
    <w:rsid w:val="00390FD4"/>
    <w:rsid w:val="003911A9"/>
    <w:rsid w:val="003913A6"/>
    <w:rsid w:val="00391515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387A"/>
    <w:rsid w:val="00393EA9"/>
    <w:rsid w:val="00393F1F"/>
    <w:rsid w:val="00394291"/>
    <w:rsid w:val="0039456C"/>
    <w:rsid w:val="00394C1B"/>
    <w:rsid w:val="00394C4C"/>
    <w:rsid w:val="003950C5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FF8"/>
    <w:rsid w:val="003A52E8"/>
    <w:rsid w:val="003A560F"/>
    <w:rsid w:val="003A5627"/>
    <w:rsid w:val="003A5703"/>
    <w:rsid w:val="003A5CFF"/>
    <w:rsid w:val="003A61C3"/>
    <w:rsid w:val="003A6475"/>
    <w:rsid w:val="003A6754"/>
    <w:rsid w:val="003A699A"/>
    <w:rsid w:val="003A6A6D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403"/>
    <w:rsid w:val="003B580C"/>
    <w:rsid w:val="003B5936"/>
    <w:rsid w:val="003B5C2B"/>
    <w:rsid w:val="003B6776"/>
    <w:rsid w:val="003B68AE"/>
    <w:rsid w:val="003B68CF"/>
    <w:rsid w:val="003B6B27"/>
    <w:rsid w:val="003B6DDD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AA"/>
    <w:rsid w:val="003C513B"/>
    <w:rsid w:val="003C5519"/>
    <w:rsid w:val="003C5F0F"/>
    <w:rsid w:val="003C602B"/>
    <w:rsid w:val="003C617E"/>
    <w:rsid w:val="003C62CC"/>
    <w:rsid w:val="003C675C"/>
    <w:rsid w:val="003C681F"/>
    <w:rsid w:val="003C6D9F"/>
    <w:rsid w:val="003C6FAF"/>
    <w:rsid w:val="003C71E0"/>
    <w:rsid w:val="003C7367"/>
    <w:rsid w:val="003C7386"/>
    <w:rsid w:val="003C763B"/>
    <w:rsid w:val="003C78F0"/>
    <w:rsid w:val="003C7FBB"/>
    <w:rsid w:val="003D032E"/>
    <w:rsid w:val="003D0875"/>
    <w:rsid w:val="003D08E1"/>
    <w:rsid w:val="003D0DA6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9F3"/>
    <w:rsid w:val="003D4A53"/>
    <w:rsid w:val="003D4C0D"/>
    <w:rsid w:val="003D525F"/>
    <w:rsid w:val="003D5362"/>
    <w:rsid w:val="003D5472"/>
    <w:rsid w:val="003D5683"/>
    <w:rsid w:val="003D5B91"/>
    <w:rsid w:val="003D5F01"/>
    <w:rsid w:val="003D676A"/>
    <w:rsid w:val="003D6828"/>
    <w:rsid w:val="003D69E3"/>
    <w:rsid w:val="003D6BA4"/>
    <w:rsid w:val="003D7150"/>
    <w:rsid w:val="003D77F5"/>
    <w:rsid w:val="003D78FA"/>
    <w:rsid w:val="003D79DF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22D"/>
    <w:rsid w:val="003F03B6"/>
    <w:rsid w:val="003F0524"/>
    <w:rsid w:val="003F06E0"/>
    <w:rsid w:val="003F078A"/>
    <w:rsid w:val="003F0C1C"/>
    <w:rsid w:val="003F0CE8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A01"/>
    <w:rsid w:val="003F4B0E"/>
    <w:rsid w:val="003F4CA6"/>
    <w:rsid w:val="003F51A4"/>
    <w:rsid w:val="003F5326"/>
    <w:rsid w:val="003F542D"/>
    <w:rsid w:val="003F553D"/>
    <w:rsid w:val="003F58F4"/>
    <w:rsid w:val="003F5A18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98C"/>
    <w:rsid w:val="003F7F3F"/>
    <w:rsid w:val="003F7FB3"/>
    <w:rsid w:val="0040004C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9BC"/>
    <w:rsid w:val="004123F4"/>
    <w:rsid w:val="00412542"/>
    <w:rsid w:val="00412856"/>
    <w:rsid w:val="0041295F"/>
    <w:rsid w:val="0041299E"/>
    <w:rsid w:val="00412B1C"/>
    <w:rsid w:val="00412D7B"/>
    <w:rsid w:val="00413666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E56"/>
    <w:rsid w:val="00417F29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10F2"/>
    <w:rsid w:val="00421243"/>
    <w:rsid w:val="00421340"/>
    <w:rsid w:val="00421498"/>
    <w:rsid w:val="00421508"/>
    <w:rsid w:val="00421814"/>
    <w:rsid w:val="00421AE1"/>
    <w:rsid w:val="00421D7F"/>
    <w:rsid w:val="00421E82"/>
    <w:rsid w:val="00421FDF"/>
    <w:rsid w:val="004221FD"/>
    <w:rsid w:val="00422743"/>
    <w:rsid w:val="0042290E"/>
    <w:rsid w:val="00422AAB"/>
    <w:rsid w:val="00422E9E"/>
    <w:rsid w:val="004230AE"/>
    <w:rsid w:val="0042329B"/>
    <w:rsid w:val="00423AB8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54B"/>
    <w:rsid w:val="00434ECA"/>
    <w:rsid w:val="0043508A"/>
    <w:rsid w:val="004350AE"/>
    <w:rsid w:val="0043526D"/>
    <w:rsid w:val="00435C4D"/>
    <w:rsid w:val="00435D22"/>
    <w:rsid w:val="00435DC0"/>
    <w:rsid w:val="00436627"/>
    <w:rsid w:val="00436913"/>
    <w:rsid w:val="00436BA2"/>
    <w:rsid w:val="00436E1F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2B5E"/>
    <w:rsid w:val="0044312A"/>
    <w:rsid w:val="0044317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11C"/>
    <w:rsid w:val="00452517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86"/>
    <w:rsid w:val="00461869"/>
    <w:rsid w:val="004619D1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8BE"/>
    <w:rsid w:val="0047722A"/>
    <w:rsid w:val="00477345"/>
    <w:rsid w:val="00477656"/>
    <w:rsid w:val="0047777E"/>
    <w:rsid w:val="00477904"/>
    <w:rsid w:val="00477B3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CAD"/>
    <w:rsid w:val="004840A6"/>
    <w:rsid w:val="00484833"/>
    <w:rsid w:val="00484A91"/>
    <w:rsid w:val="00484B3E"/>
    <w:rsid w:val="004850EE"/>
    <w:rsid w:val="00485432"/>
    <w:rsid w:val="004857EA"/>
    <w:rsid w:val="00485AA2"/>
    <w:rsid w:val="00485F1D"/>
    <w:rsid w:val="00485F7F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F3F"/>
    <w:rsid w:val="00490624"/>
    <w:rsid w:val="00490F5C"/>
    <w:rsid w:val="004910CA"/>
    <w:rsid w:val="0049138A"/>
    <w:rsid w:val="00491395"/>
    <w:rsid w:val="004913CD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D4"/>
    <w:rsid w:val="00495214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D26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EC2"/>
    <w:rsid w:val="004B076E"/>
    <w:rsid w:val="004B0A87"/>
    <w:rsid w:val="004B0B2C"/>
    <w:rsid w:val="004B0CFB"/>
    <w:rsid w:val="004B1A85"/>
    <w:rsid w:val="004B1A95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67E"/>
    <w:rsid w:val="004C08CA"/>
    <w:rsid w:val="004C0ADE"/>
    <w:rsid w:val="004C0BCC"/>
    <w:rsid w:val="004C0C97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CA7"/>
    <w:rsid w:val="004C3E0C"/>
    <w:rsid w:val="004C3E2A"/>
    <w:rsid w:val="004C3F70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3B4"/>
    <w:rsid w:val="004D45EB"/>
    <w:rsid w:val="004D478A"/>
    <w:rsid w:val="004D4C0F"/>
    <w:rsid w:val="004D5277"/>
    <w:rsid w:val="004D5762"/>
    <w:rsid w:val="004D67E8"/>
    <w:rsid w:val="004D69E8"/>
    <w:rsid w:val="004D6A80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9BE"/>
    <w:rsid w:val="004E1CA1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7CC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D3F"/>
    <w:rsid w:val="004F2FA3"/>
    <w:rsid w:val="004F307C"/>
    <w:rsid w:val="004F354C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5F5E"/>
    <w:rsid w:val="004F6397"/>
    <w:rsid w:val="004F63BB"/>
    <w:rsid w:val="004F67FB"/>
    <w:rsid w:val="004F686B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E0C"/>
    <w:rsid w:val="00500F1C"/>
    <w:rsid w:val="0050129F"/>
    <w:rsid w:val="00501565"/>
    <w:rsid w:val="005015EB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F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71B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17C7C"/>
    <w:rsid w:val="005200A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C28"/>
    <w:rsid w:val="00532E62"/>
    <w:rsid w:val="00532F1D"/>
    <w:rsid w:val="00533A59"/>
    <w:rsid w:val="00533A8F"/>
    <w:rsid w:val="00533D9A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5DF"/>
    <w:rsid w:val="00550851"/>
    <w:rsid w:val="0055096F"/>
    <w:rsid w:val="00550B2A"/>
    <w:rsid w:val="00550B8A"/>
    <w:rsid w:val="00550C5E"/>
    <w:rsid w:val="00551221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810"/>
    <w:rsid w:val="00553D3B"/>
    <w:rsid w:val="00554523"/>
    <w:rsid w:val="0055491B"/>
    <w:rsid w:val="00554CEC"/>
    <w:rsid w:val="00554E22"/>
    <w:rsid w:val="00555292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100B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326D"/>
    <w:rsid w:val="005633C0"/>
    <w:rsid w:val="005635C5"/>
    <w:rsid w:val="005638F4"/>
    <w:rsid w:val="00563BDC"/>
    <w:rsid w:val="00563F2D"/>
    <w:rsid w:val="00563FD0"/>
    <w:rsid w:val="00564041"/>
    <w:rsid w:val="00564059"/>
    <w:rsid w:val="005642A6"/>
    <w:rsid w:val="005642BC"/>
    <w:rsid w:val="005643F2"/>
    <w:rsid w:val="0056454E"/>
    <w:rsid w:val="00564934"/>
    <w:rsid w:val="00564985"/>
    <w:rsid w:val="00564B1F"/>
    <w:rsid w:val="00564B3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AE8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35E"/>
    <w:rsid w:val="005843DB"/>
    <w:rsid w:val="00584474"/>
    <w:rsid w:val="00584A3F"/>
    <w:rsid w:val="00584D79"/>
    <w:rsid w:val="00585144"/>
    <w:rsid w:val="005852BB"/>
    <w:rsid w:val="00585537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7C0"/>
    <w:rsid w:val="00595A86"/>
    <w:rsid w:val="00595C95"/>
    <w:rsid w:val="00595E8C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825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C62"/>
    <w:rsid w:val="005B631B"/>
    <w:rsid w:val="005B63D6"/>
    <w:rsid w:val="005B64A8"/>
    <w:rsid w:val="005B6585"/>
    <w:rsid w:val="005B677E"/>
    <w:rsid w:val="005B696F"/>
    <w:rsid w:val="005B6E1D"/>
    <w:rsid w:val="005B6E9F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AA0"/>
    <w:rsid w:val="005C0C9E"/>
    <w:rsid w:val="005C0E8F"/>
    <w:rsid w:val="005C11FD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857"/>
    <w:rsid w:val="005C2A74"/>
    <w:rsid w:val="005C2AAD"/>
    <w:rsid w:val="005C2ADF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A5"/>
    <w:rsid w:val="005C6436"/>
    <w:rsid w:val="005C650A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6EC"/>
    <w:rsid w:val="005D3838"/>
    <w:rsid w:val="005D42BA"/>
    <w:rsid w:val="005D438D"/>
    <w:rsid w:val="005D465E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8B5"/>
    <w:rsid w:val="005D6B8D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E2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EAE"/>
    <w:rsid w:val="005E6FFC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B4F"/>
    <w:rsid w:val="005E7D4F"/>
    <w:rsid w:val="005F00A9"/>
    <w:rsid w:val="005F030E"/>
    <w:rsid w:val="005F0350"/>
    <w:rsid w:val="005F075B"/>
    <w:rsid w:val="005F1278"/>
    <w:rsid w:val="005F14E1"/>
    <w:rsid w:val="005F17FF"/>
    <w:rsid w:val="005F187E"/>
    <w:rsid w:val="005F1A71"/>
    <w:rsid w:val="005F1B1D"/>
    <w:rsid w:val="005F1B80"/>
    <w:rsid w:val="005F1CC2"/>
    <w:rsid w:val="005F1E8D"/>
    <w:rsid w:val="005F243E"/>
    <w:rsid w:val="005F25DA"/>
    <w:rsid w:val="005F278E"/>
    <w:rsid w:val="005F2FB8"/>
    <w:rsid w:val="005F303F"/>
    <w:rsid w:val="005F347B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295"/>
    <w:rsid w:val="00603468"/>
    <w:rsid w:val="00603A65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99"/>
    <w:rsid w:val="00607E3F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781"/>
    <w:rsid w:val="00621CC1"/>
    <w:rsid w:val="00621FF2"/>
    <w:rsid w:val="00622540"/>
    <w:rsid w:val="006227D4"/>
    <w:rsid w:val="0062292C"/>
    <w:rsid w:val="00622933"/>
    <w:rsid w:val="00622A8D"/>
    <w:rsid w:val="00622AD3"/>
    <w:rsid w:val="00622FCE"/>
    <w:rsid w:val="006230F8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67D"/>
    <w:rsid w:val="00631852"/>
    <w:rsid w:val="006318DA"/>
    <w:rsid w:val="00631B03"/>
    <w:rsid w:val="00631CA8"/>
    <w:rsid w:val="006323E4"/>
    <w:rsid w:val="00632EE5"/>
    <w:rsid w:val="00632FF1"/>
    <w:rsid w:val="006339FB"/>
    <w:rsid w:val="00633DDC"/>
    <w:rsid w:val="00634010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3C"/>
    <w:rsid w:val="00640547"/>
    <w:rsid w:val="0064078B"/>
    <w:rsid w:val="00640801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D38"/>
    <w:rsid w:val="00645EA9"/>
    <w:rsid w:val="00646221"/>
    <w:rsid w:val="006464B6"/>
    <w:rsid w:val="0064658C"/>
    <w:rsid w:val="006466BA"/>
    <w:rsid w:val="006469D5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43DD"/>
    <w:rsid w:val="0065459B"/>
    <w:rsid w:val="0065473B"/>
    <w:rsid w:val="0065490D"/>
    <w:rsid w:val="00654A44"/>
    <w:rsid w:val="00654A8B"/>
    <w:rsid w:val="00654D6A"/>
    <w:rsid w:val="00654FAC"/>
    <w:rsid w:val="00655179"/>
    <w:rsid w:val="006552CD"/>
    <w:rsid w:val="00655467"/>
    <w:rsid w:val="006558FD"/>
    <w:rsid w:val="006559B3"/>
    <w:rsid w:val="006559B4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A56"/>
    <w:rsid w:val="00660D74"/>
    <w:rsid w:val="00660DC7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96"/>
    <w:rsid w:val="006656A0"/>
    <w:rsid w:val="00665B2F"/>
    <w:rsid w:val="00665FA7"/>
    <w:rsid w:val="0066608D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C1C"/>
    <w:rsid w:val="006720D4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8B"/>
    <w:rsid w:val="006752B8"/>
    <w:rsid w:val="0067536C"/>
    <w:rsid w:val="0067542F"/>
    <w:rsid w:val="00675476"/>
    <w:rsid w:val="0067584C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376"/>
    <w:rsid w:val="006A14CC"/>
    <w:rsid w:val="006A1667"/>
    <w:rsid w:val="006A18D5"/>
    <w:rsid w:val="006A1B0E"/>
    <w:rsid w:val="006A1B37"/>
    <w:rsid w:val="006A1DAE"/>
    <w:rsid w:val="006A1DD2"/>
    <w:rsid w:val="006A1F00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551C"/>
    <w:rsid w:val="006A5549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564"/>
    <w:rsid w:val="006C47B3"/>
    <w:rsid w:val="006C4E1F"/>
    <w:rsid w:val="006C4F22"/>
    <w:rsid w:val="006C4F56"/>
    <w:rsid w:val="006C566A"/>
    <w:rsid w:val="006C56F6"/>
    <w:rsid w:val="006C5943"/>
    <w:rsid w:val="006C5BEF"/>
    <w:rsid w:val="006C5D8A"/>
    <w:rsid w:val="006C624D"/>
    <w:rsid w:val="006C6253"/>
    <w:rsid w:val="006C6284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AA0"/>
    <w:rsid w:val="006D3EFC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E4B"/>
    <w:rsid w:val="006E4E5D"/>
    <w:rsid w:val="006E5306"/>
    <w:rsid w:val="006E5C1C"/>
    <w:rsid w:val="006E5CD9"/>
    <w:rsid w:val="006E60F2"/>
    <w:rsid w:val="006E616C"/>
    <w:rsid w:val="006E62AF"/>
    <w:rsid w:val="006E6698"/>
    <w:rsid w:val="006E66A2"/>
    <w:rsid w:val="006E6A4A"/>
    <w:rsid w:val="006E6A53"/>
    <w:rsid w:val="006E75A5"/>
    <w:rsid w:val="006E7736"/>
    <w:rsid w:val="006E7928"/>
    <w:rsid w:val="006E79B6"/>
    <w:rsid w:val="006E7AA7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280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790"/>
    <w:rsid w:val="0070080E"/>
    <w:rsid w:val="00700847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316"/>
    <w:rsid w:val="00711598"/>
    <w:rsid w:val="00711848"/>
    <w:rsid w:val="00711B35"/>
    <w:rsid w:val="00712042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CF8"/>
    <w:rsid w:val="00741D8F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BC8"/>
    <w:rsid w:val="00754E32"/>
    <w:rsid w:val="00754FD8"/>
    <w:rsid w:val="00755249"/>
    <w:rsid w:val="0075526E"/>
    <w:rsid w:val="00755579"/>
    <w:rsid w:val="00755727"/>
    <w:rsid w:val="00755825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D0"/>
    <w:rsid w:val="007622CB"/>
    <w:rsid w:val="00762588"/>
    <w:rsid w:val="00762654"/>
    <w:rsid w:val="0076290E"/>
    <w:rsid w:val="00762A03"/>
    <w:rsid w:val="00762D0F"/>
    <w:rsid w:val="007632FE"/>
    <w:rsid w:val="007633D6"/>
    <w:rsid w:val="0076385F"/>
    <w:rsid w:val="00763B81"/>
    <w:rsid w:val="0076432E"/>
    <w:rsid w:val="007644B1"/>
    <w:rsid w:val="00764726"/>
    <w:rsid w:val="007649DC"/>
    <w:rsid w:val="00764A46"/>
    <w:rsid w:val="00764F19"/>
    <w:rsid w:val="00765145"/>
    <w:rsid w:val="007653A8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F03"/>
    <w:rsid w:val="00767F9F"/>
    <w:rsid w:val="007704E8"/>
    <w:rsid w:val="007709FB"/>
    <w:rsid w:val="00770B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55B8"/>
    <w:rsid w:val="00785703"/>
    <w:rsid w:val="00785919"/>
    <w:rsid w:val="007859BE"/>
    <w:rsid w:val="00785C0F"/>
    <w:rsid w:val="00786018"/>
    <w:rsid w:val="0078614E"/>
    <w:rsid w:val="007863D2"/>
    <w:rsid w:val="00786729"/>
    <w:rsid w:val="0078692E"/>
    <w:rsid w:val="007869F8"/>
    <w:rsid w:val="00786EDA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8A"/>
    <w:rsid w:val="00791D8F"/>
    <w:rsid w:val="00791DC6"/>
    <w:rsid w:val="0079210E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621"/>
    <w:rsid w:val="00795880"/>
    <w:rsid w:val="00795A84"/>
    <w:rsid w:val="00795BE6"/>
    <w:rsid w:val="00795F9A"/>
    <w:rsid w:val="0079600D"/>
    <w:rsid w:val="0079650D"/>
    <w:rsid w:val="00796BD2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770"/>
    <w:rsid w:val="007A3996"/>
    <w:rsid w:val="007A3BA2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50F2"/>
    <w:rsid w:val="007A55B2"/>
    <w:rsid w:val="007A581F"/>
    <w:rsid w:val="007A5CD9"/>
    <w:rsid w:val="007A5FA5"/>
    <w:rsid w:val="007A614F"/>
    <w:rsid w:val="007A626D"/>
    <w:rsid w:val="007A646F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B7F18"/>
    <w:rsid w:val="007C031C"/>
    <w:rsid w:val="007C0D2F"/>
    <w:rsid w:val="007C109F"/>
    <w:rsid w:val="007C1364"/>
    <w:rsid w:val="007C14D5"/>
    <w:rsid w:val="007C1574"/>
    <w:rsid w:val="007C2014"/>
    <w:rsid w:val="007C2168"/>
    <w:rsid w:val="007C2575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4A"/>
    <w:rsid w:val="007C4A74"/>
    <w:rsid w:val="007C4B59"/>
    <w:rsid w:val="007C4BDD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3E7"/>
    <w:rsid w:val="007E4729"/>
    <w:rsid w:val="007E48D0"/>
    <w:rsid w:val="007E4A65"/>
    <w:rsid w:val="007E4DB7"/>
    <w:rsid w:val="007E4E13"/>
    <w:rsid w:val="007E5029"/>
    <w:rsid w:val="007E5398"/>
    <w:rsid w:val="007E5646"/>
    <w:rsid w:val="007E5777"/>
    <w:rsid w:val="007E5962"/>
    <w:rsid w:val="007E5B6B"/>
    <w:rsid w:val="007E5CC9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9C6"/>
    <w:rsid w:val="007E7E60"/>
    <w:rsid w:val="007F010C"/>
    <w:rsid w:val="007F02C2"/>
    <w:rsid w:val="007F03E4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BC3"/>
    <w:rsid w:val="00801C67"/>
    <w:rsid w:val="00801D9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0B"/>
    <w:rsid w:val="0080503D"/>
    <w:rsid w:val="008054F9"/>
    <w:rsid w:val="008059F6"/>
    <w:rsid w:val="00805C4A"/>
    <w:rsid w:val="00805CCA"/>
    <w:rsid w:val="00805D1D"/>
    <w:rsid w:val="00805D93"/>
    <w:rsid w:val="00805EEE"/>
    <w:rsid w:val="00805FB7"/>
    <w:rsid w:val="00806129"/>
    <w:rsid w:val="008063B0"/>
    <w:rsid w:val="00806667"/>
    <w:rsid w:val="00806D3E"/>
    <w:rsid w:val="00806E66"/>
    <w:rsid w:val="0080707E"/>
    <w:rsid w:val="00807431"/>
    <w:rsid w:val="008074E9"/>
    <w:rsid w:val="0080757A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DD"/>
    <w:rsid w:val="00812CF4"/>
    <w:rsid w:val="00812F12"/>
    <w:rsid w:val="00813066"/>
    <w:rsid w:val="008131BF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3D6"/>
    <w:rsid w:val="0081781A"/>
    <w:rsid w:val="00817A25"/>
    <w:rsid w:val="008201FB"/>
    <w:rsid w:val="00820553"/>
    <w:rsid w:val="008208A4"/>
    <w:rsid w:val="00820CE3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4EC"/>
    <w:rsid w:val="0082556F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6BC3"/>
    <w:rsid w:val="00826DA1"/>
    <w:rsid w:val="00826F9D"/>
    <w:rsid w:val="00827243"/>
    <w:rsid w:val="00827324"/>
    <w:rsid w:val="008273A6"/>
    <w:rsid w:val="008274AC"/>
    <w:rsid w:val="00827BC9"/>
    <w:rsid w:val="00827E45"/>
    <w:rsid w:val="00827F45"/>
    <w:rsid w:val="00827F7B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A5B"/>
    <w:rsid w:val="008331DC"/>
    <w:rsid w:val="00833880"/>
    <w:rsid w:val="00833AA5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5663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A7"/>
    <w:rsid w:val="00850030"/>
    <w:rsid w:val="00850177"/>
    <w:rsid w:val="008501C9"/>
    <w:rsid w:val="0085075D"/>
    <w:rsid w:val="00850982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B46"/>
    <w:rsid w:val="0086050C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E4E"/>
    <w:rsid w:val="00865518"/>
    <w:rsid w:val="0086554F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879"/>
    <w:rsid w:val="008719F2"/>
    <w:rsid w:val="00871A4C"/>
    <w:rsid w:val="00871C01"/>
    <w:rsid w:val="00871F4D"/>
    <w:rsid w:val="0087241D"/>
    <w:rsid w:val="00872944"/>
    <w:rsid w:val="00872BE2"/>
    <w:rsid w:val="008732D9"/>
    <w:rsid w:val="00873370"/>
    <w:rsid w:val="00873538"/>
    <w:rsid w:val="00873C66"/>
    <w:rsid w:val="00873FFE"/>
    <w:rsid w:val="00874016"/>
    <w:rsid w:val="0087449A"/>
    <w:rsid w:val="00874729"/>
    <w:rsid w:val="00874923"/>
    <w:rsid w:val="008749BC"/>
    <w:rsid w:val="008749E8"/>
    <w:rsid w:val="00874CB4"/>
    <w:rsid w:val="00874D28"/>
    <w:rsid w:val="00875397"/>
    <w:rsid w:val="008753BF"/>
    <w:rsid w:val="00875CDB"/>
    <w:rsid w:val="00875D06"/>
    <w:rsid w:val="0087613F"/>
    <w:rsid w:val="008762E1"/>
    <w:rsid w:val="008763EB"/>
    <w:rsid w:val="0087672C"/>
    <w:rsid w:val="0087673B"/>
    <w:rsid w:val="00876EEA"/>
    <w:rsid w:val="00876F09"/>
    <w:rsid w:val="00877002"/>
    <w:rsid w:val="00877572"/>
    <w:rsid w:val="0087765E"/>
    <w:rsid w:val="00877833"/>
    <w:rsid w:val="00877AE7"/>
    <w:rsid w:val="00877BE6"/>
    <w:rsid w:val="008800B4"/>
    <w:rsid w:val="00880240"/>
    <w:rsid w:val="00880584"/>
    <w:rsid w:val="008807BB"/>
    <w:rsid w:val="008807D8"/>
    <w:rsid w:val="008809BC"/>
    <w:rsid w:val="00880B58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E"/>
    <w:rsid w:val="0088383B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318"/>
    <w:rsid w:val="008913DC"/>
    <w:rsid w:val="008914CE"/>
    <w:rsid w:val="008917DC"/>
    <w:rsid w:val="008918B1"/>
    <w:rsid w:val="00891AE3"/>
    <w:rsid w:val="00891E6B"/>
    <w:rsid w:val="00892596"/>
    <w:rsid w:val="008925E3"/>
    <w:rsid w:val="008927FE"/>
    <w:rsid w:val="0089297F"/>
    <w:rsid w:val="00892D9A"/>
    <w:rsid w:val="00893085"/>
    <w:rsid w:val="008930F4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A0A"/>
    <w:rsid w:val="008A0B38"/>
    <w:rsid w:val="008A0B91"/>
    <w:rsid w:val="008A129D"/>
    <w:rsid w:val="008A14D8"/>
    <w:rsid w:val="008A152B"/>
    <w:rsid w:val="008A159E"/>
    <w:rsid w:val="008A178B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52"/>
    <w:rsid w:val="008B169A"/>
    <w:rsid w:val="008B1BBE"/>
    <w:rsid w:val="008B1C3A"/>
    <w:rsid w:val="008B1DF8"/>
    <w:rsid w:val="008B1F18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5C9"/>
    <w:rsid w:val="008B46BC"/>
    <w:rsid w:val="008B4FE6"/>
    <w:rsid w:val="008B5468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2EE"/>
    <w:rsid w:val="008D4409"/>
    <w:rsid w:val="008D4A3D"/>
    <w:rsid w:val="008D4E0F"/>
    <w:rsid w:val="008D51DB"/>
    <w:rsid w:val="008D53FE"/>
    <w:rsid w:val="008D5693"/>
    <w:rsid w:val="008D588A"/>
    <w:rsid w:val="008D5B84"/>
    <w:rsid w:val="008D5DB6"/>
    <w:rsid w:val="008D5EAC"/>
    <w:rsid w:val="008D611E"/>
    <w:rsid w:val="008D6387"/>
    <w:rsid w:val="008D664C"/>
    <w:rsid w:val="008D679C"/>
    <w:rsid w:val="008D67FF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3094"/>
    <w:rsid w:val="008E320D"/>
    <w:rsid w:val="008E33B7"/>
    <w:rsid w:val="008E389A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1006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FAE"/>
    <w:rsid w:val="00900156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9CA"/>
    <w:rsid w:val="00912CD5"/>
    <w:rsid w:val="00912EEE"/>
    <w:rsid w:val="00913498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B48"/>
    <w:rsid w:val="00916C6E"/>
    <w:rsid w:val="00916E00"/>
    <w:rsid w:val="00916E8F"/>
    <w:rsid w:val="00916F05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5EE2"/>
    <w:rsid w:val="009460FB"/>
    <w:rsid w:val="0094671C"/>
    <w:rsid w:val="009469A1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E16"/>
    <w:rsid w:val="0095302A"/>
    <w:rsid w:val="009533D1"/>
    <w:rsid w:val="00953613"/>
    <w:rsid w:val="00953616"/>
    <w:rsid w:val="00953716"/>
    <w:rsid w:val="0095389F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FB"/>
    <w:rsid w:val="009564DD"/>
    <w:rsid w:val="009567A4"/>
    <w:rsid w:val="0095685C"/>
    <w:rsid w:val="00957082"/>
    <w:rsid w:val="009572CC"/>
    <w:rsid w:val="009573C6"/>
    <w:rsid w:val="009576B1"/>
    <w:rsid w:val="00957775"/>
    <w:rsid w:val="00957B02"/>
    <w:rsid w:val="00957BC2"/>
    <w:rsid w:val="00957F1E"/>
    <w:rsid w:val="00957F81"/>
    <w:rsid w:val="00957FE8"/>
    <w:rsid w:val="00960645"/>
    <w:rsid w:val="009610D0"/>
    <w:rsid w:val="0096119C"/>
    <w:rsid w:val="009611C1"/>
    <w:rsid w:val="009616AE"/>
    <w:rsid w:val="009616C4"/>
    <w:rsid w:val="00961853"/>
    <w:rsid w:val="0096189C"/>
    <w:rsid w:val="0096252B"/>
    <w:rsid w:val="0096265C"/>
    <w:rsid w:val="00962AA5"/>
    <w:rsid w:val="00962B86"/>
    <w:rsid w:val="00962BD6"/>
    <w:rsid w:val="00962CAD"/>
    <w:rsid w:val="0096318F"/>
    <w:rsid w:val="0096325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025"/>
    <w:rsid w:val="009651AB"/>
    <w:rsid w:val="009651B2"/>
    <w:rsid w:val="00965493"/>
    <w:rsid w:val="009654B8"/>
    <w:rsid w:val="009659D7"/>
    <w:rsid w:val="00965A2C"/>
    <w:rsid w:val="00965EE7"/>
    <w:rsid w:val="0096604D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4F5"/>
    <w:rsid w:val="009709AD"/>
    <w:rsid w:val="00970A58"/>
    <w:rsid w:val="00970BB9"/>
    <w:rsid w:val="00971206"/>
    <w:rsid w:val="009713EE"/>
    <w:rsid w:val="00971A94"/>
    <w:rsid w:val="00971BB0"/>
    <w:rsid w:val="00971F7E"/>
    <w:rsid w:val="009723D3"/>
    <w:rsid w:val="0097260E"/>
    <w:rsid w:val="009726A6"/>
    <w:rsid w:val="009728D3"/>
    <w:rsid w:val="009729AA"/>
    <w:rsid w:val="00972B5A"/>
    <w:rsid w:val="00972CC9"/>
    <w:rsid w:val="00972ECF"/>
    <w:rsid w:val="0097305F"/>
    <w:rsid w:val="00973A74"/>
    <w:rsid w:val="00973C1A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A20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BFA"/>
    <w:rsid w:val="00984CA9"/>
    <w:rsid w:val="00984FF9"/>
    <w:rsid w:val="009859AA"/>
    <w:rsid w:val="00985B41"/>
    <w:rsid w:val="00985EC8"/>
    <w:rsid w:val="00985FAB"/>
    <w:rsid w:val="00986140"/>
    <w:rsid w:val="009863D1"/>
    <w:rsid w:val="009865EE"/>
    <w:rsid w:val="00986632"/>
    <w:rsid w:val="009869D7"/>
    <w:rsid w:val="00986A21"/>
    <w:rsid w:val="00986A30"/>
    <w:rsid w:val="00986F20"/>
    <w:rsid w:val="00986F42"/>
    <w:rsid w:val="009870DC"/>
    <w:rsid w:val="00987112"/>
    <w:rsid w:val="00987174"/>
    <w:rsid w:val="00987B67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F4"/>
    <w:rsid w:val="009938E5"/>
    <w:rsid w:val="0099397D"/>
    <w:rsid w:val="00993CCF"/>
    <w:rsid w:val="00994192"/>
    <w:rsid w:val="00994218"/>
    <w:rsid w:val="009946A0"/>
    <w:rsid w:val="009949BE"/>
    <w:rsid w:val="00994D83"/>
    <w:rsid w:val="00994F06"/>
    <w:rsid w:val="00994FA8"/>
    <w:rsid w:val="009955E2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48B"/>
    <w:rsid w:val="00997697"/>
    <w:rsid w:val="0099778A"/>
    <w:rsid w:val="00997FD6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401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909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681"/>
    <w:rsid w:val="009B77F9"/>
    <w:rsid w:val="009B7A56"/>
    <w:rsid w:val="009B7C77"/>
    <w:rsid w:val="009C0325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5A1"/>
    <w:rsid w:val="009C7A6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6D8D"/>
    <w:rsid w:val="009D70BC"/>
    <w:rsid w:val="009D7190"/>
    <w:rsid w:val="009D72D0"/>
    <w:rsid w:val="009D733E"/>
    <w:rsid w:val="009D7A5C"/>
    <w:rsid w:val="009D7E85"/>
    <w:rsid w:val="009E021A"/>
    <w:rsid w:val="009E043E"/>
    <w:rsid w:val="009E0744"/>
    <w:rsid w:val="009E0BB7"/>
    <w:rsid w:val="009E0C5C"/>
    <w:rsid w:val="009E0CB6"/>
    <w:rsid w:val="009E0E04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5328"/>
    <w:rsid w:val="009E573D"/>
    <w:rsid w:val="009E57C4"/>
    <w:rsid w:val="009E5CCE"/>
    <w:rsid w:val="009E5DA7"/>
    <w:rsid w:val="009E5E64"/>
    <w:rsid w:val="009E60BF"/>
    <w:rsid w:val="009E6117"/>
    <w:rsid w:val="009E640E"/>
    <w:rsid w:val="009E6D31"/>
    <w:rsid w:val="009E6EA9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09FC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CF7"/>
    <w:rsid w:val="00A031E2"/>
    <w:rsid w:val="00A03290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A2"/>
    <w:rsid w:val="00A109DD"/>
    <w:rsid w:val="00A10C6C"/>
    <w:rsid w:val="00A10CA4"/>
    <w:rsid w:val="00A11329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CE"/>
    <w:rsid w:val="00A15691"/>
    <w:rsid w:val="00A158B2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6A6"/>
    <w:rsid w:val="00A22B96"/>
    <w:rsid w:val="00A22CEE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948"/>
    <w:rsid w:val="00A25A26"/>
    <w:rsid w:val="00A265CC"/>
    <w:rsid w:val="00A265FB"/>
    <w:rsid w:val="00A2669D"/>
    <w:rsid w:val="00A267D0"/>
    <w:rsid w:val="00A26D5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D15"/>
    <w:rsid w:val="00A31D8A"/>
    <w:rsid w:val="00A3209A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D31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F"/>
    <w:rsid w:val="00A40396"/>
    <w:rsid w:val="00A404C4"/>
    <w:rsid w:val="00A407A5"/>
    <w:rsid w:val="00A408D6"/>
    <w:rsid w:val="00A40A4A"/>
    <w:rsid w:val="00A41074"/>
    <w:rsid w:val="00A413D6"/>
    <w:rsid w:val="00A41630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D49"/>
    <w:rsid w:val="00A66FB5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54C"/>
    <w:rsid w:val="00A8472B"/>
    <w:rsid w:val="00A8494E"/>
    <w:rsid w:val="00A84AD4"/>
    <w:rsid w:val="00A84B2C"/>
    <w:rsid w:val="00A859AA"/>
    <w:rsid w:val="00A859C6"/>
    <w:rsid w:val="00A85D30"/>
    <w:rsid w:val="00A861FA"/>
    <w:rsid w:val="00A86270"/>
    <w:rsid w:val="00A862AB"/>
    <w:rsid w:val="00A8674C"/>
    <w:rsid w:val="00A86987"/>
    <w:rsid w:val="00A86A05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A8D"/>
    <w:rsid w:val="00A91B66"/>
    <w:rsid w:val="00A91B95"/>
    <w:rsid w:val="00A91D2D"/>
    <w:rsid w:val="00A91E16"/>
    <w:rsid w:val="00A92160"/>
    <w:rsid w:val="00A92228"/>
    <w:rsid w:val="00A92769"/>
    <w:rsid w:val="00A92EA7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84E"/>
    <w:rsid w:val="00AA28E1"/>
    <w:rsid w:val="00AA2ABA"/>
    <w:rsid w:val="00AA2E89"/>
    <w:rsid w:val="00AA342C"/>
    <w:rsid w:val="00AA3477"/>
    <w:rsid w:val="00AA3C9F"/>
    <w:rsid w:val="00AA3F7C"/>
    <w:rsid w:val="00AA3F9D"/>
    <w:rsid w:val="00AA41C7"/>
    <w:rsid w:val="00AA43EE"/>
    <w:rsid w:val="00AA4B08"/>
    <w:rsid w:val="00AA4FE4"/>
    <w:rsid w:val="00AA5263"/>
    <w:rsid w:val="00AA54FE"/>
    <w:rsid w:val="00AA60CF"/>
    <w:rsid w:val="00AA61A9"/>
    <w:rsid w:val="00AA65D2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F0F"/>
    <w:rsid w:val="00AB505B"/>
    <w:rsid w:val="00AB5300"/>
    <w:rsid w:val="00AB543B"/>
    <w:rsid w:val="00AB5443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387"/>
    <w:rsid w:val="00AD05AA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4D"/>
    <w:rsid w:val="00AE368A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3C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092"/>
    <w:rsid w:val="00AF1105"/>
    <w:rsid w:val="00AF1250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50F"/>
    <w:rsid w:val="00B005CD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97E"/>
    <w:rsid w:val="00B02C22"/>
    <w:rsid w:val="00B032B1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DB7"/>
    <w:rsid w:val="00B04DC2"/>
    <w:rsid w:val="00B0511F"/>
    <w:rsid w:val="00B05316"/>
    <w:rsid w:val="00B05467"/>
    <w:rsid w:val="00B05670"/>
    <w:rsid w:val="00B057FA"/>
    <w:rsid w:val="00B061EE"/>
    <w:rsid w:val="00B062AD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EF"/>
    <w:rsid w:val="00B17677"/>
    <w:rsid w:val="00B17828"/>
    <w:rsid w:val="00B179F9"/>
    <w:rsid w:val="00B17C59"/>
    <w:rsid w:val="00B17D53"/>
    <w:rsid w:val="00B20424"/>
    <w:rsid w:val="00B206A1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BB9"/>
    <w:rsid w:val="00B42C99"/>
    <w:rsid w:val="00B42D85"/>
    <w:rsid w:val="00B42F86"/>
    <w:rsid w:val="00B431B6"/>
    <w:rsid w:val="00B43368"/>
    <w:rsid w:val="00B43594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5CB"/>
    <w:rsid w:val="00B5192D"/>
    <w:rsid w:val="00B51A41"/>
    <w:rsid w:val="00B51DBC"/>
    <w:rsid w:val="00B5223B"/>
    <w:rsid w:val="00B52605"/>
    <w:rsid w:val="00B528DF"/>
    <w:rsid w:val="00B52992"/>
    <w:rsid w:val="00B52AEA"/>
    <w:rsid w:val="00B52BCC"/>
    <w:rsid w:val="00B52C01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B3C"/>
    <w:rsid w:val="00B54DC4"/>
    <w:rsid w:val="00B552A6"/>
    <w:rsid w:val="00B552AB"/>
    <w:rsid w:val="00B5556B"/>
    <w:rsid w:val="00B5565C"/>
    <w:rsid w:val="00B55687"/>
    <w:rsid w:val="00B55936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C5"/>
    <w:rsid w:val="00B649F2"/>
    <w:rsid w:val="00B64ABC"/>
    <w:rsid w:val="00B64C6B"/>
    <w:rsid w:val="00B64E9E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668"/>
    <w:rsid w:val="00B6769B"/>
    <w:rsid w:val="00B677D5"/>
    <w:rsid w:val="00B677DA"/>
    <w:rsid w:val="00B678C0"/>
    <w:rsid w:val="00B67BC4"/>
    <w:rsid w:val="00B67C90"/>
    <w:rsid w:val="00B67D8D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C5A"/>
    <w:rsid w:val="00B81F82"/>
    <w:rsid w:val="00B82206"/>
    <w:rsid w:val="00B8226D"/>
    <w:rsid w:val="00B8241E"/>
    <w:rsid w:val="00B82826"/>
    <w:rsid w:val="00B829D9"/>
    <w:rsid w:val="00B82A2C"/>
    <w:rsid w:val="00B82F45"/>
    <w:rsid w:val="00B837CA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48"/>
    <w:rsid w:val="00B908B4"/>
    <w:rsid w:val="00B918FF"/>
    <w:rsid w:val="00B91A7E"/>
    <w:rsid w:val="00B91DE4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69"/>
    <w:rsid w:val="00BA00DC"/>
    <w:rsid w:val="00BA0210"/>
    <w:rsid w:val="00BA02B9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331C"/>
    <w:rsid w:val="00BA3BBE"/>
    <w:rsid w:val="00BA3E56"/>
    <w:rsid w:val="00BA3EFC"/>
    <w:rsid w:val="00BA404C"/>
    <w:rsid w:val="00BA40BD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D7"/>
    <w:rsid w:val="00BB049E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AA7"/>
    <w:rsid w:val="00BB564D"/>
    <w:rsid w:val="00BB5B44"/>
    <w:rsid w:val="00BB5B8C"/>
    <w:rsid w:val="00BB5DA1"/>
    <w:rsid w:val="00BB61EB"/>
    <w:rsid w:val="00BB6396"/>
    <w:rsid w:val="00BB63DB"/>
    <w:rsid w:val="00BB6675"/>
    <w:rsid w:val="00BB66B1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4AA9"/>
    <w:rsid w:val="00BC4EF8"/>
    <w:rsid w:val="00BC53D5"/>
    <w:rsid w:val="00BC5964"/>
    <w:rsid w:val="00BC5A35"/>
    <w:rsid w:val="00BC5C47"/>
    <w:rsid w:val="00BC5F4D"/>
    <w:rsid w:val="00BC6317"/>
    <w:rsid w:val="00BC63F7"/>
    <w:rsid w:val="00BC65B3"/>
    <w:rsid w:val="00BC6D63"/>
    <w:rsid w:val="00BC6E23"/>
    <w:rsid w:val="00BC6EA1"/>
    <w:rsid w:val="00BC6F42"/>
    <w:rsid w:val="00BC7089"/>
    <w:rsid w:val="00BC7236"/>
    <w:rsid w:val="00BC761A"/>
    <w:rsid w:val="00BC7A3F"/>
    <w:rsid w:val="00BC7A78"/>
    <w:rsid w:val="00BC7CB9"/>
    <w:rsid w:val="00BC7CC9"/>
    <w:rsid w:val="00BC7E61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A52"/>
    <w:rsid w:val="00BD5B37"/>
    <w:rsid w:val="00BD5B4D"/>
    <w:rsid w:val="00BD5D64"/>
    <w:rsid w:val="00BD5EFA"/>
    <w:rsid w:val="00BD6064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B09"/>
    <w:rsid w:val="00BD7E29"/>
    <w:rsid w:val="00BE02E6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C37"/>
    <w:rsid w:val="00BE5E65"/>
    <w:rsid w:val="00BE5E6A"/>
    <w:rsid w:val="00BE607B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E42"/>
    <w:rsid w:val="00C0201B"/>
    <w:rsid w:val="00C024D4"/>
    <w:rsid w:val="00C02794"/>
    <w:rsid w:val="00C027A4"/>
    <w:rsid w:val="00C02881"/>
    <w:rsid w:val="00C02BF3"/>
    <w:rsid w:val="00C03AD7"/>
    <w:rsid w:val="00C03AE0"/>
    <w:rsid w:val="00C04390"/>
    <w:rsid w:val="00C043AB"/>
    <w:rsid w:val="00C046DB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03E"/>
    <w:rsid w:val="00C1051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43"/>
    <w:rsid w:val="00C11E56"/>
    <w:rsid w:val="00C1219E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E3"/>
    <w:rsid w:val="00C154B6"/>
    <w:rsid w:val="00C158D6"/>
    <w:rsid w:val="00C158D7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3152"/>
    <w:rsid w:val="00C3321D"/>
    <w:rsid w:val="00C332F7"/>
    <w:rsid w:val="00C334A7"/>
    <w:rsid w:val="00C33682"/>
    <w:rsid w:val="00C33799"/>
    <w:rsid w:val="00C33CCA"/>
    <w:rsid w:val="00C3402B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140"/>
    <w:rsid w:val="00C444D8"/>
    <w:rsid w:val="00C44542"/>
    <w:rsid w:val="00C44622"/>
    <w:rsid w:val="00C447AE"/>
    <w:rsid w:val="00C44AA3"/>
    <w:rsid w:val="00C44CE9"/>
    <w:rsid w:val="00C44DAD"/>
    <w:rsid w:val="00C45914"/>
    <w:rsid w:val="00C45C9A"/>
    <w:rsid w:val="00C45D3A"/>
    <w:rsid w:val="00C46231"/>
    <w:rsid w:val="00C465D4"/>
    <w:rsid w:val="00C467FB"/>
    <w:rsid w:val="00C4698E"/>
    <w:rsid w:val="00C46E51"/>
    <w:rsid w:val="00C471B8"/>
    <w:rsid w:val="00C471BF"/>
    <w:rsid w:val="00C4726B"/>
    <w:rsid w:val="00C47384"/>
    <w:rsid w:val="00C47774"/>
    <w:rsid w:val="00C477B4"/>
    <w:rsid w:val="00C4791F"/>
    <w:rsid w:val="00C479BB"/>
    <w:rsid w:val="00C47A7A"/>
    <w:rsid w:val="00C47CE7"/>
    <w:rsid w:val="00C47EF0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1E7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B91"/>
    <w:rsid w:val="00C53E6A"/>
    <w:rsid w:val="00C53EA5"/>
    <w:rsid w:val="00C5443B"/>
    <w:rsid w:val="00C544F6"/>
    <w:rsid w:val="00C54580"/>
    <w:rsid w:val="00C54591"/>
    <w:rsid w:val="00C54ACE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80E"/>
    <w:rsid w:val="00C61D1D"/>
    <w:rsid w:val="00C61DFE"/>
    <w:rsid w:val="00C62280"/>
    <w:rsid w:val="00C622F5"/>
    <w:rsid w:val="00C62528"/>
    <w:rsid w:val="00C625A4"/>
    <w:rsid w:val="00C62868"/>
    <w:rsid w:val="00C62D87"/>
    <w:rsid w:val="00C6354F"/>
    <w:rsid w:val="00C638DD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5AF0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B12"/>
    <w:rsid w:val="00C66C65"/>
    <w:rsid w:val="00C66E40"/>
    <w:rsid w:val="00C67551"/>
    <w:rsid w:val="00C6795B"/>
    <w:rsid w:val="00C67D57"/>
    <w:rsid w:val="00C67E93"/>
    <w:rsid w:val="00C67FE9"/>
    <w:rsid w:val="00C700C1"/>
    <w:rsid w:val="00C706F0"/>
    <w:rsid w:val="00C707EB"/>
    <w:rsid w:val="00C70902"/>
    <w:rsid w:val="00C70903"/>
    <w:rsid w:val="00C70C17"/>
    <w:rsid w:val="00C70DC7"/>
    <w:rsid w:val="00C716A9"/>
    <w:rsid w:val="00C71961"/>
    <w:rsid w:val="00C71EEF"/>
    <w:rsid w:val="00C71FE1"/>
    <w:rsid w:val="00C72057"/>
    <w:rsid w:val="00C72135"/>
    <w:rsid w:val="00C7243E"/>
    <w:rsid w:val="00C72A69"/>
    <w:rsid w:val="00C734BD"/>
    <w:rsid w:val="00C73704"/>
    <w:rsid w:val="00C737B0"/>
    <w:rsid w:val="00C73BEE"/>
    <w:rsid w:val="00C73D6B"/>
    <w:rsid w:val="00C747C5"/>
    <w:rsid w:val="00C74817"/>
    <w:rsid w:val="00C74AEA"/>
    <w:rsid w:val="00C752DA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15AB"/>
    <w:rsid w:val="00C819E7"/>
    <w:rsid w:val="00C81E76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E7"/>
    <w:rsid w:val="00C8498B"/>
    <w:rsid w:val="00C85029"/>
    <w:rsid w:val="00C850BB"/>
    <w:rsid w:val="00C8538B"/>
    <w:rsid w:val="00C85403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974"/>
    <w:rsid w:val="00CA4A2D"/>
    <w:rsid w:val="00CA4B7A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64"/>
    <w:rsid w:val="00CB2E2F"/>
    <w:rsid w:val="00CB2E53"/>
    <w:rsid w:val="00CB2FEE"/>
    <w:rsid w:val="00CB30A2"/>
    <w:rsid w:val="00CB36E3"/>
    <w:rsid w:val="00CB3900"/>
    <w:rsid w:val="00CB3B09"/>
    <w:rsid w:val="00CB46DE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A3B"/>
    <w:rsid w:val="00CC3BED"/>
    <w:rsid w:val="00CC3DB1"/>
    <w:rsid w:val="00CC3F2D"/>
    <w:rsid w:val="00CC4246"/>
    <w:rsid w:val="00CC4997"/>
    <w:rsid w:val="00CC513D"/>
    <w:rsid w:val="00CC516F"/>
    <w:rsid w:val="00CC52A8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49B"/>
    <w:rsid w:val="00CD66AE"/>
    <w:rsid w:val="00CD670A"/>
    <w:rsid w:val="00CD6854"/>
    <w:rsid w:val="00CD6CC8"/>
    <w:rsid w:val="00CD78BD"/>
    <w:rsid w:val="00CD7D7A"/>
    <w:rsid w:val="00CD7EF1"/>
    <w:rsid w:val="00CE0B27"/>
    <w:rsid w:val="00CE0C1C"/>
    <w:rsid w:val="00CE0E04"/>
    <w:rsid w:val="00CE10CD"/>
    <w:rsid w:val="00CE1345"/>
    <w:rsid w:val="00CE1400"/>
    <w:rsid w:val="00CE14A9"/>
    <w:rsid w:val="00CE1888"/>
    <w:rsid w:val="00CE18D9"/>
    <w:rsid w:val="00CE1910"/>
    <w:rsid w:val="00CE1CF9"/>
    <w:rsid w:val="00CE2205"/>
    <w:rsid w:val="00CE22D7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925"/>
    <w:rsid w:val="00CE3C51"/>
    <w:rsid w:val="00CE4108"/>
    <w:rsid w:val="00CE4176"/>
    <w:rsid w:val="00CE4414"/>
    <w:rsid w:val="00CE4666"/>
    <w:rsid w:val="00CE48A4"/>
    <w:rsid w:val="00CE4CD3"/>
    <w:rsid w:val="00CE4E73"/>
    <w:rsid w:val="00CE51BC"/>
    <w:rsid w:val="00CE5253"/>
    <w:rsid w:val="00CE54F2"/>
    <w:rsid w:val="00CE550C"/>
    <w:rsid w:val="00CE551F"/>
    <w:rsid w:val="00CE56EC"/>
    <w:rsid w:val="00CE57E8"/>
    <w:rsid w:val="00CE5C77"/>
    <w:rsid w:val="00CE5F83"/>
    <w:rsid w:val="00CE6E09"/>
    <w:rsid w:val="00CE6ED5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5EC"/>
    <w:rsid w:val="00CF28E8"/>
    <w:rsid w:val="00CF3230"/>
    <w:rsid w:val="00CF32C8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89"/>
    <w:rsid w:val="00D014CB"/>
    <w:rsid w:val="00D01665"/>
    <w:rsid w:val="00D0172F"/>
    <w:rsid w:val="00D01DA0"/>
    <w:rsid w:val="00D01E08"/>
    <w:rsid w:val="00D01EDE"/>
    <w:rsid w:val="00D02411"/>
    <w:rsid w:val="00D02480"/>
    <w:rsid w:val="00D024A5"/>
    <w:rsid w:val="00D026E6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22D"/>
    <w:rsid w:val="00D0640E"/>
    <w:rsid w:val="00D066AD"/>
    <w:rsid w:val="00D069E3"/>
    <w:rsid w:val="00D06AF5"/>
    <w:rsid w:val="00D0735B"/>
    <w:rsid w:val="00D074C6"/>
    <w:rsid w:val="00D07705"/>
    <w:rsid w:val="00D0770B"/>
    <w:rsid w:val="00D0790C"/>
    <w:rsid w:val="00D07975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AC"/>
    <w:rsid w:val="00D218A4"/>
    <w:rsid w:val="00D218C1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5073"/>
    <w:rsid w:val="00D254E9"/>
    <w:rsid w:val="00D25572"/>
    <w:rsid w:val="00D258D8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F9"/>
    <w:rsid w:val="00D317E9"/>
    <w:rsid w:val="00D31877"/>
    <w:rsid w:val="00D31C69"/>
    <w:rsid w:val="00D31DDA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8F8"/>
    <w:rsid w:val="00D40995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2DA"/>
    <w:rsid w:val="00D535FE"/>
    <w:rsid w:val="00D53646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DCB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7427"/>
    <w:rsid w:val="00D57961"/>
    <w:rsid w:val="00D57A0D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432F"/>
    <w:rsid w:val="00D64422"/>
    <w:rsid w:val="00D64657"/>
    <w:rsid w:val="00D64BE5"/>
    <w:rsid w:val="00D64DDF"/>
    <w:rsid w:val="00D64E65"/>
    <w:rsid w:val="00D65184"/>
    <w:rsid w:val="00D657D0"/>
    <w:rsid w:val="00D658E2"/>
    <w:rsid w:val="00D65A85"/>
    <w:rsid w:val="00D65F3A"/>
    <w:rsid w:val="00D66127"/>
    <w:rsid w:val="00D6616F"/>
    <w:rsid w:val="00D66206"/>
    <w:rsid w:val="00D66355"/>
    <w:rsid w:val="00D669EB"/>
    <w:rsid w:val="00D66CC7"/>
    <w:rsid w:val="00D66D73"/>
    <w:rsid w:val="00D67307"/>
    <w:rsid w:val="00D679BD"/>
    <w:rsid w:val="00D67B8E"/>
    <w:rsid w:val="00D67E4B"/>
    <w:rsid w:val="00D67EA4"/>
    <w:rsid w:val="00D7013E"/>
    <w:rsid w:val="00D7047F"/>
    <w:rsid w:val="00D70494"/>
    <w:rsid w:val="00D70975"/>
    <w:rsid w:val="00D709D6"/>
    <w:rsid w:val="00D70A3C"/>
    <w:rsid w:val="00D71139"/>
    <w:rsid w:val="00D71471"/>
    <w:rsid w:val="00D71E36"/>
    <w:rsid w:val="00D72129"/>
    <w:rsid w:val="00D72292"/>
    <w:rsid w:val="00D72585"/>
    <w:rsid w:val="00D727F3"/>
    <w:rsid w:val="00D72A72"/>
    <w:rsid w:val="00D72D48"/>
    <w:rsid w:val="00D72FDB"/>
    <w:rsid w:val="00D732C9"/>
    <w:rsid w:val="00D736B1"/>
    <w:rsid w:val="00D73BA8"/>
    <w:rsid w:val="00D73C2F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F80"/>
    <w:rsid w:val="00D835B0"/>
    <w:rsid w:val="00D8369B"/>
    <w:rsid w:val="00D836E3"/>
    <w:rsid w:val="00D83768"/>
    <w:rsid w:val="00D8394C"/>
    <w:rsid w:val="00D84287"/>
    <w:rsid w:val="00D84586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37A"/>
    <w:rsid w:val="00D92692"/>
    <w:rsid w:val="00D92748"/>
    <w:rsid w:val="00D92F01"/>
    <w:rsid w:val="00D932D0"/>
    <w:rsid w:val="00D9338F"/>
    <w:rsid w:val="00D933C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5F74"/>
    <w:rsid w:val="00D960FB"/>
    <w:rsid w:val="00D96302"/>
    <w:rsid w:val="00D9698B"/>
    <w:rsid w:val="00D96C88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CC5"/>
    <w:rsid w:val="00DA109F"/>
    <w:rsid w:val="00DA1295"/>
    <w:rsid w:val="00DA1355"/>
    <w:rsid w:val="00DA20D7"/>
    <w:rsid w:val="00DA2167"/>
    <w:rsid w:val="00DA2269"/>
    <w:rsid w:val="00DA285E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5C7"/>
    <w:rsid w:val="00DB39E3"/>
    <w:rsid w:val="00DB3FD7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7181"/>
    <w:rsid w:val="00DB727B"/>
    <w:rsid w:val="00DB74F6"/>
    <w:rsid w:val="00DB7606"/>
    <w:rsid w:val="00DB7659"/>
    <w:rsid w:val="00DB783D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13AC"/>
    <w:rsid w:val="00DC1E57"/>
    <w:rsid w:val="00DC2351"/>
    <w:rsid w:val="00DC270B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4063"/>
    <w:rsid w:val="00DC4083"/>
    <w:rsid w:val="00DC4089"/>
    <w:rsid w:val="00DC4284"/>
    <w:rsid w:val="00DC4866"/>
    <w:rsid w:val="00DC4F99"/>
    <w:rsid w:val="00DC522D"/>
    <w:rsid w:val="00DC5323"/>
    <w:rsid w:val="00DC539D"/>
    <w:rsid w:val="00DC5508"/>
    <w:rsid w:val="00DC5651"/>
    <w:rsid w:val="00DC5970"/>
    <w:rsid w:val="00DC5A3E"/>
    <w:rsid w:val="00DC5A75"/>
    <w:rsid w:val="00DC5B55"/>
    <w:rsid w:val="00DC5BFF"/>
    <w:rsid w:val="00DC633D"/>
    <w:rsid w:val="00DC654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14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73C0"/>
    <w:rsid w:val="00DD7670"/>
    <w:rsid w:val="00DD76B3"/>
    <w:rsid w:val="00DD776C"/>
    <w:rsid w:val="00DD78CB"/>
    <w:rsid w:val="00DD7AA9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7D6"/>
    <w:rsid w:val="00E138FD"/>
    <w:rsid w:val="00E13B63"/>
    <w:rsid w:val="00E13FBE"/>
    <w:rsid w:val="00E14556"/>
    <w:rsid w:val="00E14908"/>
    <w:rsid w:val="00E14C63"/>
    <w:rsid w:val="00E150B6"/>
    <w:rsid w:val="00E15864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78C"/>
    <w:rsid w:val="00E23850"/>
    <w:rsid w:val="00E23970"/>
    <w:rsid w:val="00E23AE1"/>
    <w:rsid w:val="00E23DE1"/>
    <w:rsid w:val="00E23E1B"/>
    <w:rsid w:val="00E245EE"/>
    <w:rsid w:val="00E248DF"/>
    <w:rsid w:val="00E248FD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D70"/>
    <w:rsid w:val="00E26F21"/>
    <w:rsid w:val="00E26F98"/>
    <w:rsid w:val="00E26FE7"/>
    <w:rsid w:val="00E27029"/>
    <w:rsid w:val="00E2752E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AFD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A17"/>
    <w:rsid w:val="00E46DB2"/>
    <w:rsid w:val="00E46FAF"/>
    <w:rsid w:val="00E47191"/>
    <w:rsid w:val="00E471EC"/>
    <w:rsid w:val="00E4750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E0"/>
    <w:rsid w:val="00E518E7"/>
    <w:rsid w:val="00E51C20"/>
    <w:rsid w:val="00E51C30"/>
    <w:rsid w:val="00E51E2A"/>
    <w:rsid w:val="00E527E5"/>
    <w:rsid w:val="00E52889"/>
    <w:rsid w:val="00E5289D"/>
    <w:rsid w:val="00E529C1"/>
    <w:rsid w:val="00E52C3E"/>
    <w:rsid w:val="00E52C4A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2000"/>
    <w:rsid w:val="00E7251A"/>
    <w:rsid w:val="00E72901"/>
    <w:rsid w:val="00E72C44"/>
    <w:rsid w:val="00E72DC7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80152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70B"/>
    <w:rsid w:val="00E87797"/>
    <w:rsid w:val="00E87ACE"/>
    <w:rsid w:val="00E87AEA"/>
    <w:rsid w:val="00E90019"/>
    <w:rsid w:val="00E907B0"/>
    <w:rsid w:val="00E907DD"/>
    <w:rsid w:val="00E90C44"/>
    <w:rsid w:val="00E90E10"/>
    <w:rsid w:val="00E90E79"/>
    <w:rsid w:val="00E90EDA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9F1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7FC"/>
    <w:rsid w:val="00E97B0D"/>
    <w:rsid w:val="00E97B86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A60"/>
    <w:rsid w:val="00EB3C66"/>
    <w:rsid w:val="00EB3CB2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4EA3"/>
    <w:rsid w:val="00EC51DE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275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4D2"/>
    <w:rsid w:val="00EE47CE"/>
    <w:rsid w:val="00EE483D"/>
    <w:rsid w:val="00EE4C20"/>
    <w:rsid w:val="00EE4FAF"/>
    <w:rsid w:val="00EE54C6"/>
    <w:rsid w:val="00EE553D"/>
    <w:rsid w:val="00EE5792"/>
    <w:rsid w:val="00EE5A96"/>
    <w:rsid w:val="00EE5D20"/>
    <w:rsid w:val="00EE5FB8"/>
    <w:rsid w:val="00EE652E"/>
    <w:rsid w:val="00EE67C2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A35"/>
    <w:rsid w:val="00F05A81"/>
    <w:rsid w:val="00F05BB8"/>
    <w:rsid w:val="00F05CFC"/>
    <w:rsid w:val="00F05E5D"/>
    <w:rsid w:val="00F05FA1"/>
    <w:rsid w:val="00F067C7"/>
    <w:rsid w:val="00F06A90"/>
    <w:rsid w:val="00F06ACC"/>
    <w:rsid w:val="00F06B27"/>
    <w:rsid w:val="00F06CF9"/>
    <w:rsid w:val="00F07084"/>
    <w:rsid w:val="00F0713C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9A1"/>
    <w:rsid w:val="00F24B82"/>
    <w:rsid w:val="00F24D03"/>
    <w:rsid w:val="00F24D3E"/>
    <w:rsid w:val="00F24EAF"/>
    <w:rsid w:val="00F24F23"/>
    <w:rsid w:val="00F25085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941"/>
    <w:rsid w:val="00F32E47"/>
    <w:rsid w:val="00F32ED8"/>
    <w:rsid w:val="00F33421"/>
    <w:rsid w:val="00F33915"/>
    <w:rsid w:val="00F33933"/>
    <w:rsid w:val="00F33B60"/>
    <w:rsid w:val="00F33C12"/>
    <w:rsid w:val="00F33DBB"/>
    <w:rsid w:val="00F35013"/>
    <w:rsid w:val="00F352A6"/>
    <w:rsid w:val="00F35825"/>
    <w:rsid w:val="00F358FC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171"/>
    <w:rsid w:val="00F41A6E"/>
    <w:rsid w:val="00F41CA4"/>
    <w:rsid w:val="00F41E94"/>
    <w:rsid w:val="00F4262B"/>
    <w:rsid w:val="00F42861"/>
    <w:rsid w:val="00F42A5D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D10"/>
    <w:rsid w:val="00F57FED"/>
    <w:rsid w:val="00F600C6"/>
    <w:rsid w:val="00F60388"/>
    <w:rsid w:val="00F603B2"/>
    <w:rsid w:val="00F604B2"/>
    <w:rsid w:val="00F6061F"/>
    <w:rsid w:val="00F60634"/>
    <w:rsid w:val="00F609DA"/>
    <w:rsid w:val="00F60A51"/>
    <w:rsid w:val="00F60A86"/>
    <w:rsid w:val="00F60D9D"/>
    <w:rsid w:val="00F610BD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E2A"/>
    <w:rsid w:val="00F63E2C"/>
    <w:rsid w:val="00F641BC"/>
    <w:rsid w:val="00F6475A"/>
    <w:rsid w:val="00F64A96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59A"/>
    <w:rsid w:val="00F707E2"/>
    <w:rsid w:val="00F708EA"/>
    <w:rsid w:val="00F70A75"/>
    <w:rsid w:val="00F70C98"/>
    <w:rsid w:val="00F70D8E"/>
    <w:rsid w:val="00F70FD8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6A9"/>
    <w:rsid w:val="00F76BAE"/>
    <w:rsid w:val="00F76DB2"/>
    <w:rsid w:val="00F774FE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0BE"/>
    <w:rsid w:val="00F83278"/>
    <w:rsid w:val="00F83361"/>
    <w:rsid w:val="00F833FA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F33"/>
    <w:rsid w:val="00FB7013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01E"/>
    <w:rsid w:val="00FE051F"/>
    <w:rsid w:val="00FE0EB5"/>
    <w:rsid w:val="00FE10DB"/>
    <w:rsid w:val="00FE1240"/>
    <w:rsid w:val="00FE1801"/>
    <w:rsid w:val="00FE18E1"/>
    <w:rsid w:val="00FE19FF"/>
    <w:rsid w:val="00FE1D12"/>
    <w:rsid w:val="00FE20DF"/>
    <w:rsid w:val="00FE2334"/>
    <w:rsid w:val="00FE282D"/>
    <w:rsid w:val="00FE28EF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F01E6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E80"/>
    <w:rsid w:val="00FF4010"/>
    <w:rsid w:val="00FF40CC"/>
    <w:rsid w:val="00FF43DD"/>
    <w:rsid w:val="00FF445B"/>
    <w:rsid w:val="00FF4972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E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162EE"/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20B44-40E3-4E03-900A-A3DC3B00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11</Pages>
  <Words>7954</Words>
  <Characters>45338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9</cp:revision>
  <cp:lastPrinted>2021-08-13T11:08:00Z</cp:lastPrinted>
  <dcterms:created xsi:type="dcterms:W3CDTF">2021-08-13T13:50:00Z</dcterms:created>
  <dcterms:modified xsi:type="dcterms:W3CDTF">2021-08-14T06:23:00Z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