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2CFCB" w14:textId="0F3C1C28" w:rsidR="005753E0" w:rsidRPr="00E05B19" w:rsidRDefault="005753E0" w:rsidP="00E8578F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  <w:r w:rsidRPr="00E05B19">
        <w:rPr>
          <w:rFonts w:ascii="BrowalliaUPC" w:hAnsi="BrowalliaUPC" w:cs="BrowalliaUPC"/>
          <w:b/>
          <w:bCs/>
          <w:sz w:val="28"/>
          <w:szCs w:val="28"/>
          <w:cs/>
        </w:rPr>
        <w:t>บริษัท อี ฟอร์ แอล เอม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05B19">
        <w:rPr>
          <w:rFonts w:ascii="BrowalliaUPC" w:hAnsi="BrowalliaUPC" w:cs="BrowalliaUPC"/>
          <w:b/>
          <w:bCs/>
          <w:sz w:val="28"/>
          <w:szCs w:val="28"/>
          <w:cs/>
        </w:rPr>
        <w:t xml:space="preserve">จำกัด </w:t>
      </w:r>
      <w:r w:rsidRPr="00E05B19">
        <w:rPr>
          <w:rFonts w:ascii="BrowalliaUPC" w:hAnsi="BrowalliaUPC" w:cs="BrowalliaUPC"/>
          <w:b/>
          <w:bCs/>
          <w:sz w:val="28"/>
          <w:szCs w:val="28"/>
        </w:rPr>
        <w:t>(</w:t>
      </w:r>
      <w:r w:rsidRPr="00E05B19">
        <w:rPr>
          <w:rFonts w:ascii="BrowalliaUPC" w:hAnsi="BrowalliaUPC" w:cs="BrowalliaUPC"/>
          <w:b/>
          <w:bCs/>
          <w:sz w:val="28"/>
          <w:szCs w:val="28"/>
          <w:cs/>
        </w:rPr>
        <w:t>มหาชน</w:t>
      </w:r>
      <w:r w:rsidRPr="00E05B19">
        <w:rPr>
          <w:rFonts w:ascii="BrowalliaUPC" w:hAnsi="BrowalliaUPC" w:cs="BrowalliaUPC"/>
          <w:b/>
          <w:bCs/>
          <w:sz w:val="28"/>
          <w:szCs w:val="28"/>
        </w:rPr>
        <w:t xml:space="preserve">) </w:t>
      </w:r>
      <w:r w:rsidRPr="00E05B19">
        <w:rPr>
          <w:rFonts w:ascii="BrowalliaUPC" w:hAnsi="BrowalliaUPC" w:cs="BrowalliaUPC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20F6BA47" w:rsidR="00EE40BF" w:rsidRPr="00E05B19" w:rsidRDefault="00EE40BF" w:rsidP="00EE40BF">
      <w:pPr>
        <w:tabs>
          <w:tab w:val="left" w:pos="720"/>
        </w:tabs>
        <w:spacing w:line="240" w:lineRule="auto"/>
        <w:ind w:right="-43"/>
        <w:rPr>
          <w:rFonts w:ascii="BrowalliaUPC" w:hAnsi="BrowalliaUPC" w:cs="BrowalliaUPC"/>
          <w:b/>
          <w:bCs/>
          <w:sz w:val="28"/>
          <w:szCs w:val="28"/>
          <w:cs/>
        </w:rPr>
      </w:pPr>
      <w:r w:rsidRPr="00E05B19">
        <w:rPr>
          <w:rFonts w:ascii="BrowalliaUPC" w:hAnsi="BrowalliaUPC" w:cs="BrowalliaUPC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7EB95244" w14:textId="4C939A8D" w:rsidR="00EE40BF" w:rsidRPr="00E05B19" w:rsidRDefault="005D0C3A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sz w:val="28"/>
          <w:szCs w:val="28"/>
          <w:lang w:val="en-GB"/>
        </w:rPr>
      </w:pPr>
      <w:r w:rsidRPr="00E05B19">
        <w:rPr>
          <w:rFonts w:ascii="BrowalliaUPC" w:hAnsi="BrowalliaUPC" w:cs="BrowalliaUPC"/>
          <w:b/>
          <w:bCs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E05B19">
        <w:rPr>
          <w:rFonts w:ascii="BrowalliaUPC" w:hAnsi="BrowalliaUPC" w:cs="BrowalliaUPC"/>
          <w:b/>
          <w:bCs/>
          <w:sz w:val="28"/>
          <w:szCs w:val="28"/>
          <w:lang w:val="en-GB"/>
        </w:rPr>
        <w:t xml:space="preserve">30 </w:t>
      </w:r>
      <w:r w:rsidRPr="00E05B19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มิถุนายน</w:t>
      </w:r>
      <w:r w:rsidR="001B6E21" w:rsidRPr="00E05B19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 xml:space="preserve"> </w:t>
      </w:r>
      <w:r w:rsidR="001B6E21" w:rsidRPr="00E05B19">
        <w:rPr>
          <w:rFonts w:ascii="BrowalliaUPC" w:hAnsi="BrowalliaUPC" w:cs="BrowalliaUPC"/>
          <w:b/>
          <w:bCs/>
          <w:sz w:val="28"/>
          <w:szCs w:val="28"/>
        </w:rPr>
        <w:t>256</w:t>
      </w:r>
      <w:r w:rsidR="00E5182D" w:rsidRPr="00E05B19">
        <w:rPr>
          <w:rFonts w:ascii="BrowalliaUPC" w:hAnsi="BrowalliaUPC" w:cs="BrowalliaUPC"/>
          <w:b/>
          <w:bCs/>
          <w:sz w:val="28"/>
          <w:szCs w:val="28"/>
        </w:rPr>
        <w:t>4</w:t>
      </w:r>
      <w:r w:rsidR="003917AE" w:rsidRPr="00E05B19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EE40BF" w:rsidRPr="00E05B19">
        <w:rPr>
          <w:rFonts w:ascii="BrowalliaUPC" w:hAnsi="BrowalliaUPC" w:cs="BrowalliaUPC"/>
          <w:b/>
          <w:bCs/>
          <w:sz w:val="28"/>
          <w:szCs w:val="28"/>
          <w:cs/>
        </w:rPr>
        <w:t>(ยังไม่ได้ตรวจสอบ แต่สอบทานแล้ว)</w:t>
      </w:r>
      <w:r w:rsidR="00E27FD6" w:rsidRPr="00E05B19">
        <w:rPr>
          <w:rFonts w:ascii="BrowalliaUPC" w:hAnsi="BrowalliaUPC" w:cs="BrowalliaUPC"/>
          <w:sz w:val="28"/>
          <w:szCs w:val="28"/>
          <w:cs/>
          <w:lang w:val="en-GB"/>
        </w:rPr>
        <w:tab/>
      </w:r>
    </w:p>
    <w:p w14:paraId="7D85B624" w14:textId="77777777" w:rsidR="00E5182D" w:rsidRPr="00E05B19" w:rsidRDefault="00E5182D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</w:p>
    <w:p w14:paraId="7346DB45" w14:textId="4E103365" w:rsidR="00002897" w:rsidRPr="00E05B19" w:rsidRDefault="00002897" w:rsidP="0000289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ข้อมูลทั่วไป</w:t>
      </w:r>
    </w:p>
    <w:p w14:paraId="128F4E39" w14:textId="77512915" w:rsidR="00DB3387" w:rsidRPr="00E05B19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</w:p>
    <w:p w14:paraId="06444207" w14:textId="77777777" w:rsidR="00DB3387" w:rsidRPr="00E05B19" w:rsidRDefault="00DB3387" w:rsidP="00517FC8">
      <w:pPr>
        <w:pStyle w:val="CordiaNew"/>
        <w:numPr>
          <w:ilvl w:val="0"/>
          <w:numId w:val="19"/>
        </w:numPr>
        <w:tabs>
          <w:tab w:val="clear" w:pos="4153"/>
          <w:tab w:val="left" w:pos="426"/>
        </w:tabs>
        <w:ind w:left="851" w:hanging="482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ลักษณะการดำเนินธุรกิจ</w:t>
      </w:r>
    </w:p>
    <w:p w14:paraId="03A5CBB5" w14:textId="77777777" w:rsidR="00DB3387" w:rsidRPr="00E05B19" w:rsidRDefault="00DB3387" w:rsidP="00DB338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6"/>
          <w:szCs w:val="26"/>
        </w:rPr>
      </w:pPr>
    </w:p>
    <w:p w14:paraId="6F9F95B1" w14:textId="7D0EDA37" w:rsidR="00AB3D66" w:rsidRPr="00E05B19" w:rsidRDefault="00DB3387" w:rsidP="00DB3387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>บริษัท อี ฟอร์ แอล เอม จำกัด (มหาชน) จดทะเบียนในประเทศไทย</w:t>
      </w:r>
      <w:r w:rsidR="007B312D" w:rsidRPr="00E05B19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และดำเนินธุรกิจหลักเป็นตัวแทนจำหน่ายเครื่องมือและอุปกรณ์ทางการแพทย์</w:t>
      </w:r>
      <w:r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และมีเงินลงทุนในบริษัทย่อยซึ่งประกอบธุรกิจจำหน่ายเครื่องมือแพทย์ </w:t>
      </w:r>
      <w:r w:rsidR="00C02221" w:rsidRPr="00E05B19">
        <w:rPr>
          <w:rFonts w:ascii="BrowalliaUPC" w:hAnsi="BrowalliaUPC" w:cs="BrowalliaUPC"/>
          <w:sz w:val="28"/>
          <w:szCs w:val="28"/>
          <w:cs/>
        </w:rPr>
        <w:t>และกลุ่มบริษัทย่อยซึ่งดำเนินธุรกิจในการ</w:t>
      </w:r>
      <w:r w:rsidR="00F84080" w:rsidRPr="00E05B19">
        <w:rPr>
          <w:rFonts w:ascii="BrowalliaUPC" w:hAnsi="BrowalliaUPC" w:cs="BrowalliaUPC"/>
          <w:sz w:val="28"/>
          <w:szCs w:val="28"/>
          <w:cs/>
        </w:rPr>
        <w:t>ให้บริการด้านความงาม</w:t>
      </w:r>
      <w:r w:rsidRPr="00E05B19">
        <w:rPr>
          <w:rFonts w:ascii="BrowalliaUPC" w:hAnsi="BrowalliaUPC" w:cs="BrowalliaUPC"/>
          <w:sz w:val="28"/>
          <w:szCs w:val="28"/>
          <w:cs/>
        </w:rPr>
        <w:t>ผ่านธุรกิจ</w:t>
      </w:r>
      <w:proofErr w:type="spellStart"/>
      <w:r w:rsidRPr="00E05B19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E05B19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E05B19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E05B19">
        <w:rPr>
          <w:rFonts w:ascii="BrowalliaUPC" w:hAnsi="BrowalliaUPC" w:cs="BrowalliaUPC"/>
          <w:sz w:val="28"/>
          <w:szCs w:val="28"/>
          <w:cs/>
        </w:rPr>
        <w:t>ทั่วประเทศ และจำหน่ายเครื่องสำอาง</w:t>
      </w:r>
      <w:r w:rsidR="000B5A12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0B5A12" w:rsidRPr="00E05B19">
        <w:rPr>
          <w:rFonts w:ascii="BrowalliaUPC" w:hAnsi="BrowalliaUPC" w:cs="BrowalliaUPC"/>
          <w:sz w:val="28"/>
          <w:szCs w:val="28"/>
          <w:cs/>
        </w:rPr>
        <w:t>แต่ปัจจุบันบริษัทในกลุ่มที่ทำธุรกิจด้านความงามไม่มีความเคลื่อนไหวในการดำเนินธุรกิจ</w:t>
      </w:r>
    </w:p>
    <w:p w14:paraId="335470CE" w14:textId="77777777" w:rsidR="00AA3B7B" w:rsidRPr="00E05B19" w:rsidRDefault="00AA3B7B" w:rsidP="00DB3387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18EDEA00" w14:textId="45F75EB2" w:rsidR="00DB3387" w:rsidRPr="00E05B19" w:rsidRDefault="006026F4" w:rsidP="006026F4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226CA0" w:rsidRPr="00E05B19">
        <w:rPr>
          <w:rFonts w:ascii="BrowalliaUPC" w:hAnsi="BrowalliaUPC" w:cs="BrowalliaUPC"/>
          <w:spacing w:val="-2"/>
          <w:sz w:val="28"/>
          <w:szCs w:val="28"/>
        </w:rPr>
        <w:t>30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มิถุนายน</w:t>
      </w:r>
      <w:r w:rsidR="00226CA0" w:rsidRPr="00E05B19">
        <w:rPr>
          <w:rFonts w:ascii="BrowalliaUPC" w:hAnsi="BrowalliaUPC" w:cs="BrowalliaUPC"/>
          <w:spacing w:val="-2"/>
          <w:sz w:val="28"/>
          <w:szCs w:val="28"/>
        </w:rPr>
        <w:t xml:space="preserve"> </w:t>
      </w:r>
      <w:r w:rsidR="00B25DBB" w:rsidRPr="00E05B19">
        <w:rPr>
          <w:rFonts w:ascii="BrowalliaUPC" w:hAnsi="BrowalliaUPC" w:cs="BrowalliaUPC"/>
          <w:spacing w:val="-2"/>
          <w:sz w:val="28"/>
          <w:szCs w:val="28"/>
        </w:rPr>
        <w:t>2564</w:t>
      </w:r>
      <w:r w:rsidRPr="00E05B19">
        <w:rPr>
          <w:rFonts w:ascii="BrowalliaUPC" w:eastAsia="Cordia New" w:hAnsi="BrowalliaUPC" w:cs="BrowalliaUPC"/>
          <w:spacing w:val="-2"/>
          <w:sz w:val="28"/>
          <w:szCs w:val="28"/>
          <w:cs/>
          <w:lang w:eastAsia="th-TH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กลุ่มบริษัทและบริษัทมีขาดทุนสะสมเป็นจำนวนมาก โดยมีสาเหตุหลักมาจากขาดทุนจากการดำเนินงาน และการด้อยค่าของเงินลงทุนในบริษัทย่อยซึ่งดำเนินธุรกิจในการให้บริการด้านความงาม และการด้อยค่าของเงินให้บริษัทย่อยและบริษัทย่อยทางอ้อมกู้ยืม อย่างไรก็ตาม บริษัทได้ดำเนินการขายเงินลงทุนในหุ้นทั้งหมดในบริษัทย่อยในกลุ่มธุรกิจในการให้บริการด้านความงาม ซึ่งได้มีการตั้งค่าเผื่อการด้อยค่าไว้เต็มจำนวนแล้ว นอกจากนี้ บริษัทยังสามารถเพิ่มทุนของบริษัทจนมีเงินทุนสำหรับการดำเนินที่เพียงพอ และสามารถดำเนินการโดยมีผลกำไรอย่างมาก ดังนั้น ผู้บริหารของบริษัทจึงเชื่อว่าจะสามารถล้างผลผลขาดทุนสะสมได้ในอนาคตอันใกล้และสามารถนำพาให้บริษัทสามารถดำเนินงานอย่างต่อเนื่องต่อไปได้</w:t>
      </w:r>
    </w:p>
    <w:p w14:paraId="202AA2B8" w14:textId="77777777" w:rsidR="006026F4" w:rsidRPr="00E05B19" w:rsidRDefault="006026F4" w:rsidP="006026F4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7A36B58C" w14:textId="291721C1" w:rsidR="00DB3387" w:rsidRPr="00E05B19" w:rsidRDefault="00A12034" w:rsidP="00517FC8">
      <w:pPr>
        <w:pStyle w:val="CordiaNew"/>
        <w:numPr>
          <w:ilvl w:val="0"/>
          <w:numId w:val="19"/>
        </w:numPr>
        <w:tabs>
          <w:tab w:val="clear" w:pos="4153"/>
          <w:tab w:val="left" w:pos="426"/>
        </w:tabs>
        <w:ind w:left="851" w:hanging="482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ผลกระทบจากการแพร่ระบาดของเชื้อไวรัสโค</w:t>
      </w:r>
      <w:proofErr w:type="spellStart"/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โร</w:t>
      </w:r>
      <w:proofErr w:type="spellEnd"/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นา </w:t>
      </w:r>
      <w:r w:rsidR="00521524" w:rsidRPr="00E05B19">
        <w:rPr>
          <w:rFonts w:ascii="BrowalliaUPC" w:hAnsi="BrowalliaUPC" w:cs="BrowalliaUPC"/>
          <w:color w:val="auto"/>
          <w:spacing w:val="-2"/>
          <w:sz w:val="28"/>
          <w:szCs w:val="28"/>
        </w:rPr>
        <w:t>2019</w:t>
      </w:r>
    </w:p>
    <w:p w14:paraId="1FDFBADD" w14:textId="77777777" w:rsidR="00DB3387" w:rsidRPr="00E05B19" w:rsidRDefault="00DB3387" w:rsidP="00DB3387">
      <w:pPr>
        <w:pStyle w:val="CordiaNew"/>
        <w:tabs>
          <w:tab w:val="clear" w:pos="4153"/>
          <w:tab w:val="left" w:pos="426"/>
        </w:tabs>
        <w:ind w:left="851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</w:p>
    <w:p w14:paraId="66B36769" w14:textId="1A2F2C8D" w:rsidR="00974499" w:rsidRPr="00E05B19" w:rsidRDefault="00F3319D" w:rsidP="009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trike/>
          <w:spacing w:val="-2"/>
          <w:sz w:val="28"/>
          <w:szCs w:val="28"/>
          <w:highlight w:val="lightGray"/>
        </w:rPr>
      </w:pPr>
      <w:r w:rsidRPr="00E05B19">
        <w:rPr>
          <w:rFonts w:ascii="BrowalliaUPC" w:hAnsi="BrowalliaUPC" w:cs="BrowalliaUPC"/>
          <w:spacing w:val="-2"/>
          <w:sz w:val="28"/>
          <w:szCs w:val="28"/>
          <w:cs/>
        </w:rPr>
        <w:t>สถานการณ์การแพร่ระบาดของโรคติดเชื้อไวรัสโค</w:t>
      </w:r>
      <w:proofErr w:type="spellStart"/>
      <w:r w:rsidRPr="00E05B19">
        <w:rPr>
          <w:rFonts w:ascii="BrowalliaUPC" w:hAnsi="BrowalliaUPC" w:cs="BrowalliaUPC"/>
          <w:spacing w:val="-2"/>
          <w:sz w:val="28"/>
          <w:szCs w:val="28"/>
          <w:cs/>
        </w:rPr>
        <w:t>โร</w:t>
      </w:r>
      <w:proofErr w:type="spellEnd"/>
      <w:r w:rsidRPr="00E05B19">
        <w:rPr>
          <w:rFonts w:ascii="BrowalliaUPC" w:hAnsi="BrowalliaUPC" w:cs="BrowalliaUPC"/>
          <w:spacing w:val="-2"/>
          <w:sz w:val="28"/>
          <w:szCs w:val="28"/>
          <w:cs/>
        </w:rPr>
        <w:t xml:space="preserve">นา </w:t>
      </w:r>
      <w:r w:rsidRPr="00E05B19">
        <w:rPr>
          <w:rFonts w:ascii="BrowalliaUPC" w:hAnsi="BrowalliaUPC" w:cs="BrowalliaUPC"/>
          <w:spacing w:val="-2"/>
          <w:sz w:val="28"/>
          <w:szCs w:val="28"/>
        </w:rPr>
        <w:t>2019</w:t>
      </w:r>
      <w:r w:rsidRPr="00E05B19">
        <w:rPr>
          <w:rFonts w:ascii="BrowalliaUPC" w:hAnsi="BrowalliaUPC" w:cs="BrowalliaUPC"/>
          <w:spacing w:val="-2"/>
          <w:sz w:val="28"/>
          <w:szCs w:val="28"/>
          <w:cs/>
        </w:rPr>
        <w:t xml:space="preserve"> (“</w:t>
      </w:r>
      <w:r w:rsidRPr="00E05B19">
        <w:rPr>
          <w:rFonts w:ascii="BrowalliaUPC" w:hAnsi="BrowalliaUPC" w:cs="BrowalliaUPC"/>
          <w:spacing w:val="-2"/>
          <w:sz w:val="28"/>
          <w:szCs w:val="28"/>
        </w:rPr>
        <w:t>COVID-19</w:t>
      </w:r>
      <w:r w:rsidRPr="00E05B19">
        <w:rPr>
          <w:rFonts w:ascii="BrowalliaUPC" w:hAnsi="BrowalliaUPC" w:cs="BrowalliaUPC"/>
          <w:spacing w:val="-2"/>
          <w:sz w:val="28"/>
          <w:szCs w:val="28"/>
          <w:cs/>
        </w:rPr>
        <w:t>”) ที่</w:t>
      </w:r>
      <w:r w:rsidR="007F732A" w:rsidRPr="00E05B19">
        <w:rPr>
          <w:rFonts w:ascii="BrowalliaUPC" w:hAnsi="BrowalliaUPC" w:cs="BrowalliaUPC"/>
          <w:spacing w:val="-2"/>
          <w:sz w:val="28"/>
          <w:szCs w:val="28"/>
          <w:cs/>
        </w:rPr>
        <w:t xml:space="preserve">เริ่มตั้งแต่ปี </w:t>
      </w:r>
      <w:r w:rsidR="007F732A" w:rsidRPr="00E05B19">
        <w:rPr>
          <w:rFonts w:ascii="BrowalliaUPC" w:hAnsi="BrowalliaUPC" w:cs="BrowalliaUPC"/>
          <w:spacing w:val="-2"/>
          <w:sz w:val="28"/>
          <w:szCs w:val="28"/>
        </w:rPr>
        <w:t>256</w:t>
      </w:r>
      <w:r w:rsidR="00FC048B" w:rsidRPr="00E05B19">
        <w:rPr>
          <w:rFonts w:ascii="BrowalliaUPC" w:hAnsi="BrowalliaUPC" w:cs="BrowalliaUPC"/>
          <w:spacing w:val="-2"/>
          <w:sz w:val="28"/>
          <w:szCs w:val="28"/>
        </w:rPr>
        <w:t>2</w:t>
      </w:r>
      <w:r w:rsidR="007F732A" w:rsidRPr="00E05B19">
        <w:rPr>
          <w:rFonts w:ascii="BrowalliaUPC" w:hAnsi="BrowalliaUPC" w:cs="BrowalliaUPC"/>
          <w:spacing w:val="-2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pacing w:val="-2"/>
          <w:sz w:val="28"/>
          <w:szCs w:val="28"/>
          <w:cs/>
        </w:rPr>
        <w:t>ได้ขยายวงกว้างอย่างต่อเนื่องทำให้เกิดการชะลอตัวของเศรษฐกิจ และมีผลกระทบต่อธุรกิจและอุตสาหกรรมส่วนใหญ่ แต่ไม่ได้</w:t>
      </w:r>
      <w:r w:rsidR="00774DD4" w:rsidRPr="00E05B19">
        <w:rPr>
          <w:rFonts w:ascii="BrowalliaUPC" w:hAnsi="BrowalliaUPC" w:cs="BrowalliaUPC"/>
          <w:spacing w:val="-2"/>
          <w:sz w:val="28"/>
          <w:szCs w:val="28"/>
          <w:cs/>
        </w:rPr>
        <w:t>มีผล</w:t>
      </w:r>
      <w:r w:rsidRPr="00E05B19">
        <w:rPr>
          <w:rFonts w:ascii="BrowalliaUPC" w:hAnsi="BrowalliaUPC" w:cs="BrowalliaUPC"/>
          <w:spacing w:val="-2"/>
          <w:sz w:val="28"/>
          <w:szCs w:val="28"/>
          <w:cs/>
        </w:rPr>
        <w:t>กระทบ</w:t>
      </w:r>
      <w:r w:rsidR="00774DD4" w:rsidRPr="00E05B19">
        <w:rPr>
          <w:rFonts w:ascii="BrowalliaUPC" w:hAnsi="BrowalliaUPC" w:cs="BrowalliaUPC"/>
          <w:spacing w:val="-2"/>
          <w:sz w:val="28"/>
          <w:szCs w:val="28"/>
          <w:cs/>
        </w:rPr>
        <w:t>ทางลบ</w:t>
      </w:r>
      <w:r w:rsidRPr="00E05B19">
        <w:rPr>
          <w:rFonts w:ascii="BrowalliaUPC" w:hAnsi="BrowalliaUPC" w:cs="BrowalliaUPC"/>
          <w:spacing w:val="-2"/>
          <w:sz w:val="28"/>
          <w:szCs w:val="28"/>
          <w:cs/>
        </w:rPr>
        <w:t>ต่อ</w:t>
      </w:r>
      <w:r w:rsidR="00774DD4" w:rsidRPr="00E05B19">
        <w:rPr>
          <w:rFonts w:ascii="BrowalliaUPC" w:hAnsi="BrowalliaUPC" w:cs="BrowalliaUPC"/>
          <w:spacing w:val="-2"/>
          <w:sz w:val="28"/>
          <w:szCs w:val="28"/>
          <w:cs/>
        </w:rPr>
        <w:t>ธุรกิจของ</w:t>
      </w:r>
      <w:r w:rsidRPr="00E05B19">
        <w:rPr>
          <w:rFonts w:ascii="BrowalliaUPC" w:hAnsi="BrowalliaUPC" w:cs="BrowalliaUPC"/>
          <w:spacing w:val="-2"/>
          <w:sz w:val="28"/>
          <w:szCs w:val="28"/>
          <w:cs/>
        </w:rPr>
        <w:t xml:space="preserve">บริษัทอย่างเป็นสาระสำคัญ </w:t>
      </w:r>
      <w:r w:rsidR="00974499" w:rsidRPr="00E05B19">
        <w:rPr>
          <w:rFonts w:ascii="BrowalliaUPC" w:hAnsi="BrowalliaUPC" w:cs="BrowalliaUPC" w:hint="cs"/>
          <w:spacing w:val="-2"/>
          <w:sz w:val="28"/>
          <w:szCs w:val="28"/>
          <w:cs/>
        </w:rPr>
        <w:t>นอกจากส่งผลกระทบต่อการด้อยค่าในเงินลงทุนที่บริษัทลงทุนในกลุ่มบริษัทวุฒิศักดิ์ซึ่ง</w:t>
      </w:r>
      <w:r w:rsidR="00974499" w:rsidRPr="00E05B19">
        <w:rPr>
          <w:rFonts w:ascii="BrowalliaUPC" w:hAnsi="BrowalliaUPC" w:cs="BrowalliaUPC" w:hint="cs"/>
          <w:sz w:val="28"/>
          <w:szCs w:val="28"/>
          <w:cs/>
        </w:rPr>
        <w:t>ประกอบธุรกิจด้านคลินิกเสริมความงาม</w:t>
      </w:r>
      <w:r w:rsidR="00ED05A9" w:rsidRPr="00E05B19">
        <w:rPr>
          <w:rFonts w:ascii="BrowalliaUPC" w:hAnsi="BrowalliaUPC" w:cs="BrowalliaUPC" w:hint="cs"/>
          <w:sz w:val="28"/>
          <w:szCs w:val="28"/>
          <w:cs/>
        </w:rPr>
        <w:t>ซึ่ง</w:t>
      </w:r>
      <w:r w:rsidR="00974499" w:rsidRPr="00E05B19">
        <w:rPr>
          <w:rFonts w:ascii="BrowalliaUPC" w:hAnsi="BrowalliaUPC" w:cs="BrowalliaUPC" w:hint="cs"/>
          <w:sz w:val="28"/>
          <w:szCs w:val="28"/>
          <w:cs/>
        </w:rPr>
        <w:t xml:space="preserve">ได้รับผลกระทบอย่างต่อเนื่องจากนโยบายปิดสถานให้บริการคลินิกตามประกาศของรัฐบาล การปิดคลินิกการให้บริการทุกสาขาเป็นเวลานานทำให้ไม่มีรายได้จากการให้บริการ และขาดสภาพคล่องทางการเงินอย่างรุนแรง ซึ่งส่งผลกระทบในเชิงลบต่อการดำเนินธุรกิจของกลุ่มวุฒิศักดิ์จนไม่สามารถดำเนินธุรกิจต่อไปได้ หลังจากได้มีการประเมินสถานะของกิจการแล้ว คณะกรรมการชุดปัจจุบันจึงยื่นคำร้องขอฟื้นฟูกิจการของวุฒิศักดิ์ต่อศาลล้มละลายกลาง เมื่อวันที่ </w:t>
      </w:r>
      <w:r w:rsidR="00974499" w:rsidRPr="00E05B19">
        <w:rPr>
          <w:rFonts w:ascii="BrowalliaUPC" w:hAnsi="BrowalliaUPC" w:cs="BrowalliaUPC"/>
          <w:sz w:val="28"/>
          <w:szCs w:val="28"/>
        </w:rPr>
        <w:t>24</w:t>
      </w:r>
      <w:r w:rsidR="00974499" w:rsidRPr="00E05B19">
        <w:rPr>
          <w:rFonts w:ascii="BrowalliaUPC" w:hAnsi="BrowalliaUPC" w:cs="BrowalliaUPC" w:hint="cs"/>
          <w:sz w:val="28"/>
          <w:szCs w:val="28"/>
          <w:cs/>
        </w:rPr>
        <w:t xml:space="preserve"> เมษายน </w:t>
      </w:r>
      <w:r w:rsidR="00974499" w:rsidRPr="00E05B19">
        <w:rPr>
          <w:rFonts w:ascii="BrowalliaUPC" w:hAnsi="BrowalliaUPC" w:cs="BrowalliaUPC"/>
          <w:sz w:val="28"/>
          <w:szCs w:val="28"/>
        </w:rPr>
        <w:t>2563</w:t>
      </w:r>
      <w:r w:rsidR="00974499" w:rsidRPr="00E05B19">
        <w:rPr>
          <w:rFonts w:ascii="BrowalliaUPC" w:hAnsi="BrowalliaUPC" w:cs="BrowalliaUPC" w:hint="cs"/>
          <w:sz w:val="28"/>
          <w:szCs w:val="28"/>
          <w:cs/>
        </w:rPr>
        <w:t xml:space="preserve"> ซึ่งศาลล้มละลายกลางมีคำสั่งให้ยกคำร้อง เมื่อวันที่ </w:t>
      </w:r>
      <w:r w:rsidR="00974499" w:rsidRPr="00E05B19">
        <w:rPr>
          <w:rFonts w:ascii="BrowalliaUPC" w:hAnsi="BrowalliaUPC" w:cs="BrowalliaUPC"/>
          <w:sz w:val="28"/>
          <w:szCs w:val="28"/>
        </w:rPr>
        <w:t>5</w:t>
      </w:r>
      <w:r w:rsidR="00974499" w:rsidRPr="00E05B19">
        <w:rPr>
          <w:rFonts w:ascii="BrowalliaUPC" w:hAnsi="BrowalliaUPC" w:cs="BrowalliaUPC" w:hint="cs"/>
          <w:sz w:val="28"/>
          <w:szCs w:val="28"/>
          <w:cs/>
        </w:rPr>
        <w:t xml:space="preserve"> พฤศจิกายน </w:t>
      </w:r>
      <w:r w:rsidR="00974499" w:rsidRPr="00E05B19">
        <w:rPr>
          <w:rFonts w:ascii="BrowalliaUPC" w:hAnsi="BrowalliaUPC" w:cs="BrowalliaUPC"/>
          <w:sz w:val="28"/>
          <w:szCs w:val="28"/>
        </w:rPr>
        <w:t>2563</w:t>
      </w:r>
      <w:r w:rsidR="00974499" w:rsidRPr="00E05B19">
        <w:rPr>
          <w:rFonts w:ascii="BrowalliaUPC" w:hAnsi="BrowalliaUPC" w:cs="BrowalliaUPC" w:hint="cs"/>
          <w:sz w:val="28"/>
          <w:szCs w:val="28"/>
          <w:cs/>
        </w:rPr>
        <w:t xml:space="preserve"> และต่อมาฝ่ายบริหารของกลุ่ม</w:t>
      </w:r>
      <w:r w:rsidR="00DA0931">
        <w:rPr>
          <w:rFonts w:ascii="BrowalliaUPC" w:hAnsi="BrowalliaUPC" w:cs="BrowalliaUPC"/>
          <w:sz w:val="28"/>
          <w:szCs w:val="28"/>
        </w:rPr>
        <w:br/>
      </w:r>
      <w:r w:rsidR="00974499" w:rsidRPr="00E05B19">
        <w:rPr>
          <w:rFonts w:ascii="BrowalliaUPC" w:hAnsi="BrowalliaUPC" w:cs="BrowalliaUPC" w:hint="cs"/>
          <w:sz w:val="28"/>
          <w:szCs w:val="28"/>
          <w:cs/>
        </w:rPr>
        <w:t xml:space="preserve">วุฒิศักดิ์ได้ยื่นอุทธรณ์ต่อศาลล้มละลายกลางเมื่อวันที่ </w:t>
      </w:r>
      <w:r w:rsidR="00974499" w:rsidRPr="00E05B19">
        <w:rPr>
          <w:rFonts w:ascii="BrowalliaUPC" w:hAnsi="BrowalliaUPC" w:cs="BrowalliaUPC"/>
          <w:sz w:val="28"/>
          <w:szCs w:val="28"/>
        </w:rPr>
        <w:t>4</w:t>
      </w:r>
      <w:r w:rsidR="00974499" w:rsidRPr="00E05B19">
        <w:rPr>
          <w:rFonts w:ascii="BrowalliaUPC" w:hAnsi="BrowalliaUPC" w:cs="BrowalliaUPC" w:hint="cs"/>
          <w:sz w:val="28"/>
          <w:szCs w:val="28"/>
          <w:cs/>
        </w:rPr>
        <w:t xml:space="preserve"> มกราคม </w:t>
      </w:r>
      <w:r w:rsidR="00974499" w:rsidRPr="00E05B19">
        <w:rPr>
          <w:rFonts w:ascii="BrowalliaUPC" w:hAnsi="BrowalliaUPC" w:cs="BrowalliaUPC"/>
          <w:sz w:val="28"/>
          <w:szCs w:val="28"/>
        </w:rPr>
        <w:t>2564</w:t>
      </w:r>
      <w:r w:rsidR="00974499" w:rsidRPr="00E05B19">
        <w:rPr>
          <w:rFonts w:ascii="BrowalliaUPC" w:hAnsi="BrowalliaUPC" w:cs="BrowalliaUPC" w:hint="cs"/>
          <w:sz w:val="28"/>
          <w:szCs w:val="28"/>
          <w:cs/>
        </w:rPr>
        <w:t xml:space="preserve"> ซึ่งศาลมีคำสั่งให้ฟังคำพิพากษาศาลอุทธรณ์คดีชำนัญพิเศษ ในวันที่ </w:t>
      </w:r>
      <w:r w:rsidR="00974499" w:rsidRPr="00E05B19">
        <w:rPr>
          <w:rFonts w:ascii="BrowalliaUPC" w:hAnsi="BrowalliaUPC" w:cs="BrowalliaUPC"/>
          <w:sz w:val="28"/>
          <w:szCs w:val="28"/>
        </w:rPr>
        <w:t>31</w:t>
      </w:r>
      <w:r w:rsidR="00974499" w:rsidRPr="00E05B19">
        <w:rPr>
          <w:rFonts w:ascii="BrowalliaUPC" w:hAnsi="BrowalliaUPC" w:cs="BrowalliaUPC" w:hint="cs"/>
          <w:sz w:val="28"/>
          <w:szCs w:val="28"/>
          <w:cs/>
        </w:rPr>
        <w:t xml:space="preserve"> สิงหาคม </w:t>
      </w:r>
      <w:r w:rsidR="00974499" w:rsidRPr="00E05B19">
        <w:rPr>
          <w:rFonts w:ascii="BrowalliaUPC" w:hAnsi="BrowalliaUPC" w:cs="BrowalliaUPC"/>
          <w:sz w:val="28"/>
          <w:szCs w:val="28"/>
        </w:rPr>
        <w:t>2564</w:t>
      </w:r>
    </w:p>
    <w:p w14:paraId="499CAC40" w14:textId="334F01DD" w:rsidR="00F6382A" w:rsidRPr="00E05B19" w:rsidRDefault="00F6382A" w:rsidP="00F6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90752B9" w14:textId="28FD8270" w:rsidR="008C4693" w:rsidRPr="00E05B19" w:rsidRDefault="008C4693" w:rsidP="00F6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2081C6A6" w14:textId="2DAE9E7B" w:rsidR="008C4693" w:rsidRPr="00E05B19" w:rsidRDefault="008C4693" w:rsidP="00F6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1F0295CC" w14:textId="41398708" w:rsidR="008C4693" w:rsidRPr="00E05B19" w:rsidRDefault="008C4693" w:rsidP="00F6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6FE022A" w14:textId="5C43AFEF" w:rsidR="008C4693" w:rsidRPr="00E05B19" w:rsidRDefault="008C4693" w:rsidP="00F6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2BC1405D" w14:textId="77777777" w:rsidR="008C4693" w:rsidRPr="00E05B19" w:rsidRDefault="008C4693" w:rsidP="00F6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C1F5FBC" w14:textId="51C6F495" w:rsidR="00F6382A" w:rsidRPr="00E05B19" w:rsidRDefault="00D91788" w:rsidP="00F6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 w:hint="cs"/>
          <w:sz w:val="28"/>
          <w:szCs w:val="28"/>
          <w:cs/>
        </w:rPr>
        <w:lastRenderedPageBreak/>
        <w:t xml:space="preserve">ทั้งนี้ </w:t>
      </w:r>
      <w:r w:rsidR="00F6382A" w:rsidRPr="00E05B19">
        <w:rPr>
          <w:rFonts w:ascii="BrowalliaUPC" w:hAnsi="BrowalliaUPC" w:cs="BrowalliaUPC" w:hint="cs"/>
          <w:sz w:val="28"/>
          <w:szCs w:val="28"/>
          <w:cs/>
        </w:rPr>
        <w:t xml:space="preserve">เมื่อวันที่ </w:t>
      </w:r>
      <w:r w:rsidRPr="00E05B19">
        <w:rPr>
          <w:rFonts w:ascii="BrowalliaUPC" w:hAnsi="BrowalliaUPC" w:cs="BrowalliaUPC"/>
          <w:sz w:val="28"/>
          <w:szCs w:val="28"/>
        </w:rPr>
        <w:t>14</w:t>
      </w:r>
      <w:r w:rsidR="00F6382A" w:rsidRPr="00E05B19">
        <w:rPr>
          <w:rFonts w:ascii="BrowalliaUPC" w:hAnsi="BrowalliaUPC" w:cs="BrowalliaUPC" w:hint="cs"/>
          <w:sz w:val="28"/>
          <w:szCs w:val="28"/>
          <w:cs/>
        </w:rPr>
        <w:t xml:space="preserve"> มิถุนายน </w:t>
      </w:r>
      <w:r w:rsidRPr="00E05B19">
        <w:rPr>
          <w:rFonts w:ascii="BrowalliaUPC" w:hAnsi="BrowalliaUPC" w:cs="BrowalliaUPC"/>
          <w:sz w:val="28"/>
          <w:szCs w:val="28"/>
        </w:rPr>
        <w:t>2564</w:t>
      </w:r>
      <w:r w:rsidR="00F6382A" w:rsidRPr="00E05B19">
        <w:rPr>
          <w:rFonts w:ascii="BrowalliaUPC" w:hAnsi="BrowalliaUPC" w:cs="BrowalliaUPC" w:hint="cs"/>
          <w:sz w:val="28"/>
          <w:szCs w:val="28"/>
          <w:cs/>
        </w:rPr>
        <w:t xml:space="preserve"> บริษัทได้ขายเงินลงทุนในบริษัท ดับบลิวซีไอ โฮลด</w:t>
      </w:r>
      <w:proofErr w:type="spellStart"/>
      <w:r w:rsidR="00F6382A" w:rsidRPr="00E05B19">
        <w:rPr>
          <w:rFonts w:ascii="BrowalliaUPC" w:hAnsi="BrowalliaUPC" w:cs="BrowalliaUPC" w:hint="cs"/>
          <w:sz w:val="28"/>
          <w:szCs w:val="28"/>
          <w:cs/>
        </w:rPr>
        <w:t>ิ้ง</w:t>
      </w:r>
      <w:proofErr w:type="spellEnd"/>
      <w:r w:rsidR="00F6382A" w:rsidRPr="00E05B19">
        <w:rPr>
          <w:rFonts w:ascii="BrowalliaUPC" w:hAnsi="BrowalliaUPC" w:cs="BrowalliaUPC" w:hint="cs"/>
          <w:sz w:val="28"/>
          <w:szCs w:val="28"/>
          <w:cs/>
        </w:rPr>
        <w:t xml:space="preserve"> จำกัด (มหาชน) ออกไป และได้รับชำระค่าหุ้นเรียบร้อยแล้ว</w:t>
      </w:r>
      <w:r w:rsidR="00ED05A9" w:rsidRPr="00E05B19">
        <w:rPr>
          <w:rFonts w:ascii="BrowalliaUPC" w:hAnsi="BrowalliaUPC" w:cs="BrowalliaUPC" w:hint="cs"/>
          <w:sz w:val="28"/>
          <w:szCs w:val="28"/>
          <w:cs/>
        </w:rPr>
        <w:t>แต่ยังไม่สามารถ</w:t>
      </w:r>
      <w:r w:rsidR="00F6382A" w:rsidRPr="00E05B19">
        <w:rPr>
          <w:rFonts w:ascii="BrowalliaUPC" w:hAnsi="BrowalliaUPC" w:cs="BrowalliaUPC" w:hint="cs"/>
          <w:sz w:val="28"/>
          <w:szCs w:val="28"/>
          <w:cs/>
        </w:rPr>
        <w:t>โอนหุ้น</w:t>
      </w:r>
      <w:r w:rsidR="00685674" w:rsidRPr="00E05B19">
        <w:rPr>
          <w:rFonts w:ascii="BrowalliaUPC" w:hAnsi="BrowalliaUPC" w:cs="BrowalliaUPC" w:hint="cs"/>
          <w:sz w:val="28"/>
          <w:szCs w:val="28"/>
          <w:cs/>
        </w:rPr>
        <w:t>ที่ขายให้</w:t>
      </w:r>
      <w:r w:rsidR="00F6382A" w:rsidRPr="00E05B19">
        <w:rPr>
          <w:rFonts w:ascii="BrowalliaUPC" w:hAnsi="BrowalliaUPC" w:cs="BrowalliaUPC" w:hint="cs"/>
          <w:sz w:val="28"/>
          <w:szCs w:val="28"/>
          <w:cs/>
        </w:rPr>
        <w:t>กับผู้ซื้อ</w:t>
      </w:r>
      <w:r w:rsidR="009B4E77" w:rsidRPr="00E05B19">
        <w:rPr>
          <w:rFonts w:ascii="BrowalliaUPC" w:hAnsi="BrowalliaUPC" w:cs="BrowalliaUPC"/>
          <w:sz w:val="28"/>
          <w:szCs w:val="28"/>
          <w:cs/>
        </w:rPr>
        <w:t>ได้เน</w:t>
      </w:r>
      <w:r w:rsidR="00A35EF0">
        <w:rPr>
          <w:rFonts w:ascii="BrowalliaUPC" w:hAnsi="BrowalliaUPC" w:cs="BrowalliaUPC" w:hint="cs"/>
          <w:sz w:val="28"/>
          <w:szCs w:val="28"/>
          <w:cs/>
        </w:rPr>
        <w:t>ื่</w:t>
      </w:r>
      <w:r w:rsidR="009B4E77" w:rsidRPr="00E05B19">
        <w:rPr>
          <w:rFonts w:ascii="BrowalliaUPC" w:hAnsi="BrowalliaUPC" w:cs="BrowalliaUPC"/>
          <w:sz w:val="28"/>
          <w:szCs w:val="28"/>
          <w:cs/>
        </w:rPr>
        <w:t>องจากหุ้นดังกล่าวติดภาระจำนำเป็นหลักทรัพย์ค้ำประกันเงินกู้ยืมกับธนาคารแห่งหนึ่ง อย่างไรก็ตาม บริษัท</w:t>
      </w:r>
      <w:r w:rsidR="00F6382A" w:rsidRPr="00E05B19">
        <w:rPr>
          <w:rFonts w:ascii="BrowalliaUPC" w:hAnsi="BrowalliaUPC" w:cs="BrowalliaUPC" w:hint="cs"/>
          <w:sz w:val="28"/>
          <w:szCs w:val="28"/>
          <w:cs/>
        </w:rPr>
        <w:t>คาดว่าจะ</w:t>
      </w:r>
      <w:r w:rsidR="00E72E2E" w:rsidRPr="00E05B19">
        <w:rPr>
          <w:rFonts w:ascii="BrowalliaUPC" w:hAnsi="BrowalliaUPC" w:cs="BrowalliaUPC" w:hint="cs"/>
          <w:sz w:val="28"/>
          <w:szCs w:val="28"/>
          <w:cs/>
        </w:rPr>
        <w:t>สามารถจัดการโอนหุ้น</w:t>
      </w:r>
      <w:r w:rsidR="00A35EF0">
        <w:rPr>
          <w:rFonts w:ascii="BrowalliaUPC" w:hAnsi="BrowalliaUPC" w:cs="BrowalliaUPC" w:hint="cs"/>
          <w:sz w:val="28"/>
          <w:szCs w:val="28"/>
          <w:cs/>
        </w:rPr>
        <w:t>ใ</w:t>
      </w:r>
      <w:r w:rsidR="000A0F5E" w:rsidRPr="00E05B19">
        <w:rPr>
          <w:rFonts w:ascii="BrowalliaUPC" w:hAnsi="BrowalliaUPC" w:cs="BrowalliaUPC" w:hint="cs"/>
          <w:sz w:val="28"/>
          <w:szCs w:val="28"/>
          <w:cs/>
        </w:rPr>
        <w:t>ห้</w:t>
      </w:r>
      <w:r w:rsidR="00F6382A" w:rsidRPr="00E05B19">
        <w:rPr>
          <w:rFonts w:ascii="BrowalliaUPC" w:hAnsi="BrowalliaUPC" w:cs="BrowalliaUPC" w:hint="cs"/>
          <w:sz w:val="28"/>
          <w:szCs w:val="28"/>
          <w:cs/>
        </w:rPr>
        <w:t xml:space="preserve">แล้วเสร็จภายในไตรมาส </w:t>
      </w:r>
      <w:r w:rsidR="00B76403" w:rsidRPr="00E05B19">
        <w:rPr>
          <w:rFonts w:ascii="BrowalliaUPC" w:hAnsi="BrowalliaUPC" w:cs="BrowalliaUPC"/>
          <w:sz w:val="28"/>
          <w:szCs w:val="28"/>
        </w:rPr>
        <w:t>3</w:t>
      </w:r>
      <w:r w:rsidR="00F6382A" w:rsidRPr="00E05B19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453147" w:rsidRPr="00E05B19">
        <w:rPr>
          <w:rFonts w:ascii="BrowalliaUPC" w:hAnsi="BrowalliaUPC" w:cs="BrowalliaUPC"/>
          <w:sz w:val="28"/>
          <w:szCs w:val="28"/>
          <w:cs/>
        </w:rPr>
        <w:t xml:space="preserve">ของปี </w:t>
      </w:r>
      <w:r w:rsidR="001A5B77" w:rsidRPr="00E05B19">
        <w:rPr>
          <w:rFonts w:ascii="BrowalliaUPC" w:hAnsi="BrowalliaUPC" w:cs="BrowalliaUPC"/>
          <w:sz w:val="28"/>
          <w:szCs w:val="28"/>
        </w:rPr>
        <w:t xml:space="preserve">2564 </w:t>
      </w:r>
      <w:r w:rsidR="00453147" w:rsidRPr="00E05B19">
        <w:rPr>
          <w:rFonts w:ascii="BrowalliaUPC" w:hAnsi="BrowalliaUPC" w:cs="BrowalliaUPC"/>
          <w:sz w:val="28"/>
          <w:szCs w:val="28"/>
          <w:cs/>
        </w:rPr>
        <w:t>นี้ บริษัทจึงยังคงรวมงบการเงินของบริษัทย่อยกลุ่มวุฒ</w:t>
      </w:r>
      <w:r w:rsidR="006C6AE9" w:rsidRPr="00E05B19">
        <w:rPr>
          <w:rFonts w:ascii="BrowalliaUPC" w:hAnsi="BrowalliaUPC" w:cs="BrowalliaUPC" w:hint="cs"/>
          <w:sz w:val="28"/>
          <w:szCs w:val="28"/>
          <w:cs/>
        </w:rPr>
        <w:t>ิ</w:t>
      </w:r>
      <w:r w:rsidR="00453147" w:rsidRPr="00E05B19">
        <w:rPr>
          <w:rFonts w:ascii="BrowalliaUPC" w:hAnsi="BrowalliaUPC" w:cs="BrowalliaUPC"/>
          <w:sz w:val="28"/>
          <w:szCs w:val="28"/>
          <w:cs/>
        </w:rPr>
        <w:t>ศักด</w:t>
      </w:r>
      <w:r w:rsidR="006C6AE9" w:rsidRPr="00E05B19">
        <w:rPr>
          <w:rFonts w:ascii="BrowalliaUPC" w:hAnsi="BrowalliaUPC" w:cs="BrowalliaUPC" w:hint="cs"/>
          <w:sz w:val="28"/>
          <w:szCs w:val="28"/>
          <w:cs/>
        </w:rPr>
        <w:t>ิ์</w:t>
      </w:r>
      <w:r w:rsidR="00453147" w:rsidRPr="00E05B19">
        <w:rPr>
          <w:rFonts w:ascii="BrowalliaUPC" w:hAnsi="BrowalliaUPC" w:cs="BrowalliaUPC"/>
          <w:sz w:val="28"/>
          <w:szCs w:val="28"/>
          <w:cs/>
        </w:rPr>
        <w:t>ไว้ในงบการเงินรวม ถึงวันที่</w:t>
      </w:r>
      <w:r w:rsidR="001A5B77" w:rsidRPr="00E05B19">
        <w:rPr>
          <w:rFonts w:ascii="BrowalliaUPC" w:hAnsi="BrowalliaUPC" w:cs="BrowalliaUPC"/>
          <w:sz w:val="28"/>
          <w:szCs w:val="28"/>
        </w:rPr>
        <w:t xml:space="preserve"> 30</w:t>
      </w:r>
      <w:r w:rsidR="00453147" w:rsidRPr="00E05B19">
        <w:rPr>
          <w:rFonts w:ascii="BrowalliaUPC" w:hAnsi="BrowalliaUPC" w:cs="BrowalliaUPC"/>
          <w:sz w:val="28"/>
          <w:szCs w:val="28"/>
          <w:cs/>
        </w:rPr>
        <w:t xml:space="preserve"> มิถุนายน </w:t>
      </w:r>
      <w:r w:rsidR="001A5B77" w:rsidRPr="00E05B19">
        <w:rPr>
          <w:rFonts w:ascii="BrowalliaUPC" w:hAnsi="BrowalliaUPC" w:cs="BrowalliaUPC"/>
          <w:sz w:val="28"/>
          <w:szCs w:val="28"/>
        </w:rPr>
        <w:t xml:space="preserve">2564 </w:t>
      </w:r>
      <w:r w:rsidR="00453147" w:rsidRPr="00E05B19">
        <w:rPr>
          <w:rFonts w:ascii="BrowalliaUPC" w:hAnsi="BrowalliaUPC" w:cs="BrowalliaUPC"/>
          <w:sz w:val="28"/>
          <w:szCs w:val="28"/>
          <w:cs/>
        </w:rPr>
        <w:t>ทั้งนี้ การขายเงินลงทุนดังกล่าวไม่มี</w:t>
      </w:r>
      <w:r w:rsidR="00F6382A" w:rsidRPr="00E05B19">
        <w:rPr>
          <w:rFonts w:ascii="BrowalliaUPC" w:hAnsi="BrowalliaUPC" w:cs="BrowalliaUPC" w:hint="cs"/>
          <w:sz w:val="28"/>
          <w:szCs w:val="28"/>
          <w:cs/>
        </w:rPr>
        <w:t>ผลกระทบ</w:t>
      </w:r>
      <w:r w:rsidR="00CD27F6" w:rsidRPr="00E05B19">
        <w:rPr>
          <w:rFonts w:ascii="BrowalliaUPC" w:hAnsi="BrowalliaUPC" w:cs="BrowalliaUPC"/>
          <w:sz w:val="28"/>
          <w:szCs w:val="28"/>
          <w:cs/>
        </w:rPr>
        <w:t>ที่เป็นสาระสำคัญต่องบการเงินของบริษัทเนื่องจากบริษัทได้ตั้งค่าเผื่อขาดทุนไว้ครบถ้วนแล้ว</w:t>
      </w:r>
      <w:r w:rsidR="00F6382A" w:rsidRPr="00E05B19">
        <w:rPr>
          <w:rFonts w:ascii="BrowalliaUPC" w:hAnsi="BrowalliaUPC" w:cs="BrowalliaUPC" w:hint="cs"/>
          <w:sz w:val="28"/>
          <w:szCs w:val="28"/>
          <w:cs/>
        </w:rPr>
        <w:t xml:space="preserve"> </w:t>
      </w:r>
    </w:p>
    <w:p w14:paraId="30D15D6A" w14:textId="77777777" w:rsidR="008C4693" w:rsidRPr="00E05B19" w:rsidRDefault="008C4693" w:rsidP="00F6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282A101A" w14:textId="26A4CD61" w:rsidR="00DB3387" w:rsidRPr="00E05B19" w:rsidRDefault="00DB3387" w:rsidP="0000289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เกณฑ์ในการจัดทำงบการเงิน</w:t>
      </w:r>
    </w:p>
    <w:p w14:paraId="02B1C5B4" w14:textId="77777777" w:rsidR="00D83661" w:rsidRPr="00E05B19" w:rsidRDefault="00D83661" w:rsidP="00D83661">
      <w:pPr>
        <w:pStyle w:val="CordiaNew"/>
        <w:tabs>
          <w:tab w:val="clear" w:pos="4153"/>
          <w:tab w:val="left" w:pos="426"/>
          <w:tab w:val="left" w:pos="851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2CCA7833" w14:textId="28092A8A" w:rsidR="00D2198D" w:rsidRPr="00E05B19" w:rsidRDefault="00D2198D" w:rsidP="00517FC8">
      <w:pPr>
        <w:pStyle w:val="CordiaNew"/>
        <w:numPr>
          <w:ilvl w:val="0"/>
          <w:numId w:val="22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เกณฑ์ในการจัดทำงบการเงินระหว่างกาล</w:t>
      </w:r>
    </w:p>
    <w:p w14:paraId="0249A2E5" w14:textId="77777777" w:rsidR="00A4477D" w:rsidRPr="00E05B19" w:rsidRDefault="00A4477D" w:rsidP="00D2198D">
      <w:pPr>
        <w:pStyle w:val="CordiaNew"/>
        <w:tabs>
          <w:tab w:val="clear" w:pos="4153"/>
          <w:tab w:val="left" w:pos="426"/>
        </w:tabs>
        <w:ind w:left="851" w:hanging="425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cs/>
          <w:lang w:val="th-TH"/>
        </w:rPr>
      </w:pPr>
    </w:p>
    <w:p w14:paraId="23CBC012" w14:textId="6DAF3BC4" w:rsidR="00C8288C" w:rsidRPr="00E05B19" w:rsidRDefault="004A3BC2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E05B19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cs/>
          <w:lang w:eastAsia="en-US"/>
        </w:rPr>
        <w:t>บริษัทจัดทำ</w:t>
      </w:r>
      <w:r w:rsidR="00C8288C" w:rsidRPr="00E05B1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งบการเงินระหว่างกาลสำหรับงวดสามเดือน</w:t>
      </w:r>
      <w:r w:rsidR="00AB78FF" w:rsidRPr="00E05B1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และหกเดือน</w:t>
      </w:r>
      <w:r w:rsidR="00C8288C" w:rsidRPr="00E05B1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สิ้นสุดวันที่</w:t>
      </w:r>
      <w:r w:rsidR="00421E10" w:rsidRPr="00E05B19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 xml:space="preserve"> </w:t>
      </w:r>
      <w:r w:rsidR="00AB78FF" w:rsidRPr="00E05B19">
        <w:rPr>
          <w:rFonts w:ascii="BrowalliaUPC" w:hAnsi="BrowalliaUPC" w:cs="BrowalliaUPC"/>
          <w:color w:val="auto"/>
          <w:sz w:val="28"/>
          <w:szCs w:val="28"/>
          <w:lang w:val="en-GB"/>
        </w:rPr>
        <w:t xml:space="preserve">30 </w:t>
      </w:r>
      <w:r w:rsidR="00AB78FF" w:rsidRPr="00E05B19">
        <w:rPr>
          <w:rFonts w:ascii="BrowalliaUPC" w:hAnsi="BrowalliaUPC" w:cs="BrowalliaUPC"/>
          <w:color w:val="auto"/>
          <w:sz w:val="28"/>
          <w:szCs w:val="28"/>
          <w:cs/>
          <w:lang w:val="en-GB"/>
        </w:rPr>
        <w:t>มิถุนายน</w:t>
      </w:r>
      <w:r w:rsidR="00421E10" w:rsidRPr="00E05B19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 xml:space="preserve"> 2564 </w:t>
      </w:r>
      <w:r w:rsidR="00C8288C" w:rsidRPr="00E05B1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ตามมาตรฐาน</w:t>
      </w:r>
      <w:r w:rsidR="00AB78FF" w:rsidRPr="00E05B1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br/>
      </w:r>
      <w:r w:rsidR="00C8288C" w:rsidRPr="00E05B1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การบัญชี ฉบับที่</w:t>
      </w:r>
      <w:r w:rsidR="00421E10" w:rsidRPr="00E05B19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 xml:space="preserve"> 34</w:t>
      </w:r>
      <w:r w:rsidR="00421E10" w:rsidRPr="00E05B1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C8288C"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เรื่อง “การรายงานทางการเงินระหว่างกาล” </w:t>
      </w:r>
      <w:r w:rsidR="00B005C0" w:rsidRPr="00E05B1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และได้ปฏ</w:t>
      </w:r>
      <w:r w:rsidR="003B53FD" w:rsidRPr="00E05B1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ิบัติตาม</w:t>
      </w:r>
      <w:r w:rsidR="00C8288C"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แนวปฏิบัติทางการบัญชีที่ประกาศใช้โดยสภาวิชาชีพบัญชี </w:t>
      </w:r>
      <w:r w:rsidR="00B05B7B" w:rsidRPr="00E05B1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รวมทั้ง</w:t>
      </w:r>
      <w:r w:rsidR="00C8288C"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B05B7B" w:rsidRPr="00E05B1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</w:t>
      </w:r>
      <w:r w:rsidR="00C8288C"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ได้นำเสนอ</w:t>
      </w:r>
      <w:r w:rsidR="00072D16" w:rsidRPr="00E05B1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งบการเงินเหล่านี้</w:t>
      </w:r>
      <w:r w:rsidR="00C8288C"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ในสกุลเงินบาทโดยไม่ได้รวมข้อมูลทั้งหมดในงบการเงินตามมาตรฐานการรายงานทางการเงินของไทย ผู้ใช้งบการเงิน</w:t>
      </w:r>
      <w:r w:rsidR="00BA3AB3"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จึง</w:t>
      </w:r>
      <w:r w:rsidR="00C8288C"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ควรใช้งบการเงินระหว่างกาลนี้ควบคู่กับงบการเงินสำหรับปีสิ้นสุดวันที</w:t>
      </w:r>
      <w:r w:rsidR="00421E10"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่ </w:t>
      </w:r>
      <w:r w:rsidR="00421E10" w:rsidRPr="00E05B1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="00C8288C"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ธันวาคม</w:t>
      </w:r>
      <w:r w:rsidR="00421E10" w:rsidRPr="00E05B1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2563</w:t>
      </w:r>
    </w:p>
    <w:p w14:paraId="136E599F" w14:textId="77777777" w:rsidR="00421E10" w:rsidRPr="00E05B19" w:rsidRDefault="00421E10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5A943287" w14:textId="38350FBE" w:rsidR="00C8288C" w:rsidRPr="00E05B19" w:rsidRDefault="00C8288C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งบการเงินระหว่างกาลฉบับนี้</w:t>
      </w:r>
      <w:r w:rsidR="00EB1DCC" w:rsidRPr="00E05B1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ถูก</w:t>
      </w:r>
      <w:r w:rsidR="00C85455" w:rsidRPr="00E05B1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จัดทำขึ้น</w:t>
      </w: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เป็นทางการ</w:t>
      </w:r>
      <w:r w:rsidR="00C85455" w:rsidRPr="00E05B1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ด้วย</w:t>
      </w: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ภาษาไทย การแปลงบการเงินฉบับนี้เป็นภาษาอื่น</w:t>
      </w:r>
      <w:r w:rsidR="00484DF7" w:rsidRPr="00E05B1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ต้องให้สอดคล้องกับ</w:t>
      </w: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งบการเงินที่จัดทำขึ้นเป็นภาษาไทย</w:t>
      </w:r>
    </w:p>
    <w:p w14:paraId="406D445D" w14:textId="77777777" w:rsidR="00C8288C" w:rsidRPr="00E05B19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4A92988" w14:textId="436154B7" w:rsidR="006C1F99" w:rsidRPr="00E05B19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งบการเงินระหว่างกาลนี้ได้รับอนุมัติจาก</w:t>
      </w:r>
      <w:r w:rsidR="00E90A5E" w:rsidRPr="00E05B1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คณะ</w:t>
      </w: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กรรมการ</w:t>
      </w:r>
      <w:r w:rsidR="00E90A5E" w:rsidRPr="00E05B1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ของ</w:t>
      </w: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บริษัท เมื่อวันที่ </w:t>
      </w:r>
      <w:r w:rsidR="00E577FB" w:rsidRPr="00E05B1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13</w:t>
      </w:r>
      <w:r w:rsidR="00AB78FF"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สิงหาคม</w:t>
      </w:r>
      <w:r w:rsidR="001A241C"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1A241C" w:rsidRPr="00E05B1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2564</w:t>
      </w:r>
    </w:p>
    <w:p w14:paraId="680253D5" w14:textId="77777777" w:rsidR="00C8288C" w:rsidRPr="00E05B19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5DAF769" w14:textId="4793CB0B" w:rsidR="00A4477D" w:rsidRPr="00E05B19" w:rsidRDefault="00515E47" w:rsidP="00517FC8">
      <w:pPr>
        <w:pStyle w:val="CordiaNew"/>
        <w:numPr>
          <w:ilvl w:val="0"/>
          <w:numId w:val="22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ab/>
      </w:r>
      <w:r w:rsidR="00A4477D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6123974C" w14:textId="77777777" w:rsidR="00EE40BF" w:rsidRPr="00E05B19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0BF92DFF" w14:textId="4B1348F8" w:rsidR="00026C9A" w:rsidRPr="00E05B19" w:rsidRDefault="00076A9C" w:rsidP="003431F3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งบการเงินรวมระหว่างกาลได้</w:t>
      </w:r>
      <w:r w:rsidR="00437652" w:rsidRPr="00E05B1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ถูก</w:t>
      </w: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จัดทำขึ้นโดยรวมงบการเงินของ</w:t>
      </w:r>
      <w:r w:rsidR="00C95CB3"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</w:t>
      </w:r>
      <w:r w:rsidR="00C95CB3" w:rsidRPr="00E05B1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</w:t>
      </w:r>
      <w:r w:rsidR="00C95CB3"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อี ฟอร์ แอล เอม จำกัด (มหาชน) และบริษัทย่อย </w:t>
      </w:r>
      <w:r w:rsidR="006B798F"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โดยใช้หลักเกณฑ์เดียวกับงบการเงินรวมสำหรับสำหรับปีสิ้นสุดวันที่ </w:t>
      </w:r>
      <w:r w:rsidR="00C95CB3" w:rsidRPr="00E05B1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="00C95CB3"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ธันวาคม </w:t>
      </w:r>
      <w:r w:rsidR="00C95CB3" w:rsidRPr="00E05B1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</w:t>
      </w:r>
      <w:r w:rsidR="000462F9" w:rsidRPr="00E05B1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</w:t>
      </w:r>
      <w:r w:rsidR="00C95CB3" w:rsidRPr="00E05B1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2E7811" w:rsidRPr="00E05B19">
        <w:rPr>
          <w:rFonts w:ascii="Browallia New" w:hAnsi="Browallia New" w:cs="Browallia New" w:hint="cs"/>
          <w:color w:val="auto"/>
          <w:sz w:val="28"/>
          <w:szCs w:val="28"/>
          <w:cs/>
        </w:rPr>
        <w:t>โดยไม่มีการเปลี่ยนแปลง</w:t>
      </w:r>
      <w:r w:rsidR="00437652" w:rsidRPr="00E05B19">
        <w:rPr>
          <w:rFonts w:ascii="Browallia New" w:hAnsi="Browallia New" w:cs="Browallia New" w:hint="cs"/>
          <w:color w:val="auto"/>
          <w:sz w:val="28"/>
          <w:szCs w:val="28"/>
          <w:cs/>
        </w:rPr>
        <w:t>โครงสร้างของกลุ่มบริษัท</w:t>
      </w:r>
      <w:r w:rsidR="002E7811" w:rsidRPr="00E05B19">
        <w:rPr>
          <w:rFonts w:ascii="Browallia New" w:hAnsi="Browallia New" w:cs="Browallia New" w:hint="cs"/>
          <w:color w:val="auto"/>
          <w:sz w:val="28"/>
          <w:szCs w:val="28"/>
          <w:cs/>
        </w:rPr>
        <w:t>ในระหว่างงวด</w:t>
      </w:r>
      <w:r w:rsidR="00E0106F" w:rsidRPr="00E05B19">
        <w:rPr>
          <w:rFonts w:ascii="Browallia New" w:hAnsi="Browallia New" w:cs="Browallia New"/>
          <w:color w:val="auto"/>
          <w:sz w:val="28"/>
          <w:szCs w:val="28"/>
          <w:cs/>
        </w:rPr>
        <w:t>เนื่องจากการขายเงินลงทุนในหุ้นของบริษัทย่อยกลุ่มวุฒิศักดิ์ยังไม่มีการโอนหุ้นโดยสมบูรณ์</w:t>
      </w:r>
    </w:p>
    <w:p w14:paraId="72CFDAF7" w14:textId="77777777" w:rsidR="00790D7A" w:rsidRPr="00E05B19" w:rsidRDefault="00790D7A" w:rsidP="009376B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285A4997" w14:textId="77777777" w:rsidR="006C2C87" w:rsidRPr="00E05B19" w:rsidRDefault="006C2C87" w:rsidP="006C2C8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นโยบายการบัญชีที่สำคัญ</w:t>
      </w:r>
    </w:p>
    <w:p w14:paraId="3C6FD904" w14:textId="70FE8422" w:rsidR="006C2C87" w:rsidRPr="00E05B19" w:rsidRDefault="006C2C87" w:rsidP="006C2C87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lang w:val="th-TH"/>
        </w:rPr>
      </w:pPr>
    </w:p>
    <w:p w14:paraId="120821FE" w14:textId="41048F5E" w:rsidR="001103A2" w:rsidRPr="00E05B19" w:rsidRDefault="001103A2" w:rsidP="00B614F7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งบการเงินระหว่างกาลนี้</w:t>
      </w:r>
      <w:r w:rsidR="00E0106F" w:rsidRPr="00E05B19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ถูก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จัดทำขึ้นโดยใช้นโยบายการบัญชีเช่นเดียวกับที่ใช้สำหรับการจัดทำงบการเงินของกลุ่มบริษัทสำหรับปีสิ้นสุดวันที่</w:t>
      </w:r>
      <w:r w:rsidR="00B614F7" w:rsidRPr="00E05B19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31 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ธันวาคม</w:t>
      </w:r>
      <w:r w:rsidR="00B614F7" w:rsidRPr="00E05B19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2563 </w:t>
      </w:r>
      <w:r w:rsidR="00E0106F" w:rsidRPr="00E05B19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รวมถึง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การปฏิบัติตามมาตรฐานการรายงานทางการเงินที่ออกและปรับปรุงใหม่ การตีความมาตรฐาน </w:t>
      </w:r>
      <w:r w:rsidR="00E0106F" w:rsidRPr="00E05B19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และ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แนวปฏิบัติทางการบัญชี ซึ่งมีผลบังคับใช้สำหรับรอบระยะเวลาบัญชี เริ่มตั้งแต่วันที่</w:t>
      </w:r>
      <w:r w:rsidR="00E0106F" w:rsidRPr="00E05B19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 xml:space="preserve"> </w:t>
      </w:r>
      <w:r w:rsidR="00B614F7" w:rsidRPr="00E05B19">
        <w:rPr>
          <w:rFonts w:ascii="BrowalliaUPC" w:hAnsi="BrowalliaUPC" w:cs="BrowalliaUPC"/>
          <w:color w:val="auto"/>
          <w:sz w:val="28"/>
          <w:szCs w:val="28"/>
          <w:lang w:val="th-TH"/>
        </w:rPr>
        <w:t>1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="00B614F7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ม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กราคม</w:t>
      </w:r>
      <w:r w:rsidR="00B614F7" w:rsidRPr="00E05B19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2564 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E57FAF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D0CD67A" w14:textId="77777777" w:rsidR="001103A2" w:rsidRPr="00E05B19" w:rsidRDefault="001103A2" w:rsidP="001103A2">
      <w:pPr>
        <w:pStyle w:val="CordiaNew"/>
        <w:ind w:left="360"/>
        <w:rPr>
          <w:rFonts w:ascii="BrowalliaUPC" w:hAnsi="BrowalliaUPC" w:cs="BrowalliaUPC"/>
          <w:color w:val="auto"/>
          <w:sz w:val="28"/>
          <w:szCs w:val="28"/>
          <w:cs/>
        </w:rPr>
      </w:pPr>
    </w:p>
    <w:p w14:paraId="508CF1EB" w14:textId="2DAFE892" w:rsidR="001103A2" w:rsidRPr="00E05B19" w:rsidRDefault="001103A2" w:rsidP="00682A97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</w:t>
      </w:r>
      <w:r w:rsidR="00682A97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กลุ่มบริษัท</w:t>
      </w:r>
    </w:p>
    <w:p w14:paraId="31C74C04" w14:textId="77777777" w:rsidR="0057343A" w:rsidRPr="00E05B19" w:rsidRDefault="0024493A" w:rsidP="0024257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lastRenderedPageBreak/>
        <w:t>การประมาณการและการใช้ดุลยพินิจ</w:t>
      </w:r>
    </w:p>
    <w:p w14:paraId="780EF5CB" w14:textId="77777777" w:rsidR="0057343A" w:rsidRPr="00E05B19" w:rsidRDefault="0057343A" w:rsidP="0057343A">
      <w:pPr>
        <w:pStyle w:val="CordiaNew"/>
        <w:tabs>
          <w:tab w:val="clear" w:pos="4153"/>
          <w:tab w:val="left" w:pos="81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5C2092A3" w14:textId="567929AD" w:rsidR="0057343A" w:rsidRPr="00E05B19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ในการจัดทำงบการเงินระหว่างกาล ฝ่ายบริหาร</w:t>
      </w:r>
      <w:r w:rsidR="00D656F2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ต้อง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ใช้ดุลยพินิจ การประมาณการ และ</w:t>
      </w:r>
      <w:r w:rsidR="00D64B26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กำหนด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854AB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การประมาณการ และข้อสมมติฐานที่จัดทำโดยฝ่ายบริหาร </w:t>
      </w:r>
    </w:p>
    <w:p w14:paraId="4F861780" w14:textId="77777777" w:rsidR="0057343A" w:rsidRPr="00E05B19" w:rsidRDefault="005734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2BB055C4" w14:textId="66FB69AA" w:rsidR="0024493A" w:rsidRPr="00E05B19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การใช้ดุลยพินิจ การประมาณการ และ</w:t>
      </w:r>
      <w:r w:rsidR="00D64B26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การกำหนด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ข้อสมมติฐาน ที่นำมาใช้ในงบการเงินระหว่างกาล รวมถึงแหล่งข้อมูลสำคัญของการประมาณการ</w:t>
      </w:r>
      <w:r w:rsidR="001463D6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ถือตามหลักเกณฑ์</w:t>
      </w:r>
      <w:r w:rsidR="00272ACD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ที่ใ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ช้เช่นเดียวกับ</w:t>
      </w:r>
      <w:r w:rsidR="00E943E2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การจัดทำ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งบการเงินประจำปีสิ้นสุดวันที่ </w:t>
      </w:r>
      <w:r w:rsidR="0019414C" w:rsidRPr="00E05B19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                          </w:t>
      </w:r>
      <w:r w:rsidRPr="00E05B19">
        <w:rPr>
          <w:rFonts w:ascii="BrowalliaUPC" w:hAnsi="BrowalliaUPC" w:cs="BrowalliaUPC"/>
          <w:color w:val="auto"/>
          <w:sz w:val="28"/>
          <w:szCs w:val="28"/>
          <w:lang w:val="th-TH"/>
        </w:rPr>
        <w:t>31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ธันวาคม </w:t>
      </w:r>
      <w:r w:rsidRPr="00E05B19">
        <w:rPr>
          <w:rFonts w:ascii="BrowalliaUPC" w:hAnsi="BrowalliaUPC" w:cs="BrowalliaUPC"/>
          <w:color w:val="auto"/>
          <w:sz w:val="28"/>
          <w:szCs w:val="28"/>
          <w:lang w:val="th-TH"/>
        </w:rPr>
        <w:t>256</w:t>
      </w:r>
      <w:r w:rsidR="00113ED6" w:rsidRPr="00E05B19">
        <w:rPr>
          <w:rFonts w:ascii="BrowalliaUPC" w:hAnsi="BrowalliaUPC" w:cs="BrowalliaUPC"/>
          <w:color w:val="auto"/>
          <w:sz w:val="28"/>
          <w:szCs w:val="28"/>
          <w:lang w:val="th-TH"/>
        </w:rPr>
        <w:t>3</w:t>
      </w:r>
    </w:p>
    <w:p w14:paraId="561179CB" w14:textId="77777777" w:rsidR="00AB78FF" w:rsidRPr="00E05B19" w:rsidRDefault="00AB78FF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7FA24356" w14:textId="5085C2F1" w:rsidR="005753E0" w:rsidRPr="00E05B19" w:rsidRDefault="005753E0" w:rsidP="0024257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รายกา</w:t>
      </w:r>
      <w:r w:rsidR="00FF001F"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ร</w:t>
      </w: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กับบุคคลและบริษัทที่เกี่ยวข้องกัน</w:t>
      </w:r>
      <w:r w:rsidR="00B91C02" w:rsidRPr="00E05B19"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  <w:t xml:space="preserve"> </w:t>
      </w:r>
    </w:p>
    <w:p w14:paraId="0EFE35A7" w14:textId="77777777" w:rsidR="005753E0" w:rsidRPr="00E05B19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UPC" w:hAnsi="BrowalliaUPC" w:cs="BrowalliaUPC"/>
          <w:sz w:val="28"/>
          <w:szCs w:val="28"/>
          <w:cs/>
        </w:rPr>
      </w:pPr>
    </w:p>
    <w:p w14:paraId="495D0170" w14:textId="75617F9B" w:rsidR="00ED0B2B" w:rsidRPr="00E05B19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บริษัทมีรายการบัญชีที่</w:t>
      </w:r>
      <w:r w:rsidR="00BD2AEF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สำคัญ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เกิดขึ้นกับบุคคลและบริษัทที่เกี่ยวข้องกัน</w:t>
      </w:r>
      <w:r w:rsidR="00BD2AEF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บางส่วน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บริษัทเหล่านี้เกี่ยวข้องกันโดยการมี</w:t>
      </w:r>
      <w:r w:rsidR="00F1025B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     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ผู้ถือหุ้น</w:t>
      </w:r>
      <w:r w:rsidR="00375569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และหรือกรรมการร่วมกัน ดังนั้น</w:t>
      </w:r>
      <w:r w:rsidR="00375569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</w:t>
      </w:r>
      <w:r w:rsidR="00857192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รที่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เกิดขึ้นกับบุคคลหรือบริษัทที่ไม่เกี่ยวข้องกัน</w:t>
      </w:r>
    </w:p>
    <w:p w14:paraId="7BDEED66" w14:textId="77777777" w:rsidR="00510DDD" w:rsidRPr="00E05B19" w:rsidRDefault="00510DDD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292243D5" w14:textId="671C675F" w:rsidR="00641C2A" w:rsidRPr="00E05B19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รายการบัญชีที่</w:t>
      </w:r>
      <w:r w:rsidR="00864008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มีสาระ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สำคัญกับบุคคลและบริษัทที่เกี่ยวข้องกันสำหรับ</w:t>
      </w:r>
      <w:r w:rsidR="006C7D69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งวดสามเดือน</w:t>
      </w:r>
      <w:r w:rsidR="00AB78FF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และหกเดือน</w:t>
      </w:r>
      <w:r w:rsidR="00A378F5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สิ้น</w:t>
      </w:r>
      <w:r w:rsidR="006C7D69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สุดวันที่ </w:t>
      </w:r>
      <w:r w:rsidR="00AB78FF"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="00AB78FF" w:rsidRPr="00E05B19">
        <w:rPr>
          <w:rFonts w:ascii="BrowalliaUPC" w:hAnsi="BrowalliaUPC" w:cs="BrowalliaUPC"/>
          <w:color w:val="auto"/>
          <w:sz w:val="28"/>
          <w:szCs w:val="28"/>
          <w:lang w:val="en-GB"/>
        </w:rPr>
        <w:t xml:space="preserve">30 </w:t>
      </w:r>
      <w:r w:rsidR="00AB78FF" w:rsidRPr="00E05B19">
        <w:rPr>
          <w:rFonts w:ascii="BrowalliaUPC" w:hAnsi="BrowalliaUPC" w:cs="BrowalliaUPC"/>
          <w:color w:val="auto"/>
          <w:sz w:val="28"/>
          <w:szCs w:val="28"/>
          <w:cs/>
          <w:lang w:val="en-GB"/>
        </w:rPr>
        <w:t>มิถุนายน</w:t>
      </w:r>
      <w:r w:rsidR="00113ED6" w:rsidRPr="00E05B19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2564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และ </w:t>
      </w:r>
      <w:r w:rsidR="00D57D8F" w:rsidRPr="00E05B19">
        <w:rPr>
          <w:rFonts w:ascii="BrowalliaUPC" w:hAnsi="BrowalliaUPC" w:cs="BrowalliaUPC"/>
          <w:color w:val="auto"/>
          <w:sz w:val="28"/>
          <w:szCs w:val="28"/>
          <w:lang w:val="th-TH"/>
        </w:rPr>
        <w:t>256</w:t>
      </w:r>
      <w:r w:rsidR="00113ED6" w:rsidRPr="00E05B19">
        <w:rPr>
          <w:rFonts w:ascii="BrowalliaUPC" w:hAnsi="BrowalliaUPC" w:cs="BrowalliaUPC"/>
          <w:color w:val="auto"/>
          <w:sz w:val="28"/>
          <w:szCs w:val="28"/>
          <w:lang w:val="th-TH"/>
        </w:rPr>
        <w:t>3</w:t>
      </w:r>
      <w:r w:rsidRPr="00E05B19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มีดังนี้</w:t>
      </w:r>
    </w:p>
    <w:p w14:paraId="01DEC669" w14:textId="77777777" w:rsidR="00216595" w:rsidRPr="00E05B19" w:rsidRDefault="00216595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648"/>
        </w:tabs>
        <w:spacing w:line="240" w:lineRule="auto"/>
        <w:ind w:left="441"/>
        <w:jc w:val="thaiDistribute"/>
        <w:rPr>
          <w:rFonts w:ascii="BrowalliaUPC" w:hAnsi="BrowalliaUPC" w:cs="BrowalliaUPC"/>
          <w:sz w:val="16"/>
          <w:szCs w:val="16"/>
        </w:rPr>
      </w:pPr>
    </w:p>
    <w:p w14:paraId="30D6FC13" w14:textId="77777777" w:rsidR="009F043E" w:rsidRPr="00E05B19" w:rsidRDefault="009F043E" w:rsidP="009F0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414"/>
        <w:jc w:val="thaiDistribute"/>
        <w:rPr>
          <w:rFonts w:ascii="BrowalliaUPC" w:hAnsi="BrowalliaUPC" w:cs="BrowalliaUPC"/>
          <w:sz w:val="10"/>
          <w:szCs w:val="10"/>
        </w:rPr>
      </w:pPr>
    </w:p>
    <w:tbl>
      <w:tblPr>
        <w:tblW w:w="9172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2294"/>
        <w:gridCol w:w="2344"/>
        <w:gridCol w:w="1134"/>
        <w:gridCol w:w="1134"/>
        <w:gridCol w:w="1114"/>
        <w:gridCol w:w="1152"/>
      </w:tblGrid>
      <w:tr w:rsidR="00E05B19" w:rsidRPr="00E05B19" w14:paraId="6DB92F3B" w14:textId="77777777" w:rsidTr="00DB75D0">
        <w:trPr>
          <w:tblHeader/>
        </w:trPr>
        <w:tc>
          <w:tcPr>
            <w:tcW w:w="2294" w:type="dxa"/>
          </w:tcPr>
          <w:p w14:paraId="74F2380B" w14:textId="273BE25D" w:rsidR="009B5201" w:rsidRPr="00E05B19" w:rsidRDefault="009B5201" w:rsidP="009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bookmarkStart w:id="0" w:name="_Hlk529887476"/>
            <w:bookmarkStart w:id="1" w:name="_Hlk529887570"/>
          </w:p>
        </w:tc>
        <w:tc>
          <w:tcPr>
            <w:tcW w:w="2344" w:type="dxa"/>
          </w:tcPr>
          <w:p w14:paraId="0B5CE600" w14:textId="77777777" w:rsidR="00A378F5" w:rsidRPr="00E05B19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4" w:type="dxa"/>
            <w:gridSpan w:val="4"/>
          </w:tcPr>
          <w:p w14:paraId="05F045FA" w14:textId="77777777" w:rsidR="00A378F5" w:rsidRPr="00E05B19" w:rsidRDefault="00A378F5" w:rsidP="00A378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E05B19" w:rsidRPr="00E05B19" w14:paraId="7C4E5084" w14:textId="77777777" w:rsidTr="00DB75D0">
        <w:trPr>
          <w:tblHeader/>
        </w:trPr>
        <w:tc>
          <w:tcPr>
            <w:tcW w:w="2294" w:type="dxa"/>
          </w:tcPr>
          <w:p w14:paraId="7455D91A" w14:textId="77777777" w:rsidR="00A378F5" w:rsidRPr="00E05B19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C769F3A" w14:textId="77777777" w:rsidR="00A378F5" w:rsidRPr="00E05B19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0DC73363" w14:textId="3758D357" w:rsidR="00DA4631" w:rsidRPr="00E05B19" w:rsidRDefault="00A378F5" w:rsidP="00DA4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2E0B2319" w14:textId="77777777" w:rsidR="00A378F5" w:rsidRPr="00E05B19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05B19" w:rsidRPr="00E05B19" w14:paraId="437F1141" w14:textId="77777777" w:rsidTr="00DB75D0">
        <w:trPr>
          <w:tblHeader/>
        </w:trPr>
        <w:tc>
          <w:tcPr>
            <w:tcW w:w="2294" w:type="dxa"/>
          </w:tcPr>
          <w:p w14:paraId="6373E15F" w14:textId="77777777" w:rsidR="009F165C" w:rsidRPr="00E05B19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6F99D871" w14:textId="77777777" w:rsidR="009F165C" w:rsidRPr="00E05B19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4534" w:type="dxa"/>
            <w:gridSpan w:val="4"/>
          </w:tcPr>
          <w:p w14:paraId="7C116C92" w14:textId="39069099" w:rsidR="009F165C" w:rsidRPr="00E05B19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341A6" w:rsidRPr="00E05B19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="004341A6" w:rsidRPr="00E05B19">
              <w:rPr>
                <w:rFonts w:ascii="BrowalliaUPC" w:hAnsi="BrowalliaUPC" w:cs="BrowalliaUPC"/>
                <w:sz w:val="24"/>
                <w:szCs w:val="24"/>
                <w:cs/>
              </w:rPr>
              <w:t>มิถุนายน</w:t>
            </w:r>
          </w:p>
        </w:tc>
      </w:tr>
      <w:tr w:rsidR="00E05B19" w:rsidRPr="00E05B19" w14:paraId="48EE10B0" w14:textId="77777777" w:rsidTr="00DB75D0">
        <w:trPr>
          <w:tblHeader/>
        </w:trPr>
        <w:tc>
          <w:tcPr>
            <w:tcW w:w="2294" w:type="dxa"/>
          </w:tcPr>
          <w:p w14:paraId="7CC5B9F5" w14:textId="77777777" w:rsidR="00113ED6" w:rsidRPr="00E05B19" w:rsidRDefault="00113ED6" w:rsidP="00113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487BF9EB" w14:textId="77777777" w:rsidR="00113ED6" w:rsidRPr="00E05B19" w:rsidRDefault="00113ED6" w:rsidP="00113E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572F8768" w14:textId="1D23D56E" w:rsidR="00113ED6" w:rsidRPr="00E05B19" w:rsidRDefault="00113ED6" w:rsidP="00113E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4" w:type="dxa"/>
          </w:tcPr>
          <w:p w14:paraId="556A9538" w14:textId="09A4CF68" w:rsidR="00113ED6" w:rsidRPr="00E05B19" w:rsidRDefault="00113ED6" w:rsidP="00113E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14" w:type="dxa"/>
          </w:tcPr>
          <w:p w14:paraId="74EB6985" w14:textId="7C150E1E" w:rsidR="00113ED6" w:rsidRPr="00E05B19" w:rsidRDefault="00113ED6" w:rsidP="00113E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52" w:type="dxa"/>
          </w:tcPr>
          <w:p w14:paraId="063C0DE7" w14:textId="7240C255" w:rsidR="00113ED6" w:rsidRPr="00E05B19" w:rsidRDefault="00113ED6" w:rsidP="00113E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E05B19" w:rsidRPr="00E05B19" w14:paraId="00E96AF6" w14:textId="77777777" w:rsidTr="00DB75D0">
        <w:tc>
          <w:tcPr>
            <w:tcW w:w="2294" w:type="dxa"/>
          </w:tcPr>
          <w:p w14:paraId="4AD1EEF9" w14:textId="08E6B74A" w:rsidR="00ED0348" w:rsidRPr="00E05B19" w:rsidRDefault="00ED0348" w:rsidP="00B838DB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2344" w:type="dxa"/>
          </w:tcPr>
          <w:p w14:paraId="72C9ABD5" w14:textId="77777777" w:rsidR="005F43E7" w:rsidRPr="00E05B19" w:rsidRDefault="005F43E7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DD2015E" w14:textId="77777777" w:rsidR="005F43E7" w:rsidRPr="00E05B19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C8B37B5" w14:textId="77777777" w:rsidR="005F43E7" w:rsidRPr="00E05B19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43E4FC50" w14:textId="77777777" w:rsidR="005F43E7" w:rsidRPr="00E05B19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42B04F92" w14:textId="77777777" w:rsidR="005F43E7" w:rsidRPr="00E05B19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205381F2" w14:textId="77777777" w:rsidTr="00DB75D0">
        <w:tc>
          <w:tcPr>
            <w:tcW w:w="2294" w:type="dxa"/>
          </w:tcPr>
          <w:p w14:paraId="177B8D91" w14:textId="161246B6" w:rsidR="00B838DB" w:rsidRPr="00E05B19" w:rsidRDefault="00B838DB" w:rsidP="00483D6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</w:rPr>
            </w:pPr>
            <w:r w:rsidRPr="00E05B19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79F2A8CC" w14:textId="77777777" w:rsidR="00B838DB" w:rsidRPr="00E05B19" w:rsidRDefault="00B838DB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D4291FE" w14:textId="77777777" w:rsidR="00B838DB" w:rsidRPr="00E05B19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DE7AF17" w14:textId="77777777" w:rsidR="00B838DB" w:rsidRPr="00E05B19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2C34DBE6" w14:textId="77777777" w:rsidR="00B838DB" w:rsidRPr="00E05B19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02E4D888" w14:textId="77777777" w:rsidR="00B838DB" w:rsidRPr="00E05B19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0F391F92" w14:textId="77777777" w:rsidTr="00DB75D0">
        <w:tc>
          <w:tcPr>
            <w:tcW w:w="2294" w:type="dxa"/>
          </w:tcPr>
          <w:p w14:paraId="4E201784" w14:textId="77777777" w:rsidR="00641E69" w:rsidRPr="00E05B19" w:rsidRDefault="00641E69" w:rsidP="00641E69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033093B" w14:textId="77777777" w:rsidR="00641E69" w:rsidRPr="00E05B19" w:rsidRDefault="00641E69" w:rsidP="00641E69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5F3F4" w14:textId="52745C6D" w:rsidR="00641E69" w:rsidRPr="00E05B19" w:rsidRDefault="00641E69" w:rsidP="00641E6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9C911C" w14:textId="7FF98B5F" w:rsidR="00641E69" w:rsidRPr="00E05B19" w:rsidRDefault="00641E69" w:rsidP="0064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6F77C539" w14:textId="2759F71E" w:rsidR="00641E69" w:rsidRPr="00E05B19" w:rsidRDefault="00641E69" w:rsidP="0064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84</w:t>
            </w:r>
          </w:p>
        </w:tc>
        <w:tc>
          <w:tcPr>
            <w:tcW w:w="1152" w:type="dxa"/>
          </w:tcPr>
          <w:p w14:paraId="60D61038" w14:textId="55D24AD2" w:rsidR="00641E69" w:rsidRPr="00E05B19" w:rsidRDefault="00641E69" w:rsidP="0064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62</w:t>
            </w:r>
          </w:p>
        </w:tc>
      </w:tr>
      <w:tr w:rsidR="00E05B19" w:rsidRPr="00E05B19" w14:paraId="52A351A6" w14:textId="77777777" w:rsidTr="008531F8">
        <w:tc>
          <w:tcPr>
            <w:tcW w:w="2294" w:type="dxa"/>
          </w:tcPr>
          <w:p w14:paraId="43832FF1" w14:textId="26641A9C" w:rsidR="00641E69" w:rsidRPr="00E05B19" w:rsidRDefault="00641E69" w:rsidP="00641E69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1AD317F4" w14:textId="77777777" w:rsidR="00641E69" w:rsidRPr="00E05B19" w:rsidRDefault="00641E69" w:rsidP="00641E69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2F4AB898" w14:textId="550A9451" w:rsidR="00641E69" w:rsidRPr="00E05B19" w:rsidRDefault="00641E69" w:rsidP="00641E6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151</w:t>
            </w:r>
          </w:p>
        </w:tc>
        <w:tc>
          <w:tcPr>
            <w:tcW w:w="1134" w:type="dxa"/>
          </w:tcPr>
          <w:p w14:paraId="60986799" w14:textId="7EBDBC2D" w:rsidR="00641E69" w:rsidRPr="00E05B19" w:rsidRDefault="00641E69" w:rsidP="00641E69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11</w:t>
            </w:r>
            <w:r w:rsidR="00933E98" w:rsidRPr="00E05B19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1CB4441" w14:textId="4169FE88" w:rsidR="00641E69" w:rsidRPr="00E05B19" w:rsidRDefault="00641E69" w:rsidP="00641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151</w:t>
            </w:r>
          </w:p>
        </w:tc>
        <w:tc>
          <w:tcPr>
            <w:tcW w:w="1152" w:type="dxa"/>
          </w:tcPr>
          <w:p w14:paraId="7E064C20" w14:textId="7F8D2D75" w:rsidR="00641E69" w:rsidRPr="00E05B19" w:rsidRDefault="00641E69" w:rsidP="00641E69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113</w:t>
            </w:r>
          </w:p>
        </w:tc>
      </w:tr>
      <w:tr w:rsidR="00E05B19" w:rsidRPr="00E05B19" w14:paraId="12E81169" w14:textId="77777777" w:rsidTr="00DB75D0">
        <w:tc>
          <w:tcPr>
            <w:tcW w:w="2294" w:type="dxa"/>
          </w:tcPr>
          <w:p w14:paraId="3164C0E3" w14:textId="44DB165C" w:rsidR="00641E69" w:rsidRPr="00E05B19" w:rsidRDefault="00641E69" w:rsidP="00641E69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  <w:shd w:val="clear" w:color="auto" w:fill="auto"/>
          </w:tcPr>
          <w:p w14:paraId="0148A32E" w14:textId="77777777" w:rsidR="00641E69" w:rsidRPr="00E05B19" w:rsidRDefault="00641E69" w:rsidP="00641E69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A8BF9A" w14:textId="11E8D5A6" w:rsidR="00641E69" w:rsidRPr="00E05B19" w:rsidRDefault="00641E69" w:rsidP="00641E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CB5103" w14:textId="3A1B76D6" w:rsidR="00641E69" w:rsidRPr="00E05B19" w:rsidRDefault="00641E69" w:rsidP="00641E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33</w:t>
            </w:r>
            <w:r w:rsidR="00933E98" w:rsidRPr="00E05B19">
              <w:rPr>
                <w:rFonts w:ascii="BrowalliaUPC" w:hAnsi="BrowalliaUPC" w:cs="BrowalliaUPC"/>
                <w:sz w:val="24"/>
                <w:szCs w:val="24"/>
              </w:rPr>
              <w:t>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0EFABC5" w14:textId="1A568FEF" w:rsidR="00641E69" w:rsidRPr="00E05B19" w:rsidRDefault="00641E69" w:rsidP="00641E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9D6993" w14:textId="6615D32B" w:rsidR="00641E69" w:rsidRPr="00E05B19" w:rsidRDefault="00641E69" w:rsidP="00641E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E05B19" w:rsidRPr="00E05B19" w14:paraId="27D6DA6D" w14:textId="77777777" w:rsidTr="00DB75D0">
        <w:tc>
          <w:tcPr>
            <w:tcW w:w="2294" w:type="dxa"/>
          </w:tcPr>
          <w:p w14:paraId="6BF096EC" w14:textId="77777777" w:rsidR="00641E69" w:rsidRPr="00E05B19" w:rsidRDefault="00641E69" w:rsidP="00641E6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07DADB44" w14:textId="77777777" w:rsidR="00641E69" w:rsidRPr="00E05B19" w:rsidRDefault="00641E69" w:rsidP="00641E6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A792C" w14:textId="2C58FC33" w:rsidR="00641E69" w:rsidRPr="00E05B19" w:rsidRDefault="00641E69" w:rsidP="00641E6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247</w:t>
            </w:r>
          </w:p>
        </w:tc>
        <w:tc>
          <w:tcPr>
            <w:tcW w:w="1134" w:type="dxa"/>
            <w:vAlign w:val="bottom"/>
          </w:tcPr>
          <w:p w14:paraId="7CA77309" w14:textId="58059503" w:rsidR="00641E69" w:rsidRPr="00E05B19" w:rsidRDefault="00641E69" w:rsidP="00641E6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45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>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EF50965" w14:textId="05DC8637" w:rsidR="00641E69" w:rsidRPr="00E05B19" w:rsidRDefault="00641E69" w:rsidP="00641E6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 w:hint="cs"/>
                <w:sz w:val="24"/>
                <w:szCs w:val="24"/>
                <w:cs/>
              </w:rPr>
              <w:t>235</w:t>
            </w:r>
          </w:p>
        </w:tc>
        <w:tc>
          <w:tcPr>
            <w:tcW w:w="1152" w:type="dxa"/>
            <w:vAlign w:val="bottom"/>
          </w:tcPr>
          <w:p w14:paraId="59763B89" w14:textId="6E530796" w:rsidR="00641E69" w:rsidRPr="00E05B19" w:rsidRDefault="00641E69" w:rsidP="00641E6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175</w:t>
            </w:r>
          </w:p>
        </w:tc>
      </w:tr>
      <w:tr w:rsidR="00E05B19" w:rsidRPr="00E05B19" w14:paraId="1BF7CB14" w14:textId="77777777" w:rsidTr="00835023">
        <w:trPr>
          <w:trHeight w:val="167"/>
        </w:trPr>
        <w:tc>
          <w:tcPr>
            <w:tcW w:w="2294" w:type="dxa"/>
          </w:tcPr>
          <w:p w14:paraId="78865166" w14:textId="77777777" w:rsidR="00A5235B" w:rsidRPr="00E05B19" w:rsidRDefault="00A5235B" w:rsidP="00A5235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2344" w:type="dxa"/>
          </w:tcPr>
          <w:p w14:paraId="53EDB309" w14:textId="77777777" w:rsidR="00A5235B" w:rsidRPr="00E05B19" w:rsidRDefault="00A5235B" w:rsidP="00A523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FA3935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A719764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72C9E22B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</w:tcPr>
          <w:p w14:paraId="45F67BCA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7BF981CF" w14:textId="77777777" w:rsidTr="00DB75D0">
        <w:tc>
          <w:tcPr>
            <w:tcW w:w="2294" w:type="dxa"/>
          </w:tcPr>
          <w:p w14:paraId="1CCB3209" w14:textId="25417A2D" w:rsidR="00A5235B" w:rsidRPr="00E05B19" w:rsidRDefault="00A5235B" w:rsidP="00A5235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</w:t>
            </w:r>
            <w:r w:rsidRPr="00E05B19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3A4B3C5E" w14:textId="77777777" w:rsidR="00A5235B" w:rsidRPr="00E05B19" w:rsidRDefault="00A5235B" w:rsidP="00A523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57A55B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46F91A4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4733048A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52" w:type="dxa"/>
          </w:tcPr>
          <w:p w14:paraId="0B41F24F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2FFB5BC4" w14:textId="77777777" w:rsidTr="00DB75D0">
        <w:tc>
          <w:tcPr>
            <w:tcW w:w="2294" w:type="dxa"/>
          </w:tcPr>
          <w:p w14:paraId="1748AB0D" w14:textId="4D481172" w:rsidR="00A5235B" w:rsidRPr="00E05B19" w:rsidRDefault="00A5235B" w:rsidP="00A5235B">
            <w:pPr>
              <w:tabs>
                <w:tab w:val="clear" w:pos="227"/>
                <w:tab w:val="left" w:pos="216"/>
              </w:tabs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9D6D1A3" w14:textId="21A47DC6" w:rsidR="00A5235B" w:rsidRPr="00E05B19" w:rsidRDefault="00A5235B" w:rsidP="00A523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213531BC" w14:textId="62081252" w:rsidR="00A5235B" w:rsidRPr="00E05B19" w:rsidRDefault="009C2FD9" w:rsidP="00A523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0C1B2C5" w14:textId="497629BF" w:rsidR="00A5235B" w:rsidRPr="00E05B19" w:rsidRDefault="00A5235B" w:rsidP="00A523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1F3EF41" w14:textId="09A3FFD7" w:rsidR="00A5235B" w:rsidRPr="00E05B19" w:rsidRDefault="00A5235B" w:rsidP="00A523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  <w:r w:rsidRPr="00E05B19">
              <w:rPr>
                <w:rFonts w:ascii="BrowalliaUPC" w:hAnsi="BrowalliaUPC" w:cs="BrowalliaUPC" w:hint="cs"/>
                <w:sz w:val="24"/>
                <w:szCs w:val="24"/>
                <w:cs/>
              </w:rPr>
              <w:t>17</w:t>
            </w:r>
            <w:r w:rsidR="002A4374" w:rsidRPr="00E05B19">
              <w:rPr>
                <w:rFonts w:ascii="BrowalliaUPC" w:hAnsi="BrowalliaUPC" w:cs="BrowalliaUPC"/>
                <w:sz w:val="24"/>
                <w:szCs w:val="24"/>
              </w:rPr>
              <w:t>1</w:t>
            </w:r>
          </w:p>
        </w:tc>
        <w:tc>
          <w:tcPr>
            <w:tcW w:w="1152" w:type="dxa"/>
            <w:vAlign w:val="bottom"/>
          </w:tcPr>
          <w:p w14:paraId="362E7997" w14:textId="4FAA4077" w:rsidR="00A5235B" w:rsidRPr="00E05B19" w:rsidRDefault="00A5235B" w:rsidP="00A523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138</w:t>
            </w:r>
          </w:p>
        </w:tc>
      </w:tr>
      <w:tr w:rsidR="00E05B19" w:rsidRPr="00E05B19" w14:paraId="726096C8" w14:textId="77777777" w:rsidTr="00DB75D0">
        <w:tc>
          <w:tcPr>
            <w:tcW w:w="2294" w:type="dxa"/>
          </w:tcPr>
          <w:p w14:paraId="00D5749A" w14:textId="77777777" w:rsidR="00A5235B" w:rsidRPr="00E05B19" w:rsidRDefault="00A5235B" w:rsidP="00A5235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7E6E07C" w14:textId="77777777" w:rsidR="00A5235B" w:rsidRPr="00E05B19" w:rsidRDefault="00A5235B" w:rsidP="00A523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F3EB2CB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35DC822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D3B340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790A041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5B4D8B8F" w14:textId="77777777" w:rsidTr="00DB75D0">
        <w:tc>
          <w:tcPr>
            <w:tcW w:w="2294" w:type="dxa"/>
          </w:tcPr>
          <w:p w14:paraId="6E716865" w14:textId="160126AC" w:rsidR="00A5235B" w:rsidRPr="00E05B19" w:rsidRDefault="00A5235B" w:rsidP="00A5235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รายได้เงินปันผล</w:t>
            </w:r>
          </w:p>
        </w:tc>
        <w:tc>
          <w:tcPr>
            <w:tcW w:w="2344" w:type="dxa"/>
          </w:tcPr>
          <w:p w14:paraId="0FBEE859" w14:textId="77777777" w:rsidR="00A5235B" w:rsidRPr="00E05B19" w:rsidRDefault="00A5235B" w:rsidP="00A523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9E46956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AA9DB43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14D7D12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4C3EC50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6171DA60" w14:textId="77777777" w:rsidTr="00DB75D0">
        <w:tc>
          <w:tcPr>
            <w:tcW w:w="2294" w:type="dxa"/>
          </w:tcPr>
          <w:p w14:paraId="657A8F0C" w14:textId="45354F61" w:rsidR="00A5235B" w:rsidRPr="00E05B19" w:rsidRDefault="00A5235B" w:rsidP="00A5235B">
            <w:pPr>
              <w:ind w:left="243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29CEB838" w14:textId="09F687FB" w:rsidR="00A5235B" w:rsidRPr="00E05B19" w:rsidRDefault="00A5235B" w:rsidP="00A523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34" w:type="dxa"/>
            <w:vAlign w:val="bottom"/>
          </w:tcPr>
          <w:p w14:paraId="7A7E15A8" w14:textId="6AB3B9D7" w:rsidR="00A5235B" w:rsidRPr="00E05B19" w:rsidRDefault="009C2FD9" w:rsidP="00A523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211BBA7" w14:textId="53E4E9CE" w:rsidR="00A5235B" w:rsidRPr="00E05B19" w:rsidRDefault="00A5235B" w:rsidP="00A523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D58C59F" w14:textId="70316192" w:rsidR="00A5235B" w:rsidRPr="00E05B19" w:rsidRDefault="00A5235B" w:rsidP="00A523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10,000</w:t>
            </w:r>
          </w:p>
        </w:tc>
        <w:tc>
          <w:tcPr>
            <w:tcW w:w="1152" w:type="dxa"/>
            <w:vAlign w:val="bottom"/>
          </w:tcPr>
          <w:p w14:paraId="21A210F9" w14:textId="7732A24E" w:rsidR="00A5235B" w:rsidRPr="00E05B19" w:rsidRDefault="00A5235B" w:rsidP="00A523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17,000</w:t>
            </w:r>
          </w:p>
        </w:tc>
      </w:tr>
      <w:tr w:rsidR="00E05B19" w:rsidRPr="00E05B19" w14:paraId="23BA2223" w14:textId="77777777" w:rsidTr="00DB75D0">
        <w:tc>
          <w:tcPr>
            <w:tcW w:w="2294" w:type="dxa"/>
          </w:tcPr>
          <w:p w14:paraId="4A579559" w14:textId="77777777" w:rsidR="00A5235B" w:rsidRPr="00E05B19" w:rsidRDefault="00A5235B" w:rsidP="00A5235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D094DA7" w14:textId="77777777" w:rsidR="00A5235B" w:rsidRPr="00E05B19" w:rsidRDefault="00A5235B" w:rsidP="00A523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8F4BCBD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FF95390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B0777EF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890BD47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79849098" w14:textId="77777777" w:rsidTr="00DB75D0">
        <w:tc>
          <w:tcPr>
            <w:tcW w:w="2294" w:type="dxa"/>
          </w:tcPr>
          <w:p w14:paraId="5022DDD0" w14:textId="6708A44B" w:rsidR="00A5235B" w:rsidRPr="00E05B19" w:rsidRDefault="00A5235B" w:rsidP="00A5235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ราย</w:t>
            </w: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ได้อื่น</w:t>
            </w:r>
          </w:p>
        </w:tc>
        <w:tc>
          <w:tcPr>
            <w:tcW w:w="2344" w:type="dxa"/>
          </w:tcPr>
          <w:p w14:paraId="64A4616E" w14:textId="77777777" w:rsidR="00A5235B" w:rsidRPr="00E05B19" w:rsidRDefault="00A5235B" w:rsidP="00A523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13AB63F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46E36FA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33FCF1D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1F97184" w14:textId="77777777" w:rsidR="00A5235B" w:rsidRPr="00E05B19" w:rsidRDefault="00A5235B" w:rsidP="00A52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4F80C87C" w14:textId="77777777" w:rsidTr="00DB75D0">
        <w:tc>
          <w:tcPr>
            <w:tcW w:w="2294" w:type="dxa"/>
          </w:tcPr>
          <w:p w14:paraId="2D08CD50" w14:textId="6365A4D4" w:rsidR="00A5235B" w:rsidRPr="00E05B19" w:rsidRDefault="00A5235B" w:rsidP="00A5235B">
            <w:pPr>
              <w:ind w:left="25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45B930E2" w14:textId="73077721" w:rsidR="00A5235B" w:rsidRPr="00E05B19" w:rsidRDefault="00A5235B" w:rsidP="00A523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vAlign w:val="bottom"/>
          </w:tcPr>
          <w:p w14:paraId="6C951821" w14:textId="48419AE6" w:rsidR="00A5235B" w:rsidRPr="00E05B19" w:rsidRDefault="00CA37E7" w:rsidP="00261AD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13</w:t>
            </w:r>
          </w:p>
        </w:tc>
        <w:tc>
          <w:tcPr>
            <w:tcW w:w="1134" w:type="dxa"/>
            <w:vAlign w:val="bottom"/>
          </w:tcPr>
          <w:p w14:paraId="2ECB9583" w14:textId="4B1E3A2D" w:rsidR="00A5235B" w:rsidRPr="00E05B19" w:rsidRDefault="00A5235B" w:rsidP="00261AD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12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3338F3E" w14:textId="17E00967" w:rsidR="00A5235B" w:rsidRPr="00E05B19" w:rsidRDefault="00C01EBB" w:rsidP="00261AD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13</w:t>
            </w:r>
          </w:p>
        </w:tc>
        <w:tc>
          <w:tcPr>
            <w:tcW w:w="1152" w:type="dxa"/>
            <w:vAlign w:val="bottom"/>
          </w:tcPr>
          <w:p w14:paraId="7C0B1064" w14:textId="178C1A99" w:rsidR="00A5235B" w:rsidRPr="00E05B19" w:rsidRDefault="00A5235B" w:rsidP="00261AD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12</w:t>
            </w:r>
          </w:p>
        </w:tc>
      </w:tr>
      <w:tr w:rsidR="00E05B19" w:rsidRPr="00E05B19" w14:paraId="25CFB4FA" w14:textId="77777777" w:rsidTr="00DB75D0">
        <w:tc>
          <w:tcPr>
            <w:tcW w:w="2294" w:type="dxa"/>
          </w:tcPr>
          <w:p w14:paraId="04DAB863" w14:textId="77777777" w:rsidR="00E06349" w:rsidRPr="00E05B19" w:rsidRDefault="00E06349" w:rsidP="00E06349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5E066C2" w14:textId="77777777" w:rsidR="00E06349" w:rsidRPr="00E05B19" w:rsidRDefault="00E06349" w:rsidP="00E0634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CD3148B" w14:textId="77777777" w:rsidR="00E06349" w:rsidRPr="00E05B19" w:rsidRDefault="00E06349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8C7D9D5" w14:textId="7D47D007" w:rsidR="00E06349" w:rsidRPr="00E05B19" w:rsidRDefault="00E06349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5FCA934" w14:textId="77777777" w:rsidR="00E06349" w:rsidRPr="00E05B19" w:rsidRDefault="00E06349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8F40E26" w14:textId="05378CBB" w:rsidR="00E06349" w:rsidRPr="00E05B19" w:rsidRDefault="00E06349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0BDCE1D5" w14:textId="77777777" w:rsidTr="00DB75D0">
        <w:tc>
          <w:tcPr>
            <w:tcW w:w="2294" w:type="dxa"/>
          </w:tcPr>
          <w:p w14:paraId="0A6F5EB3" w14:textId="77777777" w:rsidR="00BB6C32" w:rsidRPr="00E05B19" w:rsidRDefault="00BB6C32" w:rsidP="00E06349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6D90AB4D" w14:textId="77777777" w:rsidR="00BB6C32" w:rsidRPr="00E05B19" w:rsidRDefault="00BB6C32" w:rsidP="00E0634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208A49A" w14:textId="77777777" w:rsidR="00BB6C32" w:rsidRPr="00E05B19" w:rsidRDefault="00BB6C32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09F9D10" w14:textId="77777777" w:rsidR="00BB6C32" w:rsidRPr="00E05B19" w:rsidRDefault="00BB6C32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6591E9F" w14:textId="77777777" w:rsidR="00BB6C32" w:rsidRPr="00E05B19" w:rsidRDefault="00BB6C32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3F868E5" w14:textId="77777777" w:rsidR="00BB6C32" w:rsidRPr="00E05B19" w:rsidRDefault="00BB6C32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2BFB0131" w14:textId="77777777" w:rsidTr="00DB75D0">
        <w:tc>
          <w:tcPr>
            <w:tcW w:w="2294" w:type="dxa"/>
          </w:tcPr>
          <w:p w14:paraId="3ECFB371" w14:textId="77777777" w:rsidR="00D84AB5" w:rsidRPr="00E05B19" w:rsidRDefault="00D84AB5" w:rsidP="00E06349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123CBEB" w14:textId="77777777" w:rsidR="00D84AB5" w:rsidRPr="00E05B19" w:rsidRDefault="00D84AB5" w:rsidP="00E0634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552D65B" w14:textId="77777777" w:rsidR="00D84AB5" w:rsidRPr="00E05B19" w:rsidRDefault="00D84AB5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5F62EB0" w14:textId="77777777" w:rsidR="00D84AB5" w:rsidRPr="00E05B19" w:rsidRDefault="00D84AB5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069D04E" w14:textId="77777777" w:rsidR="00D84AB5" w:rsidRPr="00E05B19" w:rsidRDefault="00D84AB5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6692D49" w14:textId="77777777" w:rsidR="00D84AB5" w:rsidRPr="00E05B19" w:rsidRDefault="00D84AB5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5DB3B445" w14:textId="77777777" w:rsidTr="00DB75D0">
        <w:tc>
          <w:tcPr>
            <w:tcW w:w="2294" w:type="dxa"/>
          </w:tcPr>
          <w:p w14:paraId="3577CCA5" w14:textId="77777777" w:rsidR="00CF692C" w:rsidRPr="00E05B19" w:rsidRDefault="00CF692C" w:rsidP="00E06349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FF2AA16" w14:textId="77777777" w:rsidR="00CF692C" w:rsidRPr="00E05B19" w:rsidRDefault="00CF692C" w:rsidP="00E0634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B73E729" w14:textId="77777777" w:rsidR="00CF692C" w:rsidRPr="00E05B19" w:rsidRDefault="00CF692C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877C938" w14:textId="77777777" w:rsidR="00CF692C" w:rsidRPr="00E05B19" w:rsidRDefault="00CF692C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66F1B19" w14:textId="77777777" w:rsidR="00CF692C" w:rsidRPr="00E05B19" w:rsidRDefault="00CF692C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F6F58F0" w14:textId="77777777" w:rsidR="00CF692C" w:rsidRPr="00E05B19" w:rsidRDefault="00CF692C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13BED777" w14:textId="77777777" w:rsidTr="00DB75D0">
        <w:tc>
          <w:tcPr>
            <w:tcW w:w="2294" w:type="dxa"/>
          </w:tcPr>
          <w:p w14:paraId="75FDD4FE" w14:textId="77777777" w:rsidR="00E37D5C" w:rsidRPr="00E05B19" w:rsidRDefault="00E37D5C" w:rsidP="00E06349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25E0F96E" w14:textId="77777777" w:rsidR="00E37D5C" w:rsidRPr="00E05B19" w:rsidRDefault="00E37D5C" w:rsidP="00E0634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2CDACD4" w14:textId="77777777" w:rsidR="00E37D5C" w:rsidRPr="00E05B19" w:rsidRDefault="00E37D5C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76C1FDF" w14:textId="77777777" w:rsidR="00E37D5C" w:rsidRPr="00E05B19" w:rsidRDefault="00E37D5C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A0FAC91" w14:textId="77777777" w:rsidR="00E37D5C" w:rsidRPr="00E05B19" w:rsidRDefault="00E37D5C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65C0880" w14:textId="77777777" w:rsidR="00E37D5C" w:rsidRPr="00E05B19" w:rsidRDefault="00E37D5C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6A15B9DF" w14:textId="77777777" w:rsidTr="00DB75D0">
        <w:tc>
          <w:tcPr>
            <w:tcW w:w="2294" w:type="dxa"/>
            <w:shd w:val="clear" w:color="auto" w:fill="auto"/>
          </w:tcPr>
          <w:p w14:paraId="34416F3C" w14:textId="5C4097AC" w:rsidR="00E06349" w:rsidRPr="00E05B19" w:rsidRDefault="00E06349" w:rsidP="00E06349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4D551355" w14:textId="77777777" w:rsidR="00E06349" w:rsidRPr="00E05B19" w:rsidRDefault="00E06349" w:rsidP="00E0634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D3891B" w14:textId="77777777" w:rsidR="00E06349" w:rsidRPr="00E05B19" w:rsidRDefault="00E06349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FB9DB" w14:textId="77777777" w:rsidR="00E06349" w:rsidRPr="00E05B19" w:rsidRDefault="00E06349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8C9F9BA" w14:textId="77777777" w:rsidR="00E06349" w:rsidRPr="00E05B19" w:rsidRDefault="00E06349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7E0F16" w14:textId="75235E38" w:rsidR="00E06349" w:rsidRPr="00E05B19" w:rsidRDefault="00E06349" w:rsidP="00E06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0D6054F8" w14:textId="77777777" w:rsidTr="00DB75D0">
        <w:tc>
          <w:tcPr>
            <w:tcW w:w="2294" w:type="dxa"/>
            <w:shd w:val="clear" w:color="auto" w:fill="auto"/>
          </w:tcPr>
          <w:p w14:paraId="5E889C04" w14:textId="448DB774" w:rsidR="005E0BCA" w:rsidRPr="00E05B19" w:rsidRDefault="005E0BCA" w:rsidP="005E0BCA">
            <w:pPr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39D636E5" w14:textId="77777777" w:rsidR="005E0BCA" w:rsidRPr="00E05B19" w:rsidRDefault="005E0BCA" w:rsidP="005E0B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4C92E" w14:textId="0B96844D" w:rsidR="005E0BCA" w:rsidRPr="00E05B19" w:rsidRDefault="005E0BCA" w:rsidP="005E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A6C952" w14:textId="571B5375" w:rsidR="005E0BCA" w:rsidRPr="00E05B19" w:rsidRDefault="005E0BCA" w:rsidP="005E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1D861FF0" w14:textId="52EAE9CD" w:rsidR="005E0BCA" w:rsidRPr="00E05B19" w:rsidRDefault="005E0BCA" w:rsidP="005E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2,939</w:t>
            </w:r>
          </w:p>
        </w:tc>
        <w:tc>
          <w:tcPr>
            <w:tcW w:w="1152" w:type="dxa"/>
            <w:shd w:val="clear" w:color="auto" w:fill="auto"/>
          </w:tcPr>
          <w:p w14:paraId="3D84092A" w14:textId="330DD60F" w:rsidR="005E0BCA" w:rsidRPr="00E05B19" w:rsidRDefault="005E0BCA" w:rsidP="005E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975</w:t>
            </w:r>
          </w:p>
        </w:tc>
      </w:tr>
      <w:tr w:rsidR="00E05B19" w:rsidRPr="00E05B19" w14:paraId="11D21C25" w14:textId="77777777" w:rsidTr="00DB75D0">
        <w:tc>
          <w:tcPr>
            <w:tcW w:w="2294" w:type="dxa"/>
            <w:shd w:val="clear" w:color="auto" w:fill="auto"/>
          </w:tcPr>
          <w:p w14:paraId="43A87739" w14:textId="0DF73BA4" w:rsidR="005E0BCA" w:rsidRPr="00E05B19" w:rsidRDefault="005E0BCA" w:rsidP="005E0BCA">
            <w:pPr>
              <w:tabs>
                <w:tab w:val="clear" w:pos="227"/>
                <w:tab w:val="left" w:pos="240"/>
              </w:tabs>
              <w:ind w:left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  <w:shd w:val="clear" w:color="auto" w:fill="auto"/>
          </w:tcPr>
          <w:p w14:paraId="30F2AA56" w14:textId="77777777" w:rsidR="005E0BCA" w:rsidRPr="00E05B19" w:rsidRDefault="005E0BCA" w:rsidP="005E0B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D7CE8" w14:textId="285E3605" w:rsidR="005E0BCA" w:rsidRPr="00E05B19" w:rsidRDefault="005E0BCA" w:rsidP="005E0B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1,998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2DBE0D" w14:textId="4E5D8E4A" w:rsidR="005E0BCA" w:rsidRPr="00E05B19" w:rsidRDefault="005E0BCA" w:rsidP="005E0B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6,010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2E0D688" w14:textId="19963A23" w:rsidR="005E0BCA" w:rsidRPr="00E05B19" w:rsidRDefault="005E0BCA" w:rsidP="005E0B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1,951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930921" w14:textId="06FE7761" w:rsidR="005E0BCA" w:rsidRPr="00E05B19" w:rsidRDefault="005E0BCA" w:rsidP="005E0B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5,711</w:t>
            </w:r>
          </w:p>
        </w:tc>
      </w:tr>
      <w:tr w:rsidR="00E05B19" w:rsidRPr="00E05B19" w14:paraId="479EDA0E" w14:textId="77777777" w:rsidTr="00DB75D0">
        <w:tc>
          <w:tcPr>
            <w:tcW w:w="2294" w:type="dxa"/>
            <w:shd w:val="clear" w:color="auto" w:fill="auto"/>
          </w:tcPr>
          <w:p w14:paraId="448E7329" w14:textId="77777777" w:rsidR="005E0BCA" w:rsidRPr="00E05B19" w:rsidRDefault="005E0BCA" w:rsidP="005E0BCA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27E4BCD2" w14:textId="77777777" w:rsidR="005E0BCA" w:rsidRPr="00E05B19" w:rsidRDefault="005E0BCA" w:rsidP="005E0B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C7E5D" w14:textId="414B3290" w:rsidR="005E0BCA" w:rsidRPr="00E05B19" w:rsidRDefault="005E0BCA" w:rsidP="005E0B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1,998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8607E" w14:textId="76287E1A" w:rsidR="005E0BCA" w:rsidRPr="00E05B19" w:rsidRDefault="005E0BCA" w:rsidP="005E0B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6,010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99AB025" w14:textId="0AF80306" w:rsidR="005E0BCA" w:rsidRPr="00E05B19" w:rsidRDefault="005E0BCA" w:rsidP="005E0B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4,890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644458" w14:textId="6B366CD9" w:rsidR="005E0BCA" w:rsidRPr="00E05B19" w:rsidRDefault="005E0BCA" w:rsidP="005E0B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6,686</w:t>
            </w:r>
          </w:p>
        </w:tc>
      </w:tr>
      <w:tr w:rsidR="00E05B19" w:rsidRPr="00E05B19" w14:paraId="4F1E488C" w14:textId="77777777" w:rsidTr="00347D36">
        <w:tc>
          <w:tcPr>
            <w:tcW w:w="2294" w:type="dxa"/>
            <w:shd w:val="clear" w:color="auto" w:fill="auto"/>
          </w:tcPr>
          <w:p w14:paraId="34202F1E" w14:textId="77777777" w:rsidR="00E661A1" w:rsidRPr="00E05B19" w:rsidRDefault="00E661A1" w:rsidP="00E661A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51BC582E" w14:textId="77777777" w:rsidR="00E661A1" w:rsidRPr="00E05B19" w:rsidRDefault="00E661A1" w:rsidP="00E661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8FC516" w14:textId="0C5995B4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388B7CE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00395E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A5BBB0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0195A06D" w14:textId="77777777" w:rsidTr="00347D36">
        <w:tc>
          <w:tcPr>
            <w:tcW w:w="2294" w:type="dxa"/>
          </w:tcPr>
          <w:p w14:paraId="4310AAF5" w14:textId="1628C094" w:rsidR="00E661A1" w:rsidRPr="00E05B19" w:rsidRDefault="00E661A1" w:rsidP="00E661A1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  <w:r w:rsidRPr="00E05B19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717B443B" w14:textId="77777777" w:rsidR="00E661A1" w:rsidRPr="00E05B19" w:rsidRDefault="00E661A1" w:rsidP="00E661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F5735D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35767DE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4B386226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D1A35FA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3981998A" w14:textId="77777777" w:rsidTr="00DB75D0">
        <w:tc>
          <w:tcPr>
            <w:tcW w:w="2294" w:type="dxa"/>
          </w:tcPr>
          <w:p w14:paraId="7BCEE289" w14:textId="7A51439B" w:rsidR="00E661A1" w:rsidRPr="00E05B19" w:rsidRDefault="00E661A1" w:rsidP="00E661A1">
            <w:pPr>
              <w:ind w:left="240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4AD5AF4F" w14:textId="77777777" w:rsidR="00E661A1" w:rsidRPr="00E05B19" w:rsidRDefault="00E661A1" w:rsidP="00E661A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02B34830" w14:textId="0DB4DBBA" w:rsidR="00E661A1" w:rsidRPr="00E05B19" w:rsidRDefault="00A10ECA" w:rsidP="00E661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1,922</w:t>
            </w:r>
          </w:p>
        </w:tc>
        <w:tc>
          <w:tcPr>
            <w:tcW w:w="1134" w:type="dxa"/>
          </w:tcPr>
          <w:p w14:paraId="32E50ECA" w14:textId="0A7AA7C1" w:rsidR="00E661A1" w:rsidRPr="00E05B19" w:rsidRDefault="00E661A1" w:rsidP="00E661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3,146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8751B74" w14:textId="053E0092" w:rsidR="00E661A1" w:rsidRPr="00E05B19" w:rsidRDefault="00C01EBB" w:rsidP="00E661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1,827</w:t>
            </w:r>
          </w:p>
        </w:tc>
        <w:tc>
          <w:tcPr>
            <w:tcW w:w="1152" w:type="dxa"/>
            <w:vAlign w:val="bottom"/>
          </w:tcPr>
          <w:p w14:paraId="5FAAE0DE" w14:textId="60DCBCAF" w:rsidR="00E661A1" w:rsidRPr="00E05B19" w:rsidRDefault="00E661A1" w:rsidP="00E661A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3,079</w:t>
            </w:r>
          </w:p>
        </w:tc>
      </w:tr>
      <w:tr w:rsidR="00E05B19" w:rsidRPr="00E05B19" w14:paraId="59F2185B" w14:textId="77777777" w:rsidTr="00DB75D0">
        <w:tc>
          <w:tcPr>
            <w:tcW w:w="2294" w:type="dxa"/>
          </w:tcPr>
          <w:p w14:paraId="4D7FFEEE" w14:textId="7C28EB00" w:rsidR="00E661A1" w:rsidRPr="00E05B19" w:rsidRDefault="00E661A1" w:rsidP="00E661A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263D7DD" w14:textId="77777777" w:rsidR="00E661A1" w:rsidRPr="00E05B19" w:rsidRDefault="00E661A1" w:rsidP="00E661A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5D063D" w14:textId="63D0C480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AC51A8B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6980BCE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209B859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29F46C02" w14:textId="77777777" w:rsidTr="00DB75D0">
        <w:tc>
          <w:tcPr>
            <w:tcW w:w="2294" w:type="dxa"/>
          </w:tcPr>
          <w:p w14:paraId="2CE94B8A" w14:textId="77777777" w:rsidR="00E661A1" w:rsidRPr="00E05B19" w:rsidRDefault="00E661A1" w:rsidP="00E661A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2344" w:type="dxa"/>
          </w:tcPr>
          <w:p w14:paraId="0D03B42B" w14:textId="77777777" w:rsidR="00E661A1" w:rsidRPr="00E05B19" w:rsidRDefault="00E661A1" w:rsidP="00E661A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239097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96EC8D3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A1B0391" w14:textId="338314B5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964C55D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7D80DABB" w14:textId="77777777" w:rsidTr="00DB75D0">
        <w:tc>
          <w:tcPr>
            <w:tcW w:w="2294" w:type="dxa"/>
          </w:tcPr>
          <w:p w14:paraId="3EF6954F" w14:textId="64DAD185" w:rsidR="00D92547" w:rsidRPr="00E05B19" w:rsidRDefault="00D92547" w:rsidP="00D92547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14CADF2E" w14:textId="6229E6ED" w:rsidR="00D92547" w:rsidRPr="00E05B19" w:rsidRDefault="00D92547" w:rsidP="00D9254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เดือนละ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94,737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09544" w14:textId="1976466B" w:rsidR="00D92547" w:rsidRPr="00E05B19" w:rsidRDefault="00D92547" w:rsidP="00D9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221</w:t>
            </w:r>
          </w:p>
        </w:tc>
        <w:tc>
          <w:tcPr>
            <w:tcW w:w="1134" w:type="dxa"/>
            <w:vAlign w:val="bottom"/>
          </w:tcPr>
          <w:p w14:paraId="53CB3C53" w14:textId="6E0097AB" w:rsidR="00D92547" w:rsidRPr="00E05B19" w:rsidRDefault="00D92547" w:rsidP="00D9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6D62833" w14:textId="19010C52" w:rsidR="00D92547" w:rsidRPr="00E05B19" w:rsidRDefault="00D92547" w:rsidP="00D9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221</w:t>
            </w:r>
          </w:p>
        </w:tc>
        <w:tc>
          <w:tcPr>
            <w:tcW w:w="1152" w:type="dxa"/>
            <w:vAlign w:val="bottom"/>
          </w:tcPr>
          <w:p w14:paraId="50D10385" w14:textId="5D30C9EA" w:rsidR="00D92547" w:rsidRPr="00E05B19" w:rsidRDefault="00D92547" w:rsidP="00D9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284</w:t>
            </w:r>
          </w:p>
        </w:tc>
      </w:tr>
      <w:tr w:rsidR="00E05B19" w:rsidRPr="00E05B19" w14:paraId="5B523EEE" w14:textId="77777777" w:rsidTr="00DB75D0">
        <w:tc>
          <w:tcPr>
            <w:tcW w:w="2294" w:type="dxa"/>
          </w:tcPr>
          <w:p w14:paraId="78DCBA2B" w14:textId="5D62FCA4" w:rsidR="00D92547" w:rsidRPr="00E05B19" w:rsidRDefault="00D92547" w:rsidP="00D92547">
            <w:pPr>
              <w:tabs>
                <w:tab w:val="clear" w:pos="227"/>
                <w:tab w:val="left" w:pos="636"/>
              </w:tabs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 w:hint="cs"/>
                <w:sz w:val="24"/>
                <w:szCs w:val="24"/>
                <w:cs/>
              </w:rPr>
              <w:t>เครือ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ญาติของกรรมการ</w:t>
            </w:r>
          </w:p>
        </w:tc>
        <w:tc>
          <w:tcPr>
            <w:tcW w:w="2344" w:type="dxa"/>
          </w:tcPr>
          <w:p w14:paraId="46DEFA28" w14:textId="77777777" w:rsidR="00D92547" w:rsidRPr="00E05B19" w:rsidRDefault="00D92547" w:rsidP="00D92547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เดือนละ 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278,947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FB827" w14:textId="697837C2" w:rsidR="00D92547" w:rsidRPr="00E05B19" w:rsidRDefault="00D92547" w:rsidP="00D925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779</w:t>
            </w:r>
          </w:p>
        </w:tc>
        <w:tc>
          <w:tcPr>
            <w:tcW w:w="1134" w:type="dxa"/>
            <w:vAlign w:val="bottom"/>
          </w:tcPr>
          <w:p w14:paraId="08B8B864" w14:textId="27C76CA4" w:rsidR="00D92547" w:rsidRPr="00E05B19" w:rsidRDefault="00D92547" w:rsidP="00D925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7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186907F" w14:textId="543DF6A8" w:rsidR="00D92547" w:rsidRPr="00E05B19" w:rsidRDefault="00D92547" w:rsidP="00D925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779</w:t>
            </w:r>
          </w:p>
        </w:tc>
        <w:tc>
          <w:tcPr>
            <w:tcW w:w="1152" w:type="dxa"/>
            <w:vAlign w:val="bottom"/>
          </w:tcPr>
          <w:p w14:paraId="12622C82" w14:textId="33BEFFE2" w:rsidR="00D92547" w:rsidRPr="00E05B19" w:rsidRDefault="00D92547" w:rsidP="00D925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837</w:t>
            </w:r>
          </w:p>
        </w:tc>
      </w:tr>
      <w:tr w:rsidR="00E05B19" w:rsidRPr="00E05B19" w14:paraId="6E91468F" w14:textId="77777777" w:rsidTr="00DB75D0">
        <w:tc>
          <w:tcPr>
            <w:tcW w:w="2294" w:type="dxa"/>
          </w:tcPr>
          <w:p w14:paraId="7D452A24" w14:textId="77777777" w:rsidR="00D92547" w:rsidRPr="00E05B19" w:rsidRDefault="00D92547" w:rsidP="00D92547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616EA6AE" w14:textId="77777777" w:rsidR="00D92547" w:rsidRPr="00E05B19" w:rsidRDefault="00D92547" w:rsidP="00D92547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D47EF" w14:textId="43FFF2DB" w:rsidR="00D92547" w:rsidRPr="00E05B19" w:rsidRDefault="00D92547" w:rsidP="00D9254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1,000</w:t>
            </w:r>
          </w:p>
        </w:tc>
        <w:tc>
          <w:tcPr>
            <w:tcW w:w="1134" w:type="dxa"/>
            <w:vAlign w:val="bottom"/>
          </w:tcPr>
          <w:p w14:paraId="4BBD9D26" w14:textId="289F8A40" w:rsidR="00D92547" w:rsidRPr="00E05B19" w:rsidRDefault="00D92547" w:rsidP="00D9254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1,121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442A86D" w14:textId="07DE0187" w:rsidR="00D92547" w:rsidRPr="00E05B19" w:rsidRDefault="00D92547" w:rsidP="00D9254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1,000</w:t>
            </w:r>
          </w:p>
        </w:tc>
        <w:tc>
          <w:tcPr>
            <w:tcW w:w="1152" w:type="dxa"/>
            <w:vAlign w:val="bottom"/>
          </w:tcPr>
          <w:p w14:paraId="4C442D79" w14:textId="416B4DD4" w:rsidR="00D92547" w:rsidRPr="00E05B19" w:rsidRDefault="00D92547" w:rsidP="00D9254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1,121</w:t>
            </w:r>
          </w:p>
        </w:tc>
      </w:tr>
      <w:tr w:rsidR="00E05B19" w:rsidRPr="00E05B19" w14:paraId="7F3ACC0D" w14:textId="77777777" w:rsidTr="00DB420D">
        <w:trPr>
          <w:trHeight w:val="76"/>
        </w:trPr>
        <w:tc>
          <w:tcPr>
            <w:tcW w:w="2294" w:type="dxa"/>
          </w:tcPr>
          <w:p w14:paraId="77059481" w14:textId="77777777" w:rsidR="00E661A1" w:rsidRPr="00E05B19" w:rsidRDefault="00E661A1" w:rsidP="00E661A1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2C1F109A" w14:textId="77777777" w:rsidR="00E661A1" w:rsidRPr="00E05B19" w:rsidRDefault="00E661A1" w:rsidP="00E661A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CCA19D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60CA51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3E6DCD" w14:textId="385C637A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5072C4A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7CA8ACCE" w14:textId="77777777" w:rsidTr="00DB75D0">
        <w:tc>
          <w:tcPr>
            <w:tcW w:w="2294" w:type="dxa"/>
            <w:shd w:val="clear" w:color="auto" w:fill="auto"/>
          </w:tcPr>
          <w:p w14:paraId="3CCB6A68" w14:textId="3A7A69D3" w:rsidR="00E661A1" w:rsidRPr="00E05B19" w:rsidRDefault="00E661A1" w:rsidP="00E661A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62BDDDEA" w14:textId="77777777" w:rsidR="00E661A1" w:rsidRPr="00E05B19" w:rsidRDefault="00E661A1" w:rsidP="00E661A1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F73473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A3DC78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F4DC660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C04876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7559E3DD" w14:textId="77777777" w:rsidTr="00717F14">
        <w:tc>
          <w:tcPr>
            <w:tcW w:w="2294" w:type="dxa"/>
          </w:tcPr>
          <w:p w14:paraId="1CD1865B" w14:textId="77777777" w:rsidR="000E1A24" w:rsidRPr="00E05B19" w:rsidRDefault="000E1A24" w:rsidP="000E1A24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2D1C03B6" w14:textId="7798EC0C" w:rsidR="000E1A24" w:rsidRPr="00E05B19" w:rsidRDefault="000E1A24" w:rsidP="000E1A2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4.50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C72EDE" w14:textId="086289C2" w:rsidR="000E1A24" w:rsidRPr="00E05B19" w:rsidRDefault="000E1A24" w:rsidP="000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DB4A5" w14:textId="67C2A009" w:rsidR="000E1A24" w:rsidRPr="00E05B19" w:rsidRDefault="000E1A24" w:rsidP="000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FE7E80C" w14:textId="2FA262B6" w:rsidR="000E1A24" w:rsidRPr="00E05B19" w:rsidRDefault="000E1A24" w:rsidP="000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BDE07D" w14:textId="30D04AA7" w:rsidR="000E1A24" w:rsidRPr="00E05B19" w:rsidRDefault="000E1A24" w:rsidP="000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118</w:t>
            </w:r>
          </w:p>
        </w:tc>
      </w:tr>
      <w:tr w:rsidR="00E05B19" w:rsidRPr="00E05B19" w14:paraId="25FB8733" w14:textId="77777777" w:rsidTr="00717F14">
        <w:tc>
          <w:tcPr>
            <w:tcW w:w="2294" w:type="dxa"/>
          </w:tcPr>
          <w:p w14:paraId="4A8D0493" w14:textId="5EC0CED9" w:rsidR="000E1A24" w:rsidRPr="00E05B19" w:rsidRDefault="000E1A24" w:rsidP="000E1A24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1EF55B03" w14:textId="416FC4C0" w:rsidR="000E1A24" w:rsidRPr="00E05B19" w:rsidRDefault="000E1A24" w:rsidP="000E1A2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12.00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B1533D" w14:textId="43F77EFE" w:rsidR="000E1A24" w:rsidRPr="00E05B19" w:rsidRDefault="0008666A" w:rsidP="000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D31A23" w14:textId="79D25868" w:rsidR="000E1A24" w:rsidRPr="00E05B19" w:rsidRDefault="000E1A24" w:rsidP="000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299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39E756D" w14:textId="03B1A1FC" w:rsidR="000E1A24" w:rsidRPr="00E05B19" w:rsidRDefault="000E1A24" w:rsidP="000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0B9FBB" w14:textId="01DBF467" w:rsidR="000E1A24" w:rsidRPr="00E05B19" w:rsidRDefault="000E1A24" w:rsidP="000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05B19" w:rsidRPr="00E05B19" w14:paraId="14854EC1" w14:textId="77777777" w:rsidTr="00717F14">
        <w:tc>
          <w:tcPr>
            <w:tcW w:w="2294" w:type="dxa"/>
          </w:tcPr>
          <w:p w14:paraId="2F160774" w14:textId="314987BE" w:rsidR="000E1A24" w:rsidRPr="00E05B19" w:rsidRDefault="000E1A24" w:rsidP="000E1A24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7B28BAFD" w14:textId="36F8F16F" w:rsidR="000E1A24" w:rsidRPr="00E05B19" w:rsidRDefault="000E1A24" w:rsidP="000E1A2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4.50 - </w:t>
            </w:r>
            <w:r w:rsidR="00DF7554" w:rsidRPr="00E05B19">
              <w:rPr>
                <w:rFonts w:ascii="BrowalliaUPC" w:hAnsi="BrowalliaUPC" w:cs="BrowalliaUPC"/>
                <w:sz w:val="24"/>
                <w:szCs w:val="24"/>
              </w:rPr>
              <w:t>12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>.00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9A718C" w14:textId="35BA3FDC" w:rsidR="000E1A24" w:rsidRPr="00E05B19" w:rsidRDefault="000E1A24" w:rsidP="000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2E898" w14:textId="05B35601" w:rsidR="000E1A24" w:rsidRPr="00E05B19" w:rsidRDefault="000E1A24" w:rsidP="000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EA1D5CD" w14:textId="63780480" w:rsidR="000E1A24" w:rsidRPr="00E05B19" w:rsidRDefault="000E1A24" w:rsidP="000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486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93F75C" w14:textId="7E806717" w:rsidR="000E1A24" w:rsidRPr="00E05B19" w:rsidRDefault="000E1A24" w:rsidP="000E1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454</w:t>
            </w:r>
          </w:p>
        </w:tc>
      </w:tr>
      <w:tr w:rsidR="00E05B19" w:rsidRPr="00E05B19" w14:paraId="6F9A3E4A" w14:textId="77777777" w:rsidTr="00717F14">
        <w:tc>
          <w:tcPr>
            <w:tcW w:w="2294" w:type="dxa"/>
          </w:tcPr>
          <w:p w14:paraId="2A9968EA" w14:textId="026921C1" w:rsidR="000E1A24" w:rsidRPr="00E05B19" w:rsidRDefault="000E1A24" w:rsidP="000E1A24">
            <w:pPr>
              <w:tabs>
                <w:tab w:val="clear" w:pos="227"/>
                <w:tab w:val="left" w:pos="636"/>
              </w:tabs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5A5AACED" w14:textId="646038FB" w:rsidR="000E1A24" w:rsidRPr="00E05B19" w:rsidRDefault="000E1A24" w:rsidP="000E1A24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="00A22C54">
              <w:rPr>
                <w:rFonts w:ascii="BrowalliaUPC" w:hAnsi="BrowalliaUPC" w:cs="BrowalliaUPC"/>
                <w:sz w:val="24"/>
                <w:szCs w:val="24"/>
              </w:rPr>
              <w:t>6.25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A8EAB8" w14:textId="375BF930" w:rsidR="000E1A24" w:rsidRPr="00E05B19" w:rsidRDefault="005F6541" w:rsidP="000E1A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4180E3" w14:textId="4DD524A9" w:rsidR="000E1A24" w:rsidRPr="00E05B19" w:rsidRDefault="000E1A24" w:rsidP="000E1A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5FA81D3" w14:textId="0E517CA4" w:rsidR="000E1A24" w:rsidRPr="00E05B19" w:rsidRDefault="000E1A24" w:rsidP="000E1A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532AB4" w14:textId="2C4CF5E4" w:rsidR="000E1A24" w:rsidRPr="00E05B19" w:rsidRDefault="000E1A24" w:rsidP="000E1A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E05B19" w:rsidRPr="00E05B19" w14:paraId="0D33F652" w14:textId="77777777" w:rsidTr="00DB75D0">
        <w:tc>
          <w:tcPr>
            <w:tcW w:w="2294" w:type="dxa"/>
          </w:tcPr>
          <w:p w14:paraId="07C820C3" w14:textId="77777777" w:rsidR="000E1A24" w:rsidRPr="00E05B19" w:rsidRDefault="000E1A24" w:rsidP="000E1A24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39D8A5F" w14:textId="77777777" w:rsidR="000E1A24" w:rsidRPr="00E05B19" w:rsidRDefault="000E1A24" w:rsidP="000E1A24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D21475" w14:textId="57BFDACF" w:rsidR="000E1A24" w:rsidRPr="00E05B19" w:rsidRDefault="005F6541" w:rsidP="000E1A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818</w:t>
            </w:r>
          </w:p>
        </w:tc>
        <w:tc>
          <w:tcPr>
            <w:tcW w:w="1134" w:type="dxa"/>
            <w:vAlign w:val="bottom"/>
          </w:tcPr>
          <w:p w14:paraId="2F67C451" w14:textId="6527CC14" w:rsidR="000E1A24" w:rsidRPr="00E05B19" w:rsidRDefault="000E1A24" w:rsidP="000E1A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760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AE31BFC" w14:textId="63CEE21C" w:rsidR="000E1A24" w:rsidRPr="00E05B19" w:rsidRDefault="000E1A24" w:rsidP="000E1A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533</w:t>
            </w:r>
          </w:p>
        </w:tc>
        <w:tc>
          <w:tcPr>
            <w:tcW w:w="1152" w:type="dxa"/>
            <w:vAlign w:val="bottom"/>
          </w:tcPr>
          <w:p w14:paraId="35B5741B" w14:textId="58C092E5" w:rsidR="000E1A24" w:rsidRPr="00E05B19" w:rsidRDefault="000E1A24" w:rsidP="000E1A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572</w:t>
            </w:r>
          </w:p>
        </w:tc>
      </w:tr>
      <w:tr w:rsidR="00E05B19" w:rsidRPr="00E05B19" w14:paraId="1FAFA98B" w14:textId="77777777" w:rsidTr="00DB75D0">
        <w:tc>
          <w:tcPr>
            <w:tcW w:w="2294" w:type="dxa"/>
          </w:tcPr>
          <w:p w14:paraId="1840FCB9" w14:textId="4446974A" w:rsidR="00E661A1" w:rsidRPr="00E05B19" w:rsidRDefault="00E661A1" w:rsidP="00E661A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02C0DE4" w14:textId="77777777" w:rsidR="00E661A1" w:rsidRPr="00E05B19" w:rsidRDefault="00E661A1" w:rsidP="00E661A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1D9EA7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5C1055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2EB7866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E76D3FF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2497D498" w14:textId="77777777" w:rsidTr="00DB75D0">
        <w:tc>
          <w:tcPr>
            <w:tcW w:w="2294" w:type="dxa"/>
          </w:tcPr>
          <w:p w14:paraId="663C0A4C" w14:textId="6326CBDF" w:rsidR="00E661A1" w:rsidRPr="00E05B19" w:rsidRDefault="00E661A1" w:rsidP="00E661A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2863EB5D" w14:textId="77777777" w:rsidR="00E661A1" w:rsidRPr="00E05B19" w:rsidRDefault="00E661A1" w:rsidP="00E661A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491BE4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BBFA9C8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2E14116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68AC441" w14:textId="77777777" w:rsidR="00E661A1" w:rsidRPr="00E05B19" w:rsidRDefault="00E661A1" w:rsidP="00E6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73A77B75" w14:textId="77777777" w:rsidTr="00DB75D0">
        <w:tc>
          <w:tcPr>
            <w:tcW w:w="2294" w:type="dxa"/>
          </w:tcPr>
          <w:p w14:paraId="3D936FA6" w14:textId="16751CF3" w:rsidR="000D7879" w:rsidRPr="00E05B19" w:rsidRDefault="000D7879" w:rsidP="000D7879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C2EFA8F" w14:textId="5326FA42" w:rsidR="000D7879" w:rsidRPr="00E05B19" w:rsidRDefault="000D7879" w:rsidP="000D787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4F3630" w14:textId="68D40623" w:rsidR="000D7879" w:rsidRPr="00E05B19" w:rsidRDefault="000D7879" w:rsidP="000D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DE9B0B" w14:textId="36CA9319" w:rsidR="000D7879" w:rsidRPr="00E05B19" w:rsidRDefault="000D7879" w:rsidP="000D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4EEB309" w14:textId="1E7ACDA5" w:rsidR="000D7879" w:rsidRPr="00E05B19" w:rsidRDefault="000D7879" w:rsidP="000D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21</w:t>
            </w:r>
          </w:p>
        </w:tc>
        <w:tc>
          <w:tcPr>
            <w:tcW w:w="1152" w:type="dxa"/>
            <w:vAlign w:val="bottom"/>
          </w:tcPr>
          <w:p w14:paraId="14574966" w14:textId="717F1C34" w:rsidR="000D7879" w:rsidRPr="00E05B19" w:rsidRDefault="000D7879" w:rsidP="000D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</w:p>
        </w:tc>
      </w:tr>
      <w:tr w:rsidR="00E05B19" w:rsidRPr="00E05B19" w14:paraId="4371D7FD" w14:textId="77777777" w:rsidTr="00DB75D0">
        <w:tc>
          <w:tcPr>
            <w:tcW w:w="2294" w:type="dxa"/>
          </w:tcPr>
          <w:p w14:paraId="565AC930" w14:textId="25E46434" w:rsidR="000D7879" w:rsidRPr="00E05B19" w:rsidRDefault="000D7879" w:rsidP="000D7879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73E52D7F" w14:textId="52359680" w:rsidR="000D7879" w:rsidRPr="00E05B19" w:rsidRDefault="000D7879" w:rsidP="000D787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0F5307" w14:textId="6DC9FB45" w:rsidR="000D7879" w:rsidRPr="00E05B19" w:rsidRDefault="000D7879" w:rsidP="000D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71</w:t>
            </w:r>
            <w:r w:rsidR="005B13D3" w:rsidRPr="00E05B19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110FA" w14:textId="25CC5113" w:rsidR="000D7879" w:rsidRPr="00E05B19" w:rsidRDefault="000D7879" w:rsidP="000D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481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3253411" w14:textId="15A68EFF" w:rsidR="000D7879" w:rsidRPr="00E05B19" w:rsidRDefault="000D7879" w:rsidP="000D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715</w:t>
            </w:r>
          </w:p>
        </w:tc>
        <w:tc>
          <w:tcPr>
            <w:tcW w:w="1152" w:type="dxa"/>
            <w:vAlign w:val="bottom"/>
          </w:tcPr>
          <w:p w14:paraId="554B43B8" w14:textId="3983197D" w:rsidR="000D7879" w:rsidRPr="00E05B19" w:rsidRDefault="000D7879" w:rsidP="000D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481</w:t>
            </w:r>
          </w:p>
        </w:tc>
      </w:tr>
      <w:tr w:rsidR="00E05B19" w:rsidRPr="00E05B19" w14:paraId="6AE78E8C" w14:textId="77777777" w:rsidTr="00DB75D0">
        <w:tc>
          <w:tcPr>
            <w:tcW w:w="2294" w:type="dxa"/>
          </w:tcPr>
          <w:p w14:paraId="5CE250A4" w14:textId="05690B9E" w:rsidR="000D7879" w:rsidRPr="00E05B19" w:rsidRDefault="000D7879" w:rsidP="000D7879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</w:t>
            </w:r>
            <w:r w:rsidRPr="00E05B19">
              <w:rPr>
                <w:rFonts w:ascii="BrowalliaUPC" w:hAnsi="BrowalliaUPC" w:cs="BrowalliaUPC" w:hint="cs"/>
                <w:sz w:val="24"/>
                <w:szCs w:val="24"/>
                <w:cs/>
              </w:rPr>
              <w:t>ย่อยทางอ้อม</w:t>
            </w:r>
          </w:p>
        </w:tc>
        <w:tc>
          <w:tcPr>
            <w:tcW w:w="2344" w:type="dxa"/>
          </w:tcPr>
          <w:p w14:paraId="713C96D1" w14:textId="0973CD40" w:rsidR="000D7879" w:rsidRPr="00E05B19" w:rsidRDefault="000D7879" w:rsidP="000D787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72B7B4" w14:textId="75D75175" w:rsidR="000D7879" w:rsidRPr="00E05B19" w:rsidRDefault="000D7879" w:rsidP="000D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FE3DE6" w14:textId="6ECB8DD4" w:rsidR="000D7879" w:rsidRPr="00E05B19" w:rsidRDefault="000D7879" w:rsidP="000D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F995B4D" w14:textId="4D5862AA" w:rsidR="000D7879" w:rsidRPr="00E05B19" w:rsidRDefault="000D7879" w:rsidP="000D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09505C0A" w14:textId="2F5F825E" w:rsidR="000D7879" w:rsidRPr="00E05B19" w:rsidRDefault="000D7879" w:rsidP="000D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05B19" w:rsidRPr="00E05B19" w14:paraId="4C6F7671" w14:textId="77777777" w:rsidTr="00DB75D0">
        <w:tc>
          <w:tcPr>
            <w:tcW w:w="2294" w:type="dxa"/>
          </w:tcPr>
          <w:p w14:paraId="086E1E5F" w14:textId="18DFC441" w:rsidR="000D7879" w:rsidRPr="00E05B19" w:rsidRDefault="000D7879" w:rsidP="000D7879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038FD504" w14:textId="77777777" w:rsidR="000D7879" w:rsidRPr="00E05B19" w:rsidRDefault="000D7879" w:rsidP="000D787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EBBE43" w14:textId="00583721" w:rsidR="000D7879" w:rsidRPr="00E05B19" w:rsidRDefault="000D7879" w:rsidP="000D787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71</w:t>
            </w:r>
            <w:r w:rsidR="005B13D3" w:rsidRPr="00E05B19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EEF8F0" w14:textId="7D3B4F06" w:rsidR="000D7879" w:rsidRPr="00E05B19" w:rsidRDefault="000D7879" w:rsidP="000D787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481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7D0FEE8" w14:textId="03243633" w:rsidR="000D7879" w:rsidRPr="00E05B19" w:rsidRDefault="000D7879" w:rsidP="000D787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761</w:t>
            </w:r>
          </w:p>
        </w:tc>
        <w:tc>
          <w:tcPr>
            <w:tcW w:w="1152" w:type="dxa"/>
            <w:vAlign w:val="bottom"/>
          </w:tcPr>
          <w:p w14:paraId="07CFDD75" w14:textId="3CC536F4" w:rsidR="000D7879" w:rsidRPr="00E05B19" w:rsidRDefault="000D7879" w:rsidP="000D787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489</w:t>
            </w:r>
          </w:p>
        </w:tc>
      </w:tr>
      <w:tr w:rsidR="00E05B19" w:rsidRPr="00E05B19" w14:paraId="2DB5DB73" w14:textId="77777777" w:rsidTr="00DB75D0">
        <w:tc>
          <w:tcPr>
            <w:tcW w:w="2294" w:type="dxa"/>
          </w:tcPr>
          <w:p w14:paraId="4B4B9FA7" w14:textId="77777777" w:rsidR="00BF3E11" w:rsidRPr="00E05B19" w:rsidRDefault="00BF3E11" w:rsidP="00BF3E11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2F389858" w14:textId="77777777" w:rsidR="00BF3E11" w:rsidRPr="00E05B19" w:rsidRDefault="00BF3E11" w:rsidP="00BF3E1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39372B" w14:textId="77777777" w:rsidR="00BF3E11" w:rsidRPr="00E05B19" w:rsidRDefault="00BF3E11" w:rsidP="00B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06463D" w14:textId="77777777" w:rsidR="00BF3E11" w:rsidRPr="00E05B19" w:rsidRDefault="00BF3E11" w:rsidP="00B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2C14EED" w14:textId="1456DA59" w:rsidR="00BF3E11" w:rsidRPr="00E05B19" w:rsidRDefault="00BF3E11" w:rsidP="00B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CFDBFD9" w14:textId="77777777" w:rsidR="00BF3E11" w:rsidRPr="00E05B19" w:rsidRDefault="00BF3E11" w:rsidP="00B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13B18E87" w14:textId="77777777" w:rsidTr="00DB75D0">
        <w:tc>
          <w:tcPr>
            <w:tcW w:w="2294" w:type="dxa"/>
          </w:tcPr>
          <w:p w14:paraId="0209224C" w14:textId="77777777" w:rsidR="00BF3E11" w:rsidRPr="00E05B19" w:rsidRDefault="00BF3E11" w:rsidP="00BF3E11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33756459" w14:textId="77777777" w:rsidR="00BF3E11" w:rsidRPr="00E05B19" w:rsidRDefault="00BF3E11" w:rsidP="00BF3E1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9780A7" w14:textId="77777777" w:rsidR="00BF3E11" w:rsidRPr="00E05B19" w:rsidRDefault="00BF3E11" w:rsidP="00B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2F5ABE" w14:textId="77777777" w:rsidR="00BF3E11" w:rsidRPr="00E05B19" w:rsidRDefault="00BF3E11" w:rsidP="00B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7B8D6DC" w14:textId="77777777" w:rsidR="00BF3E11" w:rsidRPr="00E05B19" w:rsidRDefault="00BF3E11" w:rsidP="00B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917735C" w14:textId="77777777" w:rsidR="00BF3E11" w:rsidRPr="00E05B19" w:rsidRDefault="00BF3E11" w:rsidP="00B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788040D6" w14:textId="77777777" w:rsidTr="00DB75D0">
        <w:tc>
          <w:tcPr>
            <w:tcW w:w="4638" w:type="dxa"/>
            <w:gridSpan w:val="2"/>
          </w:tcPr>
          <w:p w14:paraId="5BB4856E" w14:textId="4C76A6BE" w:rsidR="00F012FE" w:rsidRPr="00E05B19" w:rsidRDefault="00F012FE" w:rsidP="00F012FE">
            <w:pPr>
              <w:spacing w:line="240" w:lineRule="auto"/>
              <w:ind w:firstLine="281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FB2F0" w14:textId="6CF4DB03" w:rsidR="00F012FE" w:rsidRPr="00E05B19" w:rsidRDefault="0084408B" w:rsidP="00F0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3,77</w:t>
            </w:r>
            <w:r w:rsidR="000E2B86" w:rsidRPr="00E05B19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08331" w14:textId="109EC14F" w:rsidR="00F012FE" w:rsidRPr="00E05B19" w:rsidRDefault="00F012FE" w:rsidP="00F0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3,800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725DF1F" w14:textId="2A43B657" w:rsidR="00F012FE" w:rsidRPr="00E05B19" w:rsidRDefault="00F012FE" w:rsidP="00F0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2,191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ED6674" w14:textId="4FD6FD8C" w:rsidR="00F012FE" w:rsidRPr="00E05B19" w:rsidRDefault="001E75B3" w:rsidP="00F0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2,240</w:t>
            </w:r>
          </w:p>
        </w:tc>
      </w:tr>
      <w:tr w:rsidR="00E05B19" w:rsidRPr="00E05B19" w14:paraId="44F322BF" w14:textId="77777777" w:rsidTr="00DB75D0">
        <w:tc>
          <w:tcPr>
            <w:tcW w:w="4638" w:type="dxa"/>
            <w:gridSpan w:val="2"/>
          </w:tcPr>
          <w:p w14:paraId="34E37B4A" w14:textId="726667A1" w:rsidR="00F012FE" w:rsidRPr="00E05B19" w:rsidRDefault="00F012FE" w:rsidP="00F012FE">
            <w:pPr>
              <w:pStyle w:val="a3"/>
              <w:tabs>
                <w:tab w:val="clear" w:pos="1080"/>
              </w:tabs>
              <w:ind w:right="-113" w:firstLine="281"/>
              <w:rPr>
                <w:rFonts w:ascii="BrowalliaUPC" w:hAnsi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D8CD8" w14:textId="3904D6E3" w:rsidR="00F012FE" w:rsidRPr="00E05B19" w:rsidRDefault="0084408B" w:rsidP="00F01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26</w:t>
            </w:r>
            <w:r w:rsidR="000E2B86" w:rsidRPr="00E05B19">
              <w:rPr>
                <w:rFonts w:ascii="BrowalliaUPC" w:hAnsi="BrowalliaUPC" w:cs="BrowalliaUPC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10EE78" w14:textId="356A9FE8" w:rsidR="00F012FE" w:rsidRPr="00E05B19" w:rsidRDefault="00F012FE" w:rsidP="00F01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166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3994DAF" w14:textId="55643889" w:rsidR="00F012FE" w:rsidRPr="00E05B19" w:rsidRDefault="00F012FE" w:rsidP="00F01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26</w:t>
            </w:r>
            <w:r w:rsidR="007A2A6D"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45EF1D" w14:textId="6FA25084" w:rsidR="00F012FE" w:rsidRPr="00E05B19" w:rsidRDefault="001E75B3" w:rsidP="00F012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39</w:t>
            </w:r>
          </w:p>
        </w:tc>
      </w:tr>
      <w:tr w:rsidR="00BF3E11" w:rsidRPr="00E05B19" w14:paraId="7B9DC84A" w14:textId="77777777" w:rsidTr="00F012FE">
        <w:trPr>
          <w:trHeight w:val="341"/>
        </w:trPr>
        <w:tc>
          <w:tcPr>
            <w:tcW w:w="2294" w:type="dxa"/>
          </w:tcPr>
          <w:p w14:paraId="3E88D2ED" w14:textId="05060681" w:rsidR="00BF3E11" w:rsidRPr="00E05B19" w:rsidRDefault="00BF3E11" w:rsidP="00BF3E11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210AA43" w14:textId="77777777" w:rsidR="00BF3E11" w:rsidRPr="00E05B19" w:rsidRDefault="00BF3E11" w:rsidP="00BF3E1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608FD9" w14:textId="084A86E9" w:rsidR="00BF3E11" w:rsidRPr="00E05B19" w:rsidRDefault="0084408B" w:rsidP="00BF3E1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4,040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7B6AEC" w14:textId="6AE1CFEC" w:rsidR="00BF3E11" w:rsidRPr="00E05B19" w:rsidRDefault="00BF3E11" w:rsidP="00BF3E1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3,966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4C1B994" w14:textId="3ADAD10B" w:rsidR="00BF3E11" w:rsidRPr="00E05B19" w:rsidRDefault="00F012FE" w:rsidP="00BF3E1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2,45</w:t>
            </w:r>
            <w:r w:rsidR="007A2A6D"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F90E12" w14:textId="2297C475" w:rsidR="00BF3E11" w:rsidRPr="00E05B19" w:rsidRDefault="00BF3E11" w:rsidP="00BF3E1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2,279</w:t>
            </w:r>
          </w:p>
        </w:tc>
      </w:tr>
      <w:bookmarkEnd w:id="0"/>
    </w:tbl>
    <w:p w14:paraId="1A575561" w14:textId="6384AA3A" w:rsidR="00C209C0" w:rsidRPr="00E05B19" w:rsidRDefault="00C209C0" w:rsidP="00434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9"/>
        <w:rPr>
          <w:rFonts w:ascii="BrowalliaUPC" w:hAnsi="BrowalliaUPC" w:cs="BrowalliaUPC"/>
          <w:sz w:val="28"/>
          <w:szCs w:val="28"/>
        </w:rPr>
      </w:pPr>
    </w:p>
    <w:p w14:paraId="73835B71" w14:textId="22151A6F" w:rsidR="004341A6" w:rsidRPr="00E05B19" w:rsidRDefault="004341A6" w:rsidP="00434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9"/>
        <w:rPr>
          <w:rFonts w:ascii="BrowalliaUPC" w:hAnsi="BrowalliaUPC" w:cs="BrowalliaUPC"/>
          <w:sz w:val="16"/>
          <w:szCs w:val="16"/>
        </w:rPr>
      </w:pPr>
    </w:p>
    <w:p w14:paraId="1EA3D3CA" w14:textId="0E00C075" w:rsidR="00EC0771" w:rsidRPr="00E05B19" w:rsidRDefault="00EC0771" w:rsidP="00434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9"/>
        <w:rPr>
          <w:rFonts w:ascii="BrowalliaUPC" w:hAnsi="BrowalliaUPC" w:cs="BrowalliaUPC"/>
          <w:sz w:val="16"/>
          <w:szCs w:val="16"/>
        </w:rPr>
      </w:pPr>
    </w:p>
    <w:p w14:paraId="4DE3F456" w14:textId="3D216B0C" w:rsidR="00EC0771" w:rsidRPr="00E05B19" w:rsidRDefault="00EC0771" w:rsidP="00434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9"/>
        <w:rPr>
          <w:rFonts w:ascii="BrowalliaUPC" w:hAnsi="BrowalliaUPC" w:cs="BrowalliaUPC"/>
          <w:sz w:val="16"/>
          <w:szCs w:val="16"/>
        </w:rPr>
      </w:pPr>
    </w:p>
    <w:p w14:paraId="4614831A" w14:textId="1BF64AD3" w:rsidR="00EC0771" w:rsidRPr="00E05B19" w:rsidRDefault="00EC0771" w:rsidP="00434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9"/>
        <w:rPr>
          <w:rFonts w:ascii="BrowalliaUPC" w:hAnsi="BrowalliaUPC" w:cs="BrowalliaUPC"/>
          <w:sz w:val="16"/>
          <w:szCs w:val="16"/>
        </w:rPr>
      </w:pPr>
    </w:p>
    <w:p w14:paraId="52A133FA" w14:textId="77777777" w:rsidR="00EC0771" w:rsidRPr="00E05B19" w:rsidRDefault="00EC0771" w:rsidP="00434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9"/>
        <w:rPr>
          <w:rFonts w:ascii="BrowalliaUPC" w:hAnsi="BrowalliaUPC" w:cs="BrowalliaUPC"/>
          <w:sz w:val="16"/>
          <w:szCs w:val="16"/>
        </w:rPr>
      </w:pPr>
    </w:p>
    <w:p w14:paraId="28BE0D27" w14:textId="4342F305" w:rsidR="00700E31" w:rsidRPr="00E05B19" w:rsidRDefault="00700E31" w:rsidP="00434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9"/>
        <w:rPr>
          <w:rFonts w:ascii="BrowalliaUPC" w:hAnsi="BrowalliaUPC" w:cs="BrowalliaUPC"/>
          <w:sz w:val="16"/>
          <w:szCs w:val="16"/>
        </w:rPr>
      </w:pPr>
    </w:p>
    <w:p w14:paraId="7A71E84B" w14:textId="7EE99182" w:rsidR="00700E31" w:rsidRPr="00E05B19" w:rsidRDefault="00700E31" w:rsidP="00434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9"/>
        <w:rPr>
          <w:rFonts w:ascii="BrowalliaUPC" w:hAnsi="BrowalliaUPC" w:cs="BrowalliaUPC"/>
          <w:sz w:val="16"/>
          <w:szCs w:val="16"/>
        </w:rPr>
      </w:pPr>
    </w:p>
    <w:p w14:paraId="618029A0" w14:textId="0CC9D3A4" w:rsidR="00700E31" w:rsidRPr="00E05B19" w:rsidRDefault="00700E31" w:rsidP="00434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9"/>
        <w:rPr>
          <w:rFonts w:ascii="BrowalliaUPC" w:hAnsi="BrowalliaUPC" w:cs="BrowalliaUPC"/>
          <w:sz w:val="16"/>
          <w:szCs w:val="16"/>
        </w:rPr>
      </w:pPr>
    </w:p>
    <w:tbl>
      <w:tblPr>
        <w:tblW w:w="9172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2294"/>
        <w:gridCol w:w="2344"/>
        <w:gridCol w:w="1134"/>
        <w:gridCol w:w="1134"/>
        <w:gridCol w:w="1114"/>
        <w:gridCol w:w="1152"/>
      </w:tblGrid>
      <w:tr w:rsidR="00E05B19" w:rsidRPr="00E05B19" w14:paraId="0C5037D0" w14:textId="77777777" w:rsidTr="002E67C1">
        <w:trPr>
          <w:tblHeader/>
        </w:trPr>
        <w:tc>
          <w:tcPr>
            <w:tcW w:w="2294" w:type="dxa"/>
          </w:tcPr>
          <w:p w14:paraId="74B178E5" w14:textId="77777777" w:rsidR="004341A6" w:rsidRPr="00E05B19" w:rsidRDefault="004341A6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5777DEAE" w14:textId="77777777" w:rsidR="004341A6" w:rsidRPr="00E05B19" w:rsidRDefault="004341A6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4" w:type="dxa"/>
            <w:gridSpan w:val="4"/>
          </w:tcPr>
          <w:p w14:paraId="2CA68BDC" w14:textId="77777777" w:rsidR="004341A6" w:rsidRPr="00E05B19" w:rsidRDefault="004341A6" w:rsidP="002E67C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E05B19" w:rsidRPr="00E05B19" w14:paraId="798DC58E" w14:textId="77777777" w:rsidTr="002E67C1">
        <w:trPr>
          <w:tblHeader/>
        </w:trPr>
        <w:tc>
          <w:tcPr>
            <w:tcW w:w="2294" w:type="dxa"/>
          </w:tcPr>
          <w:p w14:paraId="7C79E593" w14:textId="77777777" w:rsidR="004341A6" w:rsidRPr="00E05B19" w:rsidRDefault="004341A6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6B692F63" w14:textId="77777777" w:rsidR="004341A6" w:rsidRPr="00E05B19" w:rsidRDefault="004341A6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3D4BD3E3" w14:textId="77777777" w:rsidR="004341A6" w:rsidRPr="00E05B19" w:rsidRDefault="004341A6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210C8D19" w14:textId="77777777" w:rsidR="004341A6" w:rsidRPr="00E05B19" w:rsidRDefault="004341A6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05B19" w:rsidRPr="00E05B19" w14:paraId="68AE3E60" w14:textId="77777777" w:rsidTr="002E67C1">
        <w:trPr>
          <w:tblHeader/>
        </w:trPr>
        <w:tc>
          <w:tcPr>
            <w:tcW w:w="2294" w:type="dxa"/>
          </w:tcPr>
          <w:p w14:paraId="4EE0D1BF" w14:textId="77777777" w:rsidR="004341A6" w:rsidRPr="00E05B19" w:rsidRDefault="004341A6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21DB5B4A" w14:textId="77777777" w:rsidR="004341A6" w:rsidRPr="00E05B19" w:rsidRDefault="004341A6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4534" w:type="dxa"/>
            <w:gridSpan w:val="4"/>
          </w:tcPr>
          <w:p w14:paraId="7749E39F" w14:textId="010B0526" w:rsidR="004341A6" w:rsidRPr="00E05B19" w:rsidRDefault="004341A6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มิถุนายน</w:t>
            </w:r>
          </w:p>
        </w:tc>
      </w:tr>
      <w:tr w:rsidR="00E05B19" w:rsidRPr="00E05B19" w14:paraId="09EB807B" w14:textId="77777777" w:rsidTr="002E67C1">
        <w:trPr>
          <w:tblHeader/>
        </w:trPr>
        <w:tc>
          <w:tcPr>
            <w:tcW w:w="2294" w:type="dxa"/>
          </w:tcPr>
          <w:p w14:paraId="7F9BCD33" w14:textId="77777777" w:rsidR="004341A6" w:rsidRPr="00E05B19" w:rsidRDefault="004341A6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71C260D" w14:textId="77777777" w:rsidR="004341A6" w:rsidRPr="00E05B19" w:rsidRDefault="004341A6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2DEC7267" w14:textId="77777777" w:rsidR="004341A6" w:rsidRPr="00E05B19" w:rsidRDefault="004341A6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34" w:type="dxa"/>
          </w:tcPr>
          <w:p w14:paraId="62ED9D4D" w14:textId="77777777" w:rsidR="004341A6" w:rsidRPr="00E05B19" w:rsidRDefault="004341A6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14" w:type="dxa"/>
          </w:tcPr>
          <w:p w14:paraId="50B8828A" w14:textId="77777777" w:rsidR="004341A6" w:rsidRPr="00E05B19" w:rsidRDefault="004341A6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52" w:type="dxa"/>
          </w:tcPr>
          <w:p w14:paraId="5174D3BB" w14:textId="77777777" w:rsidR="004341A6" w:rsidRPr="00E05B19" w:rsidRDefault="004341A6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E05B19" w:rsidRPr="00E05B19" w14:paraId="50B4981B" w14:textId="77777777" w:rsidTr="002E67C1">
        <w:tc>
          <w:tcPr>
            <w:tcW w:w="2294" w:type="dxa"/>
          </w:tcPr>
          <w:p w14:paraId="2AACB677" w14:textId="77777777" w:rsidR="004341A6" w:rsidRPr="00E05B19" w:rsidRDefault="004341A6" w:rsidP="002E67C1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2344" w:type="dxa"/>
          </w:tcPr>
          <w:p w14:paraId="3EE0CD85" w14:textId="77777777" w:rsidR="004341A6" w:rsidRPr="00E05B19" w:rsidRDefault="004341A6" w:rsidP="002E67C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1393C6F" w14:textId="77777777" w:rsidR="004341A6" w:rsidRPr="00E05B19" w:rsidRDefault="004341A6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BD0555A" w14:textId="77777777" w:rsidR="004341A6" w:rsidRPr="00E05B19" w:rsidRDefault="004341A6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22672E2C" w14:textId="77777777" w:rsidR="004341A6" w:rsidRPr="00E05B19" w:rsidRDefault="004341A6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6B63049B" w14:textId="77777777" w:rsidR="004341A6" w:rsidRPr="00E05B19" w:rsidRDefault="004341A6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4BCDF325" w14:textId="77777777" w:rsidTr="002E67C1">
        <w:tc>
          <w:tcPr>
            <w:tcW w:w="2294" w:type="dxa"/>
          </w:tcPr>
          <w:p w14:paraId="3B3C2FEE" w14:textId="77777777" w:rsidR="004341A6" w:rsidRPr="00E05B19" w:rsidRDefault="004341A6" w:rsidP="002E67C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</w:rPr>
            </w:pPr>
            <w:r w:rsidRPr="00E05B19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0F079B6D" w14:textId="77777777" w:rsidR="004341A6" w:rsidRPr="00E05B19" w:rsidRDefault="004341A6" w:rsidP="002E67C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1E24F88" w14:textId="77777777" w:rsidR="004341A6" w:rsidRPr="00E05B19" w:rsidRDefault="004341A6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211F151" w14:textId="77777777" w:rsidR="004341A6" w:rsidRPr="00E05B19" w:rsidRDefault="004341A6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15639342" w14:textId="77777777" w:rsidR="004341A6" w:rsidRPr="00E05B19" w:rsidRDefault="004341A6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281514DC" w14:textId="77777777" w:rsidR="004341A6" w:rsidRPr="00E05B19" w:rsidRDefault="004341A6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3F0B7AD2" w14:textId="77777777" w:rsidTr="002E67C1">
        <w:tc>
          <w:tcPr>
            <w:tcW w:w="2294" w:type="dxa"/>
          </w:tcPr>
          <w:p w14:paraId="36F5A743" w14:textId="77777777" w:rsidR="00842CD3" w:rsidRPr="00E05B19" w:rsidRDefault="00842CD3" w:rsidP="00842CD3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091E807F" w14:textId="77777777" w:rsidR="00842CD3" w:rsidRPr="00E05B19" w:rsidRDefault="00842CD3" w:rsidP="00842CD3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3442BA" w14:textId="387F1037" w:rsidR="00842CD3" w:rsidRPr="00E05B19" w:rsidRDefault="00842CD3" w:rsidP="00842CD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F0DB6B" w14:textId="766082C7" w:rsidR="00842CD3" w:rsidRPr="00E05B19" w:rsidRDefault="00842CD3" w:rsidP="0084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081E8FD6" w14:textId="61828484" w:rsidR="00842CD3" w:rsidRPr="00E05B19" w:rsidRDefault="00842CD3" w:rsidP="0084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180</w:t>
            </w:r>
          </w:p>
        </w:tc>
        <w:tc>
          <w:tcPr>
            <w:tcW w:w="1152" w:type="dxa"/>
          </w:tcPr>
          <w:p w14:paraId="1780B0CE" w14:textId="54140EB3" w:rsidR="00842CD3" w:rsidRPr="00E05B19" w:rsidRDefault="00842CD3" w:rsidP="0084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260</w:t>
            </w:r>
          </w:p>
        </w:tc>
      </w:tr>
      <w:tr w:rsidR="00E05B19" w:rsidRPr="00E05B19" w14:paraId="273F6B8D" w14:textId="77777777" w:rsidTr="002E67C1">
        <w:tc>
          <w:tcPr>
            <w:tcW w:w="2294" w:type="dxa"/>
          </w:tcPr>
          <w:p w14:paraId="367395AB" w14:textId="77777777" w:rsidR="00842CD3" w:rsidRPr="00E05B19" w:rsidRDefault="00842CD3" w:rsidP="00842CD3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0B4190A0" w14:textId="77777777" w:rsidR="00842CD3" w:rsidRPr="00E05B19" w:rsidRDefault="00842CD3" w:rsidP="00842CD3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6D55F2E2" w14:textId="7D9DF0BC" w:rsidR="00842CD3" w:rsidRPr="00E05B19" w:rsidRDefault="00842CD3" w:rsidP="00842CD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34" w:type="dxa"/>
          </w:tcPr>
          <w:p w14:paraId="1553C11D" w14:textId="1618DE71" w:rsidR="00842CD3" w:rsidRPr="00E05B19" w:rsidRDefault="00842CD3" w:rsidP="00842CD3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15</w:t>
            </w:r>
            <w:r w:rsidR="00856AD9"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</w:p>
        </w:tc>
        <w:tc>
          <w:tcPr>
            <w:tcW w:w="1114" w:type="dxa"/>
            <w:shd w:val="clear" w:color="auto" w:fill="auto"/>
          </w:tcPr>
          <w:p w14:paraId="4924367F" w14:textId="6722B795" w:rsidR="00842CD3" w:rsidRPr="00E05B19" w:rsidRDefault="00842CD3" w:rsidP="00842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292</w:t>
            </w:r>
          </w:p>
        </w:tc>
        <w:tc>
          <w:tcPr>
            <w:tcW w:w="1152" w:type="dxa"/>
          </w:tcPr>
          <w:p w14:paraId="0D4B927D" w14:textId="2084B89A" w:rsidR="00842CD3" w:rsidRPr="00E05B19" w:rsidRDefault="00842CD3" w:rsidP="00842CD3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156</w:t>
            </w:r>
          </w:p>
        </w:tc>
      </w:tr>
      <w:tr w:rsidR="00E05B19" w:rsidRPr="00E05B19" w14:paraId="4AAB48DC" w14:textId="77777777" w:rsidTr="002E67C1">
        <w:tc>
          <w:tcPr>
            <w:tcW w:w="2294" w:type="dxa"/>
          </w:tcPr>
          <w:p w14:paraId="470DC528" w14:textId="77777777" w:rsidR="00842CD3" w:rsidRPr="00E05B19" w:rsidRDefault="00842CD3" w:rsidP="00842CD3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  <w:shd w:val="clear" w:color="auto" w:fill="auto"/>
          </w:tcPr>
          <w:p w14:paraId="76516D90" w14:textId="77777777" w:rsidR="00842CD3" w:rsidRPr="00E05B19" w:rsidRDefault="00842CD3" w:rsidP="00842CD3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E52BF1" w14:textId="2F295C93" w:rsidR="00842CD3" w:rsidRPr="00E05B19" w:rsidRDefault="00842CD3" w:rsidP="00842C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311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D3957D" w14:textId="336888B0" w:rsidR="00842CD3" w:rsidRPr="00E05B19" w:rsidRDefault="00842CD3" w:rsidP="00842C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55</w:t>
            </w:r>
            <w:r w:rsidR="00856AD9"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61ACD8D" w14:textId="39E9C418" w:rsidR="00842CD3" w:rsidRPr="00E05B19" w:rsidRDefault="00842CD3" w:rsidP="00842C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4C7EDB" w14:textId="1EAAC20A" w:rsidR="00842CD3" w:rsidRPr="00E05B19" w:rsidRDefault="00842CD3" w:rsidP="00842C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05B19" w:rsidRPr="00E05B19" w14:paraId="4E50FDAC" w14:textId="77777777" w:rsidTr="002E67C1">
        <w:tc>
          <w:tcPr>
            <w:tcW w:w="2294" w:type="dxa"/>
          </w:tcPr>
          <w:p w14:paraId="28170DB2" w14:textId="77777777" w:rsidR="00842CD3" w:rsidRPr="00E05B19" w:rsidRDefault="00842CD3" w:rsidP="00842CD3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17751D1D" w14:textId="77777777" w:rsidR="00842CD3" w:rsidRPr="00E05B19" w:rsidRDefault="00842CD3" w:rsidP="00842CD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EAA4E6" w14:textId="60D14C0A" w:rsidR="00842CD3" w:rsidRPr="00E05B19" w:rsidRDefault="00842CD3" w:rsidP="00842CD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603</w:t>
            </w:r>
          </w:p>
        </w:tc>
        <w:tc>
          <w:tcPr>
            <w:tcW w:w="1134" w:type="dxa"/>
            <w:vAlign w:val="bottom"/>
          </w:tcPr>
          <w:p w14:paraId="7EC4CA57" w14:textId="4540F1A6" w:rsidR="00842CD3" w:rsidRPr="00E05B19" w:rsidRDefault="00842CD3" w:rsidP="00842CD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70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E93740D" w14:textId="581494F3" w:rsidR="00842CD3" w:rsidRPr="00E05B19" w:rsidRDefault="00842CD3" w:rsidP="00842CD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472</w:t>
            </w:r>
          </w:p>
        </w:tc>
        <w:tc>
          <w:tcPr>
            <w:tcW w:w="1152" w:type="dxa"/>
            <w:vAlign w:val="bottom"/>
          </w:tcPr>
          <w:p w14:paraId="59D7FEA6" w14:textId="17E2C829" w:rsidR="00842CD3" w:rsidRPr="00E05B19" w:rsidRDefault="00842CD3" w:rsidP="00842CD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416</w:t>
            </w:r>
          </w:p>
        </w:tc>
      </w:tr>
      <w:tr w:rsidR="00E05B19" w:rsidRPr="00E05B19" w14:paraId="181B50FB" w14:textId="77777777" w:rsidTr="002E67C1">
        <w:trPr>
          <w:trHeight w:val="167"/>
        </w:trPr>
        <w:tc>
          <w:tcPr>
            <w:tcW w:w="2294" w:type="dxa"/>
          </w:tcPr>
          <w:p w14:paraId="14208162" w14:textId="77777777" w:rsidR="00F16B5B" w:rsidRPr="00E05B19" w:rsidRDefault="00F16B5B" w:rsidP="00F16B5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2344" w:type="dxa"/>
          </w:tcPr>
          <w:p w14:paraId="3E105488" w14:textId="77777777" w:rsidR="00F16B5B" w:rsidRPr="00E05B19" w:rsidRDefault="00F16B5B" w:rsidP="00F16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387CDA2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BE88CBA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036BA35A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</w:tcPr>
          <w:p w14:paraId="536656C3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29F308BE" w14:textId="77777777" w:rsidTr="002E67C1">
        <w:tc>
          <w:tcPr>
            <w:tcW w:w="2294" w:type="dxa"/>
          </w:tcPr>
          <w:p w14:paraId="6AFE745D" w14:textId="77777777" w:rsidR="00F16B5B" w:rsidRPr="00E05B19" w:rsidRDefault="00F16B5B" w:rsidP="00F16B5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</w:t>
            </w:r>
            <w:r w:rsidRPr="00E05B19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3EC3030E" w14:textId="77777777" w:rsidR="00F16B5B" w:rsidRPr="00E05B19" w:rsidRDefault="00F16B5B" w:rsidP="00F16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A58FFE2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35D6C1A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5208E39B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52" w:type="dxa"/>
          </w:tcPr>
          <w:p w14:paraId="3A109A0F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5C3420BC" w14:textId="77777777" w:rsidTr="002E67C1">
        <w:tc>
          <w:tcPr>
            <w:tcW w:w="2294" w:type="dxa"/>
          </w:tcPr>
          <w:p w14:paraId="6BA32BF3" w14:textId="77777777" w:rsidR="00F16B5B" w:rsidRPr="00E05B19" w:rsidRDefault="00F16B5B" w:rsidP="00F16B5B">
            <w:pPr>
              <w:tabs>
                <w:tab w:val="clear" w:pos="227"/>
                <w:tab w:val="left" w:pos="216"/>
              </w:tabs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6DD9FBB1" w14:textId="77777777" w:rsidR="00F16B5B" w:rsidRPr="00E05B19" w:rsidRDefault="00F16B5B" w:rsidP="00F16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5E999D3A" w14:textId="17170850" w:rsidR="00F16B5B" w:rsidRPr="00E05B19" w:rsidRDefault="00842CD3" w:rsidP="00F16B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6319183" w14:textId="1E56B735" w:rsidR="00F16B5B" w:rsidRPr="00E05B19" w:rsidRDefault="00F16B5B" w:rsidP="00F16B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6A82774" w14:textId="28A30C04" w:rsidR="00F16B5B" w:rsidRPr="00E05B19" w:rsidRDefault="00F16B5B" w:rsidP="00F16B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351</w:t>
            </w:r>
          </w:p>
        </w:tc>
        <w:tc>
          <w:tcPr>
            <w:tcW w:w="1152" w:type="dxa"/>
            <w:vAlign w:val="bottom"/>
          </w:tcPr>
          <w:p w14:paraId="2BFE7751" w14:textId="5FBBB869" w:rsidR="00F16B5B" w:rsidRPr="00E05B19" w:rsidRDefault="00F16B5B" w:rsidP="00F16B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243</w:t>
            </w:r>
          </w:p>
        </w:tc>
      </w:tr>
      <w:tr w:rsidR="00E05B19" w:rsidRPr="00E05B19" w14:paraId="6AA21705" w14:textId="77777777" w:rsidTr="002E67C1">
        <w:tc>
          <w:tcPr>
            <w:tcW w:w="2294" w:type="dxa"/>
          </w:tcPr>
          <w:p w14:paraId="56D8C2FB" w14:textId="77777777" w:rsidR="00F16B5B" w:rsidRPr="00E05B19" w:rsidRDefault="00F16B5B" w:rsidP="00F16B5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4BD0C98" w14:textId="77777777" w:rsidR="00F16B5B" w:rsidRPr="00E05B19" w:rsidRDefault="00F16B5B" w:rsidP="00F16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3991542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2D17059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7CFEB69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E86F643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0E1F061B" w14:textId="77777777" w:rsidTr="002E67C1">
        <w:tc>
          <w:tcPr>
            <w:tcW w:w="2294" w:type="dxa"/>
          </w:tcPr>
          <w:p w14:paraId="7FECE442" w14:textId="12992BB5" w:rsidR="00F16B5B" w:rsidRPr="00E05B19" w:rsidRDefault="00F16B5B" w:rsidP="00F16B5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ราย</w:t>
            </w: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ได้เงินปันผล</w:t>
            </w:r>
          </w:p>
        </w:tc>
        <w:tc>
          <w:tcPr>
            <w:tcW w:w="2344" w:type="dxa"/>
          </w:tcPr>
          <w:p w14:paraId="3DFDA73F" w14:textId="77777777" w:rsidR="00F16B5B" w:rsidRPr="00E05B19" w:rsidRDefault="00F16B5B" w:rsidP="00F16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705EBAF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92F8392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ED76090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7A05D0F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617FA438" w14:textId="77777777" w:rsidTr="002E67C1">
        <w:tc>
          <w:tcPr>
            <w:tcW w:w="2294" w:type="dxa"/>
          </w:tcPr>
          <w:p w14:paraId="2BE3F73A" w14:textId="192E8018" w:rsidR="00F16B5B" w:rsidRPr="00E05B19" w:rsidRDefault="00F16B5B" w:rsidP="00F16B5B">
            <w:pPr>
              <w:ind w:left="243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2344" w:type="dxa"/>
          </w:tcPr>
          <w:p w14:paraId="63903CB1" w14:textId="2993029A" w:rsidR="00F16B5B" w:rsidRPr="00E05B19" w:rsidRDefault="00F16B5B" w:rsidP="00F16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34" w:type="dxa"/>
            <w:vAlign w:val="bottom"/>
          </w:tcPr>
          <w:p w14:paraId="2F753D3A" w14:textId="69A6904B" w:rsidR="00F16B5B" w:rsidRPr="00E05B19" w:rsidRDefault="00842CD3" w:rsidP="00F16B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3FBA9544" w14:textId="27E74408" w:rsidR="00F16B5B" w:rsidRPr="00E05B19" w:rsidRDefault="00F16B5B" w:rsidP="00F16B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3FD1835" w14:textId="1210B1D9" w:rsidR="00F16B5B" w:rsidRPr="00E05B19" w:rsidRDefault="00F16B5B" w:rsidP="00F16B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10,000</w:t>
            </w:r>
          </w:p>
        </w:tc>
        <w:tc>
          <w:tcPr>
            <w:tcW w:w="1152" w:type="dxa"/>
            <w:vAlign w:val="bottom"/>
          </w:tcPr>
          <w:p w14:paraId="4F96A689" w14:textId="02238663" w:rsidR="00F16B5B" w:rsidRPr="00E05B19" w:rsidRDefault="00F16B5B" w:rsidP="00F16B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17,000</w:t>
            </w:r>
          </w:p>
        </w:tc>
      </w:tr>
      <w:tr w:rsidR="00E05B19" w:rsidRPr="00E05B19" w14:paraId="1E09E4C0" w14:textId="77777777" w:rsidTr="002E67C1">
        <w:tc>
          <w:tcPr>
            <w:tcW w:w="2294" w:type="dxa"/>
          </w:tcPr>
          <w:p w14:paraId="58C639C7" w14:textId="77777777" w:rsidR="00F16B5B" w:rsidRPr="00E05B19" w:rsidRDefault="00F16B5B" w:rsidP="00F16B5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7A36660" w14:textId="77777777" w:rsidR="00F16B5B" w:rsidRPr="00E05B19" w:rsidRDefault="00F16B5B" w:rsidP="00F16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29B5DF8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D70DEEA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E249F75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E062D70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7BD7B5E7" w14:textId="77777777" w:rsidTr="002E67C1">
        <w:tc>
          <w:tcPr>
            <w:tcW w:w="2294" w:type="dxa"/>
          </w:tcPr>
          <w:p w14:paraId="6759FADF" w14:textId="77777777" w:rsidR="00F16B5B" w:rsidRPr="00E05B19" w:rsidRDefault="00F16B5B" w:rsidP="00F16B5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ราย</w:t>
            </w: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ได้อื่น</w:t>
            </w:r>
          </w:p>
        </w:tc>
        <w:tc>
          <w:tcPr>
            <w:tcW w:w="2344" w:type="dxa"/>
          </w:tcPr>
          <w:p w14:paraId="01FA37F9" w14:textId="77777777" w:rsidR="00F16B5B" w:rsidRPr="00E05B19" w:rsidRDefault="00F16B5B" w:rsidP="00F16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74201B4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A4843B7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15A8E7D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A18FE12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27A9F4A5" w14:textId="77777777" w:rsidTr="002E67C1">
        <w:tc>
          <w:tcPr>
            <w:tcW w:w="2294" w:type="dxa"/>
          </w:tcPr>
          <w:p w14:paraId="228C6007" w14:textId="77777777" w:rsidR="00F16B5B" w:rsidRPr="00E05B19" w:rsidRDefault="00F16B5B" w:rsidP="00F16B5B">
            <w:pPr>
              <w:ind w:left="25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7E4CC1CF" w14:textId="77777777" w:rsidR="00F16B5B" w:rsidRPr="00E05B19" w:rsidRDefault="00F16B5B" w:rsidP="00F16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vAlign w:val="bottom"/>
          </w:tcPr>
          <w:p w14:paraId="61B41729" w14:textId="548D8FFD" w:rsidR="00F16B5B" w:rsidRPr="00E05B19" w:rsidRDefault="00842CD3" w:rsidP="00D23DD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22</w:t>
            </w:r>
          </w:p>
        </w:tc>
        <w:tc>
          <w:tcPr>
            <w:tcW w:w="1134" w:type="dxa"/>
            <w:vAlign w:val="bottom"/>
          </w:tcPr>
          <w:p w14:paraId="54E96E90" w14:textId="53B9099B" w:rsidR="00F16B5B" w:rsidRPr="00E05B19" w:rsidRDefault="00F16B5B" w:rsidP="00D23DD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A436F05" w14:textId="258394BF" w:rsidR="00F16B5B" w:rsidRPr="00E05B19" w:rsidRDefault="00F16B5B" w:rsidP="00D23DD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22</w:t>
            </w:r>
          </w:p>
        </w:tc>
        <w:tc>
          <w:tcPr>
            <w:tcW w:w="1152" w:type="dxa"/>
            <w:vAlign w:val="bottom"/>
          </w:tcPr>
          <w:p w14:paraId="2806CB17" w14:textId="33E4C342" w:rsidR="00F16B5B" w:rsidRPr="00E05B19" w:rsidRDefault="00F16B5B" w:rsidP="00D23DD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27</w:t>
            </w:r>
          </w:p>
        </w:tc>
      </w:tr>
      <w:tr w:rsidR="00E05B19" w:rsidRPr="00E05B19" w14:paraId="036BB1C2" w14:textId="77777777" w:rsidTr="002E67C1">
        <w:tc>
          <w:tcPr>
            <w:tcW w:w="2294" w:type="dxa"/>
          </w:tcPr>
          <w:p w14:paraId="2695CDBA" w14:textId="77777777" w:rsidR="00F16B5B" w:rsidRPr="00E05B19" w:rsidRDefault="00F16B5B" w:rsidP="00F16B5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C021124" w14:textId="77777777" w:rsidR="00F16B5B" w:rsidRPr="00E05B19" w:rsidRDefault="00F16B5B" w:rsidP="00F16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658713C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9FCFEDD" w14:textId="7D911343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9CA25A0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B122D95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6688FB26" w14:textId="77777777" w:rsidTr="002E67C1">
        <w:tc>
          <w:tcPr>
            <w:tcW w:w="2294" w:type="dxa"/>
            <w:shd w:val="clear" w:color="auto" w:fill="auto"/>
          </w:tcPr>
          <w:p w14:paraId="558F0012" w14:textId="77777777" w:rsidR="00F16B5B" w:rsidRPr="00E05B19" w:rsidRDefault="00F16B5B" w:rsidP="00F16B5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6A028CE6" w14:textId="77777777" w:rsidR="00F16B5B" w:rsidRPr="00E05B19" w:rsidRDefault="00F16B5B" w:rsidP="00F16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E45600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C44745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EEF2EA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E9D479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5C97A5CC" w14:textId="77777777" w:rsidTr="002E67C1">
        <w:tc>
          <w:tcPr>
            <w:tcW w:w="2294" w:type="dxa"/>
            <w:shd w:val="clear" w:color="auto" w:fill="auto"/>
          </w:tcPr>
          <w:p w14:paraId="3017CECD" w14:textId="77777777" w:rsidR="00F16B5B" w:rsidRPr="00E05B19" w:rsidRDefault="00F16B5B" w:rsidP="00F16B5B">
            <w:pPr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1C655AD4" w14:textId="77777777" w:rsidR="00F16B5B" w:rsidRPr="00E05B19" w:rsidRDefault="00F16B5B" w:rsidP="00F16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A2E03" w14:textId="2DCF7CBC" w:rsidR="00F16B5B" w:rsidRPr="00E05B19" w:rsidRDefault="00842CD3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A40F5E" w14:textId="7717B544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05EE60BE" w14:textId="211DC061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4,528</w:t>
            </w:r>
          </w:p>
        </w:tc>
        <w:tc>
          <w:tcPr>
            <w:tcW w:w="1152" w:type="dxa"/>
            <w:shd w:val="clear" w:color="auto" w:fill="auto"/>
          </w:tcPr>
          <w:p w14:paraId="25021977" w14:textId="2315AD80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1,820</w:t>
            </w:r>
          </w:p>
        </w:tc>
      </w:tr>
      <w:tr w:rsidR="00E05B19" w:rsidRPr="00E05B19" w14:paraId="2C6E55D7" w14:textId="77777777" w:rsidTr="002E67C1">
        <w:tc>
          <w:tcPr>
            <w:tcW w:w="2294" w:type="dxa"/>
            <w:shd w:val="clear" w:color="auto" w:fill="auto"/>
          </w:tcPr>
          <w:p w14:paraId="40C06C75" w14:textId="77777777" w:rsidR="00F16B5B" w:rsidRPr="00E05B19" w:rsidRDefault="00F16B5B" w:rsidP="00F16B5B">
            <w:pPr>
              <w:tabs>
                <w:tab w:val="clear" w:pos="227"/>
                <w:tab w:val="left" w:pos="240"/>
              </w:tabs>
              <w:ind w:left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  <w:shd w:val="clear" w:color="auto" w:fill="auto"/>
          </w:tcPr>
          <w:p w14:paraId="310DAD2E" w14:textId="77777777" w:rsidR="00F16B5B" w:rsidRPr="00E05B19" w:rsidRDefault="00F16B5B" w:rsidP="00F16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B98E08" w14:textId="5D180C78" w:rsidR="00F16B5B" w:rsidRPr="00E05B19" w:rsidRDefault="00842CD3" w:rsidP="00F16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5,152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8ABE53" w14:textId="6391F81F" w:rsidR="00F16B5B" w:rsidRPr="00E05B19" w:rsidRDefault="00F16B5B" w:rsidP="00F16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7,947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EB41B8B" w14:textId="0D6A17EB" w:rsidR="00F16B5B" w:rsidRPr="00E05B19" w:rsidRDefault="00F16B5B" w:rsidP="00F16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5,105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916F78" w14:textId="11ADC04C" w:rsidR="00F16B5B" w:rsidRPr="00E05B19" w:rsidRDefault="00F16B5B" w:rsidP="00F16B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6,486</w:t>
            </w:r>
          </w:p>
        </w:tc>
      </w:tr>
      <w:tr w:rsidR="00E05B19" w:rsidRPr="00E05B19" w14:paraId="29702759" w14:textId="77777777" w:rsidTr="002E67C1">
        <w:tc>
          <w:tcPr>
            <w:tcW w:w="2294" w:type="dxa"/>
            <w:shd w:val="clear" w:color="auto" w:fill="auto"/>
          </w:tcPr>
          <w:p w14:paraId="1FDFEDB4" w14:textId="77777777" w:rsidR="00F16B5B" w:rsidRPr="00E05B19" w:rsidRDefault="00F16B5B" w:rsidP="00F16B5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6CAEC8A3" w14:textId="77777777" w:rsidR="00F16B5B" w:rsidRPr="00E05B19" w:rsidRDefault="00F16B5B" w:rsidP="00F16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54028A" w14:textId="5991B41E" w:rsidR="00F16B5B" w:rsidRPr="00E05B19" w:rsidRDefault="00842CD3" w:rsidP="00F16B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5,152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F21C36" w14:textId="71E8B85E" w:rsidR="00F16B5B" w:rsidRPr="00E05B19" w:rsidRDefault="00F16B5B" w:rsidP="00F16B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7,947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831004E" w14:textId="3A243B35" w:rsidR="00F16B5B" w:rsidRPr="00E05B19" w:rsidRDefault="00F16B5B" w:rsidP="00F16B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9,633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E5B57D" w14:textId="51B6F14F" w:rsidR="00F16B5B" w:rsidRPr="00E05B19" w:rsidRDefault="00F16B5B" w:rsidP="00F16B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8,306</w:t>
            </w:r>
          </w:p>
        </w:tc>
      </w:tr>
      <w:tr w:rsidR="00E05B19" w:rsidRPr="00E05B19" w14:paraId="2CB690AF" w14:textId="77777777" w:rsidTr="002E67C1">
        <w:tc>
          <w:tcPr>
            <w:tcW w:w="2294" w:type="dxa"/>
            <w:shd w:val="clear" w:color="auto" w:fill="auto"/>
          </w:tcPr>
          <w:p w14:paraId="4EA237E1" w14:textId="77777777" w:rsidR="00F16B5B" w:rsidRPr="00E05B19" w:rsidRDefault="00F16B5B" w:rsidP="00F16B5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40469592" w14:textId="77777777" w:rsidR="00F16B5B" w:rsidRPr="00E05B19" w:rsidRDefault="00F16B5B" w:rsidP="00F16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EE4CBEA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6FD3F5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F2332E7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6473AD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23B6F923" w14:textId="77777777" w:rsidTr="002E67C1">
        <w:tc>
          <w:tcPr>
            <w:tcW w:w="2294" w:type="dxa"/>
          </w:tcPr>
          <w:p w14:paraId="72D9656F" w14:textId="77777777" w:rsidR="00F16B5B" w:rsidRPr="00E05B19" w:rsidRDefault="00F16B5B" w:rsidP="00F16B5B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  <w:r w:rsidRPr="00E05B19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191547B1" w14:textId="77777777" w:rsidR="00F16B5B" w:rsidRPr="00E05B19" w:rsidRDefault="00F16B5B" w:rsidP="00F16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6C0839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B845204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0E4B3F18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7C034D0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7A68B5DC" w14:textId="77777777" w:rsidTr="002E67C1">
        <w:tc>
          <w:tcPr>
            <w:tcW w:w="2294" w:type="dxa"/>
          </w:tcPr>
          <w:p w14:paraId="3D808B02" w14:textId="77777777" w:rsidR="00F16B5B" w:rsidRPr="00E05B19" w:rsidRDefault="00F16B5B" w:rsidP="00F16B5B">
            <w:pPr>
              <w:ind w:left="240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076196A9" w14:textId="77777777" w:rsidR="00F16B5B" w:rsidRPr="00E05B19" w:rsidRDefault="00F16B5B" w:rsidP="00F16B5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45DD7715" w14:textId="2059590E" w:rsidR="00F16B5B" w:rsidRPr="00E05B19" w:rsidRDefault="00842CD3" w:rsidP="00F16B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4,040</w:t>
            </w:r>
          </w:p>
        </w:tc>
        <w:tc>
          <w:tcPr>
            <w:tcW w:w="1134" w:type="dxa"/>
          </w:tcPr>
          <w:p w14:paraId="5C2E487A" w14:textId="3ED2C5B6" w:rsidR="00F16B5B" w:rsidRPr="00E05B19" w:rsidRDefault="00F16B5B" w:rsidP="00F16B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6,449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69F6714" w14:textId="1B0039DF" w:rsidR="00F16B5B" w:rsidRPr="00E05B19" w:rsidRDefault="00F16B5B" w:rsidP="00F16B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3,886</w:t>
            </w:r>
          </w:p>
        </w:tc>
        <w:tc>
          <w:tcPr>
            <w:tcW w:w="1152" w:type="dxa"/>
            <w:vAlign w:val="bottom"/>
          </w:tcPr>
          <w:p w14:paraId="5C4266A5" w14:textId="4101D90B" w:rsidR="00F16B5B" w:rsidRPr="00E05B19" w:rsidRDefault="00F16B5B" w:rsidP="00F16B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6,282</w:t>
            </w:r>
          </w:p>
        </w:tc>
      </w:tr>
      <w:tr w:rsidR="00E05B19" w:rsidRPr="00E05B19" w14:paraId="3FA7B804" w14:textId="77777777" w:rsidTr="002E67C1">
        <w:tc>
          <w:tcPr>
            <w:tcW w:w="2294" w:type="dxa"/>
          </w:tcPr>
          <w:p w14:paraId="1E15A4AC" w14:textId="77777777" w:rsidR="00F16B5B" w:rsidRPr="00E05B19" w:rsidRDefault="00F16B5B" w:rsidP="00F16B5B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3F5B15C1" w14:textId="77777777" w:rsidR="00F16B5B" w:rsidRPr="00E05B19" w:rsidRDefault="00F16B5B" w:rsidP="00F16B5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5E5A97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2C625A7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9F467F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7602CE8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0C2B96F4" w14:textId="77777777" w:rsidTr="002E67C1">
        <w:tc>
          <w:tcPr>
            <w:tcW w:w="2294" w:type="dxa"/>
          </w:tcPr>
          <w:p w14:paraId="071128EC" w14:textId="77777777" w:rsidR="00F16B5B" w:rsidRPr="00E05B19" w:rsidRDefault="00F16B5B" w:rsidP="00F16B5B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2344" w:type="dxa"/>
          </w:tcPr>
          <w:p w14:paraId="385B9A1C" w14:textId="77777777" w:rsidR="00F16B5B" w:rsidRPr="00E05B19" w:rsidRDefault="00F16B5B" w:rsidP="00F16B5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33FCBD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E73ACF6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6BF2C16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F0B3637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1E54C0E3" w14:textId="77777777" w:rsidTr="002E67C1">
        <w:tc>
          <w:tcPr>
            <w:tcW w:w="2294" w:type="dxa"/>
          </w:tcPr>
          <w:p w14:paraId="7F4AC03D" w14:textId="77777777" w:rsidR="00C91086" w:rsidRPr="00E05B19" w:rsidRDefault="00C91086" w:rsidP="00C91086">
            <w:pPr>
              <w:ind w:firstLine="23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71BDEDCD" w14:textId="77777777" w:rsidR="00C91086" w:rsidRPr="00E05B19" w:rsidRDefault="00C91086" w:rsidP="00C9108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เดือนละ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94,737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58C53D" w14:textId="51A63EF2" w:rsidR="00C91086" w:rsidRPr="00E05B19" w:rsidRDefault="00C91086" w:rsidP="00C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505</w:t>
            </w:r>
          </w:p>
        </w:tc>
        <w:tc>
          <w:tcPr>
            <w:tcW w:w="1134" w:type="dxa"/>
            <w:vAlign w:val="bottom"/>
          </w:tcPr>
          <w:p w14:paraId="4E938110" w14:textId="50327C66" w:rsidR="00C91086" w:rsidRPr="00E05B19" w:rsidRDefault="00C91086" w:rsidP="00C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568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BCB1CBB" w14:textId="02742D9D" w:rsidR="00C91086" w:rsidRPr="00E05B19" w:rsidRDefault="00C91086" w:rsidP="00C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505</w:t>
            </w:r>
          </w:p>
        </w:tc>
        <w:tc>
          <w:tcPr>
            <w:tcW w:w="1152" w:type="dxa"/>
            <w:vAlign w:val="bottom"/>
          </w:tcPr>
          <w:p w14:paraId="0A19E437" w14:textId="66A2727D" w:rsidR="00C91086" w:rsidRPr="00E05B19" w:rsidRDefault="00C91086" w:rsidP="00C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568</w:t>
            </w:r>
          </w:p>
        </w:tc>
      </w:tr>
      <w:tr w:rsidR="00E05B19" w:rsidRPr="00E05B19" w14:paraId="149746B2" w14:textId="77777777" w:rsidTr="002E67C1">
        <w:tc>
          <w:tcPr>
            <w:tcW w:w="2294" w:type="dxa"/>
          </w:tcPr>
          <w:p w14:paraId="34789311" w14:textId="6CC05A21" w:rsidR="00C91086" w:rsidRPr="00E05B19" w:rsidRDefault="00C91086" w:rsidP="00C91086">
            <w:pPr>
              <w:tabs>
                <w:tab w:val="clear" w:pos="227"/>
                <w:tab w:val="left" w:pos="636"/>
              </w:tabs>
              <w:ind w:firstLine="23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 w:hint="cs"/>
                <w:sz w:val="24"/>
                <w:szCs w:val="24"/>
                <w:cs/>
              </w:rPr>
              <w:t>เครือ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ญาติของกรรมการ</w:t>
            </w:r>
          </w:p>
        </w:tc>
        <w:tc>
          <w:tcPr>
            <w:tcW w:w="2344" w:type="dxa"/>
          </w:tcPr>
          <w:p w14:paraId="10AEBB69" w14:textId="77777777" w:rsidR="00C91086" w:rsidRPr="00E05B19" w:rsidRDefault="00C91086" w:rsidP="00C91086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เดือนละ 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278,947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586285" w14:textId="71C9B97B" w:rsidR="00C91086" w:rsidRPr="00E05B19" w:rsidRDefault="00C91086" w:rsidP="00C91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1,616</w:t>
            </w:r>
          </w:p>
        </w:tc>
        <w:tc>
          <w:tcPr>
            <w:tcW w:w="1134" w:type="dxa"/>
            <w:vAlign w:val="bottom"/>
          </w:tcPr>
          <w:p w14:paraId="4BC844B5" w14:textId="3BDB3BA2" w:rsidR="00C91086" w:rsidRPr="00E05B19" w:rsidRDefault="00C91086" w:rsidP="00C91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7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1,674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D00BD07" w14:textId="3E069DED" w:rsidR="00C91086" w:rsidRPr="00E05B19" w:rsidRDefault="00C91086" w:rsidP="00C91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1,616</w:t>
            </w:r>
          </w:p>
        </w:tc>
        <w:tc>
          <w:tcPr>
            <w:tcW w:w="1152" w:type="dxa"/>
            <w:vAlign w:val="bottom"/>
          </w:tcPr>
          <w:p w14:paraId="00609741" w14:textId="010F20AC" w:rsidR="00C91086" w:rsidRPr="00E05B19" w:rsidRDefault="00C91086" w:rsidP="00C910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1,674</w:t>
            </w:r>
          </w:p>
        </w:tc>
      </w:tr>
      <w:tr w:rsidR="00E05B19" w:rsidRPr="00E05B19" w14:paraId="74579330" w14:textId="77777777" w:rsidTr="002E67C1">
        <w:tc>
          <w:tcPr>
            <w:tcW w:w="2294" w:type="dxa"/>
          </w:tcPr>
          <w:p w14:paraId="0A7FE958" w14:textId="77777777" w:rsidR="00C91086" w:rsidRPr="00E05B19" w:rsidRDefault="00C91086" w:rsidP="00C91086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68278C2C" w14:textId="77777777" w:rsidR="00C91086" w:rsidRPr="00E05B19" w:rsidRDefault="00C91086" w:rsidP="00C91086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3950A7" w14:textId="62DD8F47" w:rsidR="00C91086" w:rsidRPr="00E05B19" w:rsidRDefault="00C91086" w:rsidP="00C9108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2,121</w:t>
            </w:r>
          </w:p>
        </w:tc>
        <w:tc>
          <w:tcPr>
            <w:tcW w:w="1134" w:type="dxa"/>
            <w:vAlign w:val="bottom"/>
          </w:tcPr>
          <w:p w14:paraId="41D7EC76" w14:textId="648B82E0" w:rsidR="00C91086" w:rsidRPr="00E05B19" w:rsidRDefault="00C91086" w:rsidP="00C9108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2,242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39743E3" w14:textId="1EE5684A" w:rsidR="00C91086" w:rsidRPr="00E05B19" w:rsidRDefault="00C91086" w:rsidP="00C9108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2,121</w:t>
            </w:r>
          </w:p>
        </w:tc>
        <w:tc>
          <w:tcPr>
            <w:tcW w:w="1152" w:type="dxa"/>
            <w:vAlign w:val="bottom"/>
          </w:tcPr>
          <w:p w14:paraId="2D1406DA" w14:textId="3C65123E" w:rsidR="00C91086" w:rsidRPr="00E05B19" w:rsidRDefault="00C91086" w:rsidP="00C9108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2,242</w:t>
            </w:r>
          </w:p>
        </w:tc>
      </w:tr>
      <w:tr w:rsidR="00E05B19" w:rsidRPr="00E05B19" w14:paraId="44924646" w14:textId="77777777" w:rsidTr="002E67C1">
        <w:trPr>
          <w:trHeight w:val="76"/>
        </w:trPr>
        <w:tc>
          <w:tcPr>
            <w:tcW w:w="2294" w:type="dxa"/>
          </w:tcPr>
          <w:p w14:paraId="494B5254" w14:textId="77777777" w:rsidR="00F16B5B" w:rsidRPr="00E05B19" w:rsidRDefault="00F16B5B" w:rsidP="00F16B5B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69A245AB" w14:textId="77777777" w:rsidR="00F16B5B" w:rsidRPr="00E05B19" w:rsidRDefault="00F16B5B" w:rsidP="00F16B5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579335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7B702D0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2F3C5FE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CFF98B6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5747C2CC" w14:textId="77777777" w:rsidTr="002E67C1">
        <w:tc>
          <w:tcPr>
            <w:tcW w:w="2294" w:type="dxa"/>
            <w:shd w:val="clear" w:color="auto" w:fill="auto"/>
          </w:tcPr>
          <w:p w14:paraId="763E3529" w14:textId="77777777" w:rsidR="00F16B5B" w:rsidRPr="00E05B19" w:rsidRDefault="00F16B5B" w:rsidP="00F16B5B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4B8A4EF2" w14:textId="77777777" w:rsidR="00F16B5B" w:rsidRPr="00E05B19" w:rsidRDefault="00F16B5B" w:rsidP="00F16B5B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0366DE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8E1B07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AFC738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7A637F" w14:textId="77777777" w:rsidR="00F16B5B" w:rsidRPr="00E05B19" w:rsidRDefault="00F16B5B" w:rsidP="00F16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724B060B" w14:textId="77777777" w:rsidTr="002E67C1">
        <w:tc>
          <w:tcPr>
            <w:tcW w:w="2294" w:type="dxa"/>
          </w:tcPr>
          <w:p w14:paraId="7708E6C5" w14:textId="77777777" w:rsidR="003C3BA9" w:rsidRPr="00E05B19" w:rsidRDefault="003C3BA9" w:rsidP="00336F21">
            <w:pPr>
              <w:ind w:firstLine="23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2B8A0B87" w14:textId="77777777" w:rsidR="003C3BA9" w:rsidRPr="00E05B19" w:rsidRDefault="003C3BA9" w:rsidP="003C3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4.50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E90C89" w14:textId="225B40D8" w:rsidR="003C3BA9" w:rsidRPr="00E05B19" w:rsidRDefault="003C3BA9" w:rsidP="003C3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92E373" w14:textId="64F4486A" w:rsidR="003C3BA9" w:rsidRPr="00E05B19" w:rsidRDefault="003C3BA9" w:rsidP="003C3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A2C7A09" w14:textId="73CFBC2F" w:rsidR="003C3BA9" w:rsidRPr="00E05B19" w:rsidRDefault="003C3BA9" w:rsidP="003C3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527B25" w14:textId="0BE43874" w:rsidR="003C3BA9" w:rsidRPr="00E05B19" w:rsidRDefault="003C3BA9" w:rsidP="003C3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309</w:t>
            </w:r>
          </w:p>
        </w:tc>
      </w:tr>
      <w:tr w:rsidR="00E05B19" w:rsidRPr="00E05B19" w14:paraId="5BB8B7EC" w14:textId="77777777" w:rsidTr="002E67C1">
        <w:tc>
          <w:tcPr>
            <w:tcW w:w="2294" w:type="dxa"/>
          </w:tcPr>
          <w:p w14:paraId="4333B866" w14:textId="77777777" w:rsidR="003C3BA9" w:rsidRPr="00E05B19" w:rsidRDefault="003C3BA9" w:rsidP="00336F21">
            <w:pPr>
              <w:ind w:firstLine="23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32360A2E" w14:textId="77777777" w:rsidR="003C3BA9" w:rsidRPr="00E05B19" w:rsidRDefault="003C3BA9" w:rsidP="003C3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12.00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315A7B" w14:textId="5D83F948" w:rsidR="003C3BA9" w:rsidRPr="00E05B19" w:rsidRDefault="0089703F" w:rsidP="003C3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595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8FD5F" w14:textId="13293EA8" w:rsidR="003C3BA9" w:rsidRPr="00E05B19" w:rsidRDefault="003C3BA9" w:rsidP="003C3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597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24CCF370" w14:textId="03733E41" w:rsidR="003C3BA9" w:rsidRPr="00E05B19" w:rsidRDefault="003C3BA9" w:rsidP="003C3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A3E5EE" w14:textId="0A8AE8B2" w:rsidR="003C3BA9" w:rsidRPr="00E05B19" w:rsidRDefault="003C3BA9" w:rsidP="003C3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05B19" w:rsidRPr="00E05B19" w14:paraId="7B3B47CF" w14:textId="77777777" w:rsidTr="002E67C1">
        <w:tc>
          <w:tcPr>
            <w:tcW w:w="2294" w:type="dxa"/>
          </w:tcPr>
          <w:p w14:paraId="5874B81E" w14:textId="77777777" w:rsidR="003C3BA9" w:rsidRPr="00E05B19" w:rsidRDefault="003C3BA9" w:rsidP="00336F21">
            <w:pPr>
              <w:ind w:firstLine="23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10C83982" w14:textId="0711BF51" w:rsidR="003C3BA9" w:rsidRPr="00E05B19" w:rsidRDefault="003C3BA9" w:rsidP="003C3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4.50 - </w:t>
            </w:r>
            <w:r w:rsidR="00DC2033" w:rsidRPr="00E05B19">
              <w:rPr>
                <w:rFonts w:ascii="BrowalliaUPC" w:hAnsi="BrowalliaUPC" w:cs="BrowalliaUPC"/>
                <w:sz w:val="24"/>
                <w:szCs w:val="24"/>
              </w:rPr>
              <w:t>12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>.00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52E533" w14:textId="44D00D81" w:rsidR="003C3BA9" w:rsidRPr="00E05B19" w:rsidRDefault="003C3BA9" w:rsidP="003C3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967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FBF7A" w14:textId="26BB64A7" w:rsidR="003C3BA9" w:rsidRPr="00E05B19" w:rsidRDefault="003C3BA9" w:rsidP="003C3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828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9D17F2B" w14:textId="7727FBBB" w:rsidR="003C3BA9" w:rsidRPr="00E05B19" w:rsidRDefault="003C3BA9" w:rsidP="003C3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967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0851EA" w14:textId="731DB780" w:rsidR="003C3BA9" w:rsidRPr="00E05B19" w:rsidRDefault="003C3BA9" w:rsidP="003C3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828</w:t>
            </w:r>
          </w:p>
        </w:tc>
      </w:tr>
      <w:tr w:rsidR="00E05B19" w:rsidRPr="00E05B19" w14:paraId="5765A08F" w14:textId="77777777" w:rsidTr="002E67C1">
        <w:tc>
          <w:tcPr>
            <w:tcW w:w="2294" w:type="dxa"/>
          </w:tcPr>
          <w:p w14:paraId="2C3ECD2E" w14:textId="77777777" w:rsidR="003C3BA9" w:rsidRPr="00E05B19" w:rsidRDefault="003C3BA9" w:rsidP="00336F21">
            <w:pPr>
              <w:ind w:firstLine="23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005236A8" w14:textId="4EC44AB9" w:rsidR="003C3BA9" w:rsidRPr="00E05B19" w:rsidRDefault="003C3BA9" w:rsidP="003C3BA9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="00A22C54">
              <w:rPr>
                <w:rFonts w:ascii="BrowalliaUPC" w:hAnsi="BrowalliaUPC" w:cs="BrowalliaUPC"/>
                <w:sz w:val="24"/>
                <w:szCs w:val="24"/>
                <w:lang w:val="en-GB"/>
              </w:rPr>
              <w:t>6.25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076F72" w14:textId="26239549" w:rsidR="003C3BA9" w:rsidRPr="00E05B19" w:rsidRDefault="0089703F" w:rsidP="003C3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4B4CE5" w14:textId="25FF3131" w:rsidR="003C3BA9" w:rsidRPr="00E05B19" w:rsidRDefault="003C3BA9" w:rsidP="003C3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23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0D1C562" w14:textId="53F13702" w:rsidR="003C3BA9" w:rsidRPr="00E05B19" w:rsidRDefault="003C3BA9" w:rsidP="003C3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8E126D" w14:textId="0E0DB482" w:rsidR="003C3BA9" w:rsidRPr="00E05B19" w:rsidRDefault="003C3BA9" w:rsidP="003C3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05B19" w:rsidRPr="00E05B19" w14:paraId="3FCE88A4" w14:textId="77777777" w:rsidTr="002E67C1">
        <w:tc>
          <w:tcPr>
            <w:tcW w:w="2294" w:type="dxa"/>
          </w:tcPr>
          <w:p w14:paraId="70CD7A4B" w14:textId="77777777" w:rsidR="003C3BA9" w:rsidRPr="00E05B19" w:rsidRDefault="003C3BA9" w:rsidP="003C3BA9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15D9821D" w14:textId="77777777" w:rsidR="003C3BA9" w:rsidRPr="00E05B19" w:rsidRDefault="003C3BA9" w:rsidP="003C3BA9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61578B" w14:textId="0F95A3F8" w:rsidR="003C3BA9" w:rsidRPr="00E05B19" w:rsidRDefault="001452EC" w:rsidP="003C3BA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1,628</w:t>
            </w:r>
          </w:p>
        </w:tc>
        <w:tc>
          <w:tcPr>
            <w:tcW w:w="1134" w:type="dxa"/>
            <w:vAlign w:val="bottom"/>
          </w:tcPr>
          <w:p w14:paraId="35685480" w14:textId="68970A94" w:rsidR="003C3BA9" w:rsidRPr="00E05B19" w:rsidRDefault="003C3BA9" w:rsidP="003C3BA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1,448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E7E86A4" w14:textId="67D82E27" w:rsidR="003C3BA9" w:rsidRPr="00E05B19" w:rsidRDefault="003C3BA9" w:rsidP="003C3BA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1,133</w:t>
            </w:r>
          </w:p>
        </w:tc>
        <w:tc>
          <w:tcPr>
            <w:tcW w:w="1152" w:type="dxa"/>
            <w:vAlign w:val="bottom"/>
          </w:tcPr>
          <w:p w14:paraId="5700411B" w14:textId="13EDEF48" w:rsidR="003C3BA9" w:rsidRPr="00E05B19" w:rsidRDefault="003C3BA9" w:rsidP="003C3BA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1,137</w:t>
            </w:r>
          </w:p>
        </w:tc>
      </w:tr>
      <w:tr w:rsidR="00E05B19" w:rsidRPr="00E05B19" w14:paraId="34B9003E" w14:textId="77777777" w:rsidTr="002E67C1">
        <w:tc>
          <w:tcPr>
            <w:tcW w:w="2294" w:type="dxa"/>
          </w:tcPr>
          <w:p w14:paraId="715CE1A1" w14:textId="77777777" w:rsidR="00F713DB" w:rsidRPr="00E05B19" w:rsidRDefault="00F713DB" w:rsidP="00F713DB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348C677" w14:textId="77777777" w:rsidR="00F713DB" w:rsidRPr="00E05B19" w:rsidRDefault="00F713DB" w:rsidP="00F713D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F28923" w14:textId="77777777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883EF9D" w14:textId="77777777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8C2318" w14:textId="77777777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32B0704" w14:textId="77777777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0BADBE90" w14:textId="77777777" w:rsidTr="002E67C1">
        <w:tc>
          <w:tcPr>
            <w:tcW w:w="2294" w:type="dxa"/>
          </w:tcPr>
          <w:p w14:paraId="384B118E" w14:textId="77777777" w:rsidR="00F713DB" w:rsidRPr="00E05B19" w:rsidRDefault="00F713DB" w:rsidP="00F713DB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32ED55EB" w14:textId="77777777" w:rsidR="00F713DB" w:rsidRPr="00E05B19" w:rsidRDefault="00F713DB" w:rsidP="00F713D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05F056" w14:textId="77777777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CE1F686" w14:textId="77777777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BB4001" w14:textId="77777777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1935197" w14:textId="77777777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070D8C78" w14:textId="77777777" w:rsidTr="002E67C1">
        <w:tc>
          <w:tcPr>
            <w:tcW w:w="2294" w:type="dxa"/>
          </w:tcPr>
          <w:p w14:paraId="23745057" w14:textId="77777777" w:rsidR="009516BC" w:rsidRPr="00E05B19" w:rsidRDefault="009516BC" w:rsidP="009516BC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03AD729" w14:textId="77777777" w:rsidR="009516BC" w:rsidRPr="00E05B19" w:rsidRDefault="009516BC" w:rsidP="009516B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5D0EE8" w14:textId="480D6C0E" w:rsidR="009516BC" w:rsidRPr="00E05B19" w:rsidRDefault="009516BC" w:rsidP="0095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11B5B3" w14:textId="2528E14A" w:rsidR="009516BC" w:rsidRPr="00E05B19" w:rsidRDefault="009516BC" w:rsidP="0095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7743839" w14:textId="634F98C5" w:rsidR="009516BC" w:rsidRPr="00E05B19" w:rsidRDefault="009516BC" w:rsidP="0095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28</w:t>
            </w:r>
          </w:p>
        </w:tc>
        <w:tc>
          <w:tcPr>
            <w:tcW w:w="1152" w:type="dxa"/>
            <w:vAlign w:val="bottom"/>
          </w:tcPr>
          <w:p w14:paraId="109D8BEC" w14:textId="47713747" w:rsidR="009516BC" w:rsidRPr="00E05B19" w:rsidRDefault="009516BC" w:rsidP="0095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40</w:t>
            </w:r>
          </w:p>
        </w:tc>
      </w:tr>
      <w:tr w:rsidR="00E05B19" w:rsidRPr="00E05B19" w14:paraId="3C168629" w14:textId="77777777" w:rsidTr="002E67C1">
        <w:tc>
          <w:tcPr>
            <w:tcW w:w="2294" w:type="dxa"/>
          </w:tcPr>
          <w:p w14:paraId="2DD27FC2" w14:textId="77777777" w:rsidR="009516BC" w:rsidRPr="00E05B19" w:rsidRDefault="009516BC" w:rsidP="009516BC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7F7BF6BC" w14:textId="77777777" w:rsidR="009516BC" w:rsidRPr="00E05B19" w:rsidRDefault="009516BC" w:rsidP="009516B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B59284" w14:textId="6FC72B31" w:rsidR="009516BC" w:rsidRPr="00E05B19" w:rsidRDefault="009516BC" w:rsidP="0095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1,2</w:t>
            </w:r>
            <w:r w:rsidR="009D45DD" w:rsidRPr="00E05B19">
              <w:rPr>
                <w:rFonts w:ascii="BrowalliaUPC" w:hAnsi="BrowalliaUPC" w:cs="BrowalliaUPC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C2B47C" w14:textId="2C5792E6" w:rsidR="009516BC" w:rsidRPr="00E05B19" w:rsidRDefault="009516BC" w:rsidP="0095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1,031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192CD6A" w14:textId="0DA2846D" w:rsidR="009516BC" w:rsidRPr="00E05B19" w:rsidRDefault="009516BC" w:rsidP="0095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1,250</w:t>
            </w:r>
          </w:p>
        </w:tc>
        <w:tc>
          <w:tcPr>
            <w:tcW w:w="1152" w:type="dxa"/>
            <w:vAlign w:val="bottom"/>
          </w:tcPr>
          <w:p w14:paraId="27DF4994" w14:textId="2A4E846C" w:rsidR="009516BC" w:rsidRPr="00E05B19" w:rsidRDefault="009516BC" w:rsidP="00951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1,031</w:t>
            </w:r>
          </w:p>
        </w:tc>
      </w:tr>
      <w:tr w:rsidR="00E05B19" w:rsidRPr="00E05B19" w14:paraId="266973BC" w14:textId="77777777" w:rsidTr="002E67C1">
        <w:tc>
          <w:tcPr>
            <w:tcW w:w="2294" w:type="dxa"/>
          </w:tcPr>
          <w:p w14:paraId="4725B31A" w14:textId="77777777" w:rsidR="009516BC" w:rsidRPr="00E05B19" w:rsidRDefault="009516BC" w:rsidP="009516BC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344" w:type="dxa"/>
          </w:tcPr>
          <w:p w14:paraId="0C54CEFB" w14:textId="77777777" w:rsidR="009516BC" w:rsidRPr="00E05B19" w:rsidRDefault="009516BC" w:rsidP="009516B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952131" w14:textId="39C129E3" w:rsidR="009516BC" w:rsidRPr="00E05B19" w:rsidRDefault="009516BC" w:rsidP="009516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271C81" w14:textId="36AB5DAE" w:rsidR="009516BC" w:rsidRPr="00E05B19" w:rsidRDefault="009516BC" w:rsidP="009516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277D7A8C" w14:textId="41BD999C" w:rsidR="009516BC" w:rsidRPr="00E05B19" w:rsidRDefault="009516BC" w:rsidP="009516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61</w:t>
            </w:r>
          </w:p>
        </w:tc>
        <w:tc>
          <w:tcPr>
            <w:tcW w:w="1152" w:type="dxa"/>
            <w:vAlign w:val="bottom"/>
          </w:tcPr>
          <w:p w14:paraId="13D3261A" w14:textId="27F9ADAA" w:rsidR="009516BC" w:rsidRPr="00E05B19" w:rsidRDefault="009516BC" w:rsidP="009516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47</w:t>
            </w:r>
          </w:p>
        </w:tc>
      </w:tr>
      <w:tr w:rsidR="00E05B19" w:rsidRPr="00E05B19" w14:paraId="6CD0F49D" w14:textId="77777777" w:rsidTr="002E67C1">
        <w:tc>
          <w:tcPr>
            <w:tcW w:w="2294" w:type="dxa"/>
          </w:tcPr>
          <w:p w14:paraId="3689C74B" w14:textId="77777777" w:rsidR="009516BC" w:rsidRPr="00E05B19" w:rsidRDefault="009516BC" w:rsidP="009516BC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5EAF5379" w14:textId="77777777" w:rsidR="009516BC" w:rsidRPr="00E05B19" w:rsidRDefault="009516BC" w:rsidP="009516B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2230E3" w14:textId="2938DC97" w:rsidR="009516BC" w:rsidRPr="00E05B19" w:rsidRDefault="009516BC" w:rsidP="009516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1,2</w:t>
            </w:r>
            <w:r w:rsidR="00BE078D" w:rsidRPr="00E05B19">
              <w:rPr>
                <w:rFonts w:ascii="BrowalliaUPC" w:hAnsi="BrowalliaUPC" w:cs="BrowalliaUPC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BA2578" w14:textId="6735AF6B" w:rsidR="009516BC" w:rsidRPr="00E05B19" w:rsidRDefault="009516BC" w:rsidP="009516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1,031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13C3E7E" w14:textId="497942F0" w:rsidR="009516BC" w:rsidRPr="00E05B19" w:rsidRDefault="009516BC" w:rsidP="009516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1,339</w:t>
            </w:r>
          </w:p>
        </w:tc>
        <w:tc>
          <w:tcPr>
            <w:tcW w:w="1152" w:type="dxa"/>
            <w:vAlign w:val="bottom"/>
          </w:tcPr>
          <w:p w14:paraId="4F362FB4" w14:textId="213AF462" w:rsidR="009516BC" w:rsidRPr="00E05B19" w:rsidRDefault="009516BC" w:rsidP="009516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1,118</w:t>
            </w:r>
          </w:p>
        </w:tc>
      </w:tr>
      <w:tr w:rsidR="00E05B19" w:rsidRPr="00E05B19" w14:paraId="2B2D7C4C" w14:textId="77777777" w:rsidTr="002E67C1">
        <w:tc>
          <w:tcPr>
            <w:tcW w:w="2294" w:type="dxa"/>
          </w:tcPr>
          <w:p w14:paraId="27451E47" w14:textId="77777777" w:rsidR="00F713DB" w:rsidRPr="00E05B19" w:rsidRDefault="00F713DB" w:rsidP="00F713DB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21A74B5B" w14:textId="77777777" w:rsidR="00F713DB" w:rsidRPr="00E05B19" w:rsidRDefault="00F713DB" w:rsidP="00F713D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02B96D" w14:textId="77777777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5905C7F" w14:textId="77777777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E393C11" w14:textId="77777777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4C24068" w14:textId="77777777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6B6FF21F" w14:textId="77777777" w:rsidTr="002E67C1">
        <w:tc>
          <w:tcPr>
            <w:tcW w:w="2294" w:type="dxa"/>
          </w:tcPr>
          <w:p w14:paraId="0B063106" w14:textId="77777777" w:rsidR="00F713DB" w:rsidRPr="00E05B19" w:rsidRDefault="00F713DB" w:rsidP="00F63A27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07937C9D" w14:textId="77777777" w:rsidR="00F713DB" w:rsidRPr="00E05B19" w:rsidRDefault="00F713DB" w:rsidP="00F713D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2046D0" w14:textId="77777777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14960BF" w14:textId="77777777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11484A" w14:textId="77777777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D0F34F9" w14:textId="77777777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05B19" w:rsidRPr="00E05B19" w14:paraId="79A88232" w14:textId="77777777" w:rsidTr="002E67C1">
        <w:tc>
          <w:tcPr>
            <w:tcW w:w="4638" w:type="dxa"/>
            <w:gridSpan w:val="2"/>
          </w:tcPr>
          <w:p w14:paraId="40A87BE8" w14:textId="77777777" w:rsidR="00F713DB" w:rsidRPr="00E05B19" w:rsidRDefault="00F713DB" w:rsidP="00F713DB">
            <w:pPr>
              <w:spacing w:line="240" w:lineRule="auto"/>
              <w:ind w:firstLine="281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A65BCF" w14:textId="53544063" w:rsidR="00F713DB" w:rsidRPr="00E05B19" w:rsidRDefault="00F37EEC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7,54</w:t>
            </w:r>
            <w:r w:rsidR="00CA0DF3" w:rsidRPr="00E05B19">
              <w:rPr>
                <w:rFonts w:ascii="BrowalliaUPC" w:hAnsi="BrowalliaUPC" w:cs="BrowalliaUPC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1CD695" w14:textId="74D1AC9E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7,935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C610FC9" w14:textId="42362920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4,375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A75D06" w14:textId="581A7144" w:rsidR="00F713DB" w:rsidRPr="00E05B19" w:rsidRDefault="00F713DB" w:rsidP="00F7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4,</w:t>
            </w:r>
            <w:r w:rsidR="005929BB" w:rsidRPr="00E05B19">
              <w:rPr>
                <w:rFonts w:ascii="BrowalliaUPC" w:hAnsi="BrowalliaUPC" w:cs="BrowalliaUPC"/>
                <w:sz w:val="24"/>
                <w:szCs w:val="24"/>
              </w:rPr>
              <w:t>674</w:t>
            </w:r>
          </w:p>
        </w:tc>
      </w:tr>
      <w:tr w:rsidR="00E05B19" w:rsidRPr="00E05B19" w14:paraId="6E76030B" w14:textId="77777777" w:rsidTr="002E67C1">
        <w:tc>
          <w:tcPr>
            <w:tcW w:w="4638" w:type="dxa"/>
            <w:gridSpan w:val="2"/>
          </w:tcPr>
          <w:p w14:paraId="5097C242" w14:textId="77777777" w:rsidR="00F713DB" w:rsidRPr="00E05B19" w:rsidRDefault="00F713DB" w:rsidP="00F713DB">
            <w:pPr>
              <w:pStyle w:val="a3"/>
              <w:tabs>
                <w:tab w:val="clear" w:pos="1080"/>
              </w:tabs>
              <w:ind w:right="-113" w:firstLine="281"/>
              <w:rPr>
                <w:rFonts w:ascii="BrowalliaUPC" w:hAnsi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042ED2" w14:textId="43A5248A" w:rsidR="00F713DB" w:rsidRPr="00E05B19" w:rsidRDefault="00F37EEC" w:rsidP="00F713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53</w:t>
            </w:r>
            <w:r w:rsidR="00CA0DF3" w:rsidRPr="00E05B19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852E1D" w14:textId="2AD82CAD" w:rsidR="00F713DB" w:rsidRPr="00E05B19" w:rsidRDefault="00F713DB" w:rsidP="00F713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332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0470A17" w14:textId="1FB62F78" w:rsidR="00F713DB" w:rsidRPr="00E05B19" w:rsidRDefault="00F713DB" w:rsidP="00F713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53</w:t>
            </w:r>
            <w:r w:rsidR="00C93422" w:rsidRPr="00E05B19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5B0259" w14:textId="6FD87C27" w:rsidR="00F713DB" w:rsidRPr="00E05B19" w:rsidRDefault="005929BB" w:rsidP="00F713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78</w:t>
            </w:r>
          </w:p>
        </w:tc>
      </w:tr>
      <w:tr w:rsidR="00F713DB" w:rsidRPr="00E05B19" w14:paraId="0AAF3CA0" w14:textId="77777777" w:rsidTr="002E67C1">
        <w:tc>
          <w:tcPr>
            <w:tcW w:w="2294" w:type="dxa"/>
          </w:tcPr>
          <w:p w14:paraId="405FC0CC" w14:textId="77777777" w:rsidR="00F713DB" w:rsidRPr="00E05B19" w:rsidRDefault="00F713DB" w:rsidP="00F713DB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34741911" w14:textId="77777777" w:rsidR="00F713DB" w:rsidRPr="00E05B19" w:rsidRDefault="00F713DB" w:rsidP="00F713D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F27B8A" w14:textId="53E292F5" w:rsidR="00F713DB" w:rsidRPr="00E05B19" w:rsidRDefault="00F37EEC" w:rsidP="00F713D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8,074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7A3938" w14:textId="6E74E6BC" w:rsidR="00F713DB" w:rsidRPr="00E05B19" w:rsidRDefault="00F713DB" w:rsidP="00F713D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8,267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CF1FC3F" w14:textId="57FD41B0" w:rsidR="00F713DB" w:rsidRPr="00E05B19" w:rsidRDefault="00F713DB" w:rsidP="00F713D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4,90</w:t>
            </w:r>
            <w:r w:rsidR="007B6440"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66F418" w14:textId="20897484" w:rsidR="00F713DB" w:rsidRPr="00E05B19" w:rsidRDefault="00F713DB" w:rsidP="00F713D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4,752</w:t>
            </w:r>
          </w:p>
        </w:tc>
      </w:tr>
    </w:tbl>
    <w:p w14:paraId="65792C9D" w14:textId="77777777" w:rsidR="004341A6" w:rsidRPr="00E05B19" w:rsidRDefault="004341A6" w:rsidP="00434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9"/>
        <w:rPr>
          <w:rFonts w:ascii="BrowalliaUPC" w:hAnsi="BrowalliaUPC" w:cs="BrowalliaUPC"/>
          <w:sz w:val="28"/>
          <w:szCs w:val="28"/>
        </w:rPr>
      </w:pPr>
    </w:p>
    <w:p w14:paraId="146309F2" w14:textId="16C55635" w:rsidR="0099424E" w:rsidRPr="00E05B19" w:rsidRDefault="005753E0" w:rsidP="00C911EC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</w:t>
      </w:r>
      <w:r w:rsidR="008A5BC4" w:rsidRPr="00E05B19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F7680A" w:rsidRPr="00E05B19">
        <w:rPr>
          <w:rFonts w:ascii="BrowalliaUPC" w:hAnsi="BrowalliaUPC" w:cs="BrowalliaUPC"/>
          <w:sz w:val="28"/>
          <w:szCs w:val="28"/>
          <w:lang w:val="en-GB"/>
        </w:rPr>
        <w:t>30</w:t>
      </w:r>
      <w:r w:rsidR="00F7680A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F7680A" w:rsidRPr="00E05B19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113ED6" w:rsidRPr="00E05B19">
        <w:rPr>
          <w:rFonts w:ascii="BrowalliaUPC" w:hAnsi="BrowalliaUPC" w:cs="BrowalliaUPC"/>
          <w:sz w:val="28"/>
          <w:szCs w:val="28"/>
        </w:rPr>
        <w:t xml:space="preserve"> 2564</w:t>
      </w:r>
      <w:r w:rsidR="008A5BC4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8A5BC4" w:rsidRPr="00E05B19">
        <w:rPr>
          <w:rFonts w:ascii="BrowalliaUPC" w:hAnsi="BrowalliaUPC" w:cs="BrowalliaUPC"/>
          <w:sz w:val="28"/>
          <w:szCs w:val="28"/>
          <w:cs/>
        </w:rPr>
        <w:t xml:space="preserve">และ วันที่ </w:t>
      </w:r>
      <w:r w:rsidR="00D57D8F" w:rsidRPr="00E05B19">
        <w:rPr>
          <w:rFonts w:ascii="BrowalliaUPC" w:hAnsi="BrowalliaUPC" w:cs="BrowalliaUPC"/>
          <w:sz w:val="28"/>
          <w:szCs w:val="28"/>
        </w:rPr>
        <w:t>31</w:t>
      </w:r>
      <w:r w:rsidR="008A5BC4" w:rsidRPr="00E05B19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D57D8F" w:rsidRPr="00E05B19">
        <w:rPr>
          <w:rFonts w:ascii="BrowalliaUPC" w:hAnsi="BrowalliaUPC" w:cs="BrowalliaUPC"/>
          <w:sz w:val="28"/>
          <w:szCs w:val="28"/>
        </w:rPr>
        <w:t>256</w:t>
      </w:r>
      <w:r w:rsidR="00113ED6" w:rsidRPr="00E05B19">
        <w:rPr>
          <w:rFonts w:ascii="BrowalliaUPC" w:hAnsi="BrowalliaUPC" w:cs="BrowalliaUPC"/>
          <w:sz w:val="28"/>
          <w:szCs w:val="28"/>
        </w:rPr>
        <w:t>3</w:t>
      </w:r>
      <w:r w:rsidR="00544D06"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66E7BE73" w14:textId="77777777" w:rsidR="00727E9C" w:rsidRPr="00E05B19" w:rsidRDefault="00727E9C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48" w:type="dxa"/>
        <w:tblInd w:w="432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5"/>
        <w:gridCol w:w="283"/>
        <w:gridCol w:w="1276"/>
        <w:gridCol w:w="1183"/>
        <w:gridCol w:w="1237"/>
        <w:gridCol w:w="1214"/>
      </w:tblGrid>
      <w:tr w:rsidR="00E05B19" w:rsidRPr="00E05B19" w14:paraId="388C5441" w14:textId="77777777" w:rsidTr="001E2CFF">
        <w:trPr>
          <w:cantSplit/>
          <w:tblHeader/>
        </w:trPr>
        <w:tc>
          <w:tcPr>
            <w:tcW w:w="3855" w:type="dxa"/>
            <w:tcBorders>
              <w:top w:val="nil"/>
            </w:tcBorders>
          </w:tcPr>
          <w:p w14:paraId="595BBA9D" w14:textId="77777777" w:rsidR="00810D94" w:rsidRPr="00E05B19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2F12FA12" w14:textId="77777777" w:rsidR="00810D94" w:rsidRPr="00E05B19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910" w:type="dxa"/>
            <w:gridSpan w:val="4"/>
            <w:tcBorders>
              <w:top w:val="nil"/>
            </w:tcBorders>
          </w:tcPr>
          <w:p w14:paraId="061040A3" w14:textId="77777777" w:rsidR="00810D94" w:rsidRPr="00E05B19" w:rsidRDefault="00810D94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E05B19" w:rsidRPr="00E05B19" w14:paraId="739B5C3B" w14:textId="77777777" w:rsidTr="001E2CFF">
        <w:trPr>
          <w:cantSplit/>
          <w:tblHeader/>
        </w:trPr>
        <w:tc>
          <w:tcPr>
            <w:tcW w:w="3855" w:type="dxa"/>
          </w:tcPr>
          <w:p w14:paraId="7A890D70" w14:textId="77777777" w:rsidR="00810D94" w:rsidRPr="00E05B19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6D57AFE" w14:textId="69073B2B" w:rsidR="00810D94" w:rsidRPr="00E05B19" w:rsidRDefault="00810D94" w:rsidP="00B3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59" w:type="dxa"/>
            <w:gridSpan w:val="2"/>
          </w:tcPr>
          <w:p w14:paraId="76DC6578" w14:textId="77777777" w:rsidR="00810D94" w:rsidRPr="00E05B19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1" w:type="dxa"/>
            <w:gridSpan w:val="2"/>
          </w:tcPr>
          <w:p w14:paraId="002DAEE6" w14:textId="77777777" w:rsidR="00810D94" w:rsidRPr="00E05B19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05B19" w:rsidRPr="00E05B19" w14:paraId="6CE47E5E" w14:textId="77777777" w:rsidTr="001E2CFF">
        <w:trPr>
          <w:cantSplit/>
          <w:tblHeader/>
        </w:trPr>
        <w:tc>
          <w:tcPr>
            <w:tcW w:w="3855" w:type="dxa"/>
          </w:tcPr>
          <w:p w14:paraId="5A921654" w14:textId="77777777" w:rsidR="00194957" w:rsidRPr="00E05B19" w:rsidRDefault="00194957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316F7F24" w14:textId="747188D2" w:rsidR="00194957" w:rsidRPr="00E05B19" w:rsidRDefault="00194957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1D6D4DC4" w14:textId="19E63D4B" w:rsidR="00194957" w:rsidRPr="00E05B19" w:rsidRDefault="00F7680A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113ED6" w:rsidRPr="00E05B19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183" w:type="dxa"/>
          </w:tcPr>
          <w:p w14:paraId="054D08D6" w14:textId="036B61DD" w:rsidR="00194957" w:rsidRPr="00E05B19" w:rsidRDefault="00A814A0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4F742C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</w:p>
        </w:tc>
        <w:tc>
          <w:tcPr>
            <w:tcW w:w="1237" w:type="dxa"/>
          </w:tcPr>
          <w:p w14:paraId="7758A8CB" w14:textId="71E51A1C" w:rsidR="00194957" w:rsidRPr="00E05B19" w:rsidRDefault="00F7680A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113ED6" w:rsidRPr="00E05B19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214" w:type="dxa"/>
          </w:tcPr>
          <w:p w14:paraId="1536D2EA" w14:textId="77777777" w:rsidR="00856E93" w:rsidRPr="00E05B19" w:rsidRDefault="00194957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1F5076A6" w14:textId="19E4217E" w:rsidR="00194957" w:rsidRPr="00E05B19" w:rsidRDefault="00194957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4F742C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</w:p>
        </w:tc>
      </w:tr>
      <w:tr w:rsidR="00E05B19" w:rsidRPr="00E05B19" w14:paraId="77CB1EB2" w14:textId="77777777" w:rsidTr="001E2CFF">
        <w:trPr>
          <w:cantSplit/>
          <w:tblHeader/>
        </w:trPr>
        <w:tc>
          <w:tcPr>
            <w:tcW w:w="3855" w:type="dxa"/>
          </w:tcPr>
          <w:p w14:paraId="19A5F319" w14:textId="77777777" w:rsidR="00D35413" w:rsidRPr="00E05B19" w:rsidRDefault="00D35413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0E6BCFBD" w14:textId="77777777" w:rsidR="00D35413" w:rsidRPr="00E05B19" w:rsidRDefault="00D35413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590D4E57" w14:textId="77777777" w:rsidR="00D35413" w:rsidRPr="00E05B19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</w:tcPr>
          <w:p w14:paraId="6E8340C9" w14:textId="77777777" w:rsidR="00D35413" w:rsidRPr="00E05B19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3C594F6A" w14:textId="77777777" w:rsidR="00D35413" w:rsidRPr="00E05B19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</w:tcPr>
          <w:p w14:paraId="49485AAB" w14:textId="77777777" w:rsidR="00D35413" w:rsidRPr="00E05B19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05B19" w:rsidRPr="00E05B19" w14:paraId="06E03BB6" w14:textId="77777777" w:rsidTr="001E2CFF">
        <w:trPr>
          <w:cantSplit/>
        </w:trPr>
        <w:tc>
          <w:tcPr>
            <w:tcW w:w="3855" w:type="dxa"/>
            <w:tcBorders>
              <w:bottom w:val="nil"/>
            </w:tcBorders>
            <w:vAlign w:val="center"/>
          </w:tcPr>
          <w:p w14:paraId="14D0C19B" w14:textId="1DABF5AA" w:rsidR="00810D94" w:rsidRPr="00E05B19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05B19">
              <w:rPr>
                <w:rFonts w:ascii="BrowalliaUPC" w:hAnsi="BrowalliaUPC"/>
                <w:sz w:val="28"/>
                <w:szCs w:val="28"/>
                <w:u w:val="single"/>
                <w:cs/>
              </w:rPr>
              <w:t>ลูกหนี้การค้า</w:t>
            </w:r>
            <w:r w:rsidR="00977230" w:rsidRPr="00E05B19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 - </w:t>
            </w:r>
            <w:r w:rsidRPr="00E05B19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  <w:r w:rsidR="00BA7E99" w:rsidRPr="00E05B19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กัน</w:t>
            </w:r>
          </w:p>
        </w:tc>
        <w:tc>
          <w:tcPr>
            <w:tcW w:w="283" w:type="dxa"/>
            <w:tcBorders>
              <w:bottom w:val="nil"/>
            </w:tcBorders>
          </w:tcPr>
          <w:p w14:paraId="27A008B0" w14:textId="77777777" w:rsidR="00810D94" w:rsidRPr="00E05B19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17A1650" w14:textId="77777777" w:rsidR="00810D94" w:rsidRPr="00E05B19" w:rsidRDefault="00810D94" w:rsidP="0030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03B6D4C1" w14:textId="77777777" w:rsidR="00810D94" w:rsidRPr="00E05B19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180CB3DA" w14:textId="77777777" w:rsidR="00810D94" w:rsidRPr="00E05B19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3A5C6D77" w14:textId="77777777" w:rsidR="00810D94" w:rsidRPr="00E05B19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05B19" w:rsidRPr="00E05B19" w14:paraId="2A7C1071" w14:textId="77777777" w:rsidTr="001E2CFF">
        <w:trPr>
          <w:cantSplit/>
        </w:trPr>
        <w:tc>
          <w:tcPr>
            <w:tcW w:w="3855" w:type="dxa"/>
            <w:tcBorders>
              <w:bottom w:val="nil"/>
            </w:tcBorders>
          </w:tcPr>
          <w:p w14:paraId="635F618C" w14:textId="25C446EF" w:rsidR="0017799E" w:rsidRPr="00E05B19" w:rsidRDefault="0017799E" w:rsidP="0017799E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5D2E2D0C" w14:textId="429ADBFF" w:rsidR="0017799E" w:rsidRPr="00E05B19" w:rsidRDefault="0017799E" w:rsidP="001779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662E568E" w:rsidR="0017799E" w:rsidRPr="00E05B19" w:rsidRDefault="0017799E" w:rsidP="0017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70039382" w14:textId="45BA65FA" w:rsidR="0017799E" w:rsidRPr="00E05B19" w:rsidRDefault="0017799E" w:rsidP="0017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543EC61B" w14:textId="5BB9E650" w:rsidR="0017799E" w:rsidRPr="00E05B19" w:rsidRDefault="0017799E" w:rsidP="0017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90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742D899" w14:textId="04C66628" w:rsidR="0017799E" w:rsidRPr="00E05B19" w:rsidRDefault="0017799E" w:rsidP="0017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91</w:t>
            </w:r>
          </w:p>
        </w:tc>
      </w:tr>
      <w:tr w:rsidR="00E05B19" w:rsidRPr="00E05B19" w14:paraId="1AFC8BCB" w14:textId="77777777" w:rsidTr="001E2CFF">
        <w:trPr>
          <w:cantSplit/>
        </w:trPr>
        <w:tc>
          <w:tcPr>
            <w:tcW w:w="3855" w:type="dxa"/>
            <w:tcBorders>
              <w:bottom w:val="nil"/>
            </w:tcBorders>
          </w:tcPr>
          <w:p w14:paraId="43ADE5C2" w14:textId="4621389B" w:rsidR="0017799E" w:rsidRPr="00E05B19" w:rsidRDefault="0017799E" w:rsidP="0017799E">
            <w:pPr>
              <w:spacing w:line="240" w:lineRule="auto"/>
              <w:ind w:firstLine="185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  <w:tcBorders>
              <w:bottom w:val="nil"/>
            </w:tcBorders>
          </w:tcPr>
          <w:p w14:paraId="01542350" w14:textId="77777777" w:rsidR="0017799E" w:rsidRPr="00E05B19" w:rsidRDefault="0017799E" w:rsidP="001779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2121A916" w:rsidR="0017799E" w:rsidRPr="00E05B19" w:rsidRDefault="00C52523" w:rsidP="0017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358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64F475B9" w14:textId="1AE6F898" w:rsidR="0017799E" w:rsidRPr="00E05B19" w:rsidRDefault="0017799E" w:rsidP="0017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115531E8" w14:textId="05C570E5" w:rsidR="0017799E" w:rsidRPr="00E05B19" w:rsidRDefault="0017799E" w:rsidP="0017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194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C685E76" w14:textId="4A49BB23" w:rsidR="0017799E" w:rsidRPr="00E05B19" w:rsidRDefault="0017799E" w:rsidP="0017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</w:tr>
      <w:tr w:rsidR="00E05B19" w:rsidRPr="00E05B19" w14:paraId="6E3BAB2C" w14:textId="77777777" w:rsidTr="001E2CFF">
        <w:trPr>
          <w:cantSplit/>
          <w:trHeight w:val="73"/>
        </w:trPr>
        <w:tc>
          <w:tcPr>
            <w:tcW w:w="3855" w:type="dxa"/>
            <w:tcBorders>
              <w:bottom w:val="nil"/>
            </w:tcBorders>
            <w:vAlign w:val="center"/>
          </w:tcPr>
          <w:p w14:paraId="1B4E4748" w14:textId="41B53BF1" w:rsidR="0017799E" w:rsidRPr="00E05B19" w:rsidRDefault="0017799E" w:rsidP="0017799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05B19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25114556" w14:textId="77777777" w:rsidR="0017799E" w:rsidRPr="00E05B19" w:rsidRDefault="0017799E" w:rsidP="001779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51DA1CAA" w:rsidR="0017799E" w:rsidRPr="00E05B19" w:rsidRDefault="00C52523" w:rsidP="00C52523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358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9C9FAE2" w14:textId="6C3D92CB" w:rsidR="0017799E" w:rsidRPr="00E05B19" w:rsidRDefault="0017799E" w:rsidP="005069F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50AA7FC0" w:rsidR="0017799E" w:rsidRPr="00E05B19" w:rsidRDefault="0017799E" w:rsidP="005069F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284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944C4B8" w14:textId="681AE58D" w:rsidR="0017799E" w:rsidRPr="00E05B19" w:rsidRDefault="0017799E" w:rsidP="005069F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484</w:t>
            </w:r>
          </w:p>
        </w:tc>
      </w:tr>
      <w:tr w:rsidR="00E05B19" w:rsidRPr="00E05B19" w14:paraId="5A5A91FC" w14:textId="77777777" w:rsidTr="001E2CFF">
        <w:trPr>
          <w:cantSplit/>
          <w:trHeight w:val="73"/>
        </w:trPr>
        <w:tc>
          <w:tcPr>
            <w:tcW w:w="3855" w:type="dxa"/>
            <w:tcBorders>
              <w:bottom w:val="nil"/>
            </w:tcBorders>
            <w:vAlign w:val="center"/>
          </w:tcPr>
          <w:p w14:paraId="5BD55888" w14:textId="77777777" w:rsidR="009D26C7" w:rsidRPr="00E05B19" w:rsidRDefault="009D26C7" w:rsidP="009D26C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2B2539E" w14:textId="77777777" w:rsidR="009D26C7" w:rsidRPr="00E05B19" w:rsidRDefault="009D26C7" w:rsidP="009D26C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3E91B1" w14:textId="77777777" w:rsidR="009D26C7" w:rsidRPr="00E05B19" w:rsidRDefault="009D26C7" w:rsidP="009D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167FD1B" w14:textId="77777777" w:rsidR="009D26C7" w:rsidRPr="00E05B19" w:rsidRDefault="009D26C7" w:rsidP="009D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D65CB6C" w14:textId="77777777" w:rsidR="009D26C7" w:rsidRPr="00E05B19" w:rsidRDefault="009D26C7" w:rsidP="009D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539ED8A" w14:textId="77777777" w:rsidR="009D26C7" w:rsidRPr="00E05B19" w:rsidRDefault="009D26C7" w:rsidP="009D2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05B19" w:rsidRPr="00E05B19" w14:paraId="3D83FA3C" w14:textId="77777777" w:rsidTr="001E2CFF">
        <w:trPr>
          <w:cantSplit/>
          <w:trHeight w:val="73"/>
        </w:trPr>
        <w:tc>
          <w:tcPr>
            <w:tcW w:w="3855" w:type="dxa"/>
            <w:tcBorders>
              <w:bottom w:val="nil"/>
            </w:tcBorders>
            <w:vAlign w:val="center"/>
          </w:tcPr>
          <w:p w14:paraId="7E817F46" w14:textId="45FFEB66" w:rsidR="00E8635D" w:rsidRPr="00E05B19" w:rsidRDefault="00E8635D" w:rsidP="00E8635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/>
                <w:sz w:val="28"/>
                <w:szCs w:val="28"/>
                <w:u w:val="single"/>
                <w:cs/>
              </w:rPr>
              <w:t>ลูกหนี้อื่น</w:t>
            </w:r>
            <w:r w:rsidRPr="00E05B19">
              <w:rPr>
                <w:rFonts w:ascii="BrowalliaUPC" w:hAnsi="BrowalliaUPC"/>
                <w:sz w:val="28"/>
                <w:szCs w:val="28"/>
                <w:u w:val="single"/>
              </w:rPr>
              <w:t xml:space="preserve"> - </w:t>
            </w:r>
            <w:r w:rsidRPr="00E05B19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บุคคลและบริษัทที่เกี่ยวข้องกัน</w:t>
            </w:r>
          </w:p>
        </w:tc>
        <w:tc>
          <w:tcPr>
            <w:tcW w:w="283" w:type="dxa"/>
            <w:tcBorders>
              <w:bottom w:val="nil"/>
            </w:tcBorders>
          </w:tcPr>
          <w:p w14:paraId="48FCA3EE" w14:textId="77777777" w:rsidR="00E8635D" w:rsidRPr="00E05B19" w:rsidRDefault="00E8635D" w:rsidP="00E863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F29B2E9" w14:textId="77777777" w:rsidR="00E8635D" w:rsidRPr="00E05B19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DC15922" w14:textId="77777777" w:rsidR="00E8635D" w:rsidRPr="00E05B19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1D852194" w14:textId="77777777" w:rsidR="00E8635D" w:rsidRPr="00E05B19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1765F566" w14:textId="77777777" w:rsidR="00E8635D" w:rsidRPr="00E05B19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05B19" w:rsidRPr="00E05B19" w14:paraId="6955D5D1" w14:textId="77777777" w:rsidTr="002F7E44">
        <w:trPr>
          <w:cantSplit/>
          <w:trHeight w:val="73"/>
        </w:trPr>
        <w:tc>
          <w:tcPr>
            <w:tcW w:w="3855" w:type="dxa"/>
            <w:tcBorders>
              <w:bottom w:val="nil"/>
            </w:tcBorders>
            <w:vAlign w:val="center"/>
          </w:tcPr>
          <w:p w14:paraId="3AC9C12E" w14:textId="05F69095" w:rsidR="00E8635D" w:rsidRPr="00E05B19" w:rsidRDefault="00E8635D" w:rsidP="00E8635D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6904C8D1" w14:textId="77777777" w:rsidR="00E8635D" w:rsidRPr="00E05B19" w:rsidRDefault="00E8635D" w:rsidP="00E863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7798E239" w14:textId="5F156684" w:rsidR="00E8635D" w:rsidRPr="00E05B19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</w:tcPr>
          <w:p w14:paraId="3F2B9EEA" w14:textId="530AAD3E" w:rsidR="00E8635D" w:rsidRPr="00E05B19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077C5ABE" w14:textId="4B92731C" w:rsidR="00E8635D" w:rsidRPr="00E05B19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69065A" w:rsidRPr="00E05B19">
              <w:rPr>
                <w:rFonts w:ascii="BrowalliaUPC" w:hAnsi="BrowalliaUPC" w:cs="BrowalliaUPC"/>
                <w:sz w:val="28"/>
                <w:szCs w:val="28"/>
              </w:rPr>
              <w:t>21,061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8B1D56F" w14:textId="671C61FA" w:rsidR="00E8635D" w:rsidRPr="00E05B19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311,984</w:t>
            </w:r>
          </w:p>
        </w:tc>
      </w:tr>
      <w:tr w:rsidR="00E05B19" w:rsidRPr="00E05B19" w14:paraId="684A1FE4" w14:textId="77777777" w:rsidTr="002F7E44">
        <w:trPr>
          <w:cantSplit/>
          <w:trHeight w:val="73"/>
        </w:trPr>
        <w:tc>
          <w:tcPr>
            <w:tcW w:w="3855" w:type="dxa"/>
            <w:tcBorders>
              <w:bottom w:val="nil"/>
            </w:tcBorders>
            <w:vAlign w:val="center"/>
          </w:tcPr>
          <w:p w14:paraId="365723C7" w14:textId="2253216F" w:rsidR="00E8635D" w:rsidRPr="00E05B19" w:rsidRDefault="00E8635D" w:rsidP="00E8635D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83" w:type="dxa"/>
            <w:tcBorders>
              <w:bottom w:val="nil"/>
            </w:tcBorders>
          </w:tcPr>
          <w:p w14:paraId="48044D2E" w14:textId="77777777" w:rsidR="00E8635D" w:rsidRPr="00E05B19" w:rsidRDefault="00E8635D" w:rsidP="00E863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811A6EA" w14:textId="6A3656D8" w:rsidR="00E8635D" w:rsidRPr="00E05B19" w:rsidRDefault="00E8635D" w:rsidP="00E863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</w:tcPr>
          <w:p w14:paraId="083D4A9C" w14:textId="41AE8D29" w:rsidR="00E8635D" w:rsidRPr="00E05B19" w:rsidRDefault="00E8635D" w:rsidP="00E863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3263EFDB" w14:textId="40F1E7E1" w:rsidR="00E8635D" w:rsidRPr="00E05B19" w:rsidRDefault="00E8635D" w:rsidP="00E863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B25876" w:rsidRPr="00E05B19">
              <w:rPr>
                <w:rFonts w:ascii="BrowalliaUPC" w:hAnsi="BrowalliaUPC" w:cs="BrowalliaUPC"/>
                <w:sz w:val="28"/>
                <w:szCs w:val="28"/>
              </w:rPr>
              <w:t>319,407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3EF56C57" w14:textId="66FCEC8D" w:rsidR="00E8635D" w:rsidRPr="00E05B19" w:rsidRDefault="00E8635D" w:rsidP="00E863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(311,940)</w:t>
            </w:r>
          </w:p>
        </w:tc>
      </w:tr>
      <w:tr w:rsidR="00E05B19" w:rsidRPr="00E05B19" w14:paraId="139F7C07" w14:textId="77777777" w:rsidTr="001E2CFF">
        <w:trPr>
          <w:cantSplit/>
          <w:trHeight w:val="73"/>
        </w:trPr>
        <w:tc>
          <w:tcPr>
            <w:tcW w:w="3855" w:type="dxa"/>
            <w:tcBorders>
              <w:bottom w:val="nil"/>
            </w:tcBorders>
            <w:vAlign w:val="center"/>
          </w:tcPr>
          <w:p w14:paraId="02E38043" w14:textId="100BD0FD" w:rsidR="00E8635D" w:rsidRPr="00E05B19" w:rsidRDefault="00E8635D" w:rsidP="00E8635D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สุทธิ</w:t>
            </w:r>
          </w:p>
        </w:tc>
        <w:tc>
          <w:tcPr>
            <w:tcW w:w="283" w:type="dxa"/>
            <w:tcBorders>
              <w:bottom w:val="nil"/>
            </w:tcBorders>
          </w:tcPr>
          <w:p w14:paraId="6CBC2C21" w14:textId="77777777" w:rsidR="00E8635D" w:rsidRPr="00E05B19" w:rsidRDefault="00E8635D" w:rsidP="00E863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9F5EB20" w14:textId="305D45BD" w:rsidR="00E8635D" w:rsidRPr="00E05B19" w:rsidRDefault="00E8635D" w:rsidP="00E863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A49DBDB" w14:textId="0549369C" w:rsidR="00E8635D" w:rsidRPr="00E05B19" w:rsidRDefault="00E8635D" w:rsidP="00E863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3E8420FF" w14:textId="64C0B511" w:rsidR="00E8635D" w:rsidRPr="00E05B19" w:rsidRDefault="00E8635D" w:rsidP="00E863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1,654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6DF2B891" w14:textId="4FEF486F" w:rsidR="00E8635D" w:rsidRPr="00E05B19" w:rsidRDefault="00E8635D" w:rsidP="00E863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44</w:t>
            </w:r>
          </w:p>
        </w:tc>
      </w:tr>
      <w:tr w:rsidR="00E8635D" w:rsidRPr="00E05B19" w14:paraId="3259E784" w14:textId="77777777" w:rsidTr="001E2CFF">
        <w:trPr>
          <w:cantSplit/>
          <w:trHeight w:val="73"/>
        </w:trPr>
        <w:tc>
          <w:tcPr>
            <w:tcW w:w="3855" w:type="dxa"/>
            <w:tcBorders>
              <w:bottom w:val="nil"/>
            </w:tcBorders>
            <w:vAlign w:val="center"/>
          </w:tcPr>
          <w:p w14:paraId="53E5963A" w14:textId="77777777" w:rsidR="00E8635D" w:rsidRPr="00E05B19" w:rsidRDefault="00E8635D" w:rsidP="00E8635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9C105B0" w14:textId="77777777" w:rsidR="00E8635D" w:rsidRPr="00E05B19" w:rsidRDefault="00E8635D" w:rsidP="00E863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6D0409E0" w14:textId="77777777" w:rsidR="00E8635D" w:rsidRPr="00E05B19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4EFBC784" w14:textId="77777777" w:rsidR="00E8635D" w:rsidRPr="00E05B19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2C21F795" w14:textId="77777777" w:rsidR="00E8635D" w:rsidRPr="00E05B19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2E23E6CC" w14:textId="77777777" w:rsidR="00E8635D" w:rsidRPr="00E05B19" w:rsidRDefault="00E8635D" w:rsidP="00E86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</w:tbl>
    <w:p w14:paraId="32E17D0E" w14:textId="1BB4B649" w:rsidR="0075184E" w:rsidRPr="00E05B19" w:rsidRDefault="0075184E" w:rsidP="00C911EC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0AF9C6FE" w14:textId="073261E0" w:rsidR="0055506D" w:rsidRPr="00E05B19" w:rsidRDefault="00403531" w:rsidP="00C911EC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F7680A" w:rsidRPr="00E05B19">
        <w:rPr>
          <w:rFonts w:ascii="BrowalliaUPC" w:hAnsi="BrowalliaUPC" w:cs="BrowalliaUPC"/>
          <w:sz w:val="28"/>
          <w:szCs w:val="28"/>
          <w:cs/>
        </w:rPr>
        <w:t>หก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F7680A" w:rsidRPr="00E05B19">
        <w:rPr>
          <w:rFonts w:ascii="BrowalliaUPC" w:hAnsi="BrowalliaUPC" w:cs="BrowalliaUPC"/>
          <w:sz w:val="28"/>
          <w:szCs w:val="28"/>
          <w:lang w:val="en-GB"/>
        </w:rPr>
        <w:t>30</w:t>
      </w:r>
      <w:r w:rsidR="00F7680A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F7680A" w:rsidRPr="00E05B19">
        <w:rPr>
          <w:rFonts w:ascii="BrowalliaUPC" w:hAnsi="BrowalliaUPC" w:cs="BrowalliaUPC"/>
          <w:sz w:val="28"/>
          <w:szCs w:val="28"/>
          <w:cs/>
        </w:rPr>
        <w:t>มิถุนายน</w:t>
      </w:r>
      <w:r w:rsidRPr="00E05B19">
        <w:rPr>
          <w:rFonts w:ascii="BrowalliaUPC" w:hAnsi="BrowalliaUPC" w:cs="BrowalliaUPC"/>
          <w:sz w:val="28"/>
          <w:szCs w:val="28"/>
        </w:rPr>
        <w:t xml:space="preserve"> 2564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และสำหรับปีสิ้นสุดวันที่ </w:t>
      </w:r>
      <w:r w:rsidRPr="00E05B19">
        <w:rPr>
          <w:rFonts w:ascii="BrowalliaUPC" w:hAnsi="BrowalliaUPC" w:cs="BrowalliaUPC"/>
          <w:sz w:val="28"/>
          <w:szCs w:val="28"/>
        </w:rPr>
        <w:t>31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E05B19">
        <w:rPr>
          <w:rFonts w:ascii="BrowalliaUPC" w:hAnsi="BrowalliaUPC" w:cs="BrowalliaUPC"/>
          <w:sz w:val="28"/>
          <w:szCs w:val="28"/>
        </w:rPr>
        <w:t>2563</w:t>
      </w:r>
      <w:r w:rsidR="00407B42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407B42" w:rsidRPr="00E05B19">
        <w:rPr>
          <w:rFonts w:ascii="BrowalliaUPC" w:hAnsi="BrowalliaUPC" w:cs="BrowalliaUPC"/>
          <w:sz w:val="28"/>
          <w:szCs w:val="28"/>
          <w:cs/>
        </w:rPr>
        <w:t>รายการเคลื่อนไหวของค่าเผื่อผลขาดทุนจากการด้อยค่าของลูกหนี้อื่น</w:t>
      </w:r>
      <w:r w:rsidR="001914E5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6539F9" w:rsidRPr="00E05B19">
        <w:rPr>
          <w:rFonts w:ascii="BrowalliaUPC" w:hAnsi="BrowalliaUPC" w:cs="BrowalliaUPC"/>
          <w:sz w:val="28"/>
          <w:szCs w:val="28"/>
        </w:rPr>
        <w:t>-</w:t>
      </w:r>
      <w:r w:rsidR="001914E5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407B42" w:rsidRPr="00E05B19">
        <w:rPr>
          <w:rFonts w:ascii="BrowalliaUPC" w:hAnsi="BrowalliaUPC" w:cs="BrowalliaUPC"/>
          <w:sz w:val="28"/>
          <w:szCs w:val="28"/>
          <w:cs/>
        </w:rPr>
        <w:t>บริษัทย่อย มีดังต่อไปนี้</w:t>
      </w:r>
    </w:p>
    <w:p w14:paraId="256DA333" w14:textId="77777777" w:rsidR="00407B42" w:rsidRPr="00E05B19" w:rsidRDefault="00407B42" w:rsidP="0040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90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"/>
        <w:gridCol w:w="5614"/>
        <w:gridCol w:w="1314"/>
        <w:gridCol w:w="253"/>
        <w:gridCol w:w="1296"/>
      </w:tblGrid>
      <w:tr w:rsidR="00E05B19" w:rsidRPr="00E05B19" w14:paraId="7F512DBD" w14:textId="77777777" w:rsidTr="00AD6108">
        <w:tc>
          <w:tcPr>
            <w:tcW w:w="569" w:type="dxa"/>
          </w:tcPr>
          <w:p w14:paraId="2B66B50C" w14:textId="77777777" w:rsidR="00B1534B" w:rsidRPr="00E05B19" w:rsidRDefault="00B1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614" w:type="dxa"/>
          </w:tcPr>
          <w:p w14:paraId="0F40AA29" w14:textId="38979CCA" w:rsidR="00B1534B" w:rsidRPr="00E05B19" w:rsidRDefault="00B1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63" w:type="dxa"/>
            <w:gridSpan w:val="3"/>
          </w:tcPr>
          <w:p w14:paraId="14D9B714" w14:textId="32F6D2D1" w:rsidR="00B1534B" w:rsidRPr="00E05B19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05B19" w:rsidRPr="00E05B19" w14:paraId="34D7764F" w14:textId="77777777" w:rsidTr="00AD6108">
        <w:tc>
          <w:tcPr>
            <w:tcW w:w="569" w:type="dxa"/>
          </w:tcPr>
          <w:p w14:paraId="5BC271E6" w14:textId="77777777" w:rsidR="00B1534B" w:rsidRPr="00E05B19" w:rsidRDefault="00B1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614" w:type="dxa"/>
          </w:tcPr>
          <w:p w14:paraId="6854A3B1" w14:textId="4384E142" w:rsidR="00B1534B" w:rsidRPr="00E05B19" w:rsidRDefault="00B15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63" w:type="dxa"/>
            <w:gridSpan w:val="3"/>
            <w:tcBorders>
              <w:bottom w:val="single" w:sz="4" w:space="0" w:color="auto"/>
            </w:tcBorders>
            <w:vAlign w:val="center"/>
          </w:tcPr>
          <w:p w14:paraId="7E4EEC98" w14:textId="203126CF" w:rsidR="00B1534B" w:rsidRPr="00E05B19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05B19" w:rsidRPr="00E05B19" w14:paraId="4EE4335C" w14:textId="77777777" w:rsidTr="00AD6108">
        <w:tc>
          <w:tcPr>
            <w:tcW w:w="569" w:type="dxa"/>
          </w:tcPr>
          <w:p w14:paraId="0F608D6B" w14:textId="77777777" w:rsidR="00B1534B" w:rsidRPr="00E05B19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614" w:type="dxa"/>
          </w:tcPr>
          <w:p w14:paraId="48E28E8A" w14:textId="0EB6A18E" w:rsidR="00B1534B" w:rsidRPr="00E05B19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315CE" w14:textId="28EDE830" w:rsidR="00B1534B" w:rsidRPr="00E05B19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5DE85939" w14:textId="77777777" w:rsidR="00B1534B" w:rsidRPr="00E05B19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3D44C" w14:textId="616444C1" w:rsidR="00B1534B" w:rsidRPr="00E05B19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05B19" w:rsidRPr="00E05B19" w14:paraId="0ACDDE10" w14:textId="77777777" w:rsidTr="006A4677">
        <w:tc>
          <w:tcPr>
            <w:tcW w:w="569" w:type="dxa"/>
          </w:tcPr>
          <w:p w14:paraId="697487EC" w14:textId="77777777" w:rsidR="00B1534B" w:rsidRPr="00E05B19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614" w:type="dxa"/>
          </w:tcPr>
          <w:p w14:paraId="239342C4" w14:textId="62015DB3" w:rsidR="00B1534B" w:rsidRPr="00E05B19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637513B8" w14:textId="77777777" w:rsidR="00B1534B" w:rsidRPr="00E05B19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" w:type="dxa"/>
          </w:tcPr>
          <w:p w14:paraId="1D8274BB" w14:textId="77777777" w:rsidR="00B1534B" w:rsidRPr="00E05B19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30C4D937" w14:textId="77777777" w:rsidR="00B1534B" w:rsidRPr="00E05B19" w:rsidRDefault="00B1534B" w:rsidP="00693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05B19" w:rsidRPr="00E05B19" w14:paraId="3C0FAA66" w14:textId="77777777" w:rsidTr="00C75554">
        <w:tc>
          <w:tcPr>
            <w:tcW w:w="6183" w:type="dxa"/>
            <w:gridSpan w:val="2"/>
          </w:tcPr>
          <w:p w14:paraId="476ED7FA" w14:textId="0B6E1544" w:rsidR="006A4677" w:rsidRPr="00E05B19" w:rsidRDefault="006A4677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1314" w:type="dxa"/>
            <w:vAlign w:val="center"/>
          </w:tcPr>
          <w:p w14:paraId="0260739B" w14:textId="185B7279" w:rsidR="006A4677" w:rsidRPr="00E05B19" w:rsidRDefault="006A4677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311,940</w:t>
            </w:r>
          </w:p>
        </w:tc>
        <w:tc>
          <w:tcPr>
            <w:tcW w:w="253" w:type="dxa"/>
          </w:tcPr>
          <w:p w14:paraId="493FB65C" w14:textId="77777777" w:rsidR="006A4677" w:rsidRPr="00E05B19" w:rsidRDefault="006A4677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2C43B1FB" w14:textId="7D3C7FE5" w:rsidR="006A4677" w:rsidRPr="00E05B19" w:rsidRDefault="00AE1652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91,303</w:t>
            </w:r>
          </w:p>
        </w:tc>
      </w:tr>
      <w:tr w:rsidR="00E05B19" w:rsidRPr="00E05B19" w14:paraId="4B73ECE4" w14:textId="77777777" w:rsidTr="00AE1652">
        <w:tc>
          <w:tcPr>
            <w:tcW w:w="569" w:type="dxa"/>
          </w:tcPr>
          <w:p w14:paraId="140210E9" w14:textId="6FC7BF58" w:rsidR="006A4677" w:rsidRPr="00E05B19" w:rsidRDefault="006A4677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5614" w:type="dxa"/>
          </w:tcPr>
          <w:p w14:paraId="2E4F7E88" w14:textId="5D0486E2" w:rsidR="006A4677" w:rsidRPr="00E05B19" w:rsidRDefault="006A4677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ตั้งค่าเผื่อฯ เพิ่มขึ้น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3AB5F09D" w14:textId="0C5EF2AC" w:rsidR="006A4677" w:rsidRPr="00E05B19" w:rsidRDefault="006A4677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7,467</w:t>
            </w:r>
          </w:p>
        </w:tc>
        <w:tc>
          <w:tcPr>
            <w:tcW w:w="253" w:type="dxa"/>
          </w:tcPr>
          <w:p w14:paraId="70DC7C44" w14:textId="77777777" w:rsidR="006A4677" w:rsidRPr="00E05B19" w:rsidRDefault="006A4677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598369C" w14:textId="57FAEC17" w:rsidR="006A4677" w:rsidRPr="00E05B19" w:rsidRDefault="00AE1652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220,637</w:t>
            </w:r>
          </w:p>
        </w:tc>
      </w:tr>
      <w:tr w:rsidR="006A4677" w:rsidRPr="00E05B19" w14:paraId="3A4697F4" w14:textId="77777777" w:rsidTr="00AE1652">
        <w:tc>
          <w:tcPr>
            <w:tcW w:w="6183" w:type="dxa"/>
            <w:gridSpan w:val="2"/>
          </w:tcPr>
          <w:p w14:paraId="35BCD5C2" w14:textId="1F294745" w:rsidR="006A4677" w:rsidRPr="00E05B19" w:rsidRDefault="006A4677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8613C3C" w14:textId="10073124" w:rsidR="006A4677" w:rsidRPr="00E05B19" w:rsidRDefault="006A4677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319,407</w:t>
            </w:r>
          </w:p>
        </w:tc>
        <w:tc>
          <w:tcPr>
            <w:tcW w:w="253" w:type="dxa"/>
          </w:tcPr>
          <w:p w14:paraId="35508B96" w14:textId="77777777" w:rsidR="006A4677" w:rsidRPr="00E05B19" w:rsidRDefault="006A4677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E07BF66" w14:textId="33068119" w:rsidR="006A4677" w:rsidRPr="00E05B19" w:rsidRDefault="00AE1652" w:rsidP="006A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311,940</w:t>
            </w:r>
          </w:p>
        </w:tc>
      </w:tr>
    </w:tbl>
    <w:p w14:paraId="05F35971" w14:textId="77777777" w:rsidR="001C55DE" w:rsidRPr="00E05B19" w:rsidRDefault="001C55DE">
      <w:pPr>
        <w:rPr>
          <w:rFonts w:ascii="BrowalliaUPC" w:hAnsi="BrowalliaUPC" w:cs="BrowalliaUPC"/>
          <w:sz w:val="28"/>
          <w:szCs w:val="28"/>
        </w:rPr>
      </w:pPr>
    </w:p>
    <w:tbl>
      <w:tblPr>
        <w:tblW w:w="9050" w:type="dxa"/>
        <w:tblInd w:w="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304"/>
        <w:gridCol w:w="1304"/>
        <w:gridCol w:w="1304"/>
        <w:gridCol w:w="1302"/>
      </w:tblGrid>
      <w:tr w:rsidR="00E05B19" w:rsidRPr="00E05B19" w14:paraId="36B373CE" w14:textId="77777777" w:rsidTr="0055506D">
        <w:trPr>
          <w:cantSplit/>
          <w:tblHeader/>
        </w:trPr>
        <w:tc>
          <w:tcPr>
            <w:tcW w:w="3600" w:type="dxa"/>
            <w:tcBorders>
              <w:top w:val="nil"/>
            </w:tcBorders>
          </w:tcPr>
          <w:p w14:paraId="19D35594" w14:textId="4525E44F" w:rsidR="00245EC7" w:rsidRPr="00E05B19" w:rsidRDefault="005946AB" w:rsidP="003E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236" w:type="dxa"/>
            <w:tcBorders>
              <w:top w:val="nil"/>
            </w:tcBorders>
          </w:tcPr>
          <w:p w14:paraId="5B86C370" w14:textId="77777777" w:rsidR="00245EC7" w:rsidRPr="00E05B19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214" w:type="dxa"/>
            <w:gridSpan w:val="4"/>
            <w:tcBorders>
              <w:top w:val="nil"/>
            </w:tcBorders>
          </w:tcPr>
          <w:p w14:paraId="5C049420" w14:textId="77777777" w:rsidR="00245EC7" w:rsidRPr="00E05B19" w:rsidRDefault="00245EC7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E05B19" w:rsidRPr="00E05B19" w14:paraId="2FEA0D43" w14:textId="77777777" w:rsidTr="0055506D">
        <w:trPr>
          <w:cantSplit/>
          <w:tblHeader/>
        </w:trPr>
        <w:tc>
          <w:tcPr>
            <w:tcW w:w="3600" w:type="dxa"/>
          </w:tcPr>
          <w:p w14:paraId="1D6E7A0F" w14:textId="77777777" w:rsidR="00245EC7" w:rsidRPr="00E05B19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24D4B38" w14:textId="77777777" w:rsidR="00245EC7" w:rsidRPr="00E05B19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08" w:type="dxa"/>
            <w:gridSpan w:val="2"/>
          </w:tcPr>
          <w:p w14:paraId="5A4B7EE8" w14:textId="77777777" w:rsidR="00245EC7" w:rsidRPr="00E05B19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1D5062C6" w14:textId="77777777" w:rsidR="00245EC7" w:rsidRPr="00E05B19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05B19" w:rsidRPr="00E05B19" w14:paraId="7CE575A6" w14:textId="77777777" w:rsidTr="0055506D">
        <w:trPr>
          <w:cantSplit/>
          <w:tblHeader/>
        </w:trPr>
        <w:tc>
          <w:tcPr>
            <w:tcW w:w="3600" w:type="dxa"/>
          </w:tcPr>
          <w:p w14:paraId="410B9A2F" w14:textId="77777777" w:rsidR="003C21FC" w:rsidRPr="00E05B19" w:rsidRDefault="003C21FC" w:rsidP="003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26C48E" w14:textId="77777777" w:rsidR="003C21FC" w:rsidRPr="00E05B19" w:rsidRDefault="003C21FC" w:rsidP="003C2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</w:tcPr>
          <w:p w14:paraId="6B4F605D" w14:textId="62CC9F58" w:rsidR="003C21FC" w:rsidRPr="00E05B19" w:rsidRDefault="00F7680A" w:rsidP="003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3C21FC" w:rsidRPr="00E05B19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304" w:type="dxa"/>
          </w:tcPr>
          <w:p w14:paraId="5F30B576" w14:textId="71B84FE4" w:rsidR="003C21FC" w:rsidRPr="00E05B19" w:rsidRDefault="001259F3" w:rsidP="001259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04" w:type="dxa"/>
          </w:tcPr>
          <w:p w14:paraId="6AAE5C70" w14:textId="400390E1" w:rsidR="003C21FC" w:rsidRPr="00E05B19" w:rsidRDefault="00F7680A" w:rsidP="003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3C21FC" w:rsidRPr="00E05B19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302" w:type="dxa"/>
          </w:tcPr>
          <w:p w14:paraId="3E1D1618" w14:textId="7869104D" w:rsidR="003C21FC" w:rsidRPr="00E05B19" w:rsidRDefault="003C21FC" w:rsidP="003C21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05B19" w:rsidRPr="00E05B19" w14:paraId="1FEE65F7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  <w:vAlign w:val="center"/>
          </w:tcPr>
          <w:p w14:paraId="68F8F63D" w14:textId="50373861" w:rsidR="003532A4" w:rsidRPr="00E05B19" w:rsidRDefault="003532A4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20B63DE" w14:textId="77777777" w:rsidR="003532A4" w:rsidRPr="00E05B19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7A031017" w14:textId="77777777" w:rsidR="003532A4" w:rsidRPr="00E05B19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628D3764" w14:textId="77777777" w:rsidR="003532A4" w:rsidRPr="00E05B19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5E92ED0A" w14:textId="77777777" w:rsidR="003532A4" w:rsidRPr="00E05B19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459C802F" w14:textId="77777777" w:rsidR="003532A4" w:rsidRPr="00E05B19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05B19" w:rsidRPr="00E05B19" w14:paraId="03693A2B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  <w:vAlign w:val="center"/>
          </w:tcPr>
          <w:p w14:paraId="64DB947D" w14:textId="67B1004C" w:rsidR="006101B9" w:rsidRPr="00E05B19" w:rsidRDefault="006101B9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05B19">
              <w:rPr>
                <w:rFonts w:ascii="BrowalliaUPC" w:hAnsi="BrowalliaUPC"/>
                <w:sz w:val="28"/>
                <w:szCs w:val="28"/>
                <w:u w:val="single"/>
                <w:cs/>
              </w:rPr>
              <w:t>เจ้าหนี้การค้า -</w:t>
            </w:r>
            <w:r w:rsidRPr="00E05B19"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  <w:t xml:space="preserve"> </w:t>
            </w:r>
            <w:r w:rsidRPr="00E05B19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  <w:r w:rsidR="00BA7E99" w:rsidRPr="00E05B19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กัน</w:t>
            </w:r>
          </w:p>
        </w:tc>
        <w:tc>
          <w:tcPr>
            <w:tcW w:w="236" w:type="dxa"/>
            <w:tcBorders>
              <w:bottom w:val="nil"/>
            </w:tcBorders>
          </w:tcPr>
          <w:p w14:paraId="56DC72F3" w14:textId="77777777" w:rsidR="006101B9" w:rsidRPr="00E05B19" w:rsidRDefault="006101B9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6232B190" w14:textId="77777777" w:rsidR="006101B9" w:rsidRPr="00E05B19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4DD2C09F" w14:textId="77777777" w:rsidR="006101B9" w:rsidRPr="00E05B19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29346F67" w14:textId="77777777" w:rsidR="006101B9" w:rsidRPr="00E05B19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5BA27B83" w14:textId="77777777" w:rsidR="006101B9" w:rsidRPr="00E05B19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05B19" w:rsidRPr="00E05B19" w14:paraId="5A4E5799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72DCC111" w14:textId="25627453" w:rsidR="00C059CA" w:rsidRPr="00E05B19" w:rsidRDefault="00C059CA" w:rsidP="00C059CA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19E79C6B" w14:textId="77777777" w:rsidR="00C059CA" w:rsidRPr="00E05B19" w:rsidRDefault="00C059CA" w:rsidP="00C059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6568766E" w14:textId="79705B61" w:rsidR="00C059CA" w:rsidRPr="00E05B19" w:rsidRDefault="00C059CA" w:rsidP="00C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14:paraId="739457B0" w14:textId="6AB9E5B6" w:rsidR="00C059CA" w:rsidRPr="00E05B19" w:rsidRDefault="00C059CA" w:rsidP="00C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1CF4F333" w14:textId="5F15E2AA" w:rsidR="00C059CA" w:rsidRPr="00E05B19" w:rsidRDefault="00C059CA" w:rsidP="00C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1,417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14:paraId="7C22B388" w14:textId="17539174" w:rsidR="00C059CA" w:rsidRPr="00E05B19" w:rsidRDefault="00C059CA" w:rsidP="00C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5,910</w:t>
            </w:r>
          </w:p>
        </w:tc>
      </w:tr>
      <w:tr w:rsidR="00E05B19" w:rsidRPr="00E05B19" w14:paraId="4A290CCC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510E4E53" w14:textId="4C9B1963" w:rsidR="00C059CA" w:rsidRPr="00E05B19" w:rsidRDefault="00C059CA" w:rsidP="00C059CA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  <w:tcBorders>
              <w:bottom w:val="nil"/>
            </w:tcBorders>
          </w:tcPr>
          <w:p w14:paraId="2CDF9AAC" w14:textId="77777777" w:rsidR="00C059CA" w:rsidRPr="00E05B19" w:rsidRDefault="00C059CA" w:rsidP="00C059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193D8E21" w14:textId="666E954B" w:rsidR="00C059CA" w:rsidRPr="00E05B19" w:rsidRDefault="00C059CA" w:rsidP="00C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72,887</w:t>
            </w: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14:paraId="69825310" w14:textId="78AE6077" w:rsidR="00C059CA" w:rsidRPr="00E05B19" w:rsidRDefault="00C059CA" w:rsidP="00C059CA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74,081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7B98D2A" w14:textId="65A5704B" w:rsidR="00C059CA" w:rsidRPr="00E05B19" w:rsidRDefault="00C059CA" w:rsidP="00C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72,837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14:paraId="346963DE" w14:textId="7BFFD618" w:rsidR="00C059CA" w:rsidRPr="00E05B19" w:rsidRDefault="00C059CA" w:rsidP="00C0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74,070</w:t>
            </w:r>
          </w:p>
        </w:tc>
      </w:tr>
      <w:tr w:rsidR="00E05B19" w:rsidRPr="00E05B19" w14:paraId="383F1338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6B6A0CCA" w14:textId="66E7BA5A" w:rsidR="00C059CA" w:rsidRPr="00E05B19" w:rsidRDefault="00C059CA" w:rsidP="00C059CA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36" w:type="dxa"/>
            <w:tcBorders>
              <w:bottom w:val="nil"/>
            </w:tcBorders>
          </w:tcPr>
          <w:p w14:paraId="5E7980C4" w14:textId="77777777" w:rsidR="00C059CA" w:rsidRPr="00E05B19" w:rsidRDefault="00C059CA" w:rsidP="00C059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764DC1E1" w14:textId="3B623E3B" w:rsidR="00C059CA" w:rsidRPr="00E05B19" w:rsidRDefault="00C059CA" w:rsidP="00C059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14:paraId="2013DD69" w14:textId="54B79DE8" w:rsidR="00C059CA" w:rsidRPr="00E05B19" w:rsidRDefault="00C059CA" w:rsidP="00C059C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200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3521C49C" w14:textId="16D1D39A" w:rsidR="00C059CA" w:rsidRPr="00E05B19" w:rsidRDefault="00C059CA" w:rsidP="00C059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14:paraId="6B8068BD" w14:textId="20C55773" w:rsidR="00C059CA" w:rsidRPr="00E05B19" w:rsidRDefault="00C059CA" w:rsidP="00C059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05B19" w:rsidRPr="00E05B19" w14:paraId="4E870EC8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16A665E6" w14:textId="31A2AB17" w:rsidR="00C059CA" w:rsidRPr="00E05B19" w:rsidRDefault="00C059CA" w:rsidP="00C059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05B19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089FED45" w14:textId="77777777" w:rsidR="00C059CA" w:rsidRPr="00E05B19" w:rsidRDefault="00C059CA" w:rsidP="00C059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E12D4" w14:textId="42FA2B0F" w:rsidR="00C059CA" w:rsidRPr="00E05B19" w:rsidRDefault="00C059CA" w:rsidP="00C059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72,887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06055A03" w14:textId="23319DAE" w:rsidR="00C059CA" w:rsidRPr="00E05B19" w:rsidRDefault="00C059CA" w:rsidP="00C059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74,281</w:t>
            </w:r>
          </w:p>
        </w:tc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AD678" w14:textId="0AAF7312" w:rsidR="00C059CA" w:rsidRPr="00E05B19" w:rsidRDefault="00C059CA" w:rsidP="00C059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74,254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35E287F8" w14:textId="4DB88CA6" w:rsidR="00C059CA" w:rsidRPr="00E05B19" w:rsidRDefault="00C059CA" w:rsidP="00C059C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79,980</w:t>
            </w:r>
          </w:p>
        </w:tc>
      </w:tr>
      <w:tr w:rsidR="00E05B19" w:rsidRPr="00E05B19" w14:paraId="2100CE2B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2E4EF8C2" w14:textId="77777777" w:rsidR="00A11B32" w:rsidRPr="00E05B19" w:rsidRDefault="00A11B32" w:rsidP="00A11B3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6A9E5BF" w14:textId="77777777" w:rsidR="00A11B32" w:rsidRPr="00E05B19" w:rsidRDefault="00A11B32" w:rsidP="00A11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EDF9DDC" w14:textId="77777777" w:rsidR="00A11B32" w:rsidRPr="00E05B19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3B7FA15" w14:textId="77777777" w:rsidR="00A11B32" w:rsidRPr="00E05B19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0401C675" w14:textId="77777777" w:rsidR="00A11B32" w:rsidRPr="00E05B19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53272D47" w14:textId="77777777" w:rsidR="00A11B32" w:rsidRPr="00E05B19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05B19" w:rsidRPr="00E05B19" w14:paraId="3BEF2D34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  <w:vAlign w:val="center"/>
          </w:tcPr>
          <w:p w14:paraId="40AB6347" w14:textId="3D8F2B69" w:rsidR="00A11B32" w:rsidRPr="00E05B19" w:rsidRDefault="00A11B32" w:rsidP="00A11B3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05B19">
              <w:rPr>
                <w:rFonts w:ascii="BrowalliaUPC" w:hAnsi="BrowalliaUPC"/>
                <w:sz w:val="28"/>
                <w:szCs w:val="28"/>
                <w:u w:val="single"/>
                <w:cs/>
              </w:rPr>
              <w:t>เจ้าหนี้อื่น -</w:t>
            </w:r>
            <w:r w:rsidRPr="00E05B19"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  <w:t xml:space="preserve"> </w:t>
            </w:r>
            <w:r w:rsidRPr="00E05B19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บุคคลและบริษัทที่เกี่ยวข้องกัน</w:t>
            </w:r>
          </w:p>
        </w:tc>
        <w:tc>
          <w:tcPr>
            <w:tcW w:w="236" w:type="dxa"/>
            <w:tcBorders>
              <w:bottom w:val="nil"/>
            </w:tcBorders>
          </w:tcPr>
          <w:p w14:paraId="0A0C693F" w14:textId="77777777" w:rsidR="00A11B32" w:rsidRPr="00E05B19" w:rsidRDefault="00A11B32" w:rsidP="00A11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192E502F" w14:textId="77777777" w:rsidR="00A11B32" w:rsidRPr="00E05B19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20C6DAB1" w14:textId="77777777" w:rsidR="00A11B32" w:rsidRPr="00E05B19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07C073F3" w14:textId="77777777" w:rsidR="00A11B32" w:rsidRPr="00E05B19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7D2CD4DD" w14:textId="77777777" w:rsidR="00A11B32" w:rsidRPr="00E05B19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05B19" w:rsidRPr="00E05B19" w14:paraId="7AD89F5F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7AEAD96C" w14:textId="01D6BB83" w:rsidR="00D14140" w:rsidRPr="00E05B19" w:rsidRDefault="00D14140" w:rsidP="00D14140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1EA401BE" w14:textId="77777777" w:rsidR="00D14140" w:rsidRPr="00E05B19" w:rsidRDefault="00D14140" w:rsidP="00D1414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14E39318" w14:textId="597B8064" w:rsidR="00D14140" w:rsidRPr="00E05B19" w:rsidRDefault="00D14140" w:rsidP="00D1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798EB49D" w14:textId="15693D99" w:rsidR="00D14140" w:rsidRPr="00E05B19" w:rsidRDefault="00D14140" w:rsidP="00D1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14:paraId="72B3F460" w14:textId="145BBF52" w:rsidR="00D14140" w:rsidRPr="00E05B19" w:rsidRDefault="00D14140" w:rsidP="00D1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19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7CB30520" w14:textId="354C2489" w:rsidR="00D14140" w:rsidRPr="00E05B19" w:rsidRDefault="00D14140" w:rsidP="00D1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276</w:t>
            </w:r>
          </w:p>
        </w:tc>
      </w:tr>
      <w:tr w:rsidR="00E05B19" w:rsidRPr="00E05B19" w14:paraId="2FDB8E03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12E4C3E2" w14:textId="2AE6E5DE" w:rsidR="00D14140" w:rsidRPr="00E05B19" w:rsidRDefault="00D14140" w:rsidP="00D14140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  <w:tcBorders>
              <w:bottom w:val="nil"/>
            </w:tcBorders>
          </w:tcPr>
          <w:p w14:paraId="6D3B832D" w14:textId="77777777" w:rsidR="00D14140" w:rsidRPr="00E05B19" w:rsidRDefault="00D14140" w:rsidP="00D1414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1F243987" w14:textId="1D4CE161" w:rsidR="00D14140" w:rsidRPr="00E05B19" w:rsidRDefault="00D14140" w:rsidP="00D1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10</w:t>
            </w:r>
            <w:r w:rsidR="00B826EE" w:rsidRPr="00E05B19">
              <w:rPr>
                <w:rFonts w:ascii="BrowalliaUPC" w:hAnsi="BrowalliaUPC" w:cs="BrowalliaUPC"/>
                <w:sz w:val="28"/>
                <w:szCs w:val="28"/>
              </w:rPr>
              <w:t>9,362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BBFC456" w14:textId="016CD0F5" w:rsidR="00D14140" w:rsidRPr="00E05B19" w:rsidRDefault="00D14140" w:rsidP="00D1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128,163</w:t>
            </w:r>
          </w:p>
        </w:tc>
        <w:tc>
          <w:tcPr>
            <w:tcW w:w="1304" w:type="dxa"/>
            <w:tcBorders>
              <w:bottom w:val="nil"/>
            </w:tcBorders>
          </w:tcPr>
          <w:p w14:paraId="16DBFE59" w14:textId="71B9A0E4" w:rsidR="00D14140" w:rsidRPr="00E05B19" w:rsidRDefault="00D14140" w:rsidP="00D1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106,888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10B94D6A" w14:textId="452260B4" w:rsidR="00D14140" w:rsidRPr="00E05B19" w:rsidRDefault="00D14140" w:rsidP="00D1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125,604</w:t>
            </w:r>
          </w:p>
        </w:tc>
      </w:tr>
      <w:tr w:rsidR="00E05B19" w:rsidRPr="00E05B19" w14:paraId="19F8D70A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05E5B965" w14:textId="0E240636" w:rsidR="00D14140" w:rsidRPr="00E05B19" w:rsidRDefault="00D14140" w:rsidP="00D14140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36" w:type="dxa"/>
            <w:tcBorders>
              <w:bottom w:val="nil"/>
            </w:tcBorders>
          </w:tcPr>
          <w:p w14:paraId="59060C97" w14:textId="77777777" w:rsidR="00D14140" w:rsidRPr="00E05B19" w:rsidRDefault="00D14140" w:rsidP="00D1414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81DDFD6" w14:textId="70ADB16E" w:rsidR="00D14140" w:rsidRPr="00E05B19" w:rsidRDefault="00441C29" w:rsidP="00D141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5,623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0D20EC90" w14:textId="4698E739" w:rsidR="00D14140" w:rsidRPr="00E05B19" w:rsidRDefault="00D14140" w:rsidP="00D14140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4,764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31FFF4B" w14:textId="795E3047" w:rsidR="00D14140" w:rsidRPr="00E05B19" w:rsidRDefault="00D14140" w:rsidP="00D141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bottom w:val="nil"/>
            </w:tcBorders>
          </w:tcPr>
          <w:p w14:paraId="3D91B5D1" w14:textId="52E4B76D" w:rsidR="00D14140" w:rsidRPr="00E05B19" w:rsidRDefault="00D14140" w:rsidP="00D141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05B19" w:rsidRPr="00E05B19" w14:paraId="114B0928" w14:textId="77777777" w:rsidTr="0055506D">
        <w:trPr>
          <w:cantSplit/>
          <w:trHeight w:val="189"/>
        </w:trPr>
        <w:tc>
          <w:tcPr>
            <w:tcW w:w="3600" w:type="dxa"/>
            <w:tcBorders>
              <w:bottom w:val="nil"/>
            </w:tcBorders>
          </w:tcPr>
          <w:p w14:paraId="7A5E5260" w14:textId="61C75BFB" w:rsidR="00D14140" w:rsidRPr="00E05B19" w:rsidRDefault="00D14140" w:rsidP="00D1414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05B19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0F8B327A" w14:textId="77777777" w:rsidR="00D14140" w:rsidRPr="00E05B19" w:rsidRDefault="00D14140" w:rsidP="00D1414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6A1C20B3" w14:textId="679FD436" w:rsidR="00D14140" w:rsidRPr="00E05B19" w:rsidRDefault="00F420AB" w:rsidP="00D1414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="00441C29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="006F4FB5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4,985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41F5D93" w14:textId="72EB5397" w:rsidR="00D14140" w:rsidRPr="00E05B19" w:rsidRDefault="00D14140" w:rsidP="00D1414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132,927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255B57B" w14:textId="4D70F76C" w:rsidR="00D14140" w:rsidRPr="00E05B19" w:rsidRDefault="00D14140" w:rsidP="00D1414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106,907</w:t>
            </w:r>
          </w:p>
        </w:tc>
        <w:tc>
          <w:tcPr>
            <w:tcW w:w="1302" w:type="dxa"/>
            <w:tcBorders>
              <w:bottom w:val="nil"/>
            </w:tcBorders>
          </w:tcPr>
          <w:p w14:paraId="3D200ACC" w14:textId="2B5DA8DD" w:rsidR="00D14140" w:rsidRPr="00E05B19" w:rsidRDefault="00D14140" w:rsidP="00D1414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125,880</w:t>
            </w:r>
          </w:p>
        </w:tc>
      </w:tr>
      <w:tr w:rsidR="00E05B19" w:rsidRPr="00E05B19" w14:paraId="5C7D4F8E" w14:textId="77777777" w:rsidTr="0055506D">
        <w:trPr>
          <w:cantSplit/>
          <w:trHeight w:val="189"/>
        </w:trPr>
        <w:tc>
          <w:tcPr>
            <w:tcW w:w="3600" w:type="dxa"/>
            <w:tcBorders>
              <w:bottom w:val="nil"/>
            </w:tcBorders>
          </w:tcPr>
          <w:p w14:paraId="66069AAF" w14:textId="77777777" w:rsidR="00511D1E" w:rsidRPr="00E05B19" w:rsidRDefault="00511D1E" w:rsidP="00A11B3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66915E6" w14:textId="77777777" w:rsidR="00511D1E" w:rsidRPr="00E05B19" w:rsidRDefault="00511D1E" w:rsidP="00A11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2879E8BB" w14:textId="77777777" w:rsidR="00511D1E" w:rsidRPr="00E05B19" w:rsidRDefault="00511D1E" w:rsidP="0051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67E20F0B" w14:textId="77777777" w:rsidR="00511D1E" w:rsidRPr="00E05B19" w:rsidRDefault="00511D1E" w:rsidP="0051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66681347" w14:textId="77777777" w:rsidR="00511D1E" w:rsidRPr="00E05B19" w:rsidRDefault="00511D1E" w:rsidP="0051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41B8756B" w14:textId="77777777" w:rsidR="00511D1E" w:rsidRPr="00E05B19" w:rsidRDefault="00511D1E" w:rsidP="0051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05B19" w:rsidRPr="00E05B19" w14:paraId="297154CC" w14:textId="77777777" w:rsidTr="0055506D">
        <w:trPr>
          <w:cantSplit/>
        </w:trPr>
        <w:tc>
          <w:tcPr>
            <w:tcW w:w="3600" w:type="dxa"/>
          </w:tcPr>
          <w:p w14:paraId="361DEB23" w14:textId="6231DFB9" w:rsidR="00A11B32" w:rsidRPr="00E05B19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</w:tc>
        <w:tc>
          <w:tcPr>
            <w:tcW w:w="236" w:type="dxa"/>
          </w:tcPr>
          <w:p w14:paraId="34D26679" w14:textId="77777777" w:rsidR="00A11B32" w:rsidRPr="00E05B19" w:rsidRDefault="00A11B32" w:rsidP="00A11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06B1F1BF" w14:textId="77777777" w:rsidR="00A11B32" w:rsidRPr="00E05B19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7393F24B" w14:textId="77777777" w:rsidR="00A11B32" w:rsidRPr="00E05B19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DC31325" w14:textId="77777777" w:rsidR="00A11B32" w:rsidRPr="00E05B19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</w:tcPr>
          <w:p w14:paraId="0FC23B80" w14:textId="77777777" w:rsidR="00A11B32" w:rsidRPr="00E05B19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05B19" w:rsidRPr="00E05B19" w14:paraId="4301E405" w14:textId="77777777" w:rsidTr="0055506D">
        <w:trPr>
          <w:cantSplit/>
        </w:trPr>
        <w:tc>
          <w:tcPr>
            <w:tcW w:w="3600" w:type="dxa"/>
          </w:tcPr>
          <w:p w14:paraId="79AA9951" w14:textId="0D2E7BA8" w:rsidR="00A11B32" w:rsidRPr="00E05B19" w:rsidRDefault="00A11B32" w:rsidP="00A11B32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>-</w:t>
            </w:r>
            <w:r w:rsidRPr="00E05B19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บุคคลและบริษัทที่เกี่ยวข้องกัน</w:t>
            </w:r>
          </w:p>
        </w:tc>
        <w:tc>
          <w:tcPr>
            <w:tcW w:w="236" w:type="dxa"/>
          </w:tcPr>
          <w:p w14:paraId="20C8BB7A" w14:textId="77777777" w:rsidR="00A11B32" w:rsidRPr="00E05B19" w:rsidRDefault="00A11B32" w:rsidP="00A11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4FCD0552" w14:textId="77777777" w:rsidR="00A11B32" w:rsidRPr="00E05B19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0751F801" w14:textId="77777777" w:rsidR="00A11B32" w:rsidRPr="00E05B19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EA3F057" w14:textId="77777777" w:rsidR="00A11B32" w:rsidRPr="00E05B19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</w:tcPr>
          <w:p w14:paraId="2248195E" w14:textId="77777777" w:rsidR="00A11B32" w:rsidRPr="00E05B19" w:rsidRDefault="00A11B32" w:rsidP="00A1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05B19" w:rsidRPr="00E05B19" w14:paraId="079D3DC6" w14:textId="77777777" w:rsidTr="0055506D">
        <w:trPr>
          <w:cantSplit/>
        </w:trPr>
        <w:tc>
          <w:tcPr>
            <w:tcW w:w="3600" w:type="dxa"/>
          </w:tcPr>
          <w:p w14:paraId="70F23565" w14:textId="5929355E" w:rsidR="00D255FA" w:rsidRPr="00E05B19" w:rsidRDefault="00D255FA" w:rsidP="00D255FA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16F752A7" w14:textId="77777777" w:rsidR="00D255FA" w:rsidRPr="00E05B19" w:rsidRDefault="00D255FA" w:rsidP="00D255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292A9BAC" w14:textId="0ACF18C4" w:rsidR="00D255FA" w:rsidRPr="00E05B19" w:rsidRDefault="00D255FA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62A2E881" w14:textId="6BFCAB10" w:rsidR="00D255FA" w:rsidRPr="00E05B19" w:rsidRDefault="00D255FA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EBE8098" w14:textId="190E7302" w:rsidR="00D255FA" w:rsidRPr="00E05B19" w:rsidRDefault="00D255FA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2" w:type="dxa"/>
          </w:tcPr>
          <w:p w14:paraId="0D5817FF" w14:textId="1EE1196E" w:rsidR="00D255FA" w:rsidRPr="00E05B19" w:rsidRDefault="00D255FA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11,235</w:t>
            </w:r>
          </w:p>
        </w:tc>
      </w:tr>
      <w:tr w:rsidR="00E05B19" w:rsidRPr="00E05B19" w14:paraId="169E761A" w14:textId="77777777" w:rsidTr="0055506D">
        <w:trPr>
          <w:cantSplit/>
        </w:trPr>
        <w:tc>
          <w:tcPr>
            <w:tcW w:w="3600" w:type="dxa"/>
          </w:tcPr>
          <w:p w14:paraId="08633569" w14:textId="085EE0AF" w:rsidR="00D255FA" w:rsidRPr="00E05B19" w:rsidRDefault="00D255FA" w:rsidP="00D255FA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14:paraId="6104B8B6" w14:textId="77777777" w:rsidR="00D255FA" w:rsidRPr="00E05B19" w:rsidRDefault="00D255FA" w:rsidP="00D255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0D2F0778" w14:textId="036A0EDE" w:rsidR="00D255FA" w:rsidRPr="00E05B19" w:rsidRDefault="00AD49CC" w:rsidP="00A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11,598</w:t>
            </w:r>
          </w:p>
        </w:tc>
        <w:tc>
          <w:tcPr>
            <w:tcW w:w="1304" w:type="dxa"/>
            <w:vAlign w:val="bottom"/>
          </w:tcPr>
          <w:p w14:paraId="603E48E7" w14:textId="4DB173E7" w:rsidR="00D255FA" w:rsidRPr="00E05B19" w:rsidRDefault="00D255FA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11,003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07FBC9B" w14:textId="5A5ECE05" w:rsidR="00D255FA" w:rsidRPr="00E05B19" w:rsidRDefault="00D255FA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2" w:type="dxa"/>
          </w:tcPr>
          <w:p w14:paraId="4F73555B" w14:textId="06782397" w:rsidR="00D255FA" w:rsidRPr="00E05B19" w:rsidRDefault="00D255FA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05B19" w:rsidRPr="00E05B19" w14:paraId="347A1015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6B257EBA" w14:textId="05661131" w:rsidR="00D255FA" w:rsidRPr="00E05B19" w:rsidRDefault="00D255FA" w:rsidP="00D255FA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36" w:type="dxa"/>
            <w:tcBorders>
              <w:bottom w:val="nil"/>
            </w:tcBorders>
          </w:tcPr>
          <w:p w14:paraId="187B97D7" w14:textId="77777777" w:rsidR="00D255FA" w:rsidRPr="00E05B19" w:rsidRDefault="00D255FA" w:rsidP="00D255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87CC6BB" w14:textId="788FD86A" w:rsidR="00D255FA" w:rsidRPr="00E05B19" w:rsidRDefault="00AD49CC" w:rsidP="00A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43,849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5E0D38B" w14:textId="2BB85264" w:rsidR="00D255FA" w:rsidRPr="00E05B19" w:rsidRDefault="00D255FA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40,574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5D204CA4" w14:textId="02127BCC" w:rsidR="00D255FA" w:rsidRPr="00E05B19" w:rsidRDefault="00D255FA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41,541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3B2924EB" w14:textId="49F9FA2C" w:rsidR="00D255FA" w:rsidRPr="00E05B19" w:rsidRDefault="00D255FA" w:rsidP="00D25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40,574</w:t>
            </w:r>
          </w:p>
        </w:tc>
      </w:tr>
      <w:tr w:rsidR="00E05B19" w:rsidRPr="00E05B19" w14:paraId="065452EC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3C842FD7" w14:textId="1DB35A35" w:rsidR="00D255FA" w:rsidRPr="00E05B19" w:rsidRDefault="00D255FA" w:rsidP="00D255FA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362C1908" w14:textId="77777777" w:rsidR="00D255FA" w:rsidRPr="00E05B19" w:rsidRDefault="00D255FA" w:rsidP="00D255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4C91E26" w14:textId="48B0ADA9" w:rsidR="00D255FA" w:rsidRPr="00E05B19" w:rsidRDefault="00D255FA" w:rsidP="00D255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2967444" w14:textId="15D4983E" w:rsidR="00D255FA" w:rsidRPr="00E05B19" w:rsidRDefault="00D255FA" w:rsidP="00D255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3,025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20F73417" w14:textId="1A23FCC1" w:rsidR="00D255FA" w:rsidRPr="00E05B19" w:rsidRDefault="00D255FA" w:rsidP="00D255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46961299" w14:textId="15FF4B2B" w:rsidR="00D255FA" w:rsidRPr="00E05B19" w:rsidRDefault="00D255FA" w:rsidP="00D255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D255FA" w:rsidRPr="00E05B19" w14:paraId="10F7CA26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238B9B4E" w14:textId="48FA997C" w:rsidR="00D255FA" w:rsidRPr="00E05B19" w:rsidRDefault="00D255FA" w:rsidP="00D255F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</w:rPr>
            </w:pPr>
            <w:r w:rsidRPr="00E05B19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3DD1D0C9" w14:textId="77777777" w:rsidR="00D255FA" w:rsidRPr="00E05B19" w:rsidRDefault="00D255FA" w:rsidP="00D255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35437381" w14:textId="490C7CD6" w:rsidR="00D255FA" w:rsidRPr="00E05B19" w:rsidRDefault="00AD49CC" w:rsidP="00D255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55,447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77B2F673" w14:textId="52CCC9BB" w:rsidR="00D255FA" w:rsidRPr="00E05B19" w:rsidRDefault="00D255FA" w:rsidP="00D255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54,602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27A58AC5" w14:textId="71A44211" w:rsidR="00D255FA" w:rsidRPr="00E05B19" w:rsidRDefault="00D255FA" w:rsidP="00D255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41,541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14C97E1D" w14:textId="7DF37AA6" w:rsidR="00D255FA" w:rsidRPr="00E05B19" w:rsidRDefault="00D255FA" w:rsidP="00D255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51,809</w:t>
            </w:r>
          </w:p>
        </w:tc>
      </w:tr>
    </w:tbl>
    <w:p w14:paraId="656133C3" w14:textId="031998E6" w:rsidR="004430D0" w:rsidRPr="00E05B19" w:rsidRDefault="00443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70A08725" w14:textId="5C9B79F9" w:rsidR="00CD4CCA" w:rsidRPr="00E05B19" w:rsidRDefault="00DD572C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ในระหว่างงวดสิ้นสุดวันที่ </w:t>
      </w:r>
      <w:r w:rsidR="00F7680A" w:rsidRPr="00E05B19">
        <w:rPr>
          <w:rFonts w:ascii="BrowalliaUPC" w:hAnsi="BrowalliaUPC" w:cs="BrowalliaUPC"/>
          <w:sz w:val="28"/>
          <w:szCs w:val="28"/>
          <w:lang w:val="en-GB"/>
        </w:rPr>
        <w:t>30</w:t>
      </w:r>
      <w:r w:rsidR="00F7680A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F7680A" w:rsidRPr="00E05B19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E77773" w:rsidRPr="00E05B19">
        <w:rPr>
          <w:rFonts w:ascii="BrowalliaUPC" w:hAnsi="BrowalliaUPC" w:cs="BrowalliaUPC"/>
          <w:sz w:val="28"/>
          <w:szCs w:val="28"/>
        </w:rPr>
        <w:t xml:space="preserve"> 2564</w:t>
      </w:r>
      <w:r w:rsidR="00215D31" w:rsidRPr="00E05B19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และสำหรับปีสิ้นสุดวันที่ </w:t>
      </w:r>
      <w:r w:rsidRPr="00E05B19">
        <w:rPr>
          <w:rFonts w:ascii="BrowalliaUPC" w:hAnsi="BrowalliaUPC" w:cs="BrowalliaUPC"/>
          <w:sz w:val="28"/>
          <w:szCs w:val="28"/>
        </w:rPr>
        <w:t>31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E05B19">
        <w:rPr>
          <w:rFonts w:ascii="BrowalliaUPC" w:hAnsi="BrowalliaUPC" w:cs="BrowalliaUPC"/>
          <w:sz w:val="28"/>
          <w:szCs w:val="28"/>
        </w:rPr>
        <w:t>256</w:t>
      </w:r>
      <w:r w:rsidR="00E77773" w:rsidRPr="00E05B19">
        <w:rPr>
          <w:rFonts w:ascii="BrowalliaUPC" w:hAnsi="BrowalliaUPC" w:cs="BrowalliaUPC"/>
          <w:sz w:val="28"/>
          <w:szCs w:val="28"/>
        </w:rPr>
        <w:t>3</w:t>
      </w:r>
      <w:r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9F0E1E" w:rsidRPr="00E05B19">
        <w:rPr>
          <w:rFonts w:ascii="BrowalliaUPC" w:hAnsi="BrowalliaUPC" w:cs="BrowalliaUPC"/>
          <w:sz w:val="28"/>
          <w:szCs w:val="28"/>
          <w:cs/>
        </w:rPr>
        <w:t>รายการเคลื่อนไหวของ</w:t>
      </w:r>
      <w:r w:rsidR="00F7680A" w:rsidRPr="00E05B19">
        <w:rPr>
          <w:rFonts w:ascii="BrowalliaUPC" w:hAnsi="BrowalliaUPC" w:cs="BrowalliaUPC"/>
          <w:sz w:val="28"/>
          <w:szCs w:val="28"/>
          <w:cs/>
        </w:rPr>
        <w:br/>
      </w:r>
      <w:r w:rsidR="009F0E1E" w:rsidRPr="00E05B19">
        <w:rPr>
          <w:rFonts w:ascii="BrowalliaUPC" w:hAnsi="BrowalliaUPC" w:cs="BrowalliaUPC"/>
          <w:sz w:val="28"/>
          <w:szCs w:val="28"/>
          <w:cs/>
        </w:rPr>
        <w:t>เงินกู้ยืมระยะสั้น</w:t>
      </w:r>
      <w:r w:rsidR="009F0E1E" w:rsidRPr="00E05B19">
        <w:rPr>
          <w:rFonts w:ascii="BrowalliaUPC" w:hAnsi="BrowalliaUPC" w:cs="BrowalliaUPC"/>
          <w:sz w:val="28"/>
          <w:szCs w:val="28"/>
        </w:rPr>
        <w:t xml:space="preserve"> - </w:t>
      </w:r>
      <w:r w:rsidR="009F0E1E" w:rsidRPr="00E05B19">
        <w:rPr>
          <w:rFonts w:ascii="BrowalliaUPC" w:hAnsi="BrowalliaUPC" w:cs="BrowalliaUPC"/>
          <w:sz w:val="28"/>
          <w:szCs w:val="28"/>
          <w:cs/>
        </w:rPr>
        <w:t xml:space="preserve">บุคคลและบริษัทที่เกี่ยวข้องกัน </w:t>
      </w:r>
      <w:r w:rsidR="009F0E1E" w:rsidRPr="00E05B19">
        <w:rPr>
          <w:rFonts w:ascii="BrowalliaUPC" w:hAnsi="BrowalliaUPC" w:cs="BrowalliaUPC"/>
          <w:sz w:val="28"/>
          <w:szCs w:val="28"/>
        </w:rPr>
        <w:t>(</w:t>
      </w:r>
      <w:r w:rsidR="009F0E1E" w:rsidRPr="00E05B19">
        <w:rPr>
          <w:rFonts w:ascii="BrowalliaUPC" w:hAnsi="BrowalliaUPC" w:cs="BrowalliaUPC"/>
          <w:sz w:val="28"/>
          <w:szCs w:val="28"/>
          <w:cs/>
        </w:rPr>
        <w:t>ไม่รวมดอกเบี้ย</w:t>
      </w:r>
      <w:r w:rsidR="009F0E1E" w:rsidRPr="00E05B19">
        <w:rPr>
          <w:rFonts w:ascii="BrowalliaUPC" w:hAnsi="BrowalliaUPC" w:cs="BrowalliaUPC"/>
          <w:sz w:val="28"/>
          <w:szCs w:val="28"/>
        </w:rPr>
        <w:t xml:space="preserve">) </w:t>
      </w:r>
      <w:r w:rsidR="009B4424" w:rsidRPr="00E05B19">
        <w:rPr>
          <w:rFonts w:ascii="BrowalliaUPC" w:hAnsi="BrowalliaUPC" w:cs="BrowalliaUPC"/>
          <w:sz w:val="28"/>
          <w:szCs w:val="28"/>
          <w:cs/>
        </w:rPr>
        <w:t>มี</w:t>
      </w:r>
      <w:r w:rsidRPr="00E05B19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53A31EB2" w14:textId="77777777" w:rsidR="00511D1E" w:rsidRPr="00E05B19" w:rsidRDefault="00511D1E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"/>
          <w:szCs w:val="2"/>
        </w:rPr>
      </w:pPr>
    </w:p>
    <w:p w14:paraId="23E5BAD5" w14:textId="77777777" w:rsidR="00DE2A59" w:rsidRPr="00E05B19" w:rsidRDefault="00DE2A59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52" w:type="dxa"/>
        <w:tblInd w:w="426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033"/>
        <w:gridCol w:w="236"/>
        <w:gridCol w:w="1304"/>
        <w:gridCol w:w="1304"/>
        <w:gridCol w:w="1304"/>
        <w:gridCol w:w="1304"/>
      </w:tblGrid>
      <w:tr w:rsidR="00E05B19" w:rsidRPr="00E05B19" w14:paraId="5BEFFB56" w14:textId="77777777" w:rsidTr="004B14E2">
        <w:trPr>
          <w:cantSplit/>
          <w:tblHeader/>
        </w:trPr>
        <w:tc>
          <w:tcPr>
            <w:tcW w:w="3600" w:type="dxa"/>
            <w:gridSpan w:val="2"/>
            <w:tcBorders>
              <w:top w:val="nil"/>
            </w:tcBorders>
          </w:tcPr>
          <w:p w14:paraId="07CC2CEA" w14:textId="77777777" w:rsidR="00CD4CCA" w:rsidRPr="00E05B19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EE3D2EB" w14:textId="77777777" w:rsidR="00CD4CCA" w:rsidRPr="00E05B19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216" w:type="dxa"/>
            <w:gridSpan w:val="4"/>
            <w:tcBorders>
              <w:top w:val="nil"/>
            </w:tcBorders>
          </w:tcPr>
          <w:p w14:paraId="451F46E8" w14:textId="77777777" w:rsidR="00CD4CCA" w:rsidRPr="00E05B19" w:rsidRDefault="00CD4CCA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E05B19" w:rsidRPr="00E05B19" w14:paraId="061566AA" w14:textId="77777777" w:rsidTr="004B14E2">
        <w:trPr>
          <w:cantSplit/>
          <w:tblHeader/>
        </w:trPr>
        <w:tc>
          <w:tcPr>
            <w:tcW w:w="3600" w:type="dxa"/>
            <w:gridSpan w:val="2"/>
          </w:tcPr>
          <w:p w14:paraId="2089EFE8" w14:textId="77777777" w:rsidR="00CD4CCA" w:rsidRPr="00E05B19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6C54CB4" w14:textId="77777777" w:rsidR="00CD4CCA" w:rsidRPr="00E05B19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08" w:type="dxa"/>
            <w:gridSpan w:val="2"/>
          </w:tcPr>
          <w:p w14:paraId="3A1C82C9" w14:textId="77777777" w:rsidR="00CD4CCA" w:rsidRPr="00E05B19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72D23A59" w14:textId="77777777" w:rsidR="00CD4CCA" w:rsidRPr="00E05B19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05B19" w:rsidRPr="00E05B19" w14:paraId="5957539D" w14:textId="77777777" w:rsidTr="004B14E2">
        <w:trPr>
          <w:cantSplit/>
          <w:tblHeader/>
        </w:trPr>
        <w:tc>
          <w:tcPr>
            <w:tcW w:w="3600" w:type="dxa"/>
            <w:gridSpan w:val="2"/>
          </w:tcPr>
          <w:p w14:paraId="7E1044D2" w14:textId="77777777" w:rsidR="00E77773" w:rsidRPr="00E05B19" w:rsidRDefault="00E77773" w:rsidP="00E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2D2DEA" w14:textId="77777777" w:rsidR="00E77773" w:rsidRPr="00E05B19" w:rsidRDefault="00E77773" w:rsidP="00E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4D474D23" w14:textId="5F32385E" w:rsidR="00E77773" w:rsidRPr="00E05B19" w:rsidRDefault="00F7680A" w:rsidP="00E77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E77773" w:rsidRPr="00E05B19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304" w:type="dxa"/>
          </w:tcPr>
          <w:p w14:paraId="43671D78" w14:textId="2861FB60" w:rsidR="00E77773" w:rsidRPr="00E05B19" w:rsidRDefault="00E77773" w:rsidP="00E77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04" w:type="dxa"/>
          </w:tcPr>
          <w:p w14:paraId="65E251B1" w14:textId="64875897" w:rsidR="00E77773" w:rsidRPr="00E05B19" w:rsidRDefault="00F7680A" w:rsidP="00E77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E77773" w:rsidRPr="00E05B19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304" w:type="dxa"/>
          </w:tcPr>
          <w:p w14:paraId="3664EFFB" w14:textId="0B2349DF" w:rsidR="00E77773" w:rsidRPr="00E05B19" w:rsidRDefault="00E77773" w:rsidP="00E77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05B19" w:rsidRPr="00E05B19" w14:paraId="4B8CBBBC" w14:textId="77777777" w:rsidTr="004B14E2">
        <w:trPr>
          <w:cantSplit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3A5E8A2B" w14:textId="04025A76" w:rsidR="00F85BA9" w:rsidRPr="00E05B19" w:rsidRDefault="00F85BA9" w:rsidP="001207A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7E77447" w14:textId="77777777" w:rsidR="00F85BA9" w:rsidRPr="00E05B19" w:rsidRDefault="00F85BA9" w:rsidP="00F85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6D52292B" w:rsidR="00F85BA9" w:rsidRPr="00E05B19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626B4092" w14:textId="186ECA43" w:rsidR="00F85BA9" w:rsidRPr="00E05B19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799115B" w14:textId="035CC143" w:rsidR="00F85BA9" w:rsidRPr="00E05B19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563BB49D" w14:textId="02F16FDA" w:rsidR="00F85BA9" w:rsidRPr="00E05B19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E05B19" w:rsidRPr="00E05B19" w14:paraId="385FA2E7" w14:textId="77777777" w:rsidTr="004B14E2">
        <w:trPr>
          <w:cantSplit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72A4B1A8" w14:textId="77777777" w:rsidR="00520F42" w:rsidRPr="00E05B19" w:rsidRDefault="00520F42" w:rsidP="00520F4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/>
                <w:sz w:val="28"/>
                <w:szCs w:val="28"/>
                <w:cs/>
              </w:rPr>
              <w:t xml:space="preserve">ยอดคงเหลือ ณ วันต้นงวด </w:t>
            </w:r>
          </w:p>
        </w:tc>
        <w:tc>
          <w:tcPr>
            <w:tcW w:w="236" w:type="dxa"/>
            <w:tcBorders>
              <w:bottom w:val="nil"/>
            </w:tcBorders>
          </w:tcPr>
          <w:p w14:paraId="33408194" w14:textId="77777777" w:rsidR="00520F42" w:rsidRPr="00E05B19" w:rsidRDefault="00520F42" w:rsidP="00520F4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CB7D4DF" w14:textId="54FF3B03" w:rsidR="00520F42" w:rsidRPr="00E05B19" w:rsidRDefault="002208F9" w:rsidP="0052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47,907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36E3B24" w14:textId="77777777" w:rsidR="00520F42" w:rsidRPr="00E05B19" w:rsidRDefault="00520F42" w:rsidP="0052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35,000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76DF9C88" w14:textId="0085D52D" w:rsidR="00520F42" w:rsidRPr="00E05B19" w:rsidRDefault="00520F42" w:rsidP="0052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46,000</w:t>
            </w:r>
          </w:p>
        </w:tc>
        <w:tc>
          <w:tcPr>
            <w:tcW w:w="1304" w:type="dxa"/>
            <w:tcBorders>
              <w:bottom w:val="nil"/>
            </w:tcBorders>
          </w:tcPr>
          <w:p w14:paraId="7B85000B" w14:textId="77777777" w:rsidR="00520F42" w:rsidRPr="00E05B19" w:rsidRDefault="00520F42" w:rsidP="0052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42,000</w:t>
            </w:r>
          </w:p>
        </w:tc>
      </w:tr>
      <w:tr w:rsidR="00E05B19" w:rsidRPr="00E05B19" w14:paraId="406F2C83" w14:textId="77777777" w:rsidTr="00725BB8">
        <w:trPr>
          <w:cantSplit/>
        </w:trPr>
        <w:tc>
          <w:tcPr>
            <w:tcW w:w="567" w:type="dxa"/>
            <w:tcBorders>
              <w:bottom w:val="nil"/>
            </w:tcBorders>
            <w:vAlign w:val="bottom"/>
          </w:tcPr>
          <w:p w14:paraId="0CD33DFD" w14:textId="60FCBB84" w:rsidR="00520F42" w:rsidRPr="00E05B19" w:rsidRDefault="00520F42" w:rsidP="00520F4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05B19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บวก  </w:t>
            </w:r>
          </w:p>
        </w:tc>
        <w:tc>
          <w:tcPr>
            <w:tcW w:w="3033" w:type="dxa"/>
            <w:vAlign w:val="bottom"/>
          </w:tcPr>
          <w:p w14:paraId="68EE4851" w14:textId="29B29299" w:rsidR="00520F42" w:rsidRPr="00E05B19" w:rsidRDefault="00520F42" w:rsidP="00520F4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236" w:type="dxa"/>
            <w:tcBorders>
              <w:bottom w:val="nil"/>
            </w:tcBorders>
          </w:tcPr>
          <w:p w14:paraId="18594676" w14:textId="77777777" w:rsidR="00520F42" w:rsidRPr="00E05B19" w:rsidRDefault="00520F42" w:rsidP="00520F4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33F0DA16" w14:textId="122AC056" w:rsidR="00520F42" w:rsidRPr="00E05B19" w:rsidRDefault="00481B9F" w:rsidP="00481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14:paraId="39EB40D4" w14:textId="4A295327" w:rsidR="00520F42" w:rsidRPr="00E05B19" w:rsidRDefault="00475204" w:rsidP="0052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12,907</w:t>
            </w:r>
          </w:p>
        </w:tc>
        <w:tc>
          <w:tcPr>
            <w:tcW w:w="1304" w:type="dxa"/>
            <w:tcBorders>
              <w:bottom w:val="nil"/>
            </w:tcBorders>
          </w:tcPr>
          <w:p w14:paraId="1122DFC2" w14:textId="60E68A4F" w:rsidR="00520F42" w:rsidRPr="00E05B19" w:rsidRDefault="00520F42" w:rsidP="0052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14:paraId="01EEC7AF" w14:textId="5E936E8A" w:rsidR="00520F42" w:rsidRPr="00E05B19" w:rsidRDefault="00520F42" w:rsidP="0052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21,000</w:t>
            </w:r>
          </w:p>
        </w:tc>
      </w:tr>
      <w:tr w:rsidR="00E05B19" w:rsidRPr="00E05B19" w14:paraId="3C12DF8A" w14:textId="77777777" w:rsidTr="00F96FC0">
        <w:trPr>
          <w:cantSplit/>
        </w:trPr>
        <w:tc>
          <w:tcPr>
            <w:tcW w:w="567" w:type="dxa"/>
            <w:tcBorders>
              <w:bottom w:val="nil"/>
            </w:tcBorders>
            <w:vAlign w:val="bottom"/>
          </w:tcPr>
          <w:p w14:paraId="7E95A85E" w14:textId="44A03114" w:rsidR="00520F42" w:rsidRPr="00E05B19" w:rsidRDefault="00520F42" w:rsidP="00520F4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05B19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หัก   </w:t>
            </w:r>
          </w:p>
        </w:tc>
        <w:tc>
          <w:tcPr>
            <w:tcW w:w="3033" w:type="dxa"/>
            <w:vAlign w:val="bottom"/>
          </w:tcPr>
          <w:p w14:paraId="040B7051" w14:textId="17886293" w:rsidR="00520F42" w:rsidRPr="00E05B19" w:rsidRDefault="00520F42" w:rsidP="00520F4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  <w:tcBorders>
              <w:bottom w:val="nil"/>
            </w:tcBorders>
          </w:tcPr>
          <w:p w14:paraId="45E08BEC" w14:textId="77777777" w:rsidR="00520F42" w:rsidRPr="00E05B19" w:rsidRDefault="00520F42" w:rsidP="00520F4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5264B4ED" w14:textId="07F2C58C" w:rsidR="00520F42" w:rsidRPr="00E05B19" w:rsidRDefault="00B92558" w:rsidP="00D60D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="00E1753F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780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1304" w:type="dxa"/>
            <w:tcBorders>
              <w:bottom w:val="nil"/>
            </w:tcBorders>
          </w:tcPr>
          <w:p w14:paraId="7C7DB9EA" w14:textId="3F37A18B" w:rsidR="00520F42" w:rsidRPr="00E05B19" w:rsidRDefault="00475204" w:rsidP="00D60D9F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7E5253B2" w14:textId="6ADAA486" w:rsidR="00520F42" w:rsidRPr="00E05B19" w:rsidRDefault="00520F42" w:rsidP="00D60D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(11,000)</w:t>
            </w:r>
          </w:p>
        </w:tc>
        <w:tc>
          <w:tcPr>
            <w:tcW w:w="1304" w:type="dxa"/>
            <w:tcBorders>
              <w:bottom w:val="nil"/>
            </w:tcBorders>
          </w:tcPr>
          <w:p w14:paraId="3761C016" w14:textId="590497AC" w:rsidR="00520F42" w:rsidRPr="00E05B19" w:rsidRDefault="00520F42" w:rsidP="00D60D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(17,000)</w:t>
            </w:r>
          </w:p>
        </w:tc>
      </w:tr>
      <w:tr w:rsidR="00520F42" w:rsidRPr="00E05B19" w14:paraId="02C50558" w14:textId="77777777" w:rsidTr="004B14E2">
        <w:trPr>
          <w:cantSplit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3B1678EA" w14:textId="01D3ED00" w:rsidR="00520F42" w:rsidRPr="00E05B19" w:rsidRDefault="00520F42" w:rsidP="00520F4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6829834B" w14:textId="77777777" w:rsidR="00520F42" w:rsidRPr="00E05B19" w:rsidRDefault="00520F42" w:rsidP="00520F4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1BDC5926" w:rsidR="00520F42" w:rsidRPr="00E05B19" w:rsidRDefault="00E1753F" w:rsidP="00B9255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47,127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3693F999" w14:textId="57DC3D9A" w:rsidR="00520F42" w:rsidRPr="00E05B19" w:rsidRDefault="00520F42" w:rsidP="00520F4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47,907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3D81B20F" w:rsidR="00520F42" w:rsidRPr="00E05B19" w:rsidRDefault="00520F42" w:rsidP="00520F4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35,000</w:t>
            </w:r>
          </w:p>
        </w:tc>
        <w:tc>
          <w:tcPr>
            <w:tcW w:w="1304" w:type="dxa"/>
            <w:tcBorders>
              <w:bottom w:val="nil"/>
            </w:tcBorders>
          </w:tcPr>
          <w:p w14:paraId="25427D13" w14:textId="5CA3FD30" w:rsidR="00520F42" w:rsidRPr="00E05B19" w:rsidRDefault="00520F42" w:rsidP="00520F4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46,000</w:t>
            </w:r>
          </w:p>
        </w:tc>
      </w:tr>
    </w:tbl>
    <w:p w14:paraId="383683E3" w14:textId="77777777" w:rsidR="00336979" w:rsidRPr="00E05B19" w:rsidRDefault="00336979" w:rsidP="00336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7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A051816" w14:textId="0AE314AF" w:rsidR="00DF3CBF" w:rsidRPr="00E05B19" w:rsidRDefault="00DF3CBF" w:rsidP="004B14E2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เงินกู้ยืมระยะสั้นจากบุคคลและบริษัทที่เกี่ยวข้องดังกล่าวอยู่ในรูปแบบตั๋วสัญญาใช้เงิน โดยมีอัตราดอกเบี้ยร้อยละ </w:t>
      </w:r>
      <w:r w:rsidRPr="00E05B19">
        <w:rPr>
          <w:rFonts w:ascii="BrowalliaUPC" w:hAnsi="BrowalliaUPC" w:cs="BrowalliaUPC"/>
          <w:sz w:val="28"/>
          <w:szCs w:val="28"/>
        </w:rPr>
        <w:br/>
        <w:t xml:space="preserve">4.50 - </w:t>
      </w:r>
      <w:r w:rsidR="00481B9F" w:rsidRPr="00E05B19">
        <w:rPr>
          <w:rFonts w:ascii="BrowalliaUPC" w:hAnsi="BrowalliaUPC" w:cs="BrowalliaUPC"/>
          <w:sz w:val="28"/>
          <w:szCs w:val="28"/>
        </w:rPr>
        <w:t>12</w:t>
      </w:r>
      <w:r w:rsidRPr="00E05B19">
        <w:rPr>
          <w:rFonts w:ascii="BrowalliaUPC" w:hAnsi="BrowalliaUPC" w:cs="BrowalliaUPC"/>
          <w:sz w:val="28"/>
          <w:szCs w:val="28"/>
        </w:rPr>
        <w:t xml:space="preserve">.00 </w:t>
      </w:r>
      <w:r w:rsidRPr="00E05B19">
        <w:rPr>
          <w:rFonts w:ascii="BrowalliaUPC" w:hAnsi="BrowalliaUPC" w:cs="BrowalliaUPC"/>
          <w:sz w:val="28"/>
          <w:szCs w:val="28"/>
          <w:cs/>
        </w:rPr>
        <w:t>ต่อปี (</w:t>
      </w:r>
      <w:r w:rsidRPr="00E05B19">
        <w:rPr>
          <w:rFonts w:ascii="BrowalliaUPC" w:hAnsi="BrowalliaUPC" w:cs="BrowalliaUPC"/>
          <w:sz w:val="28"/>
          <w:szCs w:val="28"/>
        </w:rPr>
        <w:t>256</w:t>
      </w:r>
      <w:r w:rsidR="00950E8C" w:rsidRPr="00E05B19">
        <w:rPr>
          <w:rFonts w:ascii="BrowalliaUPC" w:hAnsi="BrowalliaUPC" w:cs="BrowalliaUPC"/>
          <w:sz w:val="28"/>
          <w:szCs w:val="28"/>
        </w:rPr>
        <w:t>3</w:t>
      </w:r>
      <w:r w:rsidRPr="00E05B19">
        <w:rPr>
          <w:rFonts w:ascii="BrowalliaUPC" w:hAnsi="BrowalliaUPC" w:cs="BrowalliaUPC"/>
          <w:sz w:val="28"/>
          <w:szCs w:val="28"/>
        </w:rPr>
        <w:t xml:space="preserve"> :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ร้อยละ </w:t>
      </w:r>
      <w:r w:rsidR="00810057" w:rsidRPr="00E05B19">
        <w:rPr>
          <w:rFonts w:ascii="BrowalliaUPC" w:hAnsi="BrowalliaUPC" w:cs="BrowalliaUPC"/>
          <w:sz w:val="28"/>
          <w:szCs w:val="28"/>
        </w:rPr>
        <w:t xml:space="preserve">4.50 - </w:t>
      </w:r>
      <w:r w:rsidRPr="00E05B19">
        <w:rPr>
          <w:rFonts w:ascii="BrowalliaUPC" w:hAnsi="BrowalliaUPC" w:cs="BrowalliaUPC"/>
          <w:sz w:val="28"/>
          <w:szCs w:val="28"/>
        </w:rPr>
        <w:t xml:space="preserve">12.00 </w:t>
      </w:r>
      <w:r w:rsidRPr="00E05B19">
        <w:rPr>
          <w:rFonts w:ascii="BrowalliaUPC" w:hAnsi="BrowalliaUPC" w:cs="BrowalliaUPC"/>
          <w:sz w:val="28"/>
          <w:szCs w:val="28"/>
          <w:cs/>
        </w:rPr>
        <w:t>ต่อปี) และมีกำหนดชำระคืนเมื่อทวงถาม โดยไม่มีหลักประกัน</w:t>
      </w:r>
    </w:p>
    <w:tbl>
      <w:tblPr>
        <w:tblW w:w="9052" w:type="dxa"/>
        <w:tblInd w:w="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304"/>
        <w:gridCol w:w="1304"/>
        <w:gridCol w:w="1304"/>
        <w:gridCol w:w="1304"/>
      </w:tblGrid>
      <w:tr w:rsidR="00E05B19" w:rsidRPr="00E05B19" w14:paraId="1080C63B" w14:textId="77777777" w:rsidTr="00DE2A59">
        <w:trPr>
          <w:cantSplit/>
          <w:tblHeader/>
        </w:trPr>
        <w:tc>
          <w:tcPr>
            <w:tcW w:w="3600" w:type="dxa"/>
            <w:tcBorders>
              <w:top w:val="nil"/>
            </w:tcBorders>
          </w:tcPr>
          <w:p w14:paraId="6BCEAFE4" w14:textId="77777777" w:rsidR="00C86025" w:rsidRPr="00E05B19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33EB111" w14:textId="77777777" w:rsidR="00C86025" w:rsidRPr="00E05B19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216" w:type="dxa"/>
            <w:gridSpan w:val="4"/>
            <w:tcBorders>
              <w:top w:val="nil"/>
            </w:tcBorders>
          </w:tcPr>
          <w:p w14:paraId="471BCC7E" w14:textId="77777777" w:rsidR="00C86025" w:rsidRPr="00E05B19" w:rsidRDefault="00C86025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E05B19" w:rsidRPr="00E05B19" w14:paraId="10043B10" w14:textId="77777777" w:rsidTr="00DE2A59">
        <w:trPr>
          <w:cantSplit/>
          <w:tblHeader/>
        </w:trPr>
        <w:tc>
          <w:tcPr>
            <w:tcW w:w="3600" w:type="dxa"/>
          </w:tcPr>
          <w:p w14:paraId="374191B6" w14:textId="77777777" w:rsidR="00C86025" w:rsidRPr="00E05B19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97FC982" w14:textId="77777777" w:rsidR="00C86025" w:rsidRPr="00E05B19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08" w:type="dxa"/>
            <w:gridSpan w:val="2"/>
          </w:tcPr>
          <w:p w14:paraId="66626A9F" w14:textId="77777777" w:rsidR="00C86025" w:rsidRPr="00E05B19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68A15344" w14:textId="77777777" w:rsidR="00C86025" w:rsidRPr="00E05B19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05B19" w:rsidRPr="00E05B19" w14:paraId="3AD8EC0B" w14:textId="77777777" w:rsidTr="00DE2A59">
        <w:trPr>
          <w:cantSplit/>
          <w:tblHeader/>
        </w:trPr>
        <w:tc>
          <w:tcPr>
            <w:tcW w:w="3600" w:type="dxa"/>
          </w:tcPr>
          <w:p w14:paraId="0D5A82BF" w14:textId="77777777" w:rsidR="00F85BA9" w:rsidRPr="00E05B19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4569A1F" w14:textId="77777777" w:rsidR="00F85BA9" w:rsidRPr="00E05B19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69639510" w14:textId="65DD46DC" w:rsidR="00F85BA9" w:rsidRPr="00E05B19" w:rsidRDefault="00F7680A" w:rsidP="00F85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F85BA9" w:rsidRPr="00E05B19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304" w:type="dxa"/>
          </w:tcPr>
          <w:p w14:paraId="2C5A860B" w14:textId="06F311D1" w:rsidR="00F85BA9" w:rsidRPr="00E05B19" w:rsidRDefault="00F85BA9" w:rsidP="00F85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04" w:type="dxa"/>
          </w:tcPr>
          <w:p w14:paraId="27D517CF" w14:textId="2188090C" w:rsidR="00F85BA9" w:rsidRPr="00E05B19" w:rsidRDefault="00F7680A" w:rsidP="00F85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F85BA9" w:rsidRPr="00E05B19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304" w:type="dxa"/>
          </w:tcPr>
          <w:p w14:paraId="34FF2270" w14:textId="63761D20" w:rsidR="00F85BA9" w:rsidRPr="00E05B19" w:rsidRDefault="00F85BA9" w:rsidP="00F85B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05B19" w:rsidRPr="00E05B19" w14:paraId="4A13DB08" w14:textId="77777777" w:rsidTr="00B312C9">
        <w:trPr>
          <w:cantSplit/>
        </w:trPr>
        <w:tc>
          <w:tcPr>
            <w:tcW w:w="3600" w:type="dxa"/>
            <w:tcBorders>
              <w:bottom w:val="nil"/>
            </w:tcBorders>
            <w:vAlign w:val="center"/>
          </w:tcPr>
          <w:p w14:paraId="0935B9F0" w14:textId="77777777" w:rsidR="008D67F2" w:rsidRPr="00E05B19" w:rsidRDefault="008D67F2" w:rsidP="00B312C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E05B19">
              <w:rPr>
                <w:rFonts w:ascii="BrowalliaUPC" w:hAnsi="BrowalliaUPC"/>
                <w:sz w:val="28"/>
                <w:szCs w:val="28"/>
                <w:u w:val="single"/>
                <w:cs/>
              </w:rPr>
              <w:t>ภาระผูกพันผลประโยชน์พนักงาน</w:t>
            </w:r>
          </w:p>
        </w:tc>
        <w:tc>
          <w:tcPr>
            <w:tcW w:w="236" w:type="dxa"/>
            <w:tcBorders>
              <w:bottom w:val="nil"/>
            </w:tcBorders>
          </w:tcPr>
          <w:p w14:paraId="6D2ADB77" w14:textId="77777777" w:rsidR="008D67F2" w:rsidRPr="00E05B19" w:rsidRDefault="008D67F2" w:rsidP="00B312C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203255AD" w14:textId="77777777" w:rsidR="008D67F2" w:rsidRPr="00E05B19" w:rsidRDefault="008D67F2" w:rsidP="00B3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460D81A0" w14:textId="77777777" w:rsidR="008D67F2" w:rsidRPr="00E05B19" w:rsidRDefault="008D67F2" w:rsidP="00B3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0F329E4F" w14:textId="77777777" w:rsidR="008D67F2" w:rsidRPr="00E05B19" w:rsidRDefault="008D67F2" w:rsidP="00B3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23F0059B" w14:textId="77777777" w:rsidR="008D67F2" w:rsidRPr="00E05B19" w:rsidRDefault="008D67F2" w:rsidP="00B31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05B19" w:rsidRPr="00E05B19" w14:paraId="2FE69DC3" w14:textId="77777777" w:rsidTr="00DE2A59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112D99E3" w14:textId="770F63EA" w:rsidR="004F04DF" w:rsidRPr="00E05B19" w:rsidRDefault="004F04DF" w:rsidP="00DE2A59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236" w:type="dxa"/>
            <w:tcBorders>
              <w:bottom w:val="nil"/>
            </w:tcBorders>
          </w:tcPr>
          <w:p w14:paraId="1D7547A0" w14:textId="77777777" w:rsidR="004F04DF" w:rsidRPr="00E05B19" w:rsidRDefault="004F04DF" w:rsidP="004F04D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37497468" w14:textId="77777777" w:rsidR="004F04DF" w:rsidRPr="00E05B19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180384DD" w14:textId="77777777" w:rsidR="004F04DF" w:rsidRPr="00E05B19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5A0CC5E9" w14:textId="77777777" w:rsidR="004F04DF" w:rsidRPr="00E05B19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37115B41" w14:textId="77777777" w:rsidR="004F04DF" w:rsidRPr="00E05B19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F04DF" w:rsidRPr="00E05B19" w14:paraId="4F8414BE" w14:textId="77777777" w:rsidTr="00DE2A59">
        <w:trPr>
          <w:cantSplit/>
        </w:trPr>
        <w:tc>
          <w:tcPr>
            <w:tcW w:w="3600" w:type="dxa"/>
            <w:tcBorders>
              <w:bottom w:val="nil"/>
            </w:tcBorders>
            <w:vAlign w:val="bottom"/>
          </w:tcPr>
          <w:p w14:paraId="2A264A53" w14:textId="2AB0CBEC" w:rsidR="004F04DF" w:rsidRPr="00E05B19" w:rsidRDefault="004F04DF" w:rsidP="00DE2A59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36" w:type="dxa"/>
            <w:tcBorders>
              <w:bottom w:val="nil"/>
            </w:tcBorders>
          </w:tcPr>
          <w:p w14:paraId="19FE1DE8" w14:textId="77777777" w:rsidR="004F04DF" w:rsidRPr="00E05B19" w:rsidRDefault="004F04DF" w:rsidP="004F04D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4CE1942" w14:textId="0FAC3CFC" w:rsidR="004F04DF" w:rsidRPr="00E05B19" w:rsidRDefault="00E746DC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2,285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31ABD9DC" w14:textId="0AC9A955" w:rsidR="004F04DF" w:rsidRPr="00E05B19" w:rsidRDefault="002531E3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1,751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28D1A171" w14:textId="462E7BC6" w:rsidR="004F04DF" w:rsidRPr="00E05B19" w:rsidRDefault="00520F42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2,285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0D2B41B2" w14:textId="3BEAD6F8" w:rsidR="004F04DF" w:rsidRPr="00E05B19" w:rsidRDefault="002531E3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1,751</w:t>
            </w:r>
          </w:p>
        </w:tc>
      </w:tr>
      <w:bookmarkEnd w:id="1"/>
    </w:tbl>
    <w:p w14:paraId="24CF6CBD" w14:textId="61CF1B1D" w:rsidR="00A266CB" w:rsidRPr="00E05B19" w:rsidRDefault="00A266CB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</w:rPr>
      </w:pPr>
    </w:p>
    <w:p w14:paraId="6F5AC73F" w14:textId="12BF4E98" w:rsidR="005753E0" w:rsidRPr="00E05B19" w:rsidRDefault="005753E0" w:rsidP="00AE043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ลูกหนี้การค้า</w:t>
      </w:r>
      <w:r w:rsidRPr="00E05B19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</w:p>
    <w:p w14:paraId="497E0ABF" w14:textId="77777777" w:rsidR="00546F97" w:rsidRPr="00E05B19" w:rsidRDefault="00546F97" w:rsidP="00546F97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  <w:sz w:val="10"/>
          <w:szCs w:val="10"/>
        </w:rPr>
      </w:pPr>
    </w:p>
    <w:p w14:paraId="6933A646" w14:textId="7793ADBB" w:rsidR="00EF1E53" w:rsidRPr="00E05B19" w:rsidRDefault="005753E0" w:rsidP="00C911EC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ยอดคงเหลือ ณ วันที่ </w:t>
      </w:r>
      <w:r w:rsidR="00F7680A" w:rsidRPr="00E05B19">
        <w:rPr>
          <w:rFonts w:ascii="BrowalliaUPC" w:hAnsi="BrowalliaUPC" w:cs="BrowalliaUPC"/>
          <w:sz w:val="28"/>
          <w:szCs w:val="28"/>
          <w:lang w:val="en-GB"/>
        </w:rPr>
        <w:t>30</w:t>
      </w:r>
      <w:r w:rsidR="00F7680A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F7680A" w:rsidRPr="00E05B19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43363D" w:rsidRPr="00E05B19">
        <w:rPr>
          <w:rFonts w:ascii="BrowalliaUPC" w:hAnsi="BrowalliaUPC" w:cs="BrowalliaUPC"/>
          <w:sz w:val="28"/>
          <w:szCs w:val="28"/>
        </w:rPr>
        <w:t xml:space="preserve"> 2564</w:t>
      </w:r>
      <w:r w:rsidR="008A5BC4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8A5BC4" w:rsidRPr="00E05B19">
        <w:rPr>
          <w:rFonts w:ascii="BrowalliaUPC" w:hAnsi="BrowalliaUPC" w:cs="BrowalliaUPC"/>
          <w:sz w:val="28"/>
          <w:szCs w:val="28"/>
          <w:cs/>
        </w:rPr>
        <w:t xml:space="preserve">และ วันที่ </w:t>
      </w:r>
      <w:r w:rsidR="00D57D8F" w:rsidRPr="00E05B19">
        <w:rPr>
          <w:rFonts w:ascii="BrowalliaUPC" w:hAnsi="BrowalliaUPC" w:cs="BrowalliaUPC"/>
          <w:sz w:val="28"/>
          <w:szCs w:val="28"/>
        </w:rPr>
        <w:t>31</w:t>
      </w:r>
      <w:r w:rsidR="00B96D45" w:rsidRPr="00E05B19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D57D8F" w:rsidRPr="00E05B19">
        <w:rPr>
          <w:rFonts w:ascii="BrowalliaUPC" w:hAnsi="BrowalliaUPC" w:cs="BrowalliaUPC"/>
          <w:sz w:val="28"/>
          <w:szCs w:val="28"/>
        </w:rPr>
        <w:t>256</w:t>
      </w:r>
      <w:r w:rsidR="0043363D" w:rsidRPr="00E05B19">
        <w:rPr>
          <w:rFonts w:ascii="BrowalliaUPC" w:hAnsi="BrowalliaUPC" w:cs="BrowalliaUPC"/>
          <w:sz w:val="28"/>
          <w:szCs w:val="28"/>
        </w:rPr>
        <w:t>3</w:t>
      </w:r>
      <w:r w:rsidR="00B96D45" w:rsidRPr="00E05B19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แยกตามอายุหนี้ที่ค้างชำระได้ดังนี้</w:t>
      </w:r>
    </w:p>
    <w:p w14:paraId="12CC5EBC" w14:textId="77777777" w:rsidR="00CB5B78" w:rsidRPr="00E05B19" w:rsidRDefault="00CB5B78" w:rsidP="00C911EC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10"/>
          <w:szCs w:val="10"/>
        </w:rPr>
      </w:pPr>
    </w:p>
    <w:tbl>
      <w:tblPr>
        <w:tblW w:w="898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144"/>
        <w:gridCol w:w="236"/>
        <w:gridCol w:w="1146"/>
        <w:gridCol w:w="237"/>
        <w:gridCol w:w="1143"/>
        <w:gridCol w:w="236"/>
        <w:gridCol w:w="1155"/>
      </w:tblGrid>
      <w:tr w:rsidR="00E05B19" w:rsidRPr="00E05B19" w14:paraId="560A726A" w14:textId="77777777" w:rsidTr="00A85CE8">
        <w:tc>
          <w:tcPr>
            <w:tcW w:w="3685" w:type="dxa"/>
          </w:tcPr>
          <w:p w14:paraId="65D15DB6" w14:textId="77777777" w:rsidR="0026390A" w:rsidRPr="00E05B19" w:rsidRDefault="0026390A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2C04FA7E" w14:textId="77777777" w:rsidR="0026390A" w:rsidRPr="00E05B19" w:rsidRDefault="0026390A" w:rsidP="00B312C9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05B19" w:rsidRPr="00E05B19" w14:paraId="39D57C51" w14:textId="77777777" w:rsidTr="00A85CE8">
        <w:tc>
          <w:tcPr>
            <w:tcW w:w="3685" w:type="dxa"/>
          </w:tcPr>
          <w:p w14:paraId="69D420A6" w14:textId="77777777" w:rsidR="0026390A" w:rsidRPr="00E05B19" w:rsidRDefault="0026390A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FD6" w14:textId="77777777" w:rsidR="0026390A" w:rsidRPr="00E05B19" w:rsidRDefault="0026390A" w:rsidP="00733FE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A35EE10" w14:textId="77777777" w:rsidR="0026390A" w:rsidRPr="00E05B19" w:rsidRDefault="0026390A" w:rsidP="00B312C9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AB3ED" w14:textId="77777777" w:rsidR="0026390A" w:rsidRPr="00E05B19" w:rsidRDefault="0026390A" w:rsidP="00B312C9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05B19" w:rsidRPr="00E05B19" w14:paraId="425A0BC5" w14:textId="77777777" w:rsidTr="00A85CE8">
        <w:tc>
          <w:tcPr>
            <w:tcW w:w="3685" w:type="dxa"/>
          </w:tcPr>
          <w:p w14:paraId="4E0EF496" w14:textId="77777777" w:rsidR="0026390A" w:rsidRPr="00E05B19" w:rsidRDefault="0026390A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EB12" w14:textId="311179C8" w:rsidR="0026390A" w:rsidRPr="00E05B19" w:rsidRDefault="00F7680A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26390A" w:rsidRPr="00E05B19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BDD72" w14:textId="77777777" w:rsidR="0026390A" w:rsidRPr="00E05B19" w:rsidRDefault="0026390A" w:rsidP="00B312C9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B11F7" w14:textId="77777777" w:rsidR="0026390A" w:rsidRPr="00E05B19" w:rsidRDefault="0026390A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7" w:type="dxa"/>
            <w:vAlign w:val="bottom"/>
          </w:tcPr>
          <w:p w14:paraId="6C6D095E" w14:textId="77777777" w:rsidR="0026390A" w:rsidRPr="00E05B19" w:rsidRDefault="0026390A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56C8" w14:textId="24EA8B55" w:rsidR="0026390A" w:rsidRPr="00E05B19" w:rsidRDefault="00F7680A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26390A" w:rsidRPr="00E05B19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70568" w14:textId="77777777" w:rsidR="0026390A" w:rsidRPr="00E05B19" w:rsidRDefault="0026390A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73CF2" w14:textId="77777777" w:rsidR="0026390A" w:rsidRPr="00E05B19" w:rsidRDefault="0026390A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05B19" w:rsidRPr="00E05B19" w14:paraId="7F50F15D" w14:textId="77777777" w:rsidTr="00911357">
        <w:trPr>
          <w:trHeight w:hRule="exact" w:val="333"/>
        </w:trPr>
        <w:tc>
          <w:tcPr>
            <w:tcW w:w="3685" w:type="dxa"/>
            <w:vAlign w:val="bottom"/>
          </w:tcPr>
          <w:p w14:paraId="13826826" w14:textId="77777777" w:rsidR="0026390A" w:rsidRPr="00E05B19" w:rsidRDefault="0026390A" w:rsidP="00B312C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0CE23CA5" w14:textId="77777777" w:rsidR="0026390A" w:rsidRPr="00E05B19" w:rsidRDefault="0026390A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D3A51" w14:textId="77777777" w:rsidR="0026390A" w:rsidRPr="00E05B19" w:rsidRDefault="0026390A" w:rsidP="00B312C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6DF30DFD" w14:textId="77777777" w:rsidR="0026390A" w:rsidRPr="00E05B19" w:rsidRDefault="0026390A" w:rsidP="00B312C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7" w:type="dxa"/>
          </w:tcPr>
          <w:p w14:paraId="206C9793" w14:textId="77777777" w:rsidR="0026390A" w:rsidRPr="00E05B19" w:rsidRDefault="0026390A" w:rsidP="00B312C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0FFB534" w14:textId="77777777" w:rsidR="0026390A" w:rsidRPr="00E05B19" w:rsidRDefault="0026390A" w:rsidP="00B312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73459" w14:textId="77777777" w:rsidR="0026390A" w:rsidRPr="00E05B19" w:rsidRDefault="0026390A" w:rsidP="00B312C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003DD6" w14:textId="77777777" w:rsidR="0026390A" w:rsidRPr="00E05B19" w:rsidRDefault="0026390A" w:rsidP="00B312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E05B19" w:rsidRPr="00E05B19" w14:paraId="3757F7CD" w14:textId="77777777" w:rsidTr="00851750">
        <w:tc>
          <w:tcPr>
            <w:tcW w:w="3685" w:type="dxa"/>
            <w:hideMark/>
          </w:tcPr>
          <w:p w14:paraId="5F486695" w14:textId="1AFB786A" w:rsidR="00FB277B" w:rsidRPr="00E05B19" w:rsidRDefault="00FB277B" w:rsidP="00FB277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44" w:type="dxa"/>
            <w:vAlign w:val="bottom"/>
          </w:tcPr>
          <w:p w14:paraId="77944E3F" w14:textId="004E0D10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310,111 </w:t>
            </w:r>
          </w:p>
        </w:tc>
        <w:tc>
          <w:tcPr>
            <w:tcW w:w="236" w:type="dxa"/>
          </w:tcPr>
          <w:p w14:paraId="0F8ACB37" w14:textId="77777777" w:rsidR="00FB277B" w:rsidRPr="00E05B19" w:rsidRDefault="00FB277B" w:rsidP="00FB277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hideMark/>
          </w:tcPr>
          <w:p w14:paraId="5AA2A810" w14:textId="605145A8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245,396</w:t>
            </w:r>
          </w:p>
        </w:tc>
        <w:tc>
          <w:tcPr>
            <w:tcW w:w="237" w:type="dxa"/>
          </w:tcPr>
          <w:p w14:paraId="2D1658A9" w14:textId="77777777" w:rsidR="00FB277B" w:rsidRPr="00E05B19" w:rsidRDefault="00FB277B" w:rsidP="00FB277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4D5425FB" w14:textId="402BEFE4" w:rsidR="00FB277B" w:rsidRPr="00E05B19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280,911</w:t>
            </w:r>
          </w:p>
        </w:tc>
        <w:tc>
          <w:tcPr>
            <w:tcW w:w="236" w:type="dxa"/>
          </w:tcPr>
          <w:p w14:paraId="3041FF2D" w14:textId="77777777" w:rsidR="00FB277B" w:rsidRPr="00E05B19" w:rsidRDefault="00FB277B" w:rsidP="00FB277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hideMark/>
          </w:tcPr>
          <w:p w14:paraId="6EE737E3" w14:textId="27E85A05" w:rsidR="00FB277B" w:rsidRPr="00E05B19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232,372</w:t>
            </w:r>
          </w:p>
        </w:tc>
      </w:tr>
      <w:tr w:rsidR="00E05B19" w:rsidRPr="00E05B19" w14:paraId="30220877" w14:textId="77777777" w:rsidTr="00851750">
        <w:tc>
          <w:tcPr>
            <w:tcW w:w="3685" w:type="dxa"/>
          </w:tcPr>
          <w:p w14:paraId="0EDBAA99" w14:textId="3C473C38" w:rsidR="00FB277B" w:rsidRPr="00E05B19" w:rsidRDefault="00FB277B" w:rsidP="00FB277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44" w:type="dxa"/>
            <w:vAlign w:val="bottom"/>
          </w:tcPr>
          <w:p w14:paraId="1C2C5CC4" w14:textId="049ABFB4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236" w:type="dxa"/>
          </w:tcPr>
          <w:p w14:paraId="6CEF92FB" w14:textId="77777777" w:rsidR="00FB277B" w:rsidRPr="00E05B19" w:rsidRDefault="00FB277B" w:rsidP="00FB277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DE6A7D6" w14:textId="77777777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54C191EF" w14:textId="77777777" w:rsidR="00FB277B" w:rsidRPr="00E05B19" w:rsidRDefault="00FB277B" w:rsidP="00FB277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1086BD2" w14:textId="77777777" w:rsidR="00FB277B" w:rsidRPr="00E05B19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1D23A4" w14:textId="77777777" w:rsidR="00FB277B" w:rsidRPr="00E05B19" w:rsidRDefault="00FB277B" w:rsidP="00FB277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ED27F1" w14:textId="77777777" w:rsidR="00FB277B" w:rsidRPr="00E05B19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05B19" w:rsidRPr="00E05B19" w14:paraId="038A2D84" w14:textId="77777777" w:rsidTr="00851750">
        <w:tc>
          <w:tcPr>
            <w:tcW w:w="3685" w:type="dxa"/>
          </w:tcPr>
          <w:p w14:paraId="3341DE84" w14:textId="13DE15A6" w:rsidR="00FB277B" w:rsidRPr="00E05B19" w:rsidRDefault="00FB277B" w:rsidP="00FB277B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น้อยกว่า 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3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  <w:vAlign w:val="center"/>
          </w:tcPr>
          <w:p w14:paraId="01024001" w14:textId="7C2C608A" w:rsidR="00FB277B" w:rsidRPr="00E05B19" w:rsidRDefault="00FB277B" w:rsidP="001B1E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259,91</w:t>
            </w:r>
            <w:r w:rsidR="00C93F93" w:rsidRPr="00E05B19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E5E15DE" w14:textId="77777777" w:rsidR="00FB277B" w:rsidRPr="00E05B19" w:rsidRDefault="00FB277B" w:rsidP="00FB277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A79C5A3" w14:textId="746BFA3A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162,644</w:t>
            </w:r>
          </w:p>
        </w:tc>
        <w:tc>
          <w:tcPr>
            <w:tcW w:w="237" w:type="dxa"/>
          </w:tcPr>
          <w:p w14:paraId="7C9FB0F0" w14:textId="77777777" w:rsidR="00FB277B" w:rsidRPr="00E05B19" w:rsidRDefault="00FB277B" w:rsidP="00FB277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53E645" w14:textId="20A9E768" w:rsidR="00FB277B" w:rsidRPr="00E05B19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244,517</w:t>
            </w:r>
          </w:p>
        </w:tc>
        <w:tc>
          <w:tcPr>
            <w:tcW w:w="236" w:type="dxa"/>
          </w:tcPr>
          <w:p w14:paraId="4EB59AF0" w14:textId="77777777" w:rsidR="00FB277B" w:rsidRPr="00E05B19" w:rsidRDefault="00FB277B" w:rsidP="00FB277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805DA08" w14:textId="4C595710" w:rsidR="00FB277B" w:rsidRPr="00E05B19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154,080</w:t>
            </w:r>
          </w:p>
        </w:tc>
      </w:tr>
      <w:tr w:rsidR="00E05B19" w:rsidRPr="00E05B19" w14:paraId="3D5F3FC5" w14:textId="77777777" w:rsidTr="00851750">
        <w:tc>
          <w:tcPr>
            <w:tcW w:w="3685" w:type="dxa"/>
          </w:tcPr>
          <w:p w14:paraId="6B996A86" w14:textId="49F14AF5" w:rsidR="00FB277B" w:rsidRPr="00E05B19" w:rsidRDefault="00FB277B" w:rsidP="00FB277B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6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  <w:vAlign w:val="bottom"/>
          </w:tcPr>
          <w:p w14:paraId="779881D3" w14:textId="3266C4EE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58,818 </w:t>
            </w:r>
          </w:p>
        </w:tc>
        <w:tc>
          <w:tcPr>
            <w:tcW w:w="236" w:type="dxa"/>
          </w:tcPr>
          <w:p w14:paraId="30B97244" w14:textId="77777777" w:rsidR="00FB277B" w:rsidRPr="00E05B19" w:rsidRDefault="00FB277B" w:rsidP="00FB277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56162DC" w14:textId="02225916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59,301</w:t>
            </w:r>
          </w:p>
        </w:tc>
        <w:tc>
          <w:tcPr>
            <w:tcW w:w="237" w:type="dxa"/>
          </w:tcPr>
          <w:p w14:paraId="141A68B1" w14:textId="77777777" w:rsidR="00FB277B" w:rsidRPr="00E05B19" w:rsidRDefault="00FB277B" w:rsidP="00FB277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542F0ED0" w14:textId="1A9357F9" w:rsidR="00FB277B" w:rsidRPr="00E05B19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56,846</w:t>
            </w:r>
          </w:p>
        </w:tc>
        <w:tc>
          <w:tcPr>
            <w:tcW w:w="236" w:type="dxa"/>
          </w:tcPr>
          <w:p w14:paraId="2C582A77" w14:textId="77777777" w:rsidR="00FB277B" w:rsidRPr="00E05B19" w:rsidRDefault="00FB277B" w:rsidP="00FB277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4D61D618" w14:textId="40CE41C0" w:rsidR="00FB277B" w:rsidRPr="00E05B19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56,071</w:t>
            </w:r>
          </w:p>
        </w:tc>
      </w:tr>
      <w:tr w:rsidR="00E05B19" w:rsidRPr="00E05B19" w14:paraId="7BD5A80E" w14:textId="77777777" w:rsidTr="00851750">
        <w:tc>
          <w:tcPr>
            <w:tcW w:w="3685" w:type="dxa"/>
          </w:tcPr>
          <w:p w14:paraId="3485F7FD" w14:textId="48D5880C" w:rsidR="00FB277B" w:rsidRPr="00E05B19" w:rsidRDefault="00FB277B" w:rsidP="00FB277B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12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  <w:vAlign w:val="bottom"/>
          </w:tcPr>
          <w:p w14:paraId="12876DAB" w14:textId="4AB0AA6A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 26,070 </w:t>
            </w:r>
          </w:p>
        </w:tc>
        <w:tc>
          <w:tcPr>
            <w:tcW w:w="236" w:type="dxa"/>
          </w:tcPr>
          <w:p w14:paraId="7086FAE8" w14:textId="77777777" w:rsidR="00FB277B" w:rsidRPr="00E05B19" w:rsidRDefault="00FB277B" w:rsidP="00FB277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554828E" w14:textId="4C0F9271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25,260</w:t>
            </w:r>
          </w:p>
        </w:tc>
        <w:tc>
          <w:tcPr>
            <w:tcW w:w="237" w:type="dxa"/>
          </w:tcPr>
          <w:p w14:paraId="16214732" w14:textId="77777777" w:rsidR="00FB277B" w:rsidRPr="00E05B19" w:rsidRDefault="00FB277B" w:rsidP="00FB277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B51931" w14:textId="21A2B99C" w:rsidR="00FB277B" w:rsidRPr="00E05B19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25,547</w:t>
            </w:r>
          </w:p>
        </w:tc>
        <w:tc>
          <w:tcPr>
            <w:tcW w:w="236" w:type="dxa"/>
          </w:tcPr>
          <w:p w14:paraId="5F941FFA" w14:textId="77777777" w:rsidR="00FB277B" w:rsidRPr="00E05B19" w:rsidRDefault="00FB277B" w:rsidP="00FB277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9B95FB" w14:textId="08C22354" w:rsidR="00FB277B" w:rsidRPr="00E05B19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22,889</w:t>
            </w:r>
          </w:p>
        </w:tc>
      </w:tr>
      <w:tr w:rsidR="00E05B19" w:rsidRPr="00E05B19" w14:paraId="116EA551" w14:textId="77777777" w:rsidTr="00851750">
        <w:tc>
          <w:tcPr>
            <w:tcW w:w="3685" w:type="dxa"/>
          </w:tcPr>
          <w:p w14:paraId="18BE4A92" w14:textId="42D1158B" w:rsidR="00FB277B" w:rsidRPr="00E05B19" w:rsidRDefault="00FB277B" w:rsidP="00FB277B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มากกว่า 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12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573F7C48" w14:textId="699D282E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100,990 </w:t>
            </w:r>
          </w:p>
        </w:tc>
        <w:tc>
          <w:tcPr>
            <w:tcW w:w="236" w:type="dxa"/>
          </w:tcPr>
          <w:p w14:paraId="398FCDAB" w14:textId="77777777" w:rsidR="00FB277B" w:rsidRPr="00E05B19" w:rsidRDefault="00FB277B" w:rsidP="00FB277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CD1E818" w14:textId="0429B136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99,830</w:t>
            </w:r>
          </w:p>
        </w:tc>
        <w:tc>
          <w:tcPr>
            <w:tcW w:w="237" w:type="dxa"/>
          </w:tcPr>
          <w:p w14:paraId="7BC1CBCA" w14:textId="77777777" w:rsidR="00FB277B" w:rsidRPr="00E05B19" w:rsidRDefault="00FB277B" w:rsidP="00FB277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B3F3E0" w14:textId="1785FE3C" w:rsidR="00FB277B" w:rsidRPr="00E05B19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5,095</w:t>
            </w:r>
          </w:p>
        </w:tc>
        <w:tc>
          <w:tcPr>
            <w:tcW w:w="236" w:type="dxa"/>
          </w:tcPr>
          <w:p w14:paraId="169FBD02" w14:textId="77777777" w:rsidR="00FB277B" w:rsidRPr="00E05B19" w:rsidRDefault="00FB277B" w:rsidP="00FB277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22A708" w14:textId="213AB8A3" w:rsidR="00FB277B" w:rsidRPr="00E05B19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4,497</w:t>
            </w:r>
          </w:p>
        </w:tc>
      </w:tr>
      <w:tr w:rsidR="00E05B19" w:rsidRPr="00E05B19" w14:paraId="382C7843" w14:textId="77777777" w:rsidTr="00851750">
        <w:tc>
          <w:tcPr>
            <w:tcW w:w="3685" w:type="dxa"/>
          </w:tcPr>
          <w:p w14:paraId="24CDB232" w14:textId="6A343F86" w:rsidR="00FB277B" w:rsidRPr="00E05B19" w:rsidRDefault="00FB277B" w:rsidP="00FB277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0239E7B5" w14:textId="4D042770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755,901 </w:t>
            </w:r>
          </w:p>
        </w:tc>
        <w:tc>
          <w:tcPr>
            <w:tcW w:w="236" w:type="dxa"/>
          </w:tcPr>
          <w:p w14:paraId="027ABF6F" w14:textId="77777777" w:rsidR="00FB277B" w:rsidRPr="00E05B19" w:rsidRDefault="00FB277B" w:rsidP="00FB277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3A0EAD0A" w14:textId="36029132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592,431</w:t>
            </w:r>
          </w:p>
        </w:tc>
        <w:tc>
          <w:tcPr>
            <w:tcW w:w="237" w:type="dxa"/>
          </w:tcPr>
          <w:p w14:paraId="60112D72" w14:textId="77777777" w:rsidR="00FB277B" w:rsidRPr="00E05B19" w:rsidRDefault="00FB277B" w:rsidP="00FB277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E09584B" w14:textId="28FC9477" w:rsidR="00FB277B" w:rsidRPr="00E05B19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612,916</w:t>
            </w:r>
          </w:p>
        </w:tc>
        <w:tc>
          <w:tcPr>
            <w:tcW w:w="236" w:type="dxa"/>
          </w:tcPr>
          <w:p w14:paraId="178CDB9D" w14:textId="77777777" w:rsidR="00FB277B" w:rsidRPr="00E05B19" w:rsidRDefault="00FB277B" w:rsidP="00FB277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1D1C984" w14:textId="6F3EEF50" w:rsidR="00FB277B" w:rsidRPr="00E05B19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469,909</w:t>
            </w:r>
          </w:p>
        </w:tc>
      </w:tr>
      <w:tr w:rsidR="00E05B19" w:rsidRPr="00E05B19" w14:paraId="2FF21550" w14:textId="77777777" w:rsidTr="00851750">
        <w:tc>
          <w:tcPr>
            <w:tcW w:w="3685" w:type="dxa"/>
          </w:tcPr>
          <w:p w14:paraId="15C253E8" w14:textId="7175E333" w:rsidR="00FB277B" w:rsidRPr="00E05B19" w:rsidRDefault="00FB277B" w:rsidP="00FB277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เผื่อผลขาดทุนจากการด้อยค่า</w:t>
            </w:r>
          </w:p>
        </w:tc>
        <w:tc>
          <w:tcPr>
            <w:tcW w:w="1144" w:type="dxa"/>
            <w:vAlign w:val="bottom"/>
          </w:tcPr>
          <w:p w14:paraId="5B19A6D9" w14:textId="58E4700F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(93,722)</w:t>
            </w:r>
          </w:p>
        </w:tc>
        <w:tc>
          <w:tcPr>
            <w:tcW w:w="236" w:type="dxa"/>
          </w:tcPr>
          <w:p w14:paraId="0222BC2F" w14:textId="77777777" w:rsidR="00FB277B" w:rsidRPr="00E05B19" w:rsidRDefault="00FB277B" w:rsidP="00FB277B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99A1964" w14:textId="475960AD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(95,059)</w:t>
            </w:r>
          </w:p>
        </w:tc>
        <w:tc>
          <w:tcPr>
            <w:tcW w:w="237" w:type="dxa"/>
          </w:tcPr>
          <w:p w14:paraId="77CCBB4A" w14:textId="77777777" w:rsidR="00FB277B" w:rsidRPr="00E05B19" w:rsidRDefault="00FB277B" w:rsidP="00FB277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39EBEE" w14:textId="1D7D9FA8" w:rsidR="00FB277B" w:rsidRPr="00E05B19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(91)</w:t>
            </w:r>
          </w:p>
        </w:tc>
        <w:tc>
          <w:tcPr>
            <w:tcW w:w="236" w:type="dxa"/>
          </w:tcPr>
          <w:p w14:paraId="3D1CBCF0" w14:textId="77777777" w:rsidR="00FB277B" w:rsidRPr="00E05B19" w:rsidRDefault="00FB277B" w:rsidP="00FB277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28914DD" w14:textId="5A996083" w:rsidR="00FB277B" w:rsidRPr="00E05B19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FB277B" w:rsidRPr="00E05B19" w14:paraId="4BCD8D2A" w14:textId="77777777" w:rsidTr="00A85CE8">
        <w:tc>
          <w:tcPr>
            <w:tcW w:w="3685" w:type="dxa"/>
            <w:hideMark/>
          </w:tcPr>
          <w:p w14:paraId="09478BC6" w14:textId="7B29DDA5" w:rsidR="00FB277B" w:rsidRPr="00E05B19" w:rsidRDefault="00FB277B" w:rsidP="00FB277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8C9D08C" w14:textId="1F1C7EAC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662,179 </w:t>
            </w:r>
          </w:p>
        </w:tc>
        <w:tc>
          <w:tcPr>
            <w:tcW w:w="236" w:type="dxa"/>
          </w:tcPr>
          <w:p w14:paraId="11524562" w14:textId="77777777" w:rsidR="00FB277B" w:rsidRPr="00E05B19" w:rsidRDefault="00FB277B" w:rsidP="00FB277B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1C3C6EC3" w14:textId="30B9B199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497,372</w:t>
            </w:r>
          </w:p>
        </w:tc>
        <w:tc>
          <w:tcPr>
            <w:tcW w:w="237" w:type="dxa"/>
          </w:tcPr>
          <w:p w14:paraId="5571DE1E" w14:textId="77777777" w:rsidR="00FB277B" w:rsidRPr="00E05B19" w:rsidRDefault="00FB277B" w:rsidP="00FB277B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C631658" w14:textId="527690FA" w:rsidR="00FB277B" w:rsidRPr="00E05B19" w:rsidRDefault="00FB277B" w:rsidP="00FB27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612,825</w:t>
            </w:r>
          </w:p>
        </w:tc>
        <w:tc>
          <w:tcPr>
            <w:tcW w:w="236" w:type="dxa"/>
          </w:tcPr>
          <w:p w14:paraId="505CE198" w14:textId="77777777" w:rsidR="00FB277B" w:rsidRPr="00E05B19" w:rsidRDefault="00FB277B" w:rsidP="00FB277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164763D5" w14:textId="525BA149" w:rsidR="00FB277B" w:rsidRPr="00E05B19" w:rsidRDefault="00FB277B" w:rsidP="00FB277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469,909</w:t>
            </w:r>
          </w:p>
        </w:tc>
      </w:tr>
    </w:tbl>
    <w:p w14:paraId="2C94CBED" w14:textId="77777777" w:rsidR="00D43AF7" w:rsidRPr="00E05B19" w:rsidRDefault="00D43AF7" w:rsidP="00D43AF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158D69E8" w14:textId="77777777" w:rsidR="00055C51" w:rsidRPr="00E05B19" w:rsidRDefault="00055C51" w:rsidP="00055C5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 xml:space="preserve">เงินให้กู้ยืม </w:t>
      </w:r>
      <w:r w:rsidRPr="00E05B19">
        <w:rPr>
          <w:rFonts w:ascii="BrowalliaUPC" w:hAnsi="BrowalliaUPC" w:cs="BrowalliaUPC" w:hint="cs"/>
          <w:b/>
          <w:bCs/>
          <w:color w:val="auto"/>
          <w:sz w:val="28"/>
          <w:szCs w:val="28"/>
        </w:rPr>
        <w:t xml:space="preserve">- </w:t>
      </w:r>
      <w:r w:rsidRPr="00E05B19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บริษัทอื่น</w:t>
      </w:r>
    </w:p>
    <w:p w14:paraId="6D2494F6" w14:textId="77777777" w:rsidR="00055C51" w:rsidRPr="00E05B19" w:rsidRDefault="00055C51" w:rsidP="00055C51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</w:rPr>
      </w:pPr>
    </w:p>
    <w:p w14:paraId="2F739D9A" w14:textId="16A23DCA" w:rsidR="00055C51" w:rsidRPr="00E05B19" w:rsidRDefault="00055C51" w:rsidP="00055C5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ในปี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>2561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บริษัทย่อยทางอ้อมได้ให้บริษัทอื่น ซึ่งได้รับสิทธิในการจัดประกวด มิสยูนิ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เวิร์ส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ไทยแลนด์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2561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กู้ยืมเงินจำนวน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>100.00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ล้านบาท ในรูปแบบตั๋วสัญญาใช้เงิน และมีอัตราดอกเบี้ยร้อยละ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>6.50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ต่อปี โดยบริษัทย่อยทางอ้อม ไม่ได้รับชำระคืนเงินตามกำหนด พร้อมดอกเบี้ยคงค้างจำนวน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>3.28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ล้านบาท นอกจากนี้ ลูกหนี้ดังกล่าวยังคงค้างชำระ</w:t>
      </w:r>
      <w:r w:rsidR="00501BAB"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หนี้เงินยืมอื่นเป็นจำนวน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4.80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ล้านบาท ซึ่งบันทึกรวมอยู่ในสินทรัพย์หมุนเวียนอื่น</w:t>
      </w:r>
    </w:p>
    <w:p w14:paraId="0171D6B8" w14:textId="77777777" w:rsidR="00055C51" w:rsidRPr="00E05B19" w:rsidRDefault="00055C51" w:rsidP="00055C5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0747060C" w14:textId="77777777" w:rsidR="00055C51" w:rsidRPr="00E05B19" w:rsidRDefault="00055C51" w:rsidP="00055C5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เมื่อวันที่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25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ธันวาคม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2563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บริษัทย่อยทางอ้อมได้ยื่นฟ้องดำเนินคดีกับลูกหนี้และผู้ค้ำประกันเงินกู้ดังกล่าวเพื่อให้ชำระหนี้ ซึ่งบริษัทย่อยทางอ้อมเชื่อมั่นว่าจะชนะคดี จึงยังไม่พิจารณาตั้งค่าเผื่อการด้อยค่าสำหรับลูกหนี้ดังกล่าว  </w:t>
      </w:r>
    </w:p>
    <w:p w14:paraId="7F3CAF5C" w14:textId="5083CF12" w:rsidR="00055C51" w:rsidRPr="00E05B19" w:rsidRDefault="00055C51" w:rsidP="00055C5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BABCC90" w14:textId="38D3A726" w:rsidR="009A0D63" w:rsidRPr="00E05B19" w:rsidRDefault="009A0D63" w:rsidP="00055C5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AC039F1" w14:textId="2B7BA3ED" w:rsidR="009A0D63" w:rsidRPr="00E05B19" w:rsidRDefault="009A0D63" w:rsidP="00055C5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414C789D" w14:textId="2DBBFDBF" w:rsidR="009A0D63" w:rsidRPr="00E05B19" w:rsidRDefault="009A0D63" w:rsidP="00055C5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00252A5" w14:textId="77777777" w:rsidR="009A0D63" w:rsidRPr="00E05B19" w:rsidRDefault="009A0D63" w:rsidP="00055C5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5ACE775" w14:textId="77777777" w:rsidR="0025008B" w:rsidRPr="00E05B19" w:rsidRDefault="0025008B" w:rsidP="0025008B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lastRenderedPageBreak/>
        <w:t>สัญญาขายสิทธิ</w:t>
      </w:r>
      <w:proofErr w:type="spellStart"/>
      <w:r w:rsidRPr="00E05B19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แฟ</w:t>
      </w:r>
      <w:proofErr w:type="spellEnd"/>
      <w:r w:rsidRPr="00E05B19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รนไช</w:t>
      </w:r>
      <w:proofErr w:type="spellStart"/>
      <w:r w:rsidRPr="00E05B19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ส์</w:t>
      </w:r>
      <w:proofErr w:type="spellEnd"/>
    </w:p>
    <w:p w14:paraId="55382122" w14:textId="77777777" w:rsidR="0025008B" w:rsidRPr="00E05B19" w:rsidRDefault="0025008B" w:rsidP="0025008B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55C06F1" w14:textId="77777777" w:rsidR="0025008B" w:rsidRPr="00E05B19" w:rsidRDefault="0025008B" w:rsidP="0025008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ในปี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2560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บริษัทย่อยทางอ้อมทำสัญญาขายสิทธิ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แฟ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รนไช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ส์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และขายสินทรัพย์ ธุรกิจ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 “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ร้านวุฒิศักดิ์ คลินิก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>”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>(“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สาขา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>”)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จำนวน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55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สาขา สัญญาขายสิทธิ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แฟ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รนไช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ส์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มีระยะเวลาประมาณ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8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ปี และสามารถต่ออายุได้อีก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>4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ปี โดยบริษัทย่อยทางอ้อมมีสิทธิได้รับค่าสิทธิร้อยละ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6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และค่าการตลาดร้อยละ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>4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ของรายได้ต่อเดือน โดยมีเงื่อนไข สำหรับ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34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สาขา ให้เริ่มจ่ายชำระค่าสิทธิหลังจากวันที่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1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มกราคม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2563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นอกจากนี้ บริษัทย่อยทางอ้อมยังได้ทำสัญญารับประกันผลตอบแทนสำหรับ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21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สาขาที่เหลือ ว่าจะมีกำไรจากการดำเนินงานไม่ต่ำกว่า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>17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ล้านบาทต่อปี เป็นเวลา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>10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ปี </w:t>
      </w:r>
    </w:p>
    <w:p w14:paraId="18288779" w14:textId="77777777" w:rsidR="006D78E6" w:rsidRPr="00E05B19" w:rsidRDefault="006D78E6" w:rsidP="0025008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425AA6B0" w14:textId="77777777" w:rsidR="0025008B" w:rsidRPr="00E05B19" w:rsidRDefault="0025008B" w:rsidP="0025008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สัญญาขายสิทธิ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แฟ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รนไช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ส์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และขายสินทรัพย์และหนี้สินของสาขามีมูลค่าทั้งสิ้น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>449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ล้านบาท ไม่รวมภาษีมูลค่าเพิ่ม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(480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ล้านบาท รวมภาษีมูลค่าเพิ่ม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>)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ในจำนวนนี้เป็นการขายสินทรัพย์และหนี้สินจำนวน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357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ล้านบาท โดยมีผลกำไรจำนวน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308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ล้านบาท และอีก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92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ล้านบาท เป็นการรับล่วงหน้าสำหรับภาระผูกพันที่บริษัทย่อยทางอ้อมจะต้องให้บริการสนับสนุนแก่ผู้รับสิทธิ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แฟ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รนไช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ส์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ในอนาคต ซึ่งจำนวนดังกล่าวถูกบันทึกเป็นรายการ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>“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ภาระผูกพันการให้บริการรับล่วงหน้า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>”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โดยบริษัทย่อยทางอ้อมจะรับรู้ตามระยะเวลาของสัญญาขายสิทธิ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แฟ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รนไช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ส์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อย่างไรก็ตาม บริษัทย่อยทางอ้อมไม่สามารถปันส่วนเงินรับล่วงหน้าดังกล่าวเพื่อหักกลบกับค่าใช้จ่ายในการให้บริการสนับสนุนผู้รับ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br/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แฟ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รนไช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ส์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ที่อาจเกิดขึ้นแล้ว หรือตัดจ่ายเป็นรายได้ที่อาจเกิดจากการให้บริการแล้วได้อย่างเหมาะสม ทั้งนี้ บริษัทย่อยทางอ้อมอยู่ระหว่างการโต้แย้งเกี่ยวกับสิทธิตามสัญญา ดังนั้น จึงยังไม่มีการรับรู้รายได้ในงบกำไรขาดทุน</w:t>
      </w:r>
    </w:p>
    <w:p w14:paraId="2AB97FD6" w14:textId="77777777" w:rsidR="0025008B" w:rsidRPr="00E05B19" w:rsidRDefault="0025008B" w:rsidP="0025008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7AC9787D" w14:textId="77777777" w:rsidR="000F20D0" w:rsidRPr="00E05B19" w:rsidRDefault="000F20D0" w:rsidP="000F20D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ในระหว่างปี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 2561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บริษัทย่อยทางอ้อมได้ตัดรายการสินทรัพย์และหนี้สินของสาขาและรับรู้กำไรจากการขายสินทรัพย์ ดังนี้</w:t>
      </w:r>
    </w:p>
    <w:p w14:paraId="1E205018" w14:textId="77777777" w:rsidR="000F20D0" w:rsidRPr="00E05B19" w:rsidRDefault="000F20D0" w:rsidP="000F20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jc w:val="thaiDistribute"/>
        <w:rPr>
          <w:rFonts w:ascii="BrowalliaUPC" w:eastAsia="Cordia New" w:hAnsi="BrowalliaUPC" w:cs="BrowalliaUPC"/>
          <w:sz w:val="24"/>
          <w:szCs w:val="24"/>
          <w:lang w:eastAsia="th-TH"/>
        </w:rPr>
      </w:pPr>
    </w:p>
    <w:tbl>
      <w:tblPr>
        <w:tblW w:w="9046" w:type="dxa"/>
        <w:tblInd w:w="450" w:type="dxa"/>
        <w:tblLook w:val="04A0" w:firstRow="1" w:lastRow="0" w:firstColumn="1" w:lastColumn="0" w:noHBand="0" w:noVBand="1"/>
      </w:tblPr>
      <w:tblGrid>
        <w:gridCol w:w="6570"/>
        <w:gridCol w:w="260"/>
        <w:gridCol w:w="2216"/>
      </w:tblGrid>
      <w:tr w:rsidR="00E05B19" w:rsidRPr="00E05B19" w14:paraId="7CF53287" w14:textId="77777777" w:rsidTr="000F20D0">
        <w:trPr>
          <w:trHeight w:val="355"/>
        </w:trPr>
        <w:tc>
          <w:tcPr>
            <w:tcW w:w="6570" w:type="dxa"/>
          </w:tcPr>
          <w:p w14:paraId="58AD65C9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0" w:type="dxa"/>
          </w:tcPr>
          <w:p w14:paraId="0F26AB49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16" w:type="dxa"/>
            <w:hideMark/>
          </w:tcPr>
          <w:p w14:paraId="5985CC23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(หน่วย </w:t>
            </w:r>
            <w:r w:rsidRPr="00E05B19">
              <w:rPr>
                <w:rFonts w:ascii="BrowalliaUPC" w:hAnsi="BrowalliaUPC" w:cs="BrowalliaUPC" w:hint="cs"/>
                <w:sz w:val="28"/>
                <w:szCs w:val="28"/>
                <w:lang w:val="en-GB"/>
              </w:rPr>
              <w:t xml:space="preserve">: </w:t>
            </w: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พัน</w:t>
            </w: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บาท)</w:t>
            </w:r>
          </w:p>
        </w:tc>
      </w:tr>
      <w:tr w:rsidR="00E05B19" w:rsidRPr="00E05B19" w14:paraId="30B90B8E" w14:textId="77777777" w:rsidTr="000F20D0">
        <w:trPr>
          <w:trHeight w:val="392"/>
        </w:trPr>
        <w:tc>
          <w:tcPr>
            <w:tcW w:w="6570" w:type="dxa"/>
          </w:tcPr>
          <w:p w14:paraId="65A060BF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0" w:type="dxa"/>
          </w:tcPr>
          <w:p w14:paraId="54AC7B64" w14:textId="77777777" w:rsidR="000F20D0" w:rsidRPr="00E05B19" w:rsidRDefault="000F20D0">
            <w:pPr>
              <w:tabs>
                <w:tab w:val="clear" w:pos="454"/>
                <w:tab w:val="left" w:pos="11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0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16" w:type="dxa"/>
            <w:hideMark/>
          </w:tcPr>
          <w:p w14:paraId="78069CC4" w14:textId="77777777" w:rsidR="000F20D0" w:rsidRPr="00E05B19" w:rsidRDefault="000F20D0">
            <w:pPr>
              <w:pBdr>
                <w:bottom w:val="single" w:sz="6" w:space="1" w:color="auto"/>
              </w:pBdr>
              <w:tabs>
                <w:tab w:val="clear" w:pos="454"/>
                <w:tab w:val="left" w:pos="11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05B19" w:rsidRPr="00E05B19" w14:paraId="4C8B758B" w14:textId="77777777" w:rsidTr="000F20D0">
        <w:trPr>
          <w:trHeight w:val="323"/>
        </w:trPr>
        <w:tc>
          <w:tcPr>
            <w:tcW w:w="6570" w:type="dxa"/>
          </w:tcPr>
          <w:p w14:paraId="45FD2645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1BB1FD2F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216" w:type="dxa"/>
          </w:tcPr>
          <w:p w14:paraId="164ABEEE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</w:tr>
      <w:tr w:rsidR="00E05B19" w:rsidRPr="00E05B19" w14:paraId="3EFC295A" w14:textId="77777777" w:rsidTr="000F20D0">
        <w:trPr>
          <w:trHeight w:val="323"/>
        </w:trPr>
        <w:tc>
          <w:tcPr>
            <w:tcW w:w="6570" w:type="dxa"/>
            <w:hideMark/>
          </w:tcPr>
          <w:p w14:paraId="1D294178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ค่าเช่าจ่ายล่วงหน้าระยะยาว</w:t>
            </w:r>
          </w:p>
        </w:tc>
        <w:tc>
          <w:tcPr>
            <w:tcW w:w="260" w:type="dxa"/>
          </w:tcPr>
          <w:p w14:paraId="52C1689E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hideMark/>
          </w:tcPr>
          <w:p w14:paraId="60D74EF0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</w:rPr>
              <w:t>5,961</w:t>
            </w:r>
          </w:p>
        </w:tc>
      </w:tr>
      <w:tr w:rsidR="00E05B19" w:rsidRPr="00E05B19" w14:paraId="59BE10DA" w14:textId="77777777" w:rsidTr="000F20D0">
        <w:trPr>
          <w:trHeight w:val="355"/>
        </w:trPr>
        <w:tc>
          <w:tcPr>
            <w:tcW w:w="6570" w:type="dxa"/>
            <w:hideMark/>
          </w:tcPr>
          <w:p w14:paraId="6ACB2534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ที่ดิน อาคารและอุปกรณ์</w:t>
            </w:r>
            <w:r w:rsidRPr="00E05B19">
              <w:rPr>
                <w:rFonts w:ascii="BrowalliaUPC" w:hAnsi="BrowalliaUPC" w:cs="BrowalliaUPC" w:hint="cs"/>
                <w:sz w:val="28"/>
                <w:szCs w:val="28"/>
              </w:rPr>
              <w:t xml:space="preserve"> - </w:t>
            </w: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60" w:type="dxa"/>
          </w:tcPr>
          <w:p w14:paraId="0E5F2EFC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216" w:type="dxa"/>
            <w:hideMark/>
          </w:tcPr>
          <w:p w14:paraId="749A2D05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</w:rPr>
              <w:t>150,312</w:t>
            </w:r>
          </w:p>
        </w:tc>
      </w:tr>
      <w:tr w:rsidR="00E05B19" w:rsidRPr="00E05B19" w14:paraId="2FDA6BC8" w14:textId="77777777" w:rsidTr="000F20D0">
        <w:trPr>
          <w:trHeight w:val="355"/>
        </w:trPr>
        <w:tc>
          <w:tcPr>
            <w:tcW w:w="6570" w:type="dxa"/>
            <w:hideMark/>
          </w:tcPr>
          <w:p w14:paraId="6B9954BB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 w:hanging="45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60" w:type="dxa"/>
            <w:hideMark/>
          </w:tcPr>
          <w:p w14:paraId="74548C75" w14:textId="77777777" w:rsidR="000F20D0" w:rsidRPr="00E05B19" w:rsidRDefault="000F20D0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16" w:type="dxa"/>
            <w:hideMark/>
          </w:tcPr>
          <w:p w14:paraId="6A9D4E86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</w:rPr>
              <w:t>(113,041)</w:t>
            </w:r>
          </w:p>
        </w:tc>
      </w:tr>
      <w:tr w:rsidR="00E05B19" w:rsidRPr="00E05B19" w14:paraId="5F7097A2" w14:textId="77777777" w:rsidTr="000F20D0">
        <w:trPr>
          <w:trHeight w:val="380"/>
        </w:trPr>
        <w:tc>
          <w:tcPr>
            <w:tcW w:w="6570" w:type="dxa"/>
            <w:hideMark/>
          </w:tcPr>
          <w:p w14:paraId="6965B038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 w:hanging="45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60" w:type="dxa"/>
            <w:vAlign w:val="bottom"/>
          </w:tcPr>
          <w:p w14:paraId="7D264901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16" w:type="dxa"/>
            <w:hideMark/>
          </w:tcPr>
          <w:p w14:paraId="40CBA473" w14:textId="77777777" w:rsidR="000F20D0" w:rsidRPr="00E05B19" w:rsidRDefault="000F20D0">
            <w:pPr>
              <w:pBdr>
                <w:bottom w:val="single" w:sz="4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</w:rPr>
              <w:t>(2,599)</w:t>
            </w:r>
          </w:p>
        </w:tc>
      </w:tr>
      <w:tr w:rsidR="00E05B19" w:rsidRPr="00E05B19" w14:paraId="7B865200" w14:textId="77777777" w:rsidTr="000F20D0">
        <w:trPr>
          <w:trHeight w:val="380"/>
        </w:trPr>
        <w:tc>
          <w:tcPr>
            <w:tcW w:w="6570" w:type="dxa"/>
            <w:hideMark/>
          </w:tcPr>
          <w:p w14:paraId="7D76031B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</w:rPr>
              <w:t>มูลค่าตามบัญชีสุทธิของสินทรัพย์และหนี้สินที่โอน</w:t>
            </w:r>
          </w:p>
        </w:tc>
        <w:tc>
          <w:tcPr>
            <w:tcW w:w="260" w:type="dxa"/>
            <w:hideMark/>
          </w:tcPr>
          <w:p w14:paraId="33621A2C" w14:textId="77777777" w:rsidR="000F20D0" w:rsidRPr="00E05B19" w:rsidRDefault="000F20D0">
            <w:pPr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  <w:hideMark/>
          </w:tcPr>
          <w:p w14:paraId="5592CB19" w14:textId="77777777" w:rsidR="000F20D0" w:rsidRPr="00E05B19" w:rsidRDefault="000F20D0">
            <w:pPr>
              <w:pBdr>
                <w:bottom w:val="single" w:sz="12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lang w:val="en-GB"/>
              </w:rPr>
              <w:t>40,633</w:t>
            </w:r>
          </w:p>
        </w:tc>
      </w:tr>
      <w:tr w:rsidR="00E05B19" w:rsidRPr="00E05B19" w14:paraId="7C88DDFA" w14:textId="77777777" w:rsidTr="000F20D0">
        <w:trPr>
          <w:trHeight w:val="380"/>
        </w:trPr>
        <w:tc>
          <w:tcPr>
            <w:tcW w:w="6570" w:type="dxa"/>
          </w:tcPr>
          <w:p w14:paraId="6B04B49F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2E9223E2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37777323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E05B19" w:rsidRPr="00E05B19" w14:paraId="58B7BBD1" w14:textId="77777777" w:rsidTr="000F20D0">
        <w:trPr>
          <w:trHeight w:val="367"/>
        </w:trPr>
        <w:tc>
          <w:tcPr>
            <w:tcW w:w="6570" w:type="dxa"/>
            <w:hideMark/>
          </w:tcPr>
          <w:p w14:paraId="0B613BBD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เงินสดรับจากการขายสินทรัพย์</w:t>
            </w:r>
          </w:p>
        </w:tc>
        <w:tc>
          <w:tcPr>
            <w:tcW w:w="260" w:type="dxa"/>
          </w:tcPr>
          <w:p w14:paraId="2C3D67CD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  <w:hideMark/>
          </w:tcPr>
          <w:p w14:paraId="4AC3E868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</w:rPr>
              <w:t>357,009</w:t>
            </w:r>
          </w:p>
        </w:tc>
      </w:tr>
      <w:tr w:rsidR="00E05B19" w:rsidRPr="00E05B19" w14:paraId="17C14D2C" w14:textId="77777777" w:rsidTr="000F20D0">
        <w:trPr>
          <w:trHeight w:val="367"/>
        </w:trPr>
        <w:tc>
          <w:tcPr>
            <w:tcW w:w="6570" w:type="dxa"/>
            <w:hideMark/>
          </w:tcPr>
          <w:p w14:paraId="1BAD1932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หัก</w:t>
            </w: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มูลค่าตามบัญชีสุทธิของสินทรัพย์และหนี้สินที่โอน</w:t>
            </w:r>
          </w:p>
        </w:tc>
        <w:tc>
          <w:tcPr>
            <w:tcW w:w="260" w:type="dxa"/>
          </w:tcPr>
          <w:p w14:paraId="5AAC4597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  <w:hideMark/>
          </w:tcPr>
          <w:p w14:paraId="1DF69510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</w:rPr>
              <w:t>(</w:t>
            </w:r>
            <w:r w:rsidRPr="00E05B19">
              <w:rPr>
                <w:rFonts w:ascii="BrowalliaUPC" w:hAnsi="BrowalliaUPC" w:cs="BrowalliaUPC" w:hint="cs"/>
                <w:sz w:val="28"/>
                <w:szCs w:val="28"/>
                <w:lang w:val="en-GB"/>
              </w:rPr>
              <w:t>40,633)</w:t>
            </w:r>
          </w:p>
        </w:tc>
      </w:tr>
      <w:tr w:rsidR="00E05B19" w:rsidRPr="00E05B19" w14:paraId="281F8BF9" w14:textId="77777777" w:rsidTr="000F20D0">
        <w:trPr>
          <w:trHeight w:val="392"/>
        </w:trPr>
        <w:tc>
          <w:tcPr>
            <w:tcW w:w="6570" w:type="dxa"/>
            <w:hideMark/>
          </w:tcPr>
          <w:p w14:paraId="6DBA59F6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หัก</w:t>
            </w: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ค่าธรรมเนียมการโอน</w:t>
            </w:r>
          </w:p>
        </w:tc>
        <w:tc>
          <w:tcPr>
            <w:tcW w:w="260" w:type="dxa"/>
          </w:tcPr>
          <w:p w14:paraId="211A2F6D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  <w:hideMark/>
          </w:tcPr>
          <w:p w14:paraId="049A2239" w14:textId="77777777" w:rsidR="000F20D0" w:rsidRPr="00E05B19" w:rsidRDefault="000F20D0">
            <w:pPr>
              <w:pBdr>
                <w:bottom w:val="single" w:sz="4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</w:rPr>
              <w:t>(9,179)</w:t>
            </w:r>
          </w:p>
        </w:tc>
      </w:tr>
      <w:tr w:rsidR="000F20D0" w:rsidRPr="00E05B19" w14:paraId="655154EC" w14:textId="77777777" w:rsidTr="000F20D0">
        <w:trPr>
          <w:trHeight w:val="404"/>
        </w:trPr>
        <w:tc>
          <w:tcPr>
            <w:tcW w:w="6570" w:type="dxa"/>
            <w:hideMark/>
          </w:tcPr>
          <w:p w14:paraId="5D4989D3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260" w:type="dxa"/>
          </w:tcPr>
          <w:p w14:paraId="69395099" w14:textId="77777777" w:rsidR="000F20D0" w:rsidRPr="00E05B19" w:rsidRDefault="000F20D0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  <w:hideMark/>
          </w:tcPr>
          <w:p w14:paraId="56D5DB77" w14:textId="77777777" w:rsidR="000F20D0" w:rsidRPr="00E05B19" w:rsidRDefault="000F20D0">
            <w:pPr>
              <w:pBdr>
                <w:bottom w:val="single" w:sz="12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</w:rPr>
              <w:t>307,197</w:t>
            </w:r>
          </w:p>
        </w:tc>
      </w:tr>
    </w:tbl>
    <w:p w14:paraId="7C33C2C3" w14:textId="77777777" w:rsidR="000F20D0" w:rsidRPr="00E05B19" w:rsidRDefault="000F20D0" w:rsidP="000F20D0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0"/>
          <w:szCs w:val="20"/>
        </w:rPr>
      </w:pPr>
    </w:p>
    <w:p w14:paraId="68C3BBA8" w14:textId="77777777" w:rsidR="000F20D0" w:rsidRPr="00E05B19" w:rsidRDefault="000F20D0" w:rsidP="000F20D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บริษัทย่อยทางอ้อมตรวจสอบรายการขายและรายการโอนสินทรัพย์และหนี้สินแล้วพบว่า มีความแตกต่างที่เกิดขึ้นระหว่างรายการสินทรัพย์และหนี้สินที่โอน กับจำนวนที่ระบุไว้ในสัญญาขายสิทธิ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แฟ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รนไช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ส์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และขายสินทรัพย์ นอกจากนี้ มีรายการที่เกิดขึ้นหลังจากการโอนสินทรัพย์ที่อยู่ระหว่างการเจรจาของผู้บริหารของบริษัทย่อยทางอ้อมกับผู้รับสิทธิให้ชำระเงินคืน ได้แก่ สินค้าที่โอนไปยัง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แฟ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รนไช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ส์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และเงินมัดจำ รายการดังกล่าวถูกบันทึกเป็น ลูกหนี้อื่น จำนวน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91.34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ล้านบาท</w:t>
      </w:r>
    </w:p>
    <w:p w14:paraId="38030FF2" w14:textId="77777777" w:rsidR="000F20D0" w:rsidRPr="00E05B19" w:rsidRDefault="000F20D0" w:rsidP="000F20D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0"/>
          <w:szCs w:val="20"/>
        </w:rPr>
      </w:pPr>
    </w:p>
    <w:p w14:paraId="688790AD" w14:textId="77777777" w:rsidR="000F20D0" w:rsidRPr="00E05B19" w:rsidRDefault="000F20D0" w:rsidP="000F20D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lastRenderedPageBreak/>
        <w:t xml:space="preserve">เมื่อวันที่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13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กุมภาพันธ์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2561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คณะกรรมการบริษัทได้มีหนังสือแจ้งไปยังกรรมการของบริษัทย่อย ให้ระงับการ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ทํา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       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นิติกรรมเกี่ยวกับการจําหน่ายสินทรัพย์ของบริษัทย่อยทางอ้อม อย่างไรก็ตาม ที่ประชุมคณะกรรมการของบริษัทย่อยทางอ้อม เมื่อวันที่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>20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กุมภาพันธ์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>2561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ยังดำเนินการให้สัตยาบันการลงนามสัญญาจำหน่ายสิทธิ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แฟ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รนไช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ส์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21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สาขา</w:t>
      </w:r>
    </w:p>
    <w:p w14:paraId="25173AF8" w14:textId="77777777" w:rsidR="00A3337F" w:rsidRPr="00E05B19" w:rsidRDefault="00A3337F" w:rsidP="000F20D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0"/>
          <w:szCs w:val="20"/>
        </w:rPr>
      </w:pPr>
    </w:p>
    <w:p w14:paraId="54DC4784" w14:textId="0EB6C80D" w:rsidR="000F20D0" w:rsidRPr="00E05B19" w:rsidRDefault="000F20D0" w:rsidP="000F20D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จากเหตุการณ์ดังกล่าว บริษัทย่อยได้ดำเนินการตรวจสอบความเหมาะสมในการทำนิติกรรมเกี่ยวกับการจำหน่ายสินทรัพย์ของบริษัทย่อยทางอ้อมแล้ว และได้ดำเนินการทางกฎหมายเพื่อฟ้องร้องผู้รับสิทธิ ในทางตรงกันข้าม </w:t>
      </w:r>
      <w:r w:rsidRPr="00E05B19">
        <w:rPr>
          <w:rFonts w:ascii="BrowalliaUPC" w:hAnsi="BrowalliaUPC" w:cs="BrowalliaUPC" w:hint="cs"/>
          <w:color w:val="auto"/>
          <w:sz w:val="28"/>
          <w:szCs w:val="28"/>
        </w:rPr>
        <w:t xml:space="preserve">                </w:t>
      </w:r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ผู้รับสิทธิได้ยื่นฟ้องบริษัทย่อยทางอ้อมในข้อหาผิดสัญญาขายสิทธิ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แฟ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รนไช</w:t>
      </w:r>
      <w:proofErr w:type="spellStart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ส์</w:t>
      </w:r>
      <w:proofErr w:type="spellEnd"/>
      <w:r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และขายสินทรัพย์ และเรียกร้องเงินชดเชยจากการรับประกันผลตอบแทนกำไรจากการดำเนินงานของสาขา ปัจจุบันศาลสั่งจำหน่ายคดีดังกล่าวเป็นการชั่วคราว เนื่องจากในระหว่างการดำเนินกระบวนการพิจารณาคดีของศาล บริษัทย่อยทางอ้อมได้ยื่นคำร้องต่อศาลล้มละลายกลางเพื่อฟื้นฟูกิจการ</w:t>
      </w:r>
    </w:p>
    <w:p w14:paraId="1C1C438F" w14:textId="77777777" w:rsidR="008D3E87" w:rsidRPr="00E05B19" w:rsidRDefault="008D3E87" w:rsidP="004B7A9B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E95389C" w14:textId="0C043736" w:rsidR="00AC3F2F" w:rsidRPr="00E05B19" w:rsidRDefault="00AE537E" w:rsidP="002A3DCB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สินค้าคงเหลือ</w:t>
      </w:r>
    </w:p>
    <w:p w14:paraId="3A641FEC" w14:textId="77777777" w:rsidR="00AC3F2F" w:rsidRPr="00E05B19" w:rsidRDefault="00AC3F2F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tbl>
      <w:tblPr>
        <w:tblW w:w="898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144"/>
        <w:gridCol w:w="236"/>
        <w:gridCol w:w="1146"/>
        <w:gridCol w:w="237"/>
        <w:gridCol w:w="1143"/>
        <w:gridCol w:w="236"/>
        <w:gridCol w:w="1155"/>
      </w:tblGrid>
      <w:tr w:rsidR="00E05B19" w:rsidRPr="00E05B19" w14:paraId="1330C124" w14:textId="77777777" w:rsidTr="00B312C9">
        <w:tc>
          <w:tcPr>
            <w:tcW w:w="3685" w:type="dxa"/>
          </w:tcPr>
          <w:p w14:paraId="239DE710" w14:textId="77777777" w:rsidR="00AC3F2F" w:rsidRPr="00E05B19" w:rsidRDefault="00AC3F2F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7BB6142B" w14:textId="77777777" w:rsidR="00AC3F2F" w:rsidRPr="00E05B19" w:rsidRDefault="00AC3F2F" w:rsidP="00B312C9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05B19" w:rsidRPr="00E05B19" w14:paraId="50F862F4" w14:textId="77777777" w:rsidTr="00B312C9">
        <w:tc>
          <w:tcPr>
            <w:tcW w:w="3685" w:type="dxa"/>
          </w:tcPr>
          <w:p w14:paraId="506E3DF2" w14:textId="77777777" w:rsidR="00AC3F2F" w:rsidRPr="00E05B19" w:rsidRDefault="00AC3F2F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4B4BC6" w14:textId="77777777" w:rsidR="00AC3F2F" w:rsidRPr="00E05B19" w:rsidRDefault="00AC3F2F" w:rsidP="008473CA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3A6C31F" w14:textId="77777777" w:rsidR="00AC3F2F" w:rsidRPr="00E05B19" w:rsidRDefault="00AC3F2F" w:rsidP="00B312C9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84E15" w14:textId="77777777" w:rsidR="00AC3F2F" w:rsidRPr="00E05B19" w:rsidRDefault="00AC3F2F" w:rsidP="00B312C9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05B19" w:rsidRPr="00E05B19" w14:paraId="657175FD" w14:textId="77777777" w:rsidTr="00B312C9">
        <w:tc>
          <w:tcPr>
            <w:tcW w:w="3685" w:type="dxa"/>
          </w:tcPr>
          <w:p w14:paraId="63F916FC" w14:textId="77777777" w:rsidR="00AC3F2F" w:rsidRPr="00E05B19" w:rsidRDefault="00AC3F2F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3B469" w14:textId="6B512B26" w:rsidR="00AC3F2F" w:rsidRPr="00E05B19" w:rsidRDefault="00D55593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AC3F2F" w:rsidRPr="00E05B19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D0B71" w14:textId="77777777" w:rsidR="00AC3F2F" w:rsidRPr="00E05B19" w:rsidRDefault="00AC3F2F" w:rsidP="00B312C9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CCC15" w14:textId="77777777" w:rsidR="00AC3F2F" w:rsidRPr="00E05B19" w:rsidRDefault="00AC3F2F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7" w:type="dxa"/>
            <w:vAlign w:val="bottom"/>
          </w:tcPr>
          <w:p w14:paraId="297E4042" w14:textId="77777777" w:rsidR="00AC3F2F" w:rsidRPr="00E05B19" w:rsidRDefault="00AC3F2F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3FCEA" w14:textId="4D7876AB" w:rsidR="00AC3F2F" w:rsidRPr="00E05B19" w:rsidRDefault="00D55593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AC3F2F" w:rsidRPr="00E05B19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A8E26" w14:textId="77777777" w:rsidR="00AC3F2F" w:rsidRPr="00E05B19" w:rsidRDefault="00AC3F2F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EC2C70" w14:textId="77777777" w:rsidR="00AC3F2F" w:rsidRPr="00E05B19" w:rsidRDefault="00AC3F2F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05B19" w:rsidRPr="00E05B19" w14:paraId="2946C78C" w14:textId="77777777" w:rsidTr="00C7158F">
        <w:trPr>
          <w:trHeight w:val="227"/>
        </w:trPr>
        <w:tc>
          <w:tcPr>
            <w:tcW w:w="3685" w:type="dxa"/>
            <w:vAlign w:val="bottom"/>
          </w:tcPr>
          <w:p w14:paraId="4CC858AE" w14:textId="77777777" w:rsidR="00AC3F2F" w:rsidRPr="00E05B19" w:rsidRDefault="00AC3F2F" w:rsidP="00B312C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3CFEE906" w14:textId="77777777" w:rsidR="00AC3F2F" w:rsidRPr="00E05B19" w:rsidRDefault="00AC3F2F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3E4E8B" w14:textId="77777777" w:rsidR="00AC3F2F" w:rsidRPr="00E05B19" w:rsidRDefault="00AC3F2F" w:rsidP="00B312C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6357E949" w14:textId="77777777" w:rsidR="00AC3F2F" w:rsidRPr="00E05B19" w:rsidRDefault="00AC3F2F" w:rsidP="00B312C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3E9D779A" w14:textId="77777777" w:rsidR="00AC3F2F" w:rsidRPr="00E05B19" w:rsidRDefault="00AC3F2F" w:rsidP="00B312C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3A021FDE" w14:textId="77777777" w:rsidR="00AC3F2F" w:rsidRPr="00E05B19" w:rsidRDefault="00AC3F2F" w:rsidP="00B312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E8D6814" w14:textId="77777777" w:rsidR="00AC3F2F" w:rsidRPr="00E05B19" w:rsidRDefault="00AC3F2F" w:rsidP="00B312C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1DEBEB4" w14:textId="77777777" w:rsidR="00AC3F2F" w:rsidRPr="00E05B19" w:rsidRDefault="00AC3F2F" w:rsidP="00B312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E05B19" w:rsidRPr="00E05B19" w14:paraId="2B20582E" w14:textId="77777777" w:rsidTr="00B312C9">
        <w:tc>
          <w:tcPr>
            <w:tcW w:w="3685" w:type="dxa"/>
            <w:hideMark/>
          </w:tcPr>
          <w:p w14:paraId="1B621CA1" w14:textId="0DBFD1D0" w:rsidR="00B24321" w:rsidRPr="00E05B19" w:rsidRDefault="00B24321" w:rsidP="00B243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4" w:type="dxa"/>
          </w:tcPr>
          <w:p w14:paraId="1DF10D01" w14:textId="77FC951C" w:rsidR="00B24321" w:rsidRPr="00E05B19" w:rsidRDefault="00F71DF2" w:rsidP="00D808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65,93</w:t>
            </w:r>
            <w:r w:rsidR="000B2B04" w:rsidRPr="00E05B19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38CA1E6" w14:textId="77777777" w:rsidR="00B24321" w:rsidRPr="00E05B19" w:rsidRDefault="00B24321" w:rsidP="00B2432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hideMark/>
          </w:tcPr>
          <w:p w14:paraId="052BD9C9" w14:textId="5CA295F7" w:rsidR="00B24321" w:rsidRPr="00E05B19" w:rsidRDefault="00B24321" w:rsidP="00B243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41</w:t>
            </w:r>
          </w:p>
        </w:tc>
        <w:tc>
          <w:tcPr>
            <w:tcW w:w="237" w:type="dxa"/>
          </w:tcPr>
          <w:p w14:paraId="7E4EB6B4" w14:textId="77777777" w:rsidR="00B24321" w:rsidRPr="00E05B19" w:rsidRDefault="00B24321" w:rsidP="00B2432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CC40A8F" w14:textId="4B013163" w:rsidR="00B24321" w:rsidRPr="00E05B19" w:rsidRDefault="00B24321" w:rsidP="00B24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57,918</w:t>
            </w:r>
          </w:p>
        </w:tc>
        <w:tc>
          <w:tcPr>
            <w:tcW w:w="236" w:type="dxa"/>
          </w:tcPr>
          <w:p w14:paraId="77D5CA77" w14:textId="77777777" w:rsidR="00B24321" w:rsidRPr="00E05B19" w:rsidRDefault="00B24321" w:rsidP="00B2432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hideMark/>
          </w:tcPr>
          <w:p w14:paraId="5FC5321C" w14:textId="4ADA310F" w:rsidR="00B24321" w:rsidRPr="00E05B19" w:rsidRDefault="00B24321" w:rsidP="00B24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05B19" w:rsidRPr="00E05B19" w14:paraId="4ABEE5A8" w14:textId="77777777" w:rsidTr="00B312C9">
        <w:tc>
          <w:tcPr>
            <w:tcW w:w="3685" w:type="dxa"/>
          </w:tcPr>
          <w:p w14:paraId="54674604" w14:textId="0F883A1F" w:rsidR="00B24321" w:rsidRPr="00E05B19" w:rsidRDefault="00B24321" w:rsidP="00B243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44" w:type="dxa"/>
          </w:tcPr>
          <w:p w14:paraId="18F5F766" w14:textId="77777777" w:rsidR="00B24321" w:rsidRPr="00E05B19" w:rsidRDefault="00B24321" w:rsidP="00D808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0C5C5" w14:textId="77777777" w:rsidR="00B24321" w:rsidRPr="00E05B19" w:rsidRDefault="00B24321" w:rsidP="00B2432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74FD582" w14:textId="77777777" w:rsidR="00B24321" w:rsidRPr="00E05B19" w:rsidRDefault="00B24321" w:rsidP="00B243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6CBEA5E1" w14:textId="77777777" w:rsidR="00B24321" w:rsidRPr="00E05B19" w:rsidRDefault="00B24321" w:rsidP="00B2432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68EE97C8" w14:textId="77777777" w:rsidR="00B24321" w:rsidRPr="00E05B19" w:rsidRDefault="00B24321" w:rsidP="00B24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41B4FD" w14:textId="77777777" w:rsidR="00B24321" w:rsidRPr="00E05B19" w:rsidRDefault="00B24321" w:rsidP="00B2432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C925E1" w14:textId="77777777" w:rsidR="00B24321" w:rsidRPr="00E05B19" w:rsidRDefault="00B24321" w:rsidP="00B24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05B19" w:rsidRPr="00E05B19" w14:paraId="45310074" w14:textId="77777777" w:rsidTr="009E5FA1">
        <w:tc>
          <w:tcPr>
            <w:tcW w:w="3685" w:type="dxa"/>
            <w:vAlign w:val="center"/>
          </w:tcPr>
          <w:p w14:paraId="68B119B3" w14:textId="375A2B66" w:rsidR="00B24321" w:rsidRPr="00E05B19" w:rsidRDefault="00B24321" w:rsidP="00B24321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44" w:type="dxa"/>
          </w:tcPr>
          <w:p w14:paraId="6D33D4E5" w14:textId="6588630F" w:rsidR="00B24321" w:rsidRPr="00E05B19" w:rsidRDefault="00525B9D" w:rsidP="00D808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074C79" w:rsidRPr="00E05B19">
              <w:rPr>
                <w:rFonts w:ascii="BrowalliaUPC" w:hAnsi="BrowalliaUPC" w:cs="BrowalliaUPC"/>
                <w:sz w:val="28"/>
                <w:szCs w:val="28"/>
              </w:rPr>
              <w:t>51,705</w:t>
            </w:r>
          </w:p>
        </w:tc>
        <w:tc>
          <w:tcPr>
            <w:tcW w:w="236" w:type="dxa"/>
          </w:tcPr>
          <w:p w14:paraId="787B5278" w14:textId="77777777" w:rsidR="00B24321" w:rsidRPr="00E05B19" w:rsidRDefault="00B24321" w:rsidP="00B2432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E17BA69" w14:textId="7D68A82F" w:rsidR="00B24321" w:rsidRPr="00E05B19" w:rsidRDefault="00B24321" w:rsidP="00B243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423,572</w:t>
            </w:r>
          </w:p>
        </w:tc>
        <w:tc>
          <w:tcPr>
            <w:tcW w:w="237" w:type="dxa"/>
          </w:tcPr>
          <w:p w14:paraId="5F570883" w14:textId="77777777" w:rsidR="00B24321" w:rsidRPr="00E05B19" w:rsidRDefault="00B24321" w:rsidP="00B2432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8EE768A" w14:textId="2A0270A0" w:rsidR="00B24321" w:rsidRPr="00E05B19" w:rsidRDefault="00B24321" w:rsidP="00B24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367,794</w:t>
            </w:r>
          </w:p>
        </w:tc>
        <w:tc>
          <w:tcPr>
            <w:tcW w:w="236" w:type="dxa"/>
          </w:tcPr>
          <w:p w14:paraId="5F4643A7" w14:textId="77777777" w:rsidR="00B24321" w:rsidRPr="00E05B19" w:rsidRDefault="00B24321" w:rsidP="00B2432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59E4E5D" w14:textId="26D7143F" w:rsidR="00B24321" w:rsidRPr="00E05B19" w:rsidRDefault="00B24321" w:rsidP="00B24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321,704</w:t>
            </w:r>
          </w:p>
        </w:tc>
      </w:tr>
      <w:tr w:rsidR="00E05B19" w:rsidRPr="00E05B19" w14:paraId="275BE3E3" w14:textId="77777777" w:rsidTr="009E5FA1">
        <w:tc>
          <w:tcPr>
            <w:tcW w:w="3685" w:type="dxa"/>
            <w:vAlign w:val="center"/>
          </w:tcPr>
          <w:p w14:paraId="762B7E7F" w14:textId="558F948A" w:rsidR="00B24321" w:rsidRPr="00E05B19" w:rsidRDefault="00B24321" w:rsidP="00B24321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ผลิตภัณฑ์เสริมความงาม</w:t>
            </w:r>
          </w:p>
        </w:tc>
        <w:tc>
          <w:tcPr>
            <w:tcW w:w="1144" w:type="dxa"/>
          </w:tcPr>
          <w:p w14:paraId="7DA0D2AE" w14:textId="78922553" w:rsidR="00B24321" w:rsidRPr="00E05B19" w:rsidRDefault="000167A0" w:rsidP="00D808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39,716</w:t>
            </w:r>
          </w:p>
        </w:tc>
        <w:tc>
          <w:tcPr>
            <w:tcW w:w="236" w:type="dxa"/>
          </w:tcPr>
          <w:p w14:paraId="1DBF69DB" w14:textId="77777777" w:rsidR="00B24321" w:rsidRPr="00E05B19" w:rsidRDefault="00B24321" w:rsidP="00B2432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34CA7C9" w14:textId="35122918" w:rsidR="00B24321" w:rsidRPr="00E05B19" w:rsidRDefault="00B24321" w:rsidP="00B243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27,356</w:t>
            </w:r>
          </w:p>
        </w:tc>
        <w:tc>
          <w:tcPr>
            <w:tcW w:w="237" w:type="dxa"/>
          </w:tcPr>
          <w:p w14:paraId="3ECDB0D2" w14:textId="77777777" w:rsidR="00B24321" w:rsidRPr="00E05B19" w:rsidRDefault="00B24321" w:rsidP="00B2432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4054A38" w14:textId="6381C5D1" w:rsidR="00B24321" w:rsidRPr="00E05B19" w:rsidRDefault="00B24321" w:rsidP="00B24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FD2FB2" w14:textId="77777777" w:rsidR="00B24321" w:rsidRPr="00E05B19" w:rsidRDefault="00B24321" w:rsidP="00B2432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11B8220" w14:textId="056FA230" w:rsidR="00B24321" w:rsidRPr="00E05B19" w:rsidRDefault="00B24321" w:rsidP="00B24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05B19" w:rsidRPr="00E05B19" w14:paraId="30D97683" w14:textId="77777777" w:rsidTr="00DC10A1">
        <w:tc>
          <w:tcPr>
            <w:tcW w:w="3685" w:type="dxa"/>
            <w:vAlign w:val="center"/>
          </w:tcPr>
          <w:p w14:paraId="1315E06D" w14:textId="02BC3051" w:rsidR="00B24321" w:rsidRPr="00E05B19" w:rsidRDefault="00B24321" w:rsidP="00B243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44" w:type="dxa"/>
          </w:tcPr>
          <w:p w14:paraId="494F80E6" w14:textId="01F65268" w:rsidR="00B24321" w:rsidRPr="00E05B19" w:rsidRDefault="00F71DF2" w:rsidP="000B2B0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    1,822</w:t>
            </w:r>
          </w:p>
        </w:tc>
        <w:tc>
          <w:tcPr>
            <w:tcW w:w="236" w:type="dxa"/>
          </w:tcPr>
          <w:p w14:paraId="0A10E674" w14:textId="77777777" w:rsidR="00B24321" w:rsidRPr="00E05B19" w:rsidRDefault="00B24321" w:rsidP="00B2432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5659D06" w14:textId="089A211E" w:rsidR="00B24321" w:rsidRPr="00E05B19" w:rsidRDefault="00B24321" w:rsidP="00B243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1,822</w:t>
            </w:r>
          </w:p>
        </w:tc>
        <w:tc>
          <w:tcPr>
            <w:tcW w:w="237" w:type="dxa"/>
          </w:tcPr>
          <w:p w14:paraId="6645C173" w14:textId="77777777" w:rsidR="00B24321" w:rsidRPr="00E05B19" w:rsidRDefault="00B24321" w:rsidP="00B2432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1D1B438D" w14:textId="048ED87E" w:rsidR="00B24321" w:rsidRPr="00E05B19" w:rsidRDefault="00B24321" w:rsidP="00B24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1,822</w:t>
            </w:r>
          </w:p>
        </w:tc>
        <w:tc>
          <w:tcPr>
            <w:tcW w:w="236" w:type="dxa"/>
          </w:tcPr>
          <w:p w14:paraId="39FB4BD8" w14:textId="77777777" w:rsidR="00B24321" w:rsidRPr="00E05B19" w:rsidRDefault="00B24321" w:rsidP="00B2432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78996C37" w14:textId="5F4BFE5F" w:rsidR="00B24321" w:rsidRPr="00E05B19" w:rsidRDefault="00B24321" w:rsidP="00B24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1,822</w:t>
            </w:r>
          </w:p>
        </w:tc>
      </w:tr>
      <w:tr w:rsidR="00E05B19" w:rsidRPr="00E05B19" w14:paraId="335461B5" w14:textId="77777777" w:rsidTr="00B312C9">
        <w:tc>
          <w:tcPr>
            <w:tcW w:w="3685" w:type="dxa"/>
          </w:tcPr>
          <w:p w14:paraId="21A4553C" w14:textId="06E32C57" w:rsidR="00B24321" w:rsidRPr="00E05B19" w:rsidRDefault="00B24321" w:rsidP="00B243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วัสดุบรรจุภัณฑ์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3866A9E0" w14:textId="6669DD94" w:rsidR="00B24321" w:rsidRPr="00E05B19" w:rsidRDefault="000A4A63" w:rsidP="00D808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   88</w:t>
            </w:r>
            <w:r w:rsidR="0088244D" w:rsidRPr="00E05B19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558FD05D" w14:textId="77777777" w:rsidR="00B24321" w:rsidRPr="00E05B19" w:rsidRDefault="00B24321" w:rsidP="00B2432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9395F66" w14:textId="0948AF98" w:rsidR="00B24321" w:rsidRPr="00E05B19" w:rsidRDefault="00B24321" w:rsidP="00B243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11,429</w:t>
            </w:r>
          </w:p>
        </w:tc>
        <w:tc>
          <w:tcPr>
            <w:tcW w:w="237" w:type="dxa"/>
          </w:tcPr>
          <w:p w14:paraId="790D76D6" w14:textId="77777777" w:rsidR="00B24321" w:rsidRPr="00E05B19" w:rsidRDefault="00B24321" w:rsidP="00B2432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494E515" w14:textId="77140D05" w:rsidR="00B24321" w:rsidRPr="00E05B19" w:rsidRDefault="00B24321" w:rsidP="00B24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251B7D" w14:textId="77777777" w:rsidR="00B24321" w:rsidRPr="00E05B19" w:rsidRDefault="00B24321" w:rsidP="00B2432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D9C617A" w14:textId="4B1480AF" w:rsidR="00B24321" w:rsidRPr="00E05B19" w:rsidRDefault="00B24321" w:rsidP="00B24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05B19" w:rsidRPr="00E05B19" w14:paraId="30854BDC" w14:textId="77777777" w:rsidTr="00B312C9">
        <w:tc>
          <w:tcPr>
            <w:tcW w:w="3685" w:type="dxa"/>
          </w:tcPr>
          <w:p w14:paraId="4735352B" w14:textId="62873F26" w:rsidR="00B24321" w:rsidRPr="00E05B19" w:rsidRDefault="00B24321" w:rsidP="00B243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5F459959" w14:textId="20A1BFCA" w:rsidR="00B24321" w:rsidRPr="00E05B19" w:rsidRDefault="005554E1" w:rsidP="00D808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560,06</w:t>
            </w:r>
            <w:r w:rsidR="0088244D" w:rsidRPr="00E05B19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C18C64C" w14:textId="77777777" w:rsidR="00B24321" w:rsidRPr="00E05B19" w:rsidRDefault="00B24321" w:rsidP="00B2432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D7C18B8" w14:textId="13CE6AD5" w:rsidR="00B24321" w:rsidRPr="00E05B19" w:rsidRDefault="00B24321" w:rsidP="00B243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464,220</w:t>
            </w:r>
          </w:p>
        </w:tc>
        <w:tc>
          <w:tcPr>
            <w:tcW w:w="237" w:type="dxa"/>
          </w:tcPr>
          <w:p w14:paraId="0CCD0CC9" w14:textId="77777777" w:rsidR="00B24321" w:rsidRPr="00E05B19" w:rsidRDefault="00B24321" w:rsidP="00B2432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1702881" w14:textId="632437AB" w:rsidR="00B24321" w:rsidRPr="00E05B19" w:rsidRDefault="00B24321" w:rsidP="00B24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427,534</w:t>
            </w:r>
          </w:p>
        </w:tc>
        <w:tc>
          <w:tcPr>
            <w:tcW w:w="236" w:type="dxa"/>
          </w:tcPr>
          <w:p w14:paraId="36CE9A28" w14:textId="77777777" w:rsidR="00B24321" w:rsidRPr="00E05B19" w:rsidRDefault="00B24321" w:rsidP="00B2432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EFCBA56" w14:textId="563BCE54" w:rsidR="00B24321" w:rsidRPr="00E05B19" w:rsidRDefault="00B24321" w:rsidP="00B24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323,526</w:t>
            </w:r>
          </w:p>
        </w:tc>
      </w:tr>
      <w:tr w:rsidR="00E05B19" w:rsidRPr="00E05B19" w14:paraId="62E6117C" w14:textId="77777777" w:rsidTr="00B312C9">
        <w:tc>
          <w:tcPr>
            <w:tcW w:w="3685" w:type="dxa"/>
          </w:tcPr>
          <w:p w14:paraId="04BC0FDE" w14:textId="6C95AF4E" w:rsidR="00B24321" w:rsidRPr="00E05B19" w:rsidRDefault="00B24321" w:rsidP="00B243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44" w:type="dxa"/>
          </w:tcPr>
          <w:p w14:paraId="3DB95C10" w14:textId="2E1A71D4" w:rsidR="00B24321" w:rsidRPr="00E05B19" w:rsidRDefault="00AC5738" w:rsidP="00D808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(63,98</w:t>
            </w:r>
            <w:r w:rsidR="00ED15CD" w:rsidRPr="00E05B19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B0DB64B" w14:textId="77777777" w:rsidR="00B24321" w:rsidRPr="00E05B19" w:rsidRDefault="00B24321" w:rsidP="00B2432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1724FA" w14:textId="3A07A192" w:rsidR="00B24321" w:rsidRPr="00E05B19" w:rsidRDefault="00B24321" w:rsidP="00B243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>61,320)</w:t>
            </w:r>
          </w:p>
        </w:tc>
        <w:tc>
          <w:tcPr>
            <w:tcW w:w="237" w:type="dxa"/>
          </w:tcPr>
          <w:p w14:paraId="1AF25A79" w14:textId="77777777" w:rsidR="00B24321" w:rsidRPr="00E05B19" w:rsidRDefault="00B24321" w:rsidP="00B2432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5E858AA7" w14:textId="3C6D6D57" w:rsidR="00B24321" w:rsidRPr="00E05B19" w:rsidRDefault="00B24321" w:rsidP="00B24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(21,711)</w:t>
            </w:r>
          </w:p>
        </w:tc>
        <w:tc>
          <w:tcPr>
            <w:tcW w:w="236" w:type="dxa"/>
          </w:tcPr>
          <w:p w14:paraId="4425196F" w14:textId="77777777" w:rsidR="00B24321" w:rsidRPr="00E05B19" w:rsidRDefault="00B24321" w:rsidP="00B2432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E4D9F53" w14:textId="02E85091" w:rsidR="00B24321" w:rsidRPr="00E05B19" w:rsidRDefault="00B24321" w:rsidP="00B24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(19,363)</w:t>
            </w:r>
          </w:p>
        </w:tc>
      </w:tr>
      <w:tr w:rsidR="00B24321" w:rsidRPr="00E05B19" w14:paraId="53176939" w14:textId="77777777" w:rsidTr="002913BF">
        <w:tc>
          <w:tcPr>
            <w:tcW w:w="3685" w:type="dxa"/>
            <w:hideMark/>
          </w:tcPr>
          <w:p w14:paraId="2F39B630" w14:textId="6D5E0BA4" w:rsidR="00B24321" w:rsidRPr="00E05B19" w:rsidRDefault="00B24321" w:rsidP="00B243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40F17BE" w14:textId="06F10843" w:rsidR="00B24321" w:rsidRPr="00E05B19" w:rsidRDefault="005554E1" w:rsidP="00B243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496,07</w:t>
            </w:r>
            <w:r w:rsidR="00ED15CD" w:rsidRPr="00E05B19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20EB8BA" w14:textId="77777777" w:rsidR="00B24321" w:rsidRPr="00E05B19" w:rsidRDefault="00B24321" w:rsidP="00B24321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69D19634" w14:textId="4B2A1B61" w:rsidR="00B24321" w:rsidRPr="00E05B19" w:rsidRDefault="00B24321" w:rsidP="00B243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402,900</w:t>
            </w:r>
          </w:p>
        </w:tc>
        <w:tc>
          <w:tcPr>
            <w:tcW w:w="237" w:type="dxa"/>
          </w:tcPr>
          <w:p w14:paraId="287C328B" w14:textId="77777777" w:rsidR="00B24321" w:rsidRPr="00E05B19" w:rsidRDefault="00B24321" w:rsidP="00B2432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ABB651" w14:textId="35C96D1D" w:rsidR="00B24321" w:rsidRPr="00E05B19" w:rsidRDefault="00B24321" w:rsidP="00B243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405,823</w:t>
            </w:r>
          </w:p>
        </w:tc>
        <w:tc>
          <w:tcPr>
            <w:tcW w:w="236" w:type="dxa"/>
          </w:tcPr>
          <w:p w14:paraId="397E27A1" w14:textId="77777777" w:rsidR="00B24321" w:rsidRPr="00E05B19" w:rsidRDefault="00B24321" w:rsidP="00B2432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14:paraId="37C31C09" w14:textId="1C1FD794" w:rsidR="00B24321" w:rsidRPr="00E05B19" w:rsidRDefault="00B24321" w:rsidP="00B243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304,163</w:t>
            </w:r>
          </w:p>
        </w:tc>
      </w:tr>
    </w:tbl>
    <w:p w14:paraId="21A47EF2" w14:textId="571B1382" w:rsidR="00073CCA" w:rsidRPr="00E05B19" w:rsidRDefault="00073CCA" w:rsidP="00C7158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32"/>
          <w:szCs w:val="32"/>
        </w:rPr>
      </w:pPr>
    </w:p>
    <w:p w14:paraId="64718620" w14:textId="3B0C779D" w:rsidR="005D71D8" w:rsidRPr="00E05B19" w:rsidRDefault="00D93886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เงินฝากธนาคารที่มีข้อจำกัดในการใช้</w:t>
      </w:r>
    </w:p>
    <w:p w14:paraId="29FFA10B" w14:textId="77777777" w:rsidR="0009067B" w:rsidRPr="00E05B19" w:rsidRDefault="0009067B" w:rsidP="0009067B">
      <w:pPr>
        <w:pStyle w:val="CordiaNew"/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88198F3" w14:textId="4AA9D9C3" w:rsidR="0009067B" w:rsidRPr="00E05B19" w:rsidRDefault="0009067B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D55593" w:rsidRPr="00E05B19">
        <w:rPr>
          <w:rFonts w:ascii="BrowalliaUPC" w:hAnsi="BrowalliaUPC" w:cs="BrowalliaUPC"/>
          <w:sz w:val="28"/>
          <w:szCs w:val="28"/>
          <w:lang w:val="en-GB"/>
        </w:rPr>
        <w:t>30</w:t>
      </w:r>
      <w:r w:rsidR="00D55593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D55593" w:rsidRPr="00E05B19">
        <w:rPr>
          <w:rFonts w:ascii="BrowalliaUPC" w:hAnsi="BrowalliaUPC" w:cs="BrowalliaUPC"/>
          <w:sz w:val="28"/>
          <w:szCs w:val="28"/>
          <w:cs/>
        </w:rPr>
        <w:t>มิถุนายน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</w:rPr>
        <w:t>2564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กลุ่มบริษัทและบริษัทมีเงินฝากธนาคารที่ถูกอายัดจำนวน</w:t>
      </w:r>
      <w:r w:rsidR="00910F1F" w:rsidRPr="00E05B19">
        <w:rPr>
          <w:rFonts w:ascii="BrowalliaUPC" w:hAnsi="BrowalliaUPC" w:cs="BrowalliaUPC"/>
          <w:sz w:val="28"/>
          <w:szCs w:val="28"/>
        </w:rPr>
        <w:t xml:space="preserve"> 29.2</w:t>
      </w:r>
      <w:r w:rsidR="00D017C8" w:rsidRPr="00E05B19">
        <w:rPr>
          <w:rFonts w:ascii="BrowalliaUPC" w:hAnsi="BrowalliaUPC" w:cs="BrowalliaUPC"/>
          <w:sz w:val="28"/>
          <w:szCs w:val="28"/>
        </w:rPr>
        <w:t>6</w:t>
      </w:r>
      <w:r w:rsidR="00910F1F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910F1F" w:rsidRPr="00E05B19">
        <w:rPr>
          <w:rFonts w:ascii="BrowalliaUPC" w:hAnsi="BrowalliaUPC" w:cs="BrowalliaUPC" w:hint="cs"/>
          <w:sz w:val="28"/>
          <w:szCs w:val="28"/>
          <w:cs/>
        </w:rPr>
        <w:t>ล้านบาท และ</w:t>
      </w:r>
      <w:r w:rsidR="00A71973" w:rsidRPr="00E05B19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C0212B" w:rsidRPr="00E05B19">
        <w:rPr>
          <w:rFonts w:ascii="BrowalliaUPC" w:hAnsi="BrowalliaUPC" w:cs="BrowalliaUPC"/>
          <w:sz w:val="28"/>
          <w:szCs w:val="28"/>
        </w:rPr>
        <w:t>28.03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71871" w:rsidRPr="00E05B19">
        <w:rPr>
          <w:rFonts w:ascii="BrowalliaUPC" w:hAnsi="BrowalliaUPC" w:cs="BrowalliaUPC"/>
          <w:sz w:val="28"/>
          <w:szCs w:val="28"/>
        </w:rPr>
        <w:t xml:space="preserve">  </w:t>
      </w:r>
      <w:r w:rsidR="00BC793E" w:rsidRPr="00E05B19">
        <w:rPr>
          <w:rFonts w:ascii="BrowalliaUPC" w:hAnsi="BrowalliaUPC" w:cs="BrowalliaUPC" w:hint="cs"/>
          <w:sz w:val="28"/>
          <w:szCs w:val="28"/>
          <w:cs/>
        </w:rPr>
        <w:t>ล้านบาท</w:t>
      </w:r>
      <w:r w:rsidR="00910F1F" w:rsidRPr="00E05B19">
        <w:rPr>
          <w:rFonts w:ascii="BrowalliaUPC" w:hAnsi="BrowalliaUPC" w:cs="BrowalliaUPC" w:hint="cs"/>
          <w:sz w:val="28"/>
          <w:szCs w:val="28"/>
          <w:cs/>
        </w:rPr>
        <w:t xml:space="preserve"> ตามลำดับ</w:t>
      </w:r>
      <w:r w:rsidR="00BC793E" w:rsidRPr="00E05B19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ตามที่เปิดเผยในหมายเหตุข้อ</w:t>
      </w:r>
      <w:r w:rsidR="00910F1F" w:rsidRPr="00E05B19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910F1F" w:rsidRPr="00E05B19">
        <w:rPr>
          <w:rFonts w:ascii="BrowalliaUPC" w:hAnsi="BrowalliaUPC" w:cs="BrowalliaUPC"/>
          <w:sz w:val="28"/>
          <w:szCs w:val="28"/>
        </w:rPr>
        <w:t>17</w:t>
      </w:r>
      <w:r w:rsidR="00194E79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910F1F" w:rsidRPr="00E05B19">
        <w:rPr>
          <w:rFonts w:ascii="BrowalliaUPC" w:hAnsi="BrowalliaUPC" w:cs="BrowalliaUPC" w:hint="cs"/>
          <w:sz w:val="28"/>
          <w:szCs w:val="28"/>
          <w:cs/>
        </w:rPr>
        <w:t xml:space="preserve">และ </w:t>
      </w:r>
      <w:r w:rsidRPr="00E05B19">
        <w:rPr>
          <w:rFonts w:ascii="BrowalliaUPC" w:hAnsi="BrowalliaUPC" w:cs="BrowalliaUPC"/>
          <w:sz w:val="28"/>
          <w:szCs w:val="28"/>
        </w:rPr>
        <w:t>2</w:t>
      </w:r>
      <w:r w:rsidR="00910F1F" w:rsidRPr="00E05B19">
        <w:rPr>
          <w:rFonts w:ascii="BrowalliaUPC" w:hAnsi="BrowalliaUPC" w:cs="BrowalliaUPC"/>
          <w:sz w:val="28"/>
          <w:szCs w:val="28"/>
        </w:rPr>
        <w:t>6</w:t>
      </w:r>
      <w:r w:rsidR="00DA2F54" w:rsidRPr="00E05B19">
        <w:rPr>
          <w:rFonts w:ascii="BrowalliaUPC" w:hAnsi="BrowalliaUPC" w:cs="BrowalliaUPC"/>
          <w:sz w:val="28"/>
          <w:szCs w:val="28"/>
        </w:rPr>
        <w:t>.2</w:t>
      </w:r>
    </w:p>
    <w:p w14:paraId="4474A07B" w14:textId="41FE8345" w:rsidR="00C24F49" w:rsidRPr="00E05B19" w:rsidRDefault="00C24F49" w:rsidP="00674CED">
      <w:pPr>
        <w:pStyle w:val="CordiaNew"/>
        <w:jc w:val="thaiDistribute"/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</w:pPr>
    </w:p>
    <w:p w14:paraId="5BFECDF9" w14:textId="5930B67A" w:rsidR="009731A1" w:rsidRPr="00E05B19" w:rsidRDefault="009731A1" w:rsidP="00674CED">
      <w:pPr>
        <w:pStyle w:val="CordiaNew"/>
        <w:jc w:val="thaiDistribute"/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</w:pPr>
    </w:p>
    <w:p w14:paraId="3CD54B2D" w14:textId="5DB1C38E" w:rsidR="009731A1" w:rsidRPr="00E05B19" w:rsidRDefault="009731A1" w:rsidP="00674CED">
      <w:pPr>
        <w:pStyle w:val="CordiaNew"/>
        <w:jc w:val="thaiDistribute"/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</w:pPr>
    </w:p>
    <w:p w14:paraId="07A7FFFF" w14:textId="53149235" w:rsidR="009731A1" w:rsidRPr="00E05B19" w:rsidRDefault="009731A1" w:rsidP="00674CED">
      <w:pPr>
        <w:pStyle w:val="CordiaNew"/>
        <w:jc w:val="thaiDistribute"/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</w:pPr>
    </w:p>
    <w:p w14:paraId="5739DA69" w14:textId="617CE235" w:rsidR="009731A1" w:rsidRPr="00E05B19" w:rsidRDefault="009731A1" w:rsidP="00674CED">
      <w:pPr>
        <w:pStyle w:val="CordiaNew"/>
        <w:jc w:val="thaiDistribute"/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</w:pPr>
    </w:p>
    <w:p w14:paraId="0EFEF2F5" w14:textId="65BB6377" w:rsidR="009731A1" w:rsidRPr="00E05B19" w:rsidRDefault="009731A1" w:rsidP="00674CED">
      <w:pPr>
        <w:pStyle w:val="CordiaNew"/>
        <w:jc w:val="thaiDistribute"/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</w:pPr>
    </w:p>
    <w:p w14:paraId="60E3AA7D" w14:textId="19106A95" w:rsidR="009731A1" w:rsidRPr="00E05B19" w:rsidRDefault="009731A1" w:rsidP="00674CED">
      <w:pPr>
        <w:pStyle w:val="CordiaNew"/>
        <w:jc w:val="thaiDistribute"/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</w:pPr>
    </w:p>
    <w:p w14:paraId="25D5A28F" w14:textId="0FCA05EB" w:rsidR="009731A1" w:rsidRPr="00E05B19" w:rsidRDefault="009731A1" w:rsidP="00674CED">
      <w:pPr>
        <w:pStyle w:val="CordiaNew"/>
        <w:jc w:val="thaiDistribute"/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</w:pPr>
    </w:p>
    <w:p w14:paraId="5451C42A" w14:textId="5FDF5726" w:rsidR="009731A1" w:rsidRPr="00E05B19" w:rsidRDefault="009731A1" w:rsidP="00674CED">
      <w:pPr>
        <w:pStyle w:val="CordiaNew"/>
        <w:jc w:val="thaiDistribute"/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</w:pPr>
    </w:p>
    <w:p w14:paraId="7AC9DC44" w14:textId="7501E315" w:rsidR="001364A5" w:rsidRPr="00E05B19" w:rsidRDefault="001364A5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สินทรัพย์หมุนเวียนอื่น</w:t>
      </w:r>
    </w:p>
    <w:p w14:paraId="609EAC86" w14:textId="424D80D9" w:rsidR="00AB7E7E" w:rsidRPr="00E05B19" w:rsidRDefault="00AB7E7E" w:rsidP="001364A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tbl>
      <w:tblPr>
        <w:tblW w:w="905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3760"/>
        <w:gridCol w:w="1144"/>
        <w:gridCol w:w="236"/>
        <w:gridCol w:w="1146"/>
        <w:gridCol w:w="237"/>
        <w:gridCol w:w="1143"/>
        <w:gridCol w:w="236"/>
        <w:gridCol w:w="1155"/>
      </w:tblGrid>
      <w:tr w:rsidR="00E05B19" w:rsidRPr="00E05B19" w14:paraId="7A7BBCA1" w14:textId="77777777" w:rsidTr="00B27EA9">
        <w:tc>
          <w:tcPr>
            <w:tcW w:w="3760" w:type="dxa"/>
          </w:tcPr>
          <w:p w14:paraId="404011BC" w14:textId="77777777" w:rsidR="00AB7E7E" w:rsidRPr="00E05B19" w:rsidRDefault="00AB7E7E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74F51D8E" w14:textId="77777777" w:rsidR="00AB7E7E" w:rsidRPr="00E05B19" w:rsidRDefault="00AB7E7E" w:rsidP="00B312C9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05B19" w:rsidRPr="00E05B19" w14:paraId="4DFCB303" w14:textId="77777777" w:rsidTr="00B27EA9">
        <w:tc>
          <w:tcPr>
            <w:tcW w:w="3760" w:type="dxa"/>
          </w:tcPr>
          <w:p w14:paraId="780069FD" w14:textId="77777777" w:rsidR="00AB7E7E" w:rsidRPr="00E05B19" w:rsidRDefault="00AB7E7E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EF18B4" w14:textId="77777777" w:rsidR="00AB7E7E" w:rsidRPr="00E05B19" w:rsidRDefault="00AB7E7E" w:rsidP="00B312C9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69938CBA" w14:textId="77777777" w:rsidR="00AB7E7E" w:rsidRPr="00E05B19" w:rsidRDefault="00AB7E7E" w:rsidP="00B312C9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8AA584" w14:textId="77777777" w:rsidR="00AB7E7E" w:rsidRPr="00E05B19" w:rsidRDefault="00AB7E7E" w:rsidP="00B312C9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05B19" w:rsidRPr="00E05B19" w14:paraId="09D9BE62" w14:textId="77777777" w:rsidTr="00B27EA9">
        <w:tc>
          <w:tcPr>
            <w:tcW w:w="3760" w:type="dxa"/>
          </w:tcPr>
          <w:p w14:paraId="726C4FCE" w14:textId="77777777" w:rsidR="00AB7E7E" w:rsidRPr="00E05B19" w:rsidRDefault="00AB7E7E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E8A3F" w14:textId="3C34E042" w:rsidR="00AB7E7E" w:rsidRPr="00E05B19" w:rsidRDefault="00D55593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AB7E7E" w:rsidRPr="00E05B19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4A68D5" w14:textId="77777777" w:rsidR="00AB7E7E" w:rsidRPr="00E05B19" w:rsidRDefault="00AB7E7E" w:rsidP="00B312C9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473F7" w14:textId="77777777" w:rsidR="00AB7E7E" w:rsidRPr="00E05B19" w:rsidRDefault="00AB7E7E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7" w:type="dxa"/>
            <w:vAlign w:val="bottom"/>
          </w:tcPr>
          <w:p w14:paraId="6701BA99" w14:textId="77777777" w:rsidR="00AB7E7E" w:rsidRPr="00E05B19" w:rsidRDefault="00AB7E7E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6060B0" w14:textId="53A5109C" w:rsidR="00AB7E7E" w:rsidRPr="00E05B19" w:rsidRDefault="00D55593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AB7E7E" w:rsidRPr="00E05B19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A295D" w14:textId="77777777" w:rsidR="00AB7E7E" w:rsidRPr="00E05B19" w:rsidRDefault="00AB7E7E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C19E10" w14:textId="77777777" w:rsidR="00AB7E7E" w:rsidRPr="00E05B19" w:rsidRDefault="00AB7E7E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05B19" w:rsidRPr="00E05B19" w14:paraId="43EC40FE" w14:textId="77777777" w:rsidTr="00B27EA9">
        <w:trPr>
          <w:trHeight w:val="311"/>
        </w:trPr>
        <w:tc>
          <w:tcPr>
            <w:tcW w:w="3760" w:type="dxa"/>
            <w:vAlign w:val="bottom"/>
          </w:tcPr>
          <w:p w14:paraId="01695EAB" w14:textId="77777777" w:rsidR="00AB7E7E" w:rsidRPr="00E05B19" w:rsidRDefault="00AB7E7E" w:rsidP="00B312C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426167EA" w14:textId="77777777" w:rsidR="00AB7E7E" w:rsidRPr="00E05B19" w:rsidRDefault="00AB7E7E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2DDC52C7" w14:textId="77777777" w:rsidR="00AB7E7E" w:rsidRPr="00E05B19" w:rsidRDefault="00AB7E7E" w:rsidP="00B312C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78606844" w14:textId="77777777" w:rsidR="00AB7E7E" w:rsidRPr="00E05B19" w:rsidRDefault="00AB7E7E" w:rsidP="00B312C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58CFFF3" w14:textId="77777777" w:rsidR="00AB7E7E" w:rsidRPr="00E05B19" w:rsidRDefault="00AB7E7E" w:rsidP="00B312C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2D43E1DF" w14:textId="77777777" w:rsidR="00AB7E7E" w:rsidRPr="00E05B19" w:rsidRDefault="00AB7E7E" w:rsidP="00B312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203D04A0" w14:textId="77777777" w:rsidR="00AB7E7E" w:rsidRPr="00E05B19" w:rsidRDefault="00AB7E7E" w:rsidP="00B312C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FE73515" w14:textId="77777777" w:rsidR="00AB7E7E" w:rsidRPr="00E05B19" w:rsidRDefault="00AB7E7E" w:rsidP="00B312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E05B19" w:rsidRPr="00E05B19" w14:paraId="745E1EE4" w14:textId="77777777" w:rsidTr="00B27EA9">
        <w:tc>
          <w:tcPr>
            <w:tcW w:w="3760" w:type="dxa"/>
            <w:hideMark/>
          </w:tcPr>
          <w:p w14:paraId="59862C5C" w14:textId="77D9C55B" w:rsidR="00E3089E" w:rsidRPr="00E05B19" w:rsidRDefault="00E3089E" w:rsidP="00E3089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44" w:type="dxa"/>
          </w:tcPr>
          <w:p w14:paraId="0B60A855" w14:textId="2801EA41" w:rsidR="00E3089E" w:rsidRPr="00E05B19" w:rsidRDefault="00264047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6F6709" w:rsidRPr="00E05B19">
              <w:rPr>
                <w:rFonts w:ascii="BrowalliaUPC" w:hAnsi="BrowalliaUPC" w:cs="BrowalliaUPC"/>
                <w:sz w:val="28"/>
                <w:szCs w:val="28"/>
              </w:rPr>
              <w:t>6,058</w:t>
            </w:r>
          </w:p>
        </w:tc>
        <w:tc>
          <w:tcPr>
            <w:tcW w:w="236" w:type="dxa"/>
          </w:tcPr>
          <w:p w14:paraId="16266F5E" w14:textId="77777777" w:rsidR="00E3089E" w:rsidRPr="00E05B19" w:rsidRDefault="00E3089E" w:rsidP="00E3089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hideMark/>
          </w:tcPr>
          <w:p w14:paraId="5B8B1C40" w14:textId="0DA0D21B" w:rsidR="00E3089E" w:rsidRPr="00E05B19" w:rsidRDefault="00E3089E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7,156</w:t>
            </w:r>
          </w:p>
        </w:tc>
        <w:tc>
          <w:tcPr>
            <w:tcW w:w="237" w:type="dxa"/>
          </w:tcPr>
          <w:p w14:paraId="02C79873" w14:textId="77777777" w:rsidR="00E3089E" w:rsidRPr="00E05B19" w:rsidRDefault="00E3089E" w:rsidP="00E3089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3E30150C" w14:textId="2050CF46" w:rsidR="00E3089E" w:rsidRPr="00E05B19" w:rsidRDefault="00E3089E" w:rsidP="00E30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41,410</w:t>
            </w:r>
          </w:p>
        </w:tc>
        <w:tc>
          <w:tcPr>
            <w:tcW w:w="236" w:type="dxa"/>
          </w:tcPr>
          <w:p w14:paraId="55A439B6" w14:textId="77777777" w:rsidR="00E3089E" w:rsidRPr="00E05B19" w:rsidRDefault="00E3089E" w:rsidP="00E3089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hideMark/>
          </w:tcPr>
          <w:p w14:paraId="1846EF7C" w14:textId="6B709EDA" w:rsidR="00E3089E" w:rsidRPr="00E05B19" w:rsidRDefault="00E3089E" w:rsidP="00E30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5,420</w:t>
            </w:r>
          </w:p>
        </w:tc>
      </w:tr>
      <w:tr w:rsidR="00E05B19" w:rsidRPr="00E05B19" w14:paraId="20C41286" w14:textId="77777777" w:rsidTr="00B27EA9">
        <w:tc>
          <w:tcPr>
            <w:tcW w:w="3760" w:type="dxa"/>
          </w:tcPr>
          <w:p w14:paraId="01DBDFCD" w14:textId="78753C47" w:rsidR="00E3089E" w:rsidRPr="00E05B19" w:rsidRDefault="00E3089E" w:rsidP="00E3089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เงินมัดจำ</w:t>
            </w:r>
          </w:p>
        </w:tc>
        <w:tc>
          <w:tcPr>
            <w:tcW w:w="1144" w:type="dxa"/>
          </w:tcPr>
          <w:p w14:paraId="6B256EDF" w14:textId="69DE3316" w:rsidR="00E3089E" w:rsidRPr="00E05B19" w:rsidRDefault="00E0155B" w:rsidP="00E01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5,353</w:t>
            </w:r>
          </w:p>
        </w:tc>
        <w:tc>
          <w:tcPr>
            <w:tcW w:w="236" w:type="dxa"/>
          </w:tcPr>
          <w:p w14:paraId="161B5215" w14:textId="77777777" w:rsidR="00E3089E" w:rsidRPr="00E05B19" w:rsidRDefault="00E3089E" w:rsidP="00E3089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128BDC8" w14:textId="23978E45" w:rsidR="00E3089E" w:rsidRPr="00E05B19" w:rsidRDefault="00E3089E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5,410</w:t>
            </w:r>
          </w:p>
        </w:tc>
        <w:tc>
          <w:tcPr>
            <w:tcW w:w="237" w:type="dxa"/>
          </w:tcPr>
          <w:p w14:paraId="03056672" w14:textId="77777777" w:rsidR="00E3089E" w:rsidRPr="00E05B19" w:rsidRDefault="00E3089E" w:rsidP="00E3089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137CD27" w14:textId="572C6D58" w:rsidR="00E3089E" w:rsidRPr="00E05B19" w:rsidRDefault="00E3089E" w:rsidP="00E30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C60B50" w14:textId="77777777" w:rsidR="00E3089E" w:rsidRPr="00E05B19" w:rsidRDefault="00E3089E" w:rsidP="00E3089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4CACEB1A" w14:textId="28ED0259" w:rsidR="00E3089E" w:rsidRPr="00E05B19" w:rsidRDefault="00E3089E" w:rsidP="00E30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E05B19" w:rsidRPr="00E05B19" w14:paraId="322F6F6A" w14:textId="77777777" w:rsidTr="00B27EA9">
        <w:tc>
          <w:tcPr>
            <w:tcW w:w="3760" w:type="dxa"/>
          </w:tcPr>
          <w:p w14:paraId="05D409BE" w14:textId="44966940" w:rsidR="00E3089E" w:rsidRPr="00E05B19" w:rsidRDefault="00E3089E" w:rsidP="00E3089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ภาษีซื้อยังไม่ถึงกำหนดชำระ</w:t>
            </w:r>
          </w:p>
        </w:tc>
        <w:tc>
          <w:tcPr>
            <w:tcW w:w="1144" w:type="dxa"/>
          </w:tcPr>
          <w:p w14:paraId="32866EF4" w14:textId="170F4378" w:rsidR="00E3089E" w:rsidRPr="00E05B19" w:rsidRDefault="00E0155B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1,970</w:t>
            </w:r>
          </w:p>
        </w:tc>
        <w:tc>
          <w:tcPr>
            <w:tcW w:w="236" w:type="dxa"/>
          </w:tcPr>
          <w:p w14:paraId="6A5B5191" w14:textId="77777777" w:rsidR="00E3089E" w:rsidRPr="00E05B19" w:rsidRDefault="00E3089E" w:rsidP="00E3089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C551A17" w14:textId="6CDDBE7B" w:rsidR="00E3089E" w:rsidRPr="00E05B19" w:rsidRDefault="00E3089E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1,882</w:t>
            </w:r>
          </w:p>
        </w:tc>
        <w:tc>
          <w:tcPr>
            <w:tcW w:w="237" w:type="dxa"/>
          </w:tcPr>
          <w:p w14:paraId="77D6CC34" w14:textId="77777777" w:rsidR="00E3089E" w:rsidRPr="00E05B19" w:rsidRDefault="00E3089E" w:rsidP="00E3089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664DDA8" w14:textId="5E6BBCA8" w:rsidR="00E3089E" w:rsidRPr="00E05B19" w:rsidRDefault="00E3089E" w:rsidP="00E30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9825C2" w14:textId="77777777" w:rsidR="00E3089E" w:rsidRPr="00E05B19" w:rsidRDefault="00E3089E" w:rsidP="00E3089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75ED785D" w14:textId="0CBC0EC7" w:rsidR="00E3089E" w:rsidRPr="00E05B19" w:rsidRDefault="00E3089E" w:rsidP="00E30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E05B19" w:rsidRPr="00E05B19" w14:paraId="225DF36D" w14:textId="77777777" w:rsidTr="00B27EA9">
        <w:tc>
          <w:tcPr>
            <w:tcW w:w="3760" w:type="dxa"/>
          </w:tcPr>
          <w:p w14:paraId="59D40F88" w14:textId="062464CE" w:rsidR="00E3089E" w:rsidRPr="00E05B19" w:rsidRDefault="00E3089E" w:rsidP="00E3089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ภาษีซื้อรอขอคืน</w:t>
            </w:r>
          </w:p>
        </w:tc>
        <w:tc>
          <w:tcPr>
            <w:tcW w:w="1144" w:type="dxa"/>
          </w:tcPr>
          <w:p w14:paraId="3764B43E" w14:textId="0522352F" w:rsidR="00E3089E" w:rsidRPr="00E05B19" w:rsidRDefault="00E3089E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636E37" w14:textId="77777777" w:rsidR="00E3089E" w:rsidRPr="00E05B19" w:rsidRDefault="00E3089E" w:rsidP="00E3089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A87F697" w14:textId="77A1803C" w:rsidR="00E3089E" w:rsidRPr="00E05B19" w:rsidRDefault="00E3089E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38</w:t>
            </w:r>
          </w:p>
        </w:tc>
        <w:tc>
          <w:tcPr>
            <w:tcW w:w="237" w:type="dxa"/>
          </w:tcPr>
          <w:p w14:paraId="2D0BEB0E" w14:textId="77777777" w:rsidR="00E3089E" w:rsidRPr="00E05B19" w:rsidRDefault="00E3089E" w:rsidP="00E3089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3D4536A7" w14:textId="66316440" w:rsidR="00E3089E" w:rsidRPr="00E05B19" w:rsidRDefault="00E3089E" w:rsidP="00E30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4E71D9" w14:textId="77777777" w:rsidR="00E3089E" w:rsidRPr="00E05B19" w:rsidRDefault="00E3089E" w:rsidP="00E3089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137248C2" w14:textId="5BB6EDCE" w:rsidR="00E3089E" w:rsidRPr="00E05B19" w:rsidRDefault="00E3089E" w:rsidP="00E30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E05B19" w:rsidRPr="00E05B19" w14:paraId="6B00791D" w14:textId="77777777" w:rsidTr="00B27EA9">
        <w:tc>
          <w:tcPr>
            <w:tcW w:w="3760" w:type="dxa"/>
          </w:tcPr>
          <w:p w14:paraId="095051E0" w14:textId="3C55EFE0" w:rsidR="00E3089E" w:rsidRPr="00E05B19" w:rsidRDefault="00E3089E" w:rsidP="00E3089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44" w:type="dxa"/>
          </w:tcPr>
          <w:p w14:paraId="6961B778" w14:textId="628A8E2A" w:rsidR="00E3089E" w:rsidRPr="00E05B19" w:rsidRDefault="004321D2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3,277</w:t>
            </w:r>
          </w:p>
        </w:tc>
        <w:tc>
          <w:tcPr>
            <w:tcW w:w="236" w:type="dxa"/>
          </w:tcPr>
          <w:p w14:paraId="64C8602A" w14:textId="77777777" w:rsidR="00E3089E" w:rsidRPr="00E05B19" w:rsidRDefault="00E3089E" w:rsidP="00E3089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61E28D6" w14:textId="523D91DC" w:rsidR="00E3089E" w:rsidRPr="00E05B19" w:rsidRDefault="00E3089E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3,277</w:t>
            </w:r>
          </w:p>
        </w:tc>
        <w:tc>
          <w:tcPr>
            <w:tcW w:w="237" w:type="dxa"/>
          </w:tcPr>
          <w:p w14:paraId="7E118410" w14:textId="77777777" w:rsidR="00E3089E" w:rsidRPr="00E05B19" w:rsidRDefault="00E3089E" w:rsidP="00E3089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104506E" w14:textId="0FDFE8AF" w:rsidR="00E3089E" w:rsidRPr="00E05B19" w:rsidRDefault="00E3089E" w:rsidP="00E30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8E2DC2" w14:textId="77777777" w:rsidR="00E3089E" w:rsidRPr="00E05B19" w:rsidRDefault="00E3089E" w:rsidP="00E3089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727E1BE1" w14:textId="09CD5A85" w:rsidR="00E3089E" w:rsidRPr="00E05B19" w:rsidRDefault="00E3089E" w:rsidP="00E30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E05B19" w:rsidRPr="00E05B19" w14:paraId="3F4C7842" w14:textId="77777777" w:rsidTr="00B27EA9">
        <w:tc>
          <w:tcPr>
            <w:tcW w:w="3760" w:type="dxa"/>
          </w:tcPr>
          <w:p w14:paraId="0C334533" w14:textId="0018DD28" w:rsidR="00E3089E" w:rsidRPr="00E05B19" w:rsidRDefault="00E3089E" w:rsidP="00E3089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25F26C27" w14:textId="2C9CAA77" w:rsidR="00E3089E" w:rsidRPr="00E05B19" w:rsidRDefault="00773610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5,26</w:t>
            </w:r>
            <w:r w:rsidR="009918DD" w:rsidRPr="00E05B19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02BD79A" w14:textId="77777777" w:rsidR="00E3089E" w:rsidRPr="00E05B19" w:rsidRDefault="00E3089E" w:rsidP="00E3089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CFB1B12" w14:textId="10544D4C" w:rsidR="00E3089E" w:rsidRPr="00E05B19" w:rsidRDefault="00E3089E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5,366</w:t>
            </w:r>
          </w:p>
        </w:tc>
        <w:tc>
          <w:tcPr>
            <w:tcW w:w="237" w:type="dxa"/>
          </w:tcPr>
          <w:p w14:paraId="184A3923" w14:textId="77777777" w:rsidR="00E3089E" w:rsidRPr="00E05B19" w:rsidRDefault="00E3089E" w:rsidP="00E3089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27EC502" w14:textId="24973F66" w:rsidR="00E3089E" w:rsidRPr="00E05B19" w:rsidRDefault="00E3089E" w:rsidP="00E30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1,49</w:t>
            </w:r>
            <w:r w:rsidR="003D1C3C" w:rsidRPr="00E05B19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458E101" w14:textId="77777777" w:rsidR="00E3089E" w:rsidRPr="00E05B19" w:rsidRDefault="00E3089E" w:rsidP="00E3089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0BC9FD4" w14:textId="4A1F0693" w:rsidR="00E3089E" w:rsidRPr="00E05B19" w:rsidRDefault="00E3089E" w:rsidP="00E30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1,486</w:t>
            </w:r>
          </w:p>
        </w:tc>
      </w:tr>
      <w:tr w:rsidR="00E05B19" w:rsidRPr="00E05B19" w14:paraId="554F2485" w14:textId="77777777" w:rsidTr="00B27EA9">
        <w:tc>
          <w:tcPr>
            <w:tcW w:w="3760" w:type="dxa"/>
          </w:tcPr>
          <w:p w14:paraId="73AE598F" w14:textId="0A343EEB" w:rsidR="00E3089E" w:rsidRPr="00E05B19" w:rsidRDefault="00E3089E" w:rsidP="00E3089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AEBE23" w14:textId="19CCB378" w:rsidR="00E3089E" w:rsidRPr="00E05B19" w:rsidRDefault="00B245BA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61,92</w:t>
            </w:r>
            <w:r w:rsidR="00FF0FDC" w:rsidRPr="00E05B19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4C0E982" w14:textId="77777777" w:rsidR="00E3089E" w:rsidRPr="00E05B19" w:rsidRDefault="00E3089E" w:rsidP="00E3089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77CADAD2" w14:textId="7D356935" w:rsidR="00E3089E" w:rsidRPr="00E05B19" w:rsidRDefault="00E3089E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23,129</w:t>
            </w:r>
          </w:p>
        </w:tc>
        <w:tc>
          <w:tcPr>
            <w:tcW w:w="237" w:type="dxa"/>
          </w:tcPr>
          <w:p w14:paraId="3C399CC5" w14:textId="77777777" w:rsidR="00E3089E" w:rsidRPr="00E05B19" w:rsidRDefault="00E3089E" w:rsidP="00E3089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9401141" w14:textId="68B6DF64" w:rsidR="00E3089E" w:rsidRPr="00E05B19" w:rsidRDefault="00E3089E" w:rsidP="00E30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42,90</w:t>
            </w:r>
            <w:r w:rsidR="000B4468" w:rsidRPr="00E05B19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9E29C5D" w14:textId="77777777" w:rsidR="00E3089E" w:rsidRPr="00E05B19" w:rsidRDefault="00E3089E" w:rsidP="00E3089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5958D01" w14:textId="16BF56EC" w:rsidR="00E3089E" w:rsidRPr="00E05B19" w:rsidRDefault="00E3089E" w:rsidP="00E30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6,906</w:t>
            </w:r>
          </w:p>
        </w:tc>
      </w:tr>
      <w:tr w:rsidR="00E05B19" w:rsidRPr="00E05B19" w14:paraId="2DA88739" w14:textId="77777777" w:rsidTr="00B27EA9">
        <w:tc>
          <w:tcPr>
            <w:tcW w:w="3760" w:type="dxa"/>
          </w:tcPr>
          <w:p w14:paraId="5838F541" w14:textId="70E7F1CF" w:rsidR="00E3089E" w:rsidRPr="00E05B19" w:rsidRDefault="00E3089E" w:rsidP="00E3089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เผื่อการด้อยค่า</w:t>
            </w:r>
          </w:p>
        </w:tc>
        <w:tc>
          <w:tcPr>
            <w:tcW w:w="1144" w:type="dxa"/>
          </w:tcPr>
          <w:p w14:paraId="1C25B0E2" w14:textId="31DE6DDC" w:rsidR="00E3089E" w:rsidRPr="00E05B19" w:rsidRDefault="004321D2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(5,45</w:t>
            </w:r>
            <w:r w:rsidR="00746572" w:rsidRPr="00E05B19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CFF81A6" w14:textId="77777777" w:rsidR="00E3089E" w:rsidRPr="00E05B19" w:rsidRDefault="00E3089E" w:rsidP="00E3089E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11DBC4F" w14:textId="2786A2A0" w:rsidR="00E3089E" w:rsidRPr="00E05B19" w:rsidRDefault="00E3089E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(5,451)</w:t>
            </w:r>
          </w:p>
        </w:tc>
        <w:tc>
          <w:tcPr>
            <w:tcW w:w="237" w:type="dxa"/>
          </w:tcPr>
          <w:p w14:paraId="0CCDF80C" w14:textId="77777777" w:rsidR="00E3089E" w:rsidRPr="00E05B19" w:rsidRDefault="00E3089E" w:rsidP="00E3089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54B19390" w14:textId="1C13DD5E" w:rsidR="00E3089E" w:rsidRPr="00E05B19" w:rsidRDefault="00E3089E" w:rsidP="00E30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76E5C9" w14:textId="77777777" w:rsidR="00E3089E" w:rsidRPr="00E05B19" w:rsidRDefault="00E3089E" w:rsidP="00E3089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B5A2E21" w14:textId="4F3E0D7A" w:rsidR="00E3089E" w:rsidRPr="00E05B19" w:rsidRDefault="00E3089E" w:rsidP="00E30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E3089E" w:rsidRPr="00E05B19" w14:paraId="43691B6C" w14:textId="77777777" w:rsidTr="00B27EA9">
        <w:tc>
          <w:tcPr>
            <w:tcW w:w="3760" w:type="dxa"/>
            <w:hideMark/>
          </w:tcPr>
          <w:p w14:paraId="35586A61" w14:textId="33BC185B" w:rsidR="00E3089E" w:rsidRPr="00E05B19" w:rsidRDefault="00E3089E" w:rsidP="00E3089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BF5C875" w14:textId="7EDD6D7F" w:rsidR="00E3089E" w:rsidRPr="00E05B19" w:rsidRDefault="0023219D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56,473</w:t>
            </w:r>
          </w:p>
        </w:tc>
        <w:tc>
          <w:tcPr>
            <w:tcW w:w="236" w:type="dxa"/>
          </w:tcPr>
          <w:p w14:paraId="3F17F357" w14:textId="77777777" w:rsidR="00E3089E" w:rsidRPr="00E05B19" w:rsidRDefault="00E3089E" w:rsidP="00E3089E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14DF2B59" w14:textId="0B90AA43" w:rsidR="00E3089E" w:rsidRPr="00E05B19" w:rsidRDefault="00E3089E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17,678</w:t>
            </w:r>
          </w:p>
        </w:tc>
        <w:tc>
          <w:tcPr>
            <w:tcW w:w="237" w:type="dxa"/>
          </w:tcPr>
          <w:p w14:paraId="508EA789" w14:textId="77777777" w:rsidR="00E3089E" w:rsidRPr="00E05B19" w:rsidRDefault="00E3089E" w:rsidP="00E3089E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BBE0113" w14:textId="018B7E8B" w:rsidR="00E3089E" w:rsidRPr="00E05B19" w:rsidRDefault="00E3089E" w:rsidP="00E30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42,90</w:t>
            </w:r>
            <w:r w:rsidR="003D1C3C" w:rsidRPr="00E05B19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33BE243" w14:textId="77777777" w:rsidR="00E3089E" w:rsidRPr="00E05B19" w:rsidRDefault="00E3089E" w:rsidP="00E3089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7B63EC31" w14:textId="6F8234EE" w:rsidR="00E3089E" w:rsidRPr="00E05B19" w:rsidRDefault="00E3089E" w:rsidP="00E308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6,906</w:t>
            </w:r>
          </w:p>
        </w:tc>
      </w:tr>
    </w:tbl>
    <w:p w14:paraId="1B2FDA21" w14:textId="77777777" w:rsidR="00D419DE" w:rsidRPr="00E05B19" w:rsidRDefault="00D419DE" w:rsidP="00A40DA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B1184D8" w14:textId="67A9FB26" w:rsidR="00C04DF6" w:rsidRPr="00E05B19" w:rsidRDefault="001364A5" w:rsidP="00D62EF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เงินลงทุนในบริษัทย่อย</w:t>
      </w:r>
    </w:p>
    <w:p w14:paraId="1C8D9C71" w14:textId="77777777" w:rsidR="00EA2CEB" w:rsidRPr="00E05B19" w:rsidRDefault="00EA2CEB" w:rsidP="00AA3FEE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tbl>
      <w:tblPr>
        <w:tblStyle w:val="TableGridLight1"/>
        <w:tblW w:w="90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850"/>
        <w:gridCol w:w="851"/>
        <w:gridCol w:w="850"/>
        <w:gridCol w:w="851"/>
        <w:gridCol w:w="992"/>
        <w:gridCol w:w="992"/>
        <w:gridCol w:w="851"/>
        <w:gridCol w:w="829"/>
      </w:tblGrid>
      <w:tr w:rsidR="00E05B19" w:rsidRPr="00E05B19" w14:paraId="30337F6C" w14:textId="77777777" w:rsidTr="00D62EF6">
        <w:trPr>
          <w:trHeight w:val="124"/>
        </w:trPr>
        <w:tc>
          <w:tcPr>
            <w:tcW w:w="1984" w:type="dxa"/>
          </w:tcPr>
          <w:p w14:paraId="28279625" w14:textId="77777777" w:rsidR="00016570" w:rsidRPr="00E05B19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</w:tcPr>
          <w:p w14:paraId="11B7CDDB" w14:textId="77777777" w:rsidR="00016570" w:rsidRPr="00E05B19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60F7D0" w14:textId="77777777" w:rsidR="00016570" w:rsidRPr="00E05B19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0FDBAD" w14:textId="77777777" w:rsidR="00016570" w:rsidRPr="00E05B19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5D6B5204" w14:textId="77777777" w:rsidR="00016570" w:rsidRPr="00E05B19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664" w:type="dxa"/>
            <w:gridSpan w:val="4"/>
          </w:tcPr>
          <w:p w14:paraId="793638F1" w14:textId="77777777" w:rsidR="00016570" w:rsidRPr="00E05B19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(</w:t>
            </w:r>
            <w:proofErr w:type="gramStart"/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หน่วย :</w:t>
            </w:r>
            <w:proofErr w:type="gramEnd"/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พันบาท)</w:t>
            </w:r>
          </w:p>
        </w:tc>
      </w:tr>
      <w:tr w:rsidR="00E05B19" w:rsidRPr="00E05B19" w14:paraId="3EB4BA87" w14:textId="77777777" w:rsidTr="00D62EF6">
        <w:tc>
          <w:tcPr>
            <w:tcW w:w="1984" w:type="dxa"/>
          </w:tcPr>
          <w:p w14:paraId="42AC0E1A" w14:textId="77777777" w:rsidR="00016570" w:rsidRPr="00E05B19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7066" w:type="dxa"/>
            <w:gridSpan w:val="8"/>
          </w:tcPr>
          <w:p w14:paraId="5DA5DA4E" w14:textId="77777777" w:rsidR="00016570" w:rsidRPr="00E05B19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E05B19" w:rsidRPr="00E05B19" w14:paraId="2FF6753E" w14:textId="77777777" w:rsidTr="00D62EF6">
        <w:tc>
          <w:tcPr>
            <w:tcW w:w="1984" w:type="dxa"/>
          </w:tcPr>
          <w:p w14:paraId="36649EDE" w14:textId="77777777" w:rsidR="00016570" w:rsidRPr="00E05B19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14:paraId="4D2F6B9C" w14:textId="77777777" w:rsidR="00016570" w:rsidRPr="00E05B19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</w:tcPr>
          <w:p w14:paraId="2F402C05" w14:textId="77777777" w:rsidR="00016570" w:rsidRPr="00E05B19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984" w:type="dxa"/>
            <w:gridSpan w:val="2"/>
          </w:tcPr>
          <w:p w14:paraId="4BE58851" w14:textId="77777777" w:rsidR="00016570" w:rsidRPr="00E05B19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80" w:type="dxa"/>
            <w:gridSpan w:val="2"/>
          </w:tcPr>
          <w:p w14:paraId="3FAB76B9" w14:textId="77777777" w:rsidR="00016570" w:rsidRPr="00E05B19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เงินปันผลรับ</w:t>
            </w:r>
          </w:p>
        </w:tc>
      </w:tr>
      <w:tr w:rsidR="00E05B19" w:rsidRPr="00E05B19" w14:paraId="4868E66E" w14:textId="77777777" w:rsidTr="00D62EF6">
        <w:tc>
          <w:tcPr>
            <w:tcW w:w="1984" w:type="dxa"/>
          </w:tcPr>
          <w:p w14:paraId="1CFCA3CB" w14:textId="77777777" w:rsidR="00D55593" w:rsidRPr="00E05B19" w:rsidRDefault="00D55593" w:rsidP="00D55593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</w:tcPr>
          <w:p w14:paraId="43E45C31" w14:textId="04C4C1B3" w:rsidR="00D55593" w:rsidRPr="00E05B19" w:rsidRDefault="00D55593" w:rsidP="00D555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US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 xml:space="preserve">30 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มิ.ย.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br/>
              <w:t>2564</w:t>
            </w:r>
          </w:p>
        </w:tc>
        <w:tc>
          <w:tcPr>
            <w:tcW w:w="851" w:type="dxa"/>
          </w:tcPr>
          <w:p w14:paraId="2AB18A29" w14:textId="5FE73852" w:rsidR="00D55593" w:rsidRPr="00E05B19" w:rsidRDefault="00D55593" w:rsidP="00D555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E05B19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850" w:type="dxa"/>
          </w:tcPr>
          <w:p w14:paraId="4E83DB11" w14:textId="37E8A1CD" w:rsidR="00D55593" w:rsidRPr="00E05B19" w:rsidRDefault="00D55593" w:rsidP="00D555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 xml:space="preserve">30 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มิ.ย.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br/>
              <w:t>2564</w:t>
            </w:r>
          </w:p>
        </w:tc>
        <w:tc>
          <w:tcPr>
            <w:tcW w:w="851" w:type="dxa"/>
          </w:tcPr>
          <w:p w14:paraId="3377FB29" w14:textId="31C613D8" w:rsidR="00D55593" w:rsidRPr="00E05B19" w:rsidRDefault="00D55593" w:rsidP="00D555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E05B19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992" w:type="dxa"/>
          </w:tcPr>
          <w:p w14:paraId="0371CC0E" w14:textId="24DA3E1B" w:rsidR="00D55593" w:rsidRPr="00E05B19" w:rsidRDefault="00D55593" w:rsidP="00D555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 xml:space="preserve">30 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มิ.ย.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br/>
              <w:t>2564</w:t>
            </w:r>
          </w:p>
        </w:tc>
        <w:tc>
          <w:tcPr>
            <w:tcW w:w="992" w:type="dxa"/>
          </w:tcPr>
          <w:p w14:paraId="3FADD54E" w14:textId="51126899" w:rsidR="00D55593" w:rsidRPr="00E05B19" w:rsidRDefault="00D55593" w:rsidP="00D555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E05B19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851" w:type="dxa"/>
          </w:tcPr>
          <w:p w14:paraId="58D22809" w14:textId="7C6C6D5A" w:rsidR="00D55593" w:rsidRPr="00E05B19" w:rsidRDefault="00D55593" w:rsidP="00D555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 xml:space="preserve">30 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มิ.ย.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br/>
              <w:t>2564</w:t>
            </w:r>
          </w:p>
        </w:tc>
        <w:tc>
          <w:tcPr>
            <w:tcW w:w="829" w:type="dxa"/>
          </w:tcPr>
          <w:p w14:paraId="1156C24E" w14:textId="25AF8625" w:rsidR="00D55593" w:rsidRPr="00E05B19" w:rsidRDefault="00D55593" w:rsidP="00D5559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E05B19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</w:tr>
      <w:tr w:rsidR="00E05B19" w:rsidRPr="00E05B19" w14:paraId="5834AD4A" w14:textId="77777777" w:rsidTr="00D62EF6">
        <w:tc>
          <w:tcPr>
            <w:tcW w:w="1984" w:type="dxa"/>
          </w:tcPr>
          <w:p w14:paraId="7B5CD75C" w14:textId="77777777" w:rsidR="00016570" w:rsidRPr="00E05B19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33BED69D" w14:textId="77777777" w:rsidR="00016570" w:rsidRPr="00E05B19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3B3C17FB" w14:textId="77777777" w:rsidR="00016570" w:rsidRPr="00E05B19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0B70D4F3" w14:textId="77777777" w:rsidR="00016570" w:rsidRPr="00E05B19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02A61CD0" w14:textId="77777777" w:rsidR="00016570" w:rsidRPr="00E05B19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39AC0352" w14:textId="77777777" w:rsidR="00016570" w:rsidRPr="00E05B19" w:rsidRDefault="00016570" w:rsidP="0021183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17083DA1" w14:textId="77777777" w:rsidR="00016570" w:rsidRPr="00E05B19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3115FE" w14:textId="77777777" w:rsidR="00016570" w:rsidRPr="00E05B19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29" w:type="dxa"/>
          </w:tcPr>
          <w:p w14:paraId="20257636" w14:textId="77777777" w:rsidR="00016570" w:rsidRPr="00E05B19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E05B19" w:rsidRPr="00E05B19" w14:paraId="68289D3E" w14:textId="77777777" w:rsidTr="00D62EF6">
        <w:trPr>
          <w:trHeight w:val="149"/>
        </w:trPr>
        <w:tc>
          <w:tcPr>
            <w:tcW w:w="1984" w:type="dxa"/>
          </w:tcPr>
          <w:p w14:paraId="77E8C825" w14:textId="77777777" w:rsidR="003A68C9" w:rsidRPr="00E05B19" w:rsidRDefault="003A68C9" w:rsidP="003A68C9">
            <w:pPr>
              <w:spacing w:line="240" w:lineRule="auto"/>
              <w:ind w:left="90" w:right="-180" w:hanging="198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สเปซเ</w:t>
            </w:r>
            <w:proofErr w:type="spellEnd"/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มด จำกัด</w:t>
            </w:r>
          </w:p>
        </w:tc>
        <w:tc>
          <w:tcPr>
            <w:tcW w:w="850" w:type="dxa"/>
          </w:tcPr>
          <w:p w14:paraId="38533298" w14:textId="40876FF9" w:rsidR="003A68C9" w:rsidRPr="00E05B19" w:rsidRDefault="003A68C9" w:rsidP="003A68C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  <w:lang w:val="en-US"/>
              </w:rPr>
              <w:t>50,000</w:t>
            </w:r>
          </w:p>
        </w:tc>
        <w:tc>
          <w:tcPr>
            <w:tcW w:w="851" w:type="dxa"/>
          </w:tcPr>
          <w:p w14:paraId="6AC8D47F" w14:textId="77777777" w:rsidR="003A68C9" w:rsidRPr="00E05B19" w:rsidRDefault="003A68C9" w:rsidP="003A68C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50,000</w:t>
            </w:r>
          </w:p>
        </w:tc>
        <w:tc>
          <w:tcPr>
            <w:tcW w:w="850" w:type="dxa"/>
          </w:tcPr>
          <w:p w14:paraId="358CFFD4" w14:textId="0505A4CD" w:rsidR="003A68C9" w:rsidRPr="00E05B19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100.00</w:t>
            </w:r>
          </w:p>
        </w:tc>
        <w:tc>
          <w:tcPr>
            <w:tcW w:w="851" w:type="dxa"/>
          </w:tcPr>
          <w:p w14:paraId="7D3F2CDF" w14:textId="77777777" w:rsidR="003A68C9" w:rsidRPr="00E05B19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100.00</w:t>
            </w:r>
          </w:p>
        </w:tc>
        <w:tc>
          <w:tcPr>
            <w:tcW w:w="992" w:type="dxa"/>
            <w:vAlign w:val="center"/>
          </w:tcPr>
          <w:p w14:paraId="7BA96470" w14:textId="258926C8" w:rsidR="003A68C9" w:rsidRPr="00E05B19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7"/>
              </w:tabs>
              <w:spacing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92" w:type="dxa"/>
            <w:vAlign w:val="center"/>
          </w:tcPr>
          <w:p w14:paraId="2C7F1F97" w14:textId="77777777" w:rsidR="003A68C9" w:rsidRPr="00E05B19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851" w:type="dxa"/>
            <w:shd w:val="clear" w:color="auto" w:fill="auto"/>
          </w:tcPr>
          <w:p w14:paraId="23EBA3EC" w14:textId="6368F0F7" w:rsidR="003A68C9" w:rsidRPr="00E05B19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  <w:lang w:val="en-US"/>
              </w:rPr>
              <w:t>10,000</w:t>
            </w:r>
          </w:p>
        </w:tc>
        <w:tc>
          <w:tcPr>
            <w:tcW w:w="829" w:type="dxa"/>
          </w:tcPr>
          <w:p w14:paraId="21FC53D3" w14:textId="2CAF4EBD" w:rsidR="003A68C9" w:rsidRPr="00E05B19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E05B19">
              <w:rPr>
                <w:rFonts w:ascii="BrowalliaUPC" w:hAnsi="BrowalliaUPC" w:cs="BrowalliaUPC"/>
                <w:sz w:val="22"/>
                <w:szCs w:val="22"/>
                <w:lang w:val="en-US"/>
              </w:rPr>
              <w:t>7</w:t>
            </w:r>
            <w:r w:rsidRPr="00E05B19">
              <w:rPr>
                <w:rFonts w:ascii="BrowalliaUPC" w:hAnsi="BrowalliaUPC" w:cs="BrowalliaUPC"/>
                <w:sz w:val="22"/>
                <w:szCs w:val="22"/>
              </w:rPr>
              <w:t>,000</w:t>
            </w:r>
          </w:p>
        </w:tc>
      </w:tr>
      <w:tr w:rsidR="00E05B19" w:rsidRPr="00E05B19" w14:paraId="1C8C8E42" w14:textId="77777777" w:rsidTr="00D62EF6">
        <w:tc>
          <w:tcPr>
            <w:tcW w:w="1984" w:type="dxa"/>
          </w:tcPr>
          <w:p w14:paraId="79253A52" w14:textId="77777777" w:rsidR="003A68C9" w:rsidRPr="00E05B19" w:rsidRDefault="003A68C9" w:rsidP="003A68C9">
            <w:pPr>
              <w:spacing w:line="240" w:lineRule="auto"/>
              <w:ind w:left="90" w:right="-180" w:hanging="198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บริษัท สยาม</w:t>
            </w:r>
            <w:proofErr w:type="spellStart"/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สเนล</w:t>
            </w:r>
            <w:proofErr w:type="spellEnd"/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50" w:type="dxa"/>
          </w:tcPr>
          <w:p w14:paraId="243B6416" w14:textId="29A0DBD6" w:rsidR="003A68C9" w:rsidRPr="00E05B19" w:rsidRDefault="003A68C9" w:rsidP="003A68C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  <w:lang w:val="en-US"/>
              </w:rPr>
              <w:t>20,000</w:t>
            </w:r>
          </w:p>
        </w:tc>
        <w:tc>
          <w:tcPr>
            <w:tcW w:w="851" w:type="dxa"/>
          </w:tcPr>
          <w:p w14:paraId="157B630E" w14:textId="77777777" w:rsidR="003A68C9" w:rsidRPr="00E05B19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20,000</w:t>
            </w:r>
          </w:p>
        </w:tc>
        <w:tc>
          <w:tcPr>
            <w:tcW w:w="850" w:type="dxa"/>
          </w:tcPr>
          <w:p w14:paraId="3993D95E" w14:textId="4490124E" w:rsidR="003A68C9" w:rsidRPr="00E05B19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51.00</w:t>
            </w:r>
          </w:p>
        </w:tc>
        <w:tc>
          <w:tcPr>
            <w:tcW w:w="851" w:type="dxa"/>
          </w:tcPr>
          <w:p w14:paraId="7806B759" w14:textId="77777777" w:rsidR="003A68C9" w:rsidRPr="00E05B19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51.00</w:t>
            </w:r>
          </w:p>
        </w:tc>
        <w:tc>
          <w:tcPr>
            <w:tcW w:w="992" w:type="dxa"/>
            <w:vAlign w:val="center"/>
          </w:tcPr>
          <w:p w14:paraId="34B4C71F" w14:textId="19A19F26" w:rsidR="003A68C9" w:rsidRPr="00E05B19" w:rsidRDefault="003A68C9" w:rsidP="003A68C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10,200</w:t>
            </w:r>
          </w:p>
        </w:tc>
        <w:tc>
          <w:tcPr>
            <w:tcW w:w="992" w:type="dxa"/>
            <w:vAlign w:val="center"/>
          </w:tcPr>
          <w:p w14:paraId="1647B86C" w14:textId="77777777" w:rsidR="003A68C9" w:rsidRPr="00E05B19" w:rsidRDefault="003A68C9" w:rsidP="003A68C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10,200</w:t>
            </w:r>
          </w:p>
        </w:tc>
        <w:tc>
          <w:tcPr>
            <w:tcW w:w="851" w:type="dxa"/>
            <w:shd w:val="clear" w:color="auto" w:fill="auto"/>
          </w:tcPr>
          <w:p w14:paraId="587AB7A3" w14:textId="4BF113B7" w:rsidR="003A68C9" w:rsidRPr="00E05B19" w:rsidRDefault="003A68C9" w:rsidP="003A68C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29" w:type="dxa"/>
          </w:tcPr>
          <w:p w14:paraId="76E3CF17" w14:textId="77777777" w:rsidR="003A68C9" w:rsidRPr="00E05B19" w:rsidRDefault="003A68C9" w:rsidP="003A68C9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 xml:space="preserve">   -</w:t>
            </w:r>
          </w:p>
        </w:tc>
      </w:tr>
      <w:tr w:rsidR="00E05B19" w:rsidRPr="00E05B19" w14:paraId="54948AD8" w14:textId="77777777" w:rsidTr="00D62EF6">
        <w:tc>
          <w:tcPr>
            <w:tcW w:w="1984" w:type="dxa"/>
          </w:tcPr>
          <w:p w14:paraId="588C7A50" w14:textId="77777777" w:rsidR="003A68C9" w:rsidRPr="00E05B19" w:rsidRDefault="003A68C9" w:rsidP="003A68C9">
            <w:pPr>
              <w:tabs>
                <w:tab w:val="clear" w:pos="227"/>
                <w:tab w:val="left" w:pos="27"/>
              </w:tabs>
              <w:spacing w:line="240" w:lineRule="auto"/>
              <w:ind w:left="181" w:right="-180" w:hanging="270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บริษัท ดับบลิวซีไอ โฮลด</w:t>
            </w:r>
            <w:proofErr w:type="spellStart"/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ิ้ง</w:t>
            </w:r>
            <w:proofErr w:type="spellEnd"/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</w:p>
          <w:p w14:paraId="573A38D7" w14:textId="2410B22B" w:rsidR="003A68C9" w:rsidRPr="00E05B19" w:rsidRDefault="003A68C9" w:rsidP="003A68C9">
            <w:pPr>
              <w:tabs>
                <w:tab w:val="clear" w:pos="227"/>
                <w:tab w:val="left" w:pos="27"/>
              </w:tabs>
              <w:spacing w:line="240" w:lineRule="auto"/>
              <w:ind w:left="181" w:right="-180" w:hanging="27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 xml:space="preserve">     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850" w:type="dxa"/>
            <w:shd w:val="clear" w:color="auto" w:fill="auto"/>
          </w:tcPr>
          <w:p w14:paraId="05B5CB12" w14:textId="77777777" w:rsidR="003A68C9" w:rsidRPr="00E05B19" w:rsidRDefault="003A68C9" w:rsidP="003A68C9">
            <w:pPr>
              <w:ind w:hanging="11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D6BC055" w14:textId="34A84810" w:rsidR="00C96EFC" w:rsidRPr="00E05B19" w:rsidRDefault="00D86330" w:rsidP="003A68C9">
            <w:pPr>
              <w:ind w:hanging="112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  <w:lang w:val="en-US"/>
              </w:rPr>
              <w:t>1,818,906</w:t>
            </w:r>
          </w:p>
        </w:tc>
        <w:tc>
          <w:tcPr>
            <w:tcW w:w="851" w:type="dxa"/>
            <w:shd w:val="clear" w:color="auto" w:fill="auto"/>
          </w:tcPr>
          <w:p w14:paraId="59BE5DC3" w14:textId="77777777" w:rsidR="003A68C9" w:rsidRPr="00E05B19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71FD66E" w14:textId="77777777" w:rsidR="003A68C9" w:rsidRPr="00E05B19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1,818,906</w:t>
            </w:r>
          </w:p>
        </w:tc>
        <w:tc>
          <w:tcPr>
            <w:tcW w:w="850" w:type="dxa"/>
            <w:shd w:val="clear" w:color="auto" w:fill="auto"/>
          </w:tcPr>
          <w:p w14:paraId="24627AEF" w14:textId="77777777" w:rsidR="003A68C9" w:rsidRPr="00E05B19" w:rsidRDefault="003A68C9" w:rsidP="003A68C9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8988A26" w14:textId="2242F0B9" w:rsidR="00C96EFC" w:rsidRPr="00E05B19" w:rsidRDefault="00D86330" w:rsidP="003A68C9">
            <w:pPr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56</w:t>
            </w:r>
            <w:r w:rsidR="00857512" w:rsidRPr="00E05B19">
              <w:rPr>
                <w:rFonts w:ascii="BrowalliaUPC" w:hAnsi="BrowalliaUPC" w:cs="BrowalliaUPC"/>
                <w:sz w:val="22"/>
                <w:szCs w:val="22"/>
                <w:lang w:val="en-US"/>
              </w:rPr>
              <w:t>.00</w:t>
            </w:r>
          </w:p>
        </w:tc>
        <w:tc>
          <w:tcPr>
            <w:tcW w:w="851" w:type="dxa"/>
            <w:shd w:val="clear" w:color="auto" w:fill="auto"/>
          </w:tcPr>
          <w:p w14:paraId="5EF887CE" w14:textId="77777777" w:rsidR="003A68C9" w:rsidRPr="00E05B19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F7EC5EB" w14:textId="77777777" w:rsidR="003A68C9" w:rsidRPr="00E05B19" w:rsidRDefault="003A68C9" w:rsidP="003A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56.00</w:t>
            </w:r>
          </w:p>
        </w:tc>
        <w:tc>
          <w:tcPr>
            <w:tcW w:w="992" w:type="dxa"/>
          </w:tcPr>
          <w:p w14:paraId="68633C22" w14:textId="77777777" w:rsidR="003A68C9" w:rsidRPr="00E05B19" w:rsidRDefault="003A68C9" w:rsidP="003A68C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  <w:p w14:paraId="5226516D" w14:textId="4DBEE9B2" w:rsidR="003A68C9" w:rsidRPr="00E05B19" w:rsidRDefault="00D86330" w:rsidP="003A68C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2,212,004</w:t>
            </w:r>
          </w:p>
        </w:tc>
        <w:tc>
          <w:tcPr>
            <w:tcW w:w="992" w:type="dxa"/>
          </w:tcPr>
          <w:p w14:paraId="230E9C10" w14:textId="77777777" w:rsidR="003A68C9" w:rsidRPr="00E05B19" w:rsidRDefault="003A68C9" w:rsidP="003A68C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285E703" w14:textId="77777777" w:rsidR="003A68C9" w:rsidRPr="00E05B19" w:rsidRDefault="003A68C9" w:rsidP="003A68C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2,212,004</w:t>
            </w:r>
          </w:p>
        </w:tc>
        <w:tc>
          <w:tcPr>
            <w:tcW w:w="851" w:type="dxa"/>
            <w:shd w:val="clear" w:color="auto" w:fill="auto"/>
          </w:tcPr>
          <w:p w14:paraId="7A8E211A" w14:textId="77777777" w:rsidR="003A68C9" w:rsidRPr="00E05B19" w:rsidRDefault="003A68C9" w:rsidP="003A68C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F8038C8" w14:textId="3998E98B" w:rsidR="003A68C9" w:rsidRPr="00E05B19" w:rsidRDefault="003A68C9" w:rsidP="003A68C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29" w:type="dxa"/>
          </w:tcPr>
          <w:p w14:paraId="450EF84B" w14:textId="77777777" w:rsidR="003A68C9" w:rsidRPr="00E05B19" w:rsidRDefault="003A68C9" w:rsidP="003A68C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A583274" w14:textId="77777777" w:rsidR="003A68C9" w:rsidRPr="00E05B19" w:rsidRDefault="003A68C9" w:rsidP="003A68C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 xml:space="preserve">   -</w:t>
            </w:r>
          </w:p>
        </w:tc>
      </w:tr>
      <w:tr w:rsidR="00E05B19" w:rsidRPr="00E05B19" w14:paraId="3B056ECF" w14:textId="77777777" w:rsidTr="00D62EF6">
        <w:tc>
          <w:tcPr>
            <w:tcW w:w="1984" w:type="dxa"/>
          </w:tcPr>
          <w:p w14:paraId="619F603A" w14:textId="77777777" w:rsidR="00D86330" w:rsidRPr="00E05B19" w:rsidRDefault="00D86330" w:rsidP="00D86330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14:paraId="3A3B7028" w14:textId="77777777" w:rsidR="00D86330" w:rsidRPr="00E05B19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54A7544" w14:textId="77777777" w:rsidR="00D86330" w:rsidRPr="00E05B19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4817729" w14:textId="77777777" w:rsidR="00D86330" w:rsidRPr="00E05B19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5C54858" w14:textId="77777777" w:rsidR="00D86330" w:rsidRPr="00E05B19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C7539C1" w14:textId="5027724E" w:rsidR="00D86330" w:rsidRPr="00E05B19" w:rsidRDefault="00D86330" w:rsidP="00D8633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2,281,595</w:t>
            </w:r>
          </w:p>
        </w:tc>
        <w:tc>
          <w:tcPr>
            <w:tcW w:w="992" w:type="dxa"/>
            <w:vAlign w:val="center"/>
          </w:tcPr>
          <w:p w14:paraId="0835562B" w14:textId="77777777" w:rsidR="00D86330" w:rsidRPr="00E05B19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2,281,595</w:t>
            </w:r>
          </w:p>
        </w:tc>
        <w:tc>
          <w:tcPr>
            <w:tcW w:w="851" w:type="dxa"/>
            <w:shd w:val="clear" w:color="auto" w:fill="auto"/>
          </w:tcPr>
          <w:p w14:paraId="013753D1" w14:textId="3A444027" w:rsidR="00D86330" w:rsidRPr="00E05B19" w:rsidRDefault="00D86330" w:rsidP="00D86330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  <w:lang w:val="en-US"/>
              </w:rPr>
              <w:t>10,000</w:t>
            </w:r>
          </w:p>
        </w:tc>
        <w:tc>
          <w:tcPr>
            <w:tcW w:w="829" w:type="dxa"/>
          </w:tcPr>
          <w:p w14:paraId="42972223" w14:textId="4886E94E" w:rsidR="00D86330" w:rsidRPr="00E05B19" w:rsidRDefault="00D86330" w:rsidP="00D8633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17,000</w:t>
            </w:r>
          </w:p>
        </w:tc>
      </w:tr>
      <w:tr w:rsidR="00E05B19" w:rsidRPr="00E05B19" w14:paraId="0A41E383" w14:textId="77777777" w:rsidTr="00D62EF6">
        <w:tc>
          <w:tcPr>
            <w:tcW w:w="1984" w:type="dxa"/>
          </w:tcPr>
          <w:p w14:paraId="5A78D530" w14:textId="77777777" w:rsidR="00D86330" w:rsidRPr="00E05B19" w:rsidRDefault="00D86330" w:rsidP="00D86330">
            <w:pPr>
              <w:tabs>
                <w:tab w:val="clear" w:pos="227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E05B19"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  <w:t>หัก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850" w:type="dxa"/>
            <w:vAlign w:val="center"/>
          </w:tcPr>
          <w:p w14:paraId="6897720B" w14:textId="77777777" w:rsidR="00D86330" w:rsidRPr="00E05B19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4FF0782" w14:textId="77777777" w:rsidR="00D86330" w:rsidRPr="00E05B19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6CFD534" w14:textId="77777777" w:rsidR="00D86330" w:rsidRPr="00E05B19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E32F09A" w14:textId="77777777" w:rsidR="00D86330" w:rsidRPr="00E05B19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450D13" w14:textId="364B351D" w:rsidR="00D86330" w:rsidRPr="00E05B19" w:rsidRDefault="00D86330" w:rsidP="00D86330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(2,222,204)</w:t>
            </w:r>
          </w:p>
        </w:tc>
        <w:tc>
          <w:tcPr>
            <w:tcW w:w="992" w:type="dxa"/>
          </w:tcPr>
          <w:p w14:paraId="4B137688" w14:textId="77777777" w:rsidR="00D86330" w:rsidRPr="00E05B19" w:rsidRDefault="00D86330" w:rsidP="00D86330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(2,222,204)</w:t>
            </w:r>
          </w:p>
        </w:tc>
        <w:tc>
          <w:tcPr>
            <w:tcW w:w="851" w:type="dxa"/>
            <w:shd w:val="clear" w:color="auto" w:fill="auto"/>
          </w:tcPr>
          <w:p w14:paraId="44B71713" w14:textId="77777777" w:rsidR="00D86330" w:rsidRPr="00E05B19" w:rsidRDefault="00D86330" w:rsidP="00D86330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29" w:type="dxa"/>
          </w:tcPr>
          <w:p w14:paraId="3EFCFB4F" w14:textId="77777777" w:rsidR="00D86330" w:rsidRPr="00E05B19" w:rsidRDefault="00D86330" w:rsidP="00D86330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D86330" w:rsidRPr="00E05B19" w14:paraId="166965D7" w14:textId="77777777" w:rsidTr="00D62EF6">
        <w:tc>
          <w:tcPr>
            <w:tcW w:w="1984" w:type="dxa"/>
          </w:tcPr>
          <w:p w14:paraId="1CC1DBF4" w14:textId="77777777" w:rsidR="00D86330" w:rsidRPr="00E05B19" w:rsidRDefault="00D86330" w:rsidP="00D86330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E05B19">
              <w:rPr>
                <w:rFonts w:ascii="BrowalliaUPC" w:hAnsi="BrowalliaUPC" w:cs="BrowalliaUPC"/>
                <w:sz w:val="22"/>
                <w:szCs w:val="22"/>
                <w:cs/>
              </w:rPr>
              <w:t>สุทธิ</w:t>
            </w:r>
          </w:p>
        </w:tc>
        <w:tc>
          <w:tcPr>
            <w:tcW w:w="850" w:type="dxa"/>
            <w:vAlign w:val="center"/>
          </w:tcPr>
          <w:p w14:paraId="541FDE6E" w14:textId="77777777" w:rsidR="00D86330" w:rsidRPr="00E05B19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5A5040A" w14:textId="77777777" w:rsidR="00D86330" w:rsidRPr="00E05B19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98EAEC" w14:textId="77777777" w:rsidR="00D86330" w:rsidRPr="00E05B19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37919CE" w14:textId="77777777" w:rsidR="00D86330" w:rsidRPr="00E05B19" w:rsidRDefault="00D86330" w:rsidP="00D86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47DFC4E8" w14:textId="2C0308F1" w:rsidR="00D86330" w:rsidRPr="00E05B19" w:rsidRDefault="00D86330" w:rsidP="00D86330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92" w:type="dxa"/>
          </w:tcPr>
          <w:p w14:paraId="6E91E6A6" w14:textId="77777777" w:rsidR="00D86330" w:rsidRPr="00E05B19" w:rsidRDefault="00D86330" w:rsidP="00D86330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E05B19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851" w:type="dxa"/>
          </w:tcPr>
          <w:p w14:paraId="6E4A5D7F" w14:textId="77777777" w:rsidR="00D86330" w:rsidRPr="00E05B19" w:rsidRDefault="00D86330" w:rsidP="00D86330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29" w:type="dxa"/>
          </w:tcPr>
          <w:p w14:paraId="35F1C042" w14:textId="77777777" w:rsidR="00D86330" w:rsidRPr="00E05B19" w:rsidRDefault="00D86330" w:rsidP="00D86330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</w:tbl>
    <w:p w14:paraId="3FA4ADFD" w14:textId="77777777" w:rsidR="00241B3A" w:rsidRPr="00E05B19" w:rsidRDefault="00241B3A" w:rsidP="00380799">
      <w:pPr>
        <w:tabs>
          <w:tab w:val="clear" w:pos="454"/>
          <w:tab w:val="left" w:pos="63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6AEAAA11" w14:textId="05FB10B8" w:rsidR="00121D77" w:rsidRPr="00E05B19" w:rsidRDefault="00121D77" w:rsidP="00121D77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E05B19">
        <w:rPr>
          <w:rFonts w:ascii="BrowalliaUPC" w:hAnsi="BrowalliaUPC" w:cs="BrowalliaUPC"/>
          <w:sz w:val="28"/>
          <w:szCs w:val="28"/>
          <w:lang w:val="en-GB"/>
        </w:rPr>
        <w:t>30</w:t>
      </w:r>
      <w:r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มิถุนายน</w:t>
      </w:r>
      <w:r w:rsidRPr="00E05B19">
        <w:rPr>
          <w:rFonts w:ascii="BrowalliaUPC" w:hAnsi="BrowalliaUPC" w:cs="BrowalliaUPC"/>
          <w:sz w:val="28"/>
          <w:szCs w:val="28"/>
        </w:rPr>
        <w:t xml:space="preserve"> 2564 </w:t>
      </w:r>
      <w:r w:rsidRPr="00E05B19">
        <w:rPr>
          <w:rFonts w:ascii="BrowalliaUPC" w:hAnsi="BrowalliaUPC" w:cs="BrowalliaUPC"/>
          <w:sz w:val="28"/>
          <w:szCs w:val="28"/>
          <w:cs/>
        </w:rPr>
        <w:t>และวันที่</w:t>
      </w:r>
      <w:r w:rsidRPr="00E05B19">
        <w:rPr>
          <w:rFonts w:ascii="BrowalliaUPC" w:hAnsi="BrowalliaUPC" w:cs="BrowalliaUPC"/>
          <w:sz w:val="28"/>
          <w:szCs w:val="28"/>
        </w:rPr>
        <w:t xml:space="preserve"> 31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E05B19">
        <w:rPr>
          <w:rFonts w:ascii="BrowalliaUPC" w:hAnsi="BrowalliaUPC" w:cs="BrowalliaUPC"/>
          <w:sz w:val="28"/>
          <w:szCs w:val="28"/>
        </w:rPr>
        <w:t>2563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เงินลงทุนในบริษัทดับบลิว ซี ไอ โฮลด</w:t>
      </w:r>
      <w:proofErr w:type="spellStart"/>
      <w:r w:rsidRPr="00E05B19">
        <w:rPr>
          <w:rFonts w:ascii="BrowalliaUPC" w:hAnsi="BrowalliaUPC" w:cs="BrowalliaUPC"/>
          <w:sz w:val="28"/>
          <w:szCs w:val="28"/>
          <w:cs/>
        </w:rPr>
        <w:t>ิ้ง</w:t>
      </w:r>
      <w:proofErr w:type="spellEnd"/>
      <w:r w:rsidRPr="00E05B19">
        <w:rPr>
          <w:rFonts w:ascii="BrowalliaUPC" w:hAnsi="BrowalliaUPC" w:cs="BrowalliaUPC"/>
          <w:sz w:val="28"/>
          <w:szCs w:val="28"/>
          <w:cs/>
        </w:rPr>
        <w:t xml:space="preserve"> จำกัด (มหาชน)</w:t>
      </w:r>
      <w:r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Pr="00E05B19">
        <w:rPr>
          <w:rFonts w:ascii="BrowalliaUPC" w:hAnsi="BrowalliaUPC" w:cs="BrowalliaUPC"/>
          <w:sz w:val="28"/>
          <w:szCs w:val="28"/>
        </w:rPr>
        <w:t xml:space="preserve">2,212 </w:t>
      </w:r>
      <w:r w:rsidRPr="00E05B19">
        <w:rPr>
          <w:rFonts w:ascii="BrowalliaUPC" w:hAnsi="BrowalliaUPC" w:cs="BrowalliaUPC"/>
          <w:sz w:val="28"/>
          <w:szCs w:val="28"/>
          <w:cs/>
        </w:rPr>
        <w:t>ล้านบาท ติดภาระจำนองเป็นหลักทรัพย์ค้ำประกันวงเงินกู้ยืมระยะยาวจากสถาบันการเงินแห่งหนึ่ง (หมายเหตุ</w:t>
      </w:r>
      <w:r w:rsidRPr="00E05B19">
        <w:rPr>
          <w:rFonts w:ascii="BrowalliaUPC" w:hAnsi="BrowalliaUPC" w:cs="BrowalliaUPC"/>
          <w:sz w:val="28"/>
          <w:szCs w:val="28"/>
        </w:rPr>
        <w:t xml:space="preserve"> 1</w:t>
      </w:r>
      <w:r w:rsidR="007B074C" w:rsidRPr="00E05B19">
        <w:rPr>
          <w:rFonts w:ascii="BrowalliaUPC" w:hAnsi="BrowalliaUPC" w:cs="BrowalliaUPC"/>
          <w:sz w:val="28"/>
          <w:szCs w:val="28"/>
        </w:rPr>
        <w:t>8</w:t>
      </w:r>
      <w:r w:rsidRPr="00E05B19">
        <w:rPr>
          <w:rFonts w:ascii="BrowalliaUPC" w:hAnsi="BrowalliaUPC" w:cs="BrowalliaUPC"/>
          <w:sz w:val="28"/>
          <w:szCs w:val="28"/>
        </w:rPr>
        <w:t>)</w:t>
      </w:r>
    </w:p>
    <w:p w14:paraId="478B32F4" w14:textId="77777777" w:rsidR="00121D77" w:rsidRPr="00E05B19" w:rsidRDefault="00121D77" w:rsidP="00121D77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422EA052" w14:textId="77777777" w:rsidR="00121D77" w:rsidRPr="00E05B19" w:rsidRDefault="00121D77" w:rsidP="00121D77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Style w:val="normaltextrun"/>
          <w:rFonts w:ascii="BrowalliaUPC" w:hAnsi="BrowalliaUPC" w:cs="BrowalliaUPC"/>
          <w:sz w:val="28"/>
          <w:szCs w:val="28"/>
          <w:u w:val="single"/>
          <w:shd w:val="clear" w:color="auto" w:fill="FFFFFF"/>
        </w:rPr>
      </w:pPr>
      <w:r w:rsidRPr="00E05B19">
        <w:rPr>
          <w:rStyle w:val="normaltextrun"/>
          <w:rFonts w:ascii="BrowalliaUPC" w:hAnsi="BrowalliaUPC" w:cs="BrowalliaUPC"/>
          <w:sz w:val="28"/>
          <w:szCs w:val="28"/>
          <w:u w:val="single"/>
          <w:shd w:val="clear" w:color="auto" w:fill="FFFFFF"/>
          <w:cs/>
        </w:rPr>
        <w:t xml:space="preserve">บริษัท </w:t>
      </w:r>
      <w:proofErr w:type="spellStart"/>
      <w:r w:rsidRPr="00E05B19">
        <w:rPr>
          <w:rStyle w:val="normaltextrun"/>
          <w:rFonts w:ascii="BrowalliaUPC" w:hAnsi="BrowalliaUPC" w:cs="BrowalliaUPC"/>
          <w:sz w:val="28"/>
          <w:szCs w:val="28"/>
          <w:u w:val="single"/>
          <w:shd w:val="clear" w:color="auto" w:fill="FFFFFF"/>
          <w:cs/>
        </w:rPr>
        <w:t>สเปซเ</w:t>
      </w:r>
      <w:proofErr w:type="spellEnd"/>
      <w:r w:rsidRPr="00E05B19">
        <w:rPr>
          <w:rStyle w:val="normaltextrun"/>
          <w:rFonts w:ascii="BrowalliaUPC" w:hAnsi="BrowalliaUPC" w:cs="BrowalliaUPC"/>
          <w:sz w:val="28"/>
          <w:szCs w:val="28"/>
          <w:u w:val="single"/>
          <w:shd w:val="clear" w:color="auto" w:fill="FFFFFF"/>
          <w:cs/>
        </w:rPr>
        <w:t>มด จำกัด</w:t>
      </w:r>
    </w:p>
    <w:p w14:paraId="11C92FED" w14:textId="77777777" w:rsidR="00121D77" w:rsidRPr="00E05B19" w:rsidRDefault="00121D77" w:rsidP="00121D77">
      <w:pPr>
        <w:pStyle w:val="CordiaNew"/>
        <w:tabs>
          <w:tab w:val="clear" w:pos="4153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E05B19">
        <w:rPr>
          <w:rFonts w:ascii="BrowalliaUPC" w:hAnsi="BrowalliaUPC" w:cs="BrowalliaUPC"/>
          <w:color w:val="auto"/>
          <w:sz w:val="28"/>
          <w:szCs w:val="28"/>
        </w:rPr>
        <w:t>23</w:t>
      </w: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E05B19">
        <w:rPr>
          <w:rFonts w:ascii="BrowalliaUPC" w:hAnsi="BrowalliaUPC" w:cs="BrowalliaUPC"/>
          <w:color w:val="auto"/>
          <w:sz w:val="28"/>
          <w:szCs w:val="28"/>
          <w:cs/>
        </w:rPr>
        <w:t xml:space="preserve">เมษายน </w:t>
      </w:r>
      <w:r w:rsidRPr="00E05B19">
        <w:rPr>
          <w:rFonts w:ascii="BrowalliaUPC" w:hAnsi="BrowalliaUPC" w:cs="BrowalliaUPC"/>
          <w:color w:val="auto"/>
          <w:sz w:val="28"/>
          <w:szCs w:val="28"/>
        </w:rPr>
        <w:t>2564</w:t>
      </w: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ที่ประชุมสามัญผู้ถือหุ้นของบริษัท </w:t>
      </w:r>
      <w:proofErr w:type="spellStart"/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สเปซเ</w:t>
      </w:r>
      <w:proofErr w:type="spellEnd"/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มด จำกัด มีมติอนุมัติการจ่ายเงินปันผลจากกำไร</w:t>
      </w:r>
      <w:r w:rsidRPr="00E05B1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สะสม</w:t>
      </w: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จำนวนรวม </w:t>
      </w:r>
      <w:r w:rsidRPr="00E05B19">
        <w:rPr>
          <w:rFonts w:ascii="BrowalliaUPC" w:hAnsi="BrowalliaUPC" w:cs="BrowalliaUPC"/>
          <w:color w:val="auto"/>
          <w:sz w:val="28"/>
          <w:szCs w:val="28"/>
        </w:rPr>
        <w:t>10</w:t>
      </w: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ล้านบาท โดยจ่ายปันผลเป็นเงินสดในอัตรา </w:t>
      </w:r>
      <w:r w:rsidRPr="00E05B19">
        <w:rPr>
          <w:rFonts w:ascii="BrowalliaUPC" w:hAnsi="BrowalliaUPC" w:cs="BrowalliaUPC"/>
          <w:color w:val="auto"/>
          <w:sz w:val="28"/>
          <w:szCs w:val="28"/>
        </w:rPr>
        <w:t>20</w:t>
      </w: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บาทต่อหุ้น</w:t>
      </w:r>
    </w:p>
    <w:p w14:paraId="6E404B2C" w14:textId="100103A6" w:rsidR="00121D77" w:rsidRPr="00E05B19" w:rsidRDefault="00121D77" w:rsidP="00121D7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0"/>
          <w:szCs w:val="20"/>
        </w:rPr>
      </w:pPr>
    </w:p>
    <w:p w14:paraId="11F5A0E5" w14:textId="172A1D67" w:rsidR="00D82E4F" w:rsidRPr="00E05B19" w:rsidRDefault="00D82E4F" w:rsidP="00121D7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0"/>
          <w:szCs w:val="20"/>
        </w:rPr>
      </w:pPr>
    </w:p>
    <w:p w14:paraId="45B6B256" w14:textId="77777777" w:rsidR="00D82E4F" w:rsidRPr="00E05B19" w:rsidRDefault="00D82E4F" w:rsidP="00121D7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0"/>
          <w:szCs w:val="20"/>
        </w:rPr>
      </w:pPr>
    </w:p>
    <w:p w14:paraId="3390BA0A" w14:textId="77777777" w:rsidR="00121D77" w:rsidRPr="00E05B19" w:rsidRDefault="00121D77" w:rsidP="00121D77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E05B19">
        <w:rPr>
          <w:rFonts w:ascii="BrowalliaUPC" w:hAnsi="BrowalliaUPC" w:cs="BrowalliaUPC"/>
          <w:sz w:val="28"/>
          <w:szCs w:val="28"/>
          <w:u w:val="single"/>
          <w:cs/>
        </w:rPr>
        <w:lastRenderedPageBreak/>
        <w:t>บริษัท สยาม</w:t>
      </w:r>
      <w:proofErr w:type="spellStart"/>
      <w:r w:rsidRPr="00E05B19">
        <w:rPr>
          <w:rFonts w:ascii="BrowalliaUPC" w:hAnsi="BrowalliaUPC" w:cs="BrowalliaUPC"/>
          <w:sz w:val="28"/>
          <w:szCs w:val="28"/>
          <w:u w:val="single"/>
          <w:cs/>
        </w:rPr>
        <w:t>สเนล</w:t>
      </w:r>
      <w:proofErr w:type="spellEnd"/>
      <w:r w:rsidRPr="00E05B19">
        <w:rPr>
          <w:rFonts w:ascii="BrowalliaUPC" w:hAnsi="BrowalliaUPC" w:cs="BrowalliaUPC"/>
          <w:sz w:val="28"/>
          <w:szCs w:val="28"/>
          <w:u w:val="single"/>
          <w:cs/>
        </w:rPr>
        <w:t xml:space="preserve"> จำกัด</w:t>
      </w:r>
    </w:p>
    <w:p w14:paraId="523DF091" w14:textId="5BC980EA" w:rsidR="00121D77" w:rsidRPr="00E05B19" w:rsidRDefault="00121D77" w:rsidP="00121D77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ในการประชุมคณะกรรมการบริษัท ครั้งที่ </w:t>
      </w:r>
      <w:r w:rsidRPr="00E05B19">
        <w:rPr>
          <w:rFonts w:ascii="BrowalliaUPC" w:hAnsi="BrowalliaUPC" w:cs="BrowalliaUPC"/>
          <w:sz w:val="28"/>
          <w:szCs w:val="28"/>
        </w:rPr>
        <w:t xml:space="preserve">6/2564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E05B19">
        <w:rPr>
          <w:rFonts w:ascii="BrowalliaUPC" w:hAnsi="BrowalliaUPC" w:cs="BrowalliaUPC"/>
          <w:sz w:val="28"/>
          <w:szCs w:val="28"/>
        </w:rPr>
        <w:t>14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พฤษภาคม </w:t>
      </w:r>
      <w:r w:rsidRPr="00E05B19">
        <w:rPr>
          <w:rFonts w:ascii="BrowalliaUPC" w:hAnsi="BrowalliaUPC" w:cs="BrowalliaUPC"/>
          <w:sz w:val="28"/>
          <w:szCs w:val="28"/>
        </w:rPr>
        <w:t>2564</w:t>
      </w:r>
      <w:r w:rsidRPr="00E05B19">
        <w:rPr>
          <w:rFonts w:ascii="BrowalliaUPC" w:hAnsi="BrowalliaUPC" w:cs="BrowalliaUPC" w:hint="cs"/>
          <w:sz w:val="28"/>
          <w:szCs w:val="28"/>
          <w:cs/>
        </w:rPr>
        <w:t xml:space="preserve"> ได้</w:t>
      </w:r>
      <w:r w:rsidRPr="00E05B19">
        <w:rPr>
          <w:rFonts w:ascii="BrowalliaUPC" w:hAnsi="BrowalliaUPC" w:cs="BrowalliaUPC"/>
          <w:sz w:val="28"/>
          <w:szCs w:val="28"/>
          <w:cs/>
        </w:rPr>
        <w:t>มีมติพิจารณาอนุมัติการขาย</w:t>
      </w:r>
      <w:r w:rsidR="001975A0">
        <w:rPr>
          <w:rFonts w:ascii="BrowalliaUPC" w:hAnsi="BrowalliaUPC" w:cs="BrowalliaUPC"/>
          <w:sz w:val="28"/>
          <w:szCs w:val="28"/>
        </w:rPr>
        <w:br/>
      </w:r>
      <w:r w:rsidRPr="00E05B19">
        <w:rPr>
          <w:rFonts w:ascii="BrowalliaUPC" w:hAnsi="BrowalliaUPC" w:cs="BrowalliaUPC"/>
          <w:sz w:val="28"/>
          <w:szCs w:val="28"/>
          <w:cs/>
        </w:rPr>
        <w:t>หุ้นสามัญทั้งหมดของบริษัท สยาม</w:t>
      </w:r>
      <w:proofErr w:type="spellStart"/>
      <w:r w:rsidRPr="00E05B19">
        <w:rPr>
          <w:rFonts w:ascii="BrowalliaUPC" w:hAnsi="BrowalliaUPC" w:cs="BrowalliaUPC"/>
          <w:sz w:val="28"/>
          <w:szCs w:val="28"/>
          <w:cs/>
        </w:rPr>
        <w:t>สเนล</w:t>
      </w:r>
      <w:proofErr w:type="spellEnd"/>
      <w:r w:rsidRPr="00E05B19">
        <w:rPr>
          <w:rFonts w:ascii="BrowalliaUPC" w:hAnsi="BrowalliaUPC" w:cs="BrowalliaUPC"/>
          <w:sz w:val="28"/>
          <w:szCs w:val="28"/>
          <w:cs/>
        </w:rPr>
        <w:t xml:space="preserve"> จำกัด</w:t>
      </w:r>
      <w:r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ให้แก่ผู้ถือหุ้นอื่น</w:t>
      </w:r>
    </w:p>
    <w:p w14:paraId="21528444" w14:textId="4917A59E" w:rsidR="00A736D1" w:rsidRPr="00E05B19" w:rsidRDefault="00A736D1" w:rsidP="00A90034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0"/>
          <w:szCs w:val="20"/>
        </w:rPr>
      </w:pPr>
    </w:p>
    <w:p w14:paraId="6412335C" w14:textId="0AD373DF" w:rsidR="00F0598B" w:rsidRPr="00E05B19" w:rsidRDefault="007B0B6C" w:rsidP="00F0598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E05B19">
        <w:rPr>
          <w:rFonts w:ascii="BrowalliaUPC" w:hAnsi="BrowalliaUPC" w:cs="BrowalliaUPC" w:hint="cs"/>
          <w:sz w:val="28"/>
          <w:szCs w:val="28"/>
          <w:cs/>
        </w:rPr>
        <w:t xml:space="preserve">ณ วันที่ </w:t>
      </w:r>
      <w:r w:rsidRPr="00E05B19">
        <w:rPr>
          <w:rFonts w:ascii="BrowalliaUPC" w:hAnsi="BrowalliaUPC" w:cs="BrowalliaUPC"/>
          <w:sz w:val="28"/>
          <w:szCs w:val="28"/>
        </w:rPr>
        <w:t xml:space="preserve">30 </w:t>
      </w:r>
      <w:r w:rsidRPr="00E05B19">
        <w:rPr>
          <w:rFonts w:ascii="BrowalliaUPC" w:hAnsi="BrowalliaUPC" w:cs="BrowalliaUPC" w:hint="cs"/>
          <w:sz w:val="28"/>
          <w:szCs w:val="28"/>
          <w:cs/>
        </w:rPr>
        <w:t xml:space="preserve">มิถุนายน </w:t>
      </w:r>
      <w:r w:rsidRPr="00E05B19">
        <w:rPr>
          <w:rFonts w:ascii="BrowalliaUPC" w:hAnsi="BrowalliaUPC" w:cs="BrowalliaUPC"/>
          <w:sz w:val="28"/>
          <w:szCs w:val="28"/>
        </w:rPr>
        <w:t xml:space="preserve">2564 </w:t>
      </w:r>
      <w:r w:rsidR="00F0598B" w:rsidRPr="00E05B19">
        <w:rPr>
          <w:rFonts w:ascii="BrowalliaUPC" w:hAnsi="BrowalliaUPC" w:cs="BrowalliaUPC" w:hint="cs"/>
          <w:sz w:val="28"/>
          <w:szCs w:val="28"/>
          <w:cs/>
        </w:rPr>
        <w:t>รายละเอียด</w:t>
      </w:r>
      <w:r w:rsidR="00F0598B" w:rsidRPr="00E05B19">
        <w:rPr>
          <w:rFonts w:ascii="BrowalliaUPC" w:hAnsi="BrowalliaUPC" w:cs="BrowalliaUPC"/>
          <w:sz w:val="28"/>
          <w:szCs w:val="28"/>
          <w:cs/>
        </w:rPr>
        <w:t>สินทรัพย์และหนี้สิน</w:t>
      </w:r>
      <w:r w:rsidR="00F0598B" w:rsidRPr="00E05B19">
        <w:rPr>
          <w:rFonts w:ascii="BrowalliaUPC" w:hAnsi="BrowalliaUPC" w:cs="BrowalliaUPC" w:hint="cs"/>
          <w:sz w:val="28"/>
          <w:szCs w:val="28"/>
          <w:cs/>
        </w:rPr>
        <w:t>ส่วนของ</w:t>
      </w:r>
      <w:r w:rsidR="00F0598B" w:rsidRPr="00E05B19">
        <w:rPr>
          <w:rFonts w:ascii="BrowalliaUPC" w:hAnsi="BrowalliaUPC" w:cs="BrowalliaUPC"/>
          <w:sz w:val="28"/>
          <w:szCs w:val="28"/>
          <w:cs/>
        </w:rPr>
        <w:t>บริษัท สยาม</w:t>
      </w:r>
      <w:proofErr w:type="spellStart"/>
      <w:r w:rsidR="00F0598B" w:rsidRPr="00E05B19">
        <w:rPr>
          <w:rFonts w:ascii="BrowalliaUPC" w:hAnsi="BrowalliaUPC" w:cs="BrowalliaUPC"/>
          <w:sz w:val="28"/>
          <w:szCs w:val="28"/>
          <w:cs/>
        </w:rPr>
        <w:t>สเนล</w:t>
      </w:r>
      <w:proofErr w:type="spellEnd"/>
      <w:r w:rsidR="00F0598B" w:rsidRPr="00E05B19">
        <w:rPr>
          <w:rFonts w:ascii="BrowalliaUPC" w:hAnsi="BrowalliaUPC" w:cs="BrowalliaUPC"/>
          <w:sz w:val="28"/>
          <w:szCs w:val="28"/>
          <w:cs/>
        </w:rPr>
        <w:t xml:space="preserve"> จำกัด</w:t>
      </w:r>
      <w:r w:rsidR="00F0598B" w:rsidRPr="00E05B19">
        <w:rPr>
          <w:rFonts w:ascii="BrowalliaUPC" w:hAnsi="BrowalliaUPC" w:cs="BrowalliaUPC" w:hint="cs"/>
          <w:sz w:val="28"/>
          <w:szCs w:val="28"/>
          <w:cs/>
        </w:rPr>
        <w:t xml:space="preserve"> ที่แสดงอยู่</w:t>
      </w:r>
      <w:r w:rsidR="00F0598B" w:rsidRPr="00E05B19">
        <w:rPr>
          <w:rFonts w:ascii="BrowalliaUPC" w:hAnsi="BrowalliaUPC" w:cs="BrowalliaUPC"/>
          <w:sz w:val="28"/>
          <w:szCs w:val="28"/>
          <w:cs/>
        </w:rPr>
        <w:t>ในงบการเงินรวม</w:t>
      </w:r>
      <w:r w:rsidR="00F0598B" w:rsidRPr="00E05B19">
        <w:rPr>
          <w:rFonts w:ascii="BrowalliaUPC" w:hAnsi="BrowalliaUPC" w:cs="BrowalliaUPC" w:hint="cs"/>
          <w:sz w:val="28"/>
          <w:szCs w:val="28"/>
          <w:cs/>
        </w:rPr>
        <w:t xml:space="preserve"> มีดังต่อไปนี้</w:t>
      </w:r>
    </w:p>
    <w:p w14:paraId="6A7A02DF" w14:textId="77777777" w:rsidR="00A736D1" w:rsidRPr="00E05B19" w:rsidRDefault="00A736D1" w:rsidP="00A736D1">
      <w:pPr>
        <w:ind w:left="426"/>
        <w:jc w:val="thaiDistribute"/>
        <w:rPr>
          <w:rFonts w:ascii="BrowalliaUPC" w:eastAsia="Cordia New" w:hAnsi="BrowalliaUPC" w:cs="BrowalliaUPC"/>
          <w:sz w:val="20"/>
          <w:szCs w:val="20"/>
          <w:lang w:eastAsia="th-TH"/>
        </w:rPr>
      </w:pP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5244"/>
        <w:gridCol w:w="1418"/>
        <w:gridCol w:w="236"/>
        <w:gridCol w:w="2174"/>
      </w:tblGrid>
      <w:tr w:rsidR="00E05B19" w:rsidRPr="00E05B19" w14:paraId="21B329DB" w14:textId="77777777" w:rsidTr="00A70A0F">
        <w:trPr>
          <w:tblHeader/>
        </w:trPr>
        <w:tc>
          <w:tcPr>
            <w:tcW w:w="5244" w:type="dxa"/>
          </w:tcPr>
          <w:p w14:paraId="65CD0F55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6D2266B" w14:textId="77777777" w:rsidR="00A736D1" w:rsidRPr="00E05B19" w:rsidRDefault="00A736D1" w:rsidP="00A723BE">
            <w:pPr>
              <w:jc w:val="right"/>
              <w:rPr>
                <w:rFonts w:ascii="BrowalliaUPC" w:eastAsiaTheme="minorHAnsi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1897FC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74" w:type="dxa"/>
            <w:hideMark/>
          </w:tcPr>
          <w:p w14:paraId="158B7278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E05B19" w:rsidRPr="00E05B19" w14:paraId="7A905799" w14:textId="77777777" w:rsidTr="00A70A0F">
        <w:trPr>
          <w:tblHeader/>
        </w:trPr>
        <w:tc>
          <w:tcPr>
            <w:tcW w:w="5244" w:type="dxa"/>
          </w:tcPr>
          <w:p w14:paraId="71597C3D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1002D85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DEF672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74" w:type="dxa"/>
          </w:tcPr>
          <w:p w14:paraId="5AA156EB" w14:textId="77777777" w:rsidR="00A736D1" w:rsidRPr="00E05B19" w:rsidRDefault="00A736D1" w:rsidP="00A723B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</w:tr>
      <w:tr w:rsidR="00E05B19" w:rsidRPr="00E05B19" w14:paraId="572D6C6F" w14:textId="77777777" w:rsidTr="00A70A0F">
        <w:trPr>
          <w:trHeight w:val="317"/>
        </w:trPr>
        <w:tc>
          <w:tcPr>
            <w:tcW w:w="5244" w:type="dxa"/>
            <w:hideMark/>
          </w:tcPr>
          <w:p w14:paraId="7D1CDCDA" w14:textId="77777777" w:rsidR="00A736D1" w:rsidRPr="00E05B19" w:rsidRDefault="00A736D1" w:rsidP="00A723BE">
            <w:pPr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8" w:type="dxa"/>
          </w:tcPr>
          <w:p w14:paraId="57518078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CBA5D5F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174" w:type="dxa"/>
          </w:tcPr>
          <w:p w14:paraId="449D074A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</w:tr>
      <w:tr w:rsidR="00E05B19" w:rsidRPr="00E05B19" w14:paraId="58940A5C" w14:textId="77777777" w:rsidTr="00A70A0F">
        <w:trPr>
          <w:trHeight w:val="317"/>
        </w:trPr>
        <w:tc>
          <w:tcPr>
            <w:tcW w:w="5244" w:type="dxa"/>
            <w:hideMark/>
          </w:tcPr>
          <w:p w14:paraId="04A5D444" w14:textId="77777777" w:rsidR="00A736D1" w:rsidRPr="00E05B19" w:rsidRDefault="00A736D1" w:rsidP="00A723BE">
            <w:pPr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</w:tcPr>
          <w:p w14:paraId="68CCE46E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6444DA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4" w:type="dxa"/>
          </w:tcPr>
          <w:p w14:paraId="7CB22074" w14:textId="77777777" w:rsidR="00A736D1" w:rsidRPr="00E05B19" w:rsidRDefault="00A736D1" w:rsidP="00A70A0F">
            <w:pPr>
              <w:tabs>
                <w:tab w:val="clear" w:pos="1871"/>
                <w:tab w:val="left" w:pos="1785"/>
              </w:tabs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52</w:t>
            </w:r>
          </w:p>
        </w:tc>
      </w:tr>
      <w:tr w:rsidR="00E05B19" w:rsidRPr="00E05B19" w14:paraId="4FEA6633" w14:textId="77777777" w:rsidTr="00A70A0F">
        <w:trPr>
          <w:trHeight w:val="317"/>
        </w:trPr>
        <w:tc>
          <w:tcPr>
            <w:tcW w:w="5244" w:type="dxa"/>
            <w:hideMark/>
          </w:tcPr>
          <w:p w14:paraId="425E4DF4" w14:textId="77777777" w:rsidR="00A736D1" w:rsidRPr="00E05B19" w:rsidRDefault="00A736D1" w:rsidP="00A723BE">
            <w:pPr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ลูกหนี้การค้า - ลูกค้าทั่วไป</w:t>
            </w:r>
          </w:p>
        </w:tc>
        <w:tc>
          <w:tcPr>
            <w:tcW w:w="1418" w:type="dxa"/>
          </w:tcPr>
          <w:p w14:paraId="36E15E03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E060CB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4" w:type="dxa"/>
          </w:tcPr>
          <w:p w14:paraId="00EE456F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</w:tc>
      </w:tr>
      <w:tr w:rsidR="00E05B19" w:rsidRPr="00E05B19" w14:paraId="7B285857" w14:textId="77777777" w:rsidTr="00A70A0F">
        <w:trPr>
          <w:trHeight w:val="317"/>
        </w:trPr>
        <w:tc>
          <w:tcPr>
            <w:tcW w:w="5244" w:type="dxa"/>
            <w:hideMark/>
          </w:tcPr>
          <w:p w14:paraId="6E5F992E" w14:textId="77777777" w:rsidR="00A736D1" w:rsidRPr="00E05B19" w:rsidRDefault="00A736D1" w:rsidP="00A723BE">
            <w:pPr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ลูกหนี้การค้า - บุคคลและบริษัทที่เกี่ยวข้อง</w:t>
            </w:r>
          </w:p>
        </w:tc>
        <w:tc>
          <w:tcPr>
            <w:tcW w:w="1418" w:type="dxa"/>
          </w:tcPr>
          <w:p w14:paraId="6484592B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5DB058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4" w:type="dxa"/>
          </w:tcPr>
          <w:p w14:paraId="5943051F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</w:tr>
      <w:tr w:rsidR="00E05B19" w:rsidRPr="00E05B19" w14:paraId="2423B487" w14:textId="77777777" w:rsidTr="00A70A0F">
        <w:trPr>
          <w:trHeight w:val="317"/>
        </w:trPr>
        <w:tc>
          <w:tcPr>
            <w:tcW w:w="5244" w:type="dxa"/>
            <w:hideMark/>
          </w:tcPr>
          <w:p w14:paraId="55D1F8E4" w14:textId="77777777" w:rsidR="00A736D1" w:rsidRPr="00E05B19" w:rsidRDefault="00A736D1" w:rsidP="00A723BE">
            <w:pPr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14:paraId="73462342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C39269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4" w:type="dxa"/>
          </w:tcPr>
          <w:p w14:paraId="3DD4B4AA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1,542</w:t>
            </w:r>
          </w:p>
        </w:tc>
      </w:tr>
      <w:tr w:rsidR="00E05B19" w:rsidRPr="00E05B19" w14:paraId="17DE927D" w14:textId="77777777" w:rsidTr="00A70A0F">
        <w:trPr>
          <w:trHeight w:val="317"/>
        </w:trPr>
        <w:tc>
          <w:tcPr>
            <w:tcW w:w="5244" w:type="dxa"/>
            <w:hideMark/>
          </w:tcPr>
          <w:p w14:paraId="08D15F8F" w14:textId="77777777" w:rsidR="00A736D1" w:rsidRPr="00E05B19" w:rsidRDefault="00A736D1" w:rsidP="00A723BE">
            <w:pPr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8" w:type="dxa"/>
          </w:tcPr>
          <w:p w14:paraId="634BB37C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318146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4" w:type="dxa"/>
          </w:tcPr>
          <w:p w14:paraId="0839437C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788</w:t>
            </w:r>
          </w:p>
        </w:tc>
      </w:tr>
      <w:tr w:rsidR="00E05B19" w:rsidRPr="00E05B19" w14:paraId="312E9257" w14:textId="77777777" w:rsidTr="00A70A0F">
        <w:trPr>
          <w:trHeight w:val="317"/>
        </w:trPr>
        <w:tc>
          <w:tcPr>
            <w:tcW w:w="5244" w:type="dxa"/>
            <w:vAlign w:val="center"/>
          </w:tcPr>
          <w:p w14:paraId="50A67FDB" w14:textId="77777777" w:rsidR="00A736D1" w:rsidRPr="00E05B19" w:rsidRDefault="00A736D1" w:rsidP="00A723BE">
            <w:pPr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ที่ดิน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18" w:type="dxa"/>
          </w:tcPr>
          <w:p w14:paraId="1E83C21D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BA85F0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4" w:type="dxa"/>
          </w:tcPr>
          <w:p w14:paraId="71B112E3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111</w:t>
            </w:r>
          </w:p>
        </w:tc>
      </w:tr>
      <w:tr w:rsidR="00E05B19" w:rsidRPr="00E05B19" w14:paraId="55086BBA" w14:textId="77777777" w:rsidTr="00A70A0F">
        <w:trPr>
          <w:trHeight w:val="317"/>
        </w:trPr>
        <w:tc>
          <w:tcPr>
            <w:tcW w:w="5244" w:type="dxa"/>
            <w:vAlign w:val="center"/>
          </w:tcPr>
          <w:p w14:paraId="62B0E174" w14:textId="77777777" w:rsidR="00A736D1" w:rsidRPr="00E05B19" w:rsidRDefault="00A736D1" w:rsidP="00A723BE">
            <w:pPr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18" w:type="dxa"/>
          </w:tcPr>
          <w:p w14:paraId="36C614C7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17F6E0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4" w:type="dxa"/>
          </w:tcPr>
          <w:p w14:paraId="7A66CE61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98</w:t>
            </w:r>
          </w:p>
        </w:tc>
      </w:tr>
      <w:tr w:rsidR="00E05B19" w:rsidRPr="00E05B19" w14:paraId="342500A5" w14:textId="77777777" w:rsidTr="00A70A0F">
        <w:tc>
          <w:tcPr>
            <w:tcW w:w="5244" w:type="dxa"/>
            <w:hideMark/>
          </w:tcPr>
          <w:p w14:paraId="3F19AE97" w14:textId="6E58F6DC" w:rsidR="00A736D1" w:rsidRPr="00E05B19" w:rsidRDefault="00E86AED" w:rsidP="00A723BE">
            <w:pPr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574B9F89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342BF4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74" w:type="dxa"/>
            <w:vAlign w:val="bottom"/>
          </w:tcPr>
          <w:p w14:paraId="6B86F9AB" w14:textId="77777777" w:rsidR="00A736D1" w:rsidRPr="00E05B19" w:rsidRDefault="00A736D1" w:rsidP="00A723BE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2,613</w:t>
            </w:r>
          </w:p>
        </w:tc>
      </w:tr>
      <w:tr w:rsidR="00E05B19" w:rsidRPr="00E05B19" w14:paraId="51DEA9A9" w14:textId="77777777" w:rsidTr="00A70A0F">
        <w:tc>
          <w:tcPr>
            <w:tcW w:w="5244" w:type="dxa"/>
            <w:hideMark/>
          </w:tcPr>
          <w:p w14:paraId="32EBA5A1" w14:textId="5154D750" w:rsidR="00A736D1" w:rsidRPr="00E05B19" w:rsidRDefault="00A736D1" w:rsidP="00A723BE">
            <w:pPr>
              <w:jc w:val="thaiDistribute"/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153DDB98" w14:textId="77777777" w:rsidR="00A736D1" w:rsidRPr="00E05B19" w:rsidRDefault="00A736D1" w:rsidP="00A723BE">
            <w:pPr>
              <w:jc w:val="thaiDistribute"/>
              <w:rPr>
                <w:rFonts w:ascii="BrowalliaUPC" w:hAnsi="BrowalliaUPC" w:cs="BrowalliaUPC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11E225A" w14:textId="77777777" w:rsidR="00A736D1" w:rsidRPr="00E05B19" w:rsidRDefault="00A736D1" w:rsidP="00A723BE">
            <w:pPr>
              <w:jc w:val="thaiDistribute"/>
              <w:rPr>
                <w:rFonts w:ascii="BrowalliaUPC" w:hAnsi="BrowalliaUPC" w:cs="BrowalliaUPC"/>
                <w:b/>
                <w:bCs/>
                <w:sz w:val="20"/>
                <w:szCs w:val="20"/>
              </w:rPr>
            </w:pPr>
          </w:p>
        </w:tc>
        <w:tc>
          <w:tcPr>
            <w:tcW w:w="2174" w:type="dxa"/>
          </w:tcPr>
          <w:p w14:paraId="7C1878C9" w14:textId="77777777" w:rsidR="00A736D1" w:rsidRPr="00E05B19" w:rsidRDefault="00A736D1" w:rsidP="00A723BE">
            <w:pPr>
              <w:jc w:val="thaiDistribute"/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</w:pPr>
          </w:p>
        </w:tc>
      </w:tr>
      <w:tr w:rsidR="00E05B19" w:rsidRPr="00E05B19" w14:paraId="0DB98327" w14:textId="77777777" w:rsidTr="00A70A0F">
        <w:tc>
          <w:tcPr>
            <w:tcW w:w="5244" w:type="dxa"/>
          </w:tcPr>
          <w:p w14:paraId="6F93E254" w14:textId="3ED4E637" w:rsidR="00F0598B" w:rsidRPr="00E05B19" w:rsidRDefault="00F0598B" w:rsidP="00A723BE">
            <w:pPr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418" w:type="dxa"/>
          </w:tcPr>
          <w:p w14:paraId="175E9CCA" w14:textId="77777777" w:rsidR="00F0598B" w:rsidRPr="00E05B19" w:rsidRDefault="00F0598B" w:rsidP="00A723BE">
            <w:pPr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3B1B6FE" w14:textId="77777777" w:rsidR="00F0598B" w:rsidRPr="00E05B19" w:rsidRDefault="00F0598B" w:rsidP="00A723BE">
            <w:pPr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174" w:type="dxa"/>
          </w:tcPr>
          <w:p w14:paraId="73C5FE4B" w14:textId="77777777" w:rsidR="00F0598B" w:rsidRPr="00E05B19" w:rsidRDefault="00F0598B" w:rsidP="00A723BE">
            <w:pPr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</w:tr>
      <w:tr w:rsidR="00E05B19" w:rsidRPr="00E05B19" w14:paraId="054BB18A" w14:textId="77777777" w:rsidTr="00A70A0F">
        <w:tc>
          <w:tcPr>
            <w:tcW w:w="5244" w:type="dxa"/>
            <w:vAlign w:val="center"/>
          </w:tcPr>
          <w:p w14:paraId="661F9A53" w14:textId="77777777" w:rsidR="00A736D1" w:rsidRPr="00E05B19" w:rsidRDefault="00A736D1" w:rsidP="00A723BE">
            <w:pPr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</w:tcPr>
          <w:p w14:paraId="65704B80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0D562D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74" w:type="dxa"/>
          </w:tcPr>
          <w:p w14:paraId="3AAFCCAC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11,982</w:t>
            </w:r>
          </w:p>
        </w:tc>
      </w:tr>
      <w:tr w:rsidR="00E05B19" w:rsidRPr="00E05B19" w14:paraId="3CAAAAC8" w14:textId="77777777" w:rsidTr="00A70A0F">
        <w:tc>
          <w:tcPr>
            <w:tcW w:w="5244" w:type="dxa"/>
            <w:vAlign w:val="center"/>
          </w:tcPr>
          <w:p w14:paraId="43E6A072" w14:textId="77777777" w:rsidR="00A736D1" w:rsidRPr="00E05B19" w:rsidRDefault="00A736D1" w:rsidP="00A723BE">
            <w:pPr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เจ้าหนี้การค้า -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ผู้ค้าทั่วไป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01A620CA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44A405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74" w:type="dxa"/>
          </w:tcPr>
          <w:p w14:paraId="2D554E54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27</w:t>
            </w:r>
          </w:p>
        </w:tc>
      </w:tr>
      <w:tr w:rsidR="00E05B19" w:rsidRPr="00E05B19" w14:paraId="3940A792" w14:textId="77777777" w:rsidTr="00A70A0F">
        <w:tc>
          <w:tcPr>
            <w:tcW w:w="5244" w:type="dxa"/>
            <w:vAlign w:val="center"/>
          </w:tcPr>
          <w:p w14:paraId="7A669252" w14:textId="77777777" w:rsidR="00A736D1" w:rsidRPr="00E05B19" w:rsidRDefault="00A736D1" w:rsidP="00A723BE">
            <w:pPr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เจ้าหนี้อื่น -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</w:tcPr>
          <w:p w14:paraId="4C08418F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C7E8D5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74" w:type="dxa"/>
          </w:tcPr>
          <w:p w14:paraId="573C2412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4,924</w:t>
            </w:r>
          </w:p>
        </w:tc>
      </w:tr>
      <w:tr w:rsidR="00E05B19" w:rsidRPr="00E05B19" w14:paraId="1F66A8FF" w14:textId="77777777" w:rsidTr="00A70A0F">
        <w:tc>
          <w:tcPr>
            <w:tcW w:w="5244" w:type="dxa"/>
            <w:vAlign w:val="center"/>
          </w:tcPr>
          <w:p w14:paraId="00696E80" w14:textId="77777777" w:rsidR="00A736D1" w:rsidRPr="00E05B19" w:rsidRDefault="00A736D1" w:rsidP="00A723BE">
            <w:pPr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8" w:type="dxa"/>
          </w:tcPr>
          <w:p w14:paraId="67C0CB89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4D38F6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74" w:type="dxa"/>
          </w:tcPr>
          <w:p w14:paraId="2F8F16B3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426</w:t>
            </w:r>
          </w:p>
        </w:tc>
      </w:tr>
      <w:tr w:rsidR="00E05B19" w:rsidRPr="00E05B19" w14:paraId="43CAA3DE" w14:textId="77777777" w:rsidTr="00A70A0F">
        <w:tc>
          <w:tcPr>
            <w:tcW w:w="5244" w:type="dxa"/>
            <w:hideMark/>
          </w:tcPr>
          <w:p w14:paraId="406DFB8E" w14:textId="7447C78E" w:rsidR="00A736D1" w:rsidRPr="00E05B19" w:rsidRDefault="00E86AED" w:rsidP="00A723BE">
            <w:pPr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565843E9" w14:textId="77777777" w:rsidR="00A736D1" w:rsidRPr="00E05B19" w:rsidRDefault="00A736D1" w:rsidP="00A723BE">
            <w:pPr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3322CDF" w14:textId="77777777" w:rsidR="00A736D1" w:rsidRPr="00E05B19" w:rsidRDefault="00A736D1" w:rsidP="00A723BE">
            <w:pPr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4" w:type="dxa"/>
            <w:vAlign w:val="bottom"/>
          </w:tcPr>
          <w:p w14:paraId="06F017B8" w14:textId="0DE29870" w:rsidR="00A736D1" w:rsidRPr="00E05B19" w:rsidRDefault="00A736D1" w:rsidP="00A723BE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17,359</w:t>
            </w:r>
          </w:p>
        </w:tc>
      </w:tr>
    </w:tbl>
    <w:p w14:paraId="4FFD5410" w14:textId="77777777" w:rsidR="00A736D1" w:rsidRPr="00E05B19" w:rsidRDefault="00A736D1" w:rsidP="00A7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2"/>
        </w:tabs>
        <w:rPr>
          <w:rFonts w:ascii="BrowalliaUPC" w:eastAsia="Cordia New" w:hAnsi="BrowalliaUPC" w:cs="BrowalliaUPC"/>
          <w:sz w:val="20"/>
          <w:szCs w:val="20"/>
          <w:lang w:eastAsia="th-TH"/>
        </w:rPr>
      </w:pPr>
      <w:r w:rsidRPr="00E05B19">
        <w:rPr>
          <w:rFonts w:ascii="BrowalliaUPC" w:eastAsia="Cordia New" w:hAnsi="BrowalliaUPC" w:cs="BrowalliaUPC"/>
          <w:sz w:val="28"/>
          <w:szCs w:val="28"/>
          <w:lang w:eastAsia="th-TH"/>
        </w:rPr>
        <w:tab/>
      </w:r>
    </w:p>
    <w:p w14:paraId="5EB20765" w14:textId="514BFE5F" w:rsidR="00A736D1" w:rsidRPr="00E05B19" w:rsidRDefault="00E86AED" w:rsidP="00A7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eastAsia="Cordia New" w:hAnsi="BrowalliaUPC" w:cs="BrowalliaUPC"/>
          <w:sz w:val="28"/>
          <w:szCs w:val="28"/>
          <w:cs/>
          <w:lang w:eastAsia="th-TH"/>
        </w:rPr>
        <w:t>ผลการดำเนินงานของ</w:t>
      </w:r>
      <w:r w:rsidRPr="00E05B19">
        <w:rPr>
          <w:rFonts w:ascii="BrowalliaUPC" w:hAnsi="BrowalliaUPC" w:cs="BrowalliaUPC"/>
          <w:sz w:val="28"/>
          <w:szCs w:val="28"/>
          <w:cs/>
        </w:rPr>
        <w:t>บริษัท สยาม</w:t>
      </w:r>
      <w:proofErr w:type="spellStart"/>
      <w:r w:rsidRPr="00E05B19">
        <w:rPr>
          <w:rFonts w:ascii="BrowalliaUPC" w:hAnsi="BrowalliaUPC" w:cs="BrowalliaUPC"/>
          <w:sz w:val="28"/>
          <w:szCs w:val="28"/>
          <w:cs/>
        </w:rPr>
        <w:t>สเนล</w:t>
      </w:r>
      <w:proofErr w:type="spellEnd"/>
      <w:r w:rsidRPr="00E05B19">
        <w:rPr>
          <w:rFonts w:ascii="BrowalliaUPC" w:hAnsi="BrowalliaUPC" w:cs="BrowalliaUPC"/>
          <w:sz w:val="28"/>
          <w:szCs w:val="28"/>
          <w:cs/>
        </w:rPr>
        <w:t xml:space="preserve"> จำกัด</w:t>
      </w:r>
      <w:r w:rsidRPr="00E05B19">
        <w:rPr>
          <w:rFonts w:ascii="BrowalliaUPC" w:hAnsi="BrowalliaUPC" w:cs="BrowalliaUPC" w:hint="cs"/>
          <w:sz w:val="28"/>
          <w:szCs w:val="28"/>
          <w:cs/>
        </w:rPr>
        <w:t xml:space="preserve"> ที่แสดงอยู่</w:t>
      </w:r>
      <w:r w:rsidRPr="00E05B19">
        <w:rPr>
          <w:rFonts w:ascii="BrowalliaUPC" w:hAnsi="BrowalliaUPC" w:cs="BrowalliaUPC"/>
          <w:sz w:val="28"/>
          <w:szCs w:val="28"/>
          <w:cs/>
        </w:rPr>
        <w:t>ในงบการเงินรวม</w:t>
      </w:r>
      <w:r w:rsidRPr="00E05B19">
        <w:rPr>
          <w:rFonts w:ascii="BrowalliaUPC" w:hAnsi="BrowalliaUPC" w:cs="BrowalliaUPC" w:hint="cs"/>
          <w:sz w:val="28"/>
          <w:szCs w:val="28"/>
          <w:cs/>
        </w:rPr>
        <w:t xml:space="preserve"> มีดังต่อไปนี้</w:t>
      </w:r>
      <w:r w:rsidR="00A736D1" w:rsidRPr="00E05B19">
        <w:rPr>
          <w:rFonts w:ascii="BrowalliaUPC" w:eastAsia="Cordia New" w:hAnsi="BrowalliaUPC" w:cs="BrowalliaUPC"/>
          <w:sz w:val="28"/>
          <w:szCs w:val="28"/>
          <w:lang w:eastAsia="th-TH"/>
        </w:rPr>
        <w:tab/>
      </w:r>
    </w:p>
    <w:p w14:paraId="6ED28B20" w14:textId="77777777" w:rsidR="00A736D1" w:rsidRPr="00E05B19" w:rsidRDefault="00A736D1" w:rsidP="00A736D1">
      <w:pPr>
        <w:pStyle w:val="Preformatted"/>
        <w:tabs>
          <w:tab w:val="clear" w:pos="0"/>
          <w:tab w:val="clear" w:pos="959"/>
        </w:tabs>
        <w:ind w:left="420"/>
        <w:jc w:val="thaiDistribute"/>
        <w:rPr>
          <w:rFonts w:ascii="BrowalliaUPC" w:hAnsi="BrowalliaUPC" w:cs="BrowalliaUPC"/>
        </w:rPr>
      </w:pPr>
    </w:p>
    <w:tbl>
      <w:tblPr>
        <w:tblW w:w="9076" w:type="dxa"/>
        <w:tblInd w:w="450" w:type="dxa"/>
        <w:tblLook w:val="04A0" w:firstRow="1" w:lastRow="0" w:firstColumn="1" w:lastColumn="0" w:noHBand="0" w:noVBand="1"/>
      </w:tblPr>
      <w:tblGrid>
        <w:gridCol w:w="5216"/>
        <w:gridCol w:w="1814"/>
        <w:gridCol w:w="232"/>
        <w:gridCol w:w="1814"/>
      </w:tblGrid>
      <w:tr w:rsidR="00E05B19" w:rsidRPr="00E05B19" w14:paraId="2D98EABB" w14:textId="77777777" w:rsidTr="00255024">
        <w:trPr>
          <w:trHeight w:val="304"/>
        </w:trPr>
        <w:tc>
          <w:tcPr>
            <w:tcW w:w="5216" w:type="dxa"/>
          </w:tcPr>
          <w:p w14:paraId="1E3037DF" w14:textId="77777777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860" w:type="dxa"/>
            <w:gridSpan w:val="3"/>
          </w:tcPr>
          <w:p w14:paraId="3ADC398F" w14:textId="77777777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E05B19" w:rsidRPr="00E05B19" w14:paraId="774E7AAD" w14:textId="77777777" w:rsidTr="00255024">
        <w:trPr>
          <w:trHeight w:val="335"/>
        </w:trPr>
        <w:tc>
          <w:tcPr>
            <w:tcW w:w="5216" w:type="dxa"/>
          </w:tcPr>
          <w:p w14:paraId="5E71E238" w14:textId="77777777" w:rsidR="00A736D1" w:rsidRPr="00E05B19" w:rsidRDefault="00A736D1" w:rsidP="00A723BE">
            <w:pPr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860" w:type="dxa"/>
            <w:gridSpan w:val="3"/>
          </w:tcPr>
          <w:p w14:paraId="520079D3" w14:textId="77777777" w:rsidR="00A736D1" w:rsidRPr="00E05B19" w:rsidRDefault="00A736D1" w:rsidP="00A723B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</w:tr>
      <w:tr w:rsidR="00E05B19" w:rsidRPr="00E05B19" w14:paraId="7D75F2B6" w14:textId="77777777" w:rsidTr="00255024">
        <w:trPr>
          <w:trHeight w:val="335"/>
        </w:trPr>
        <w:tc>
          <w:tcPr>
            <w:tcW w:w="5216" w:type="dxa"/>
          </w:tcPr>
          <w:p w14:paraId="37008953" w14:textId="77777777" w:rsidR="007E5469" w:rsidRPr="00E05B19" w:rsidRDefault="007E5469" w:rsidP="00A723BE">
            <w:pPr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860" w:type="dxa"/>
            <w:gridSpan w:val="3"/>
          </w:tcPr>
          <w:p w14:paraId="2AA0FF7C" w14:textId="30ED38F0" w:rsidR="007E5469" w:rsidRPr="00E05B19" w:rsidRDefault="007E5469" w:rsidP="00A723B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30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</w:p>
        </w:tc>
      </w:tr>
      <w:tr w:rsidR="00E05B19" w:rsidRPr="00E05B19" w14:paraId="1FEA7A98" w14:textId="77777777" w:rsidTr="00255024">
        <w:trPr>
          <w:trHeight w:val="335"/>
        </w:trPr>
        <w:tc>
          <w:tcPr>
            <w:tcW w:w="5216" w:type="dxa"/>
          </w:tcPr>
          <w:p w14:paraId="18C535B0" w14:textId="77777777" w:rsidR="00A736D1" w:rsidRPr="00E05B19" w:rsidRDefault="00A736D1" w:rsidP="00A723BE">
            <w:pPr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814" w:type="dxa"/>
            <w:vAlign w:val="bottom"/>
            <w:hideMark/>
          </w:tcPr>
          <w:p w14:paraId="60A957B5" w14:textId="64EE4B40" w:rsidR="00A736D1" w:rsidRPr="00E05B19" w:rsidRDefault="00A736D1" w:rsidP="00A723B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2" w:type="dxa"/>
          </w:tcPr>
          <w:p w14:paraId="5B96B27D" w14:textId="77777777" w:rsidR="00A736D1" w:rsidRPr="00E05B19" w:rsidRDefault="00A736D1" w:rsidP="00A723B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14" w:type="dxa"/>
          </w:tcPr>
          <w:p w14:paraId="3F4A494A" w14:textId="24C9C688" w:rsidR="00A736D1" w:rsidRPr="00E05B19" w:rsidRDefault="00A736D1" w:rsidP="00A723B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E05B19" w:rsidRPr="00E05B19" w14:paraId="78515625" w14:textId="77777777" w:rsidTr="00255024">
        <w:trPr>
          <w:trHeight w:val="276"/>
        </w:trPr>
        <w:tc>
          <w:tcPr>
            <w:tcW w:w="5216" w:type="dxa"/>
          </w:tcPr>
          <w:p w14:paraId="016DE37A" w14:textId="65ED4BB3" w:rsidR="00A736D1" w:rsidRPr="00E05B19" w:rsidRDefault="00A736D1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0"/>
                <w:szCs w:val="20"/>
              </w:rPr>
            </w:pPr>
          </w:p>
        </w:tc>
        <w:tc>
          <w:tcPr>
            <w:tcW w:w="1814" w:type="dxa"/>
          </w:tcPr>
          <w:p w14:paraId="6FBC7305" w14:textId="77777777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0"/>
                <w:szCs w:val="20"/>
              </w:rPr>
            </w:pPr>
          </w:p>
        </w:tc>
        <w:tc>
          <w:tcPr>
            <w:tcW w:w="232" w:type="dxa"/>
          </w:tcPr>
          <w:p w14:paraId="2B956D65" w14:textId="77777777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0"/>
                <w:szCs w:val="20"/>
              </w:rPr>
            </w:pPr>
          </w:p>
        </w:tc>
        <w:tc>
          <w:tcPr>
            <w:tcW w:w="1814" w:type="dxa"/>
          </w:tcPr>
          <w:p w14:paraId="1E929455" w14:textId="77777777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0"/>
                <w:szCs w:val="20"/>
              </w:rPr>
            </w:pPr>
          </w:p>
        </w:tc>
      </w:tr>
      <w:tr w:rsidR="00E05B19" w:rsidRPr="00E05B19" w14:paraId="234A7043" w14:textId="77777777" w:rsidTr="00255024">
        <w:trPr>
          <w:trHeight w:val="276"/>
        </w:trPr>
        <w:tc>
          <w:tcPr>
            <w:tcW w:w="5216" w:type="dxa"/>
          </w:tcPr>
          <w:p w14:paraId="6362BE67" w14:textId="77777777" w:rsidR="00A736D1" w:rsidRPr="00E05B19" w:rsidRDefault="00A736D1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14" w:type="dxa"/>
          </w:tcPr>
          <w:p w14:paraId="5E2F6416" w14:textId="5B3EDB1B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1,3</w:t>
            </w:r>
            <w:r w:rsidR="005002EB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48</w:t>
            </w:r>
          </w:p>
        </w:tc>
        <w:tc>
          <w:tcPr>
            <w:tcW w:w="232" w:type="dxa"/>
          </w:tcPr>
          <w:p w14:paraId="5B1F84B2" w14:textId="77777777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814" w:type="dxa"/>
            <w:shd w:val="clear" w:color="auto" w:fill="auto"/>
          </w:tcPr>
          <w:p w14:paraId="63327F4C" w14:textId="4033DD53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1,8</w:t>
            </w:r>
            <w:r w:rsidR="00026A5D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</w:tr>
      <w:tr w:rsidR="00E05B19" w:rsidRPr="00E05B19" w14:paraId="157ED8BB" w14:textId="77777777" w:rsidTr="00255024">
        <w:trPr>
          <w:trHeight w:val="335"/>
        </w:trPr>
        <w:tc>
          <w:tcPr>
            <w:tcW w:w="5216" w:type="dxa"/>
            <w:hideMark/>
          </w:tcPr>
          <w:p w14:paraId="79C17229" w14:textId="77777777" w:rsidR="00A736D1" w:rsidRPr="00E05B19" w:rsidRDefault="00A736D1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14" w:type="dxa"/>
          </w:tcPr>
          <w:p w14:paraId="0D45751A" w14:textId="244388B5" w:rsidR="00A736D1" w:rsidRPr="00E05B19" w:rsidRDefault="00A736D1" w:rsidP="00A723B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(6</w:t>
            </w:r>
            <w:r w:rsidR="005002EB" w:rsidRPr="00E05B19">
              <w:rPr>
                <w:rFonts w:ascii="BrowalliaUPC" w:hAnsi="BrowalliaUPC" w:cs="BrowalliaUPC"/>
                <w:sz w:val="28"/>
                <w:szCs w:val="28"/>
              </w:rPr>
              <w:t>09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2" w:type="dxa"/>
          </w:tcPr>
          <w:p w14:paraId="3CAA10A1" w14:textId="77777777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634CD471" w14:textId="77777777" w:rsidR="00A736D1" w:rsidRPr="00E05B19" w:rsidRDefault="00A736D1" w:rsidP="00A723B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(1,029)</w:t>
            </w:r>
          </w:p>
        </w:tc>
      </w:tr>
      <w:tr w:rsidR="00E05B19" w:rsidRPr="00E05B19" w14:paraId="384C5F4D" w14:textId="77777777" w:rsidTr="00255024">
        <w:trPr>
          <w:trHeight w:val="304"/>
        </w:trPr>
        <w:tc>
          <w:tcPr>
            <w:tcW w:w="5216" w:type="dxa"/>
          </w:tcPr>
          <w:p w14:paraId="3E4D4411" w14:textId="77777777" w:rsidR="00A736D1" w:rsidRPr="00E05B19" w:rsidRDefault="00A736D1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814" w:type="dxa"/>
          </w:tcPr>
          <w:p w14:paraId="35391A9D" w14:textId="1E09D347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="005002EB" w:rsidRPr="00E05B19">
              <w:rPr>
                <w:rFonts w:ascii="BrowalliaUPC" w:hAnsi="BrowalliaUPC" w:cs="BrowalliaUPC"/>
                <w:sz w:val="28"/>
                <w:szCs w:val="28"/>
              </w:rPr>
              <w:t>39</w:t>
            </w:r>
          </w:p>
        </w:tc>
        <w:tc>
          <w:tcPr>
            <w:tcW w:w="232" w:type="dxa"/>
          </w:tcPr>
          <w:p w14:paraId="6ABEDC17" w14:textId="77777777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370E3D24" w14:textId="4C4A72BA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  <w:r w:rsidR="00026A5D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</w:tr>
      <w:tr w:rsidR="00E05B19" w:rsidRPr="00E05B19" w14:paraId="5F32AF52" w14:textId="77777777" w:rsidTr="00255024">
        <w:trPr>
          <w:trHeight w:val="304"/>
        </w:trPr>
        <w:tc>
          <w:tcPr>
            <w:tcW w:w="5216" w:type="dxa"/>
            <w:vAlign w:val="center"/>
          </w:tcPr>
          <w:p w14:paraId="64F0E2EA" w14:textId="77777777" w:rsidR="00A736D1" w:rsidRPr="00E05B19" w:rsidRDefault="00A736D1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14" w:type="dxa"/>
          </w:tcPr>
          <w:p w14:paraId="083E11F7" w14:textId="3B3FEACB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5002EB" w:rsidRPr="00E05B19">
              <w:rPr>
                <w:rFonts w:ascii="BrowalliaUPC" w:hAnsi="BrowalliaUPC" w:cs="BrowalliaUPC"/>
                <w:sz w:val="28"/>
                <w:szCs w:val="28"/>
              </w:rPr>
              <w:t>12</w:t>
            </w:r>
          </w:p>
        </w:tc>
        <w:tc>
          <w:tcPr>
            <w:tcW w:w="232" w:type="dxa"/>
          </w:tcPr>
          <w:p w14:paraId="5043D3DF" w14:textId="77777777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5523F31E" w14:textId="77777777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2,227</w:t>
            </w:r>
          </w:p>
        </w:tc>
      </w:tr>
      <w:tr w:rsidR="00E05B19" w:rsidRPr="00E05B19" w14:paraId="0F14FF98" w14:textId="77777777" w:rsidTr="00255024">
        <w:trPr>
          <w:trHeight w:val="304"/>
        </w:trPr>
        <w:tc>
          <w:tcPr>
            <w:tcW w:w="5216" w:type="dxa"/>
            <w:vAlign w:val="center"/>
          </w:tcPr>
          <w:p w14:paraId="367CCC6F" w14:textId="77777777" w:rsidR="00A736D1" w:rsidRPr="00E05B19" w:rsidRDefault="00A736D1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814" w:type="dxa"/>
          </w:tcPr>
          <w:p w14:paraId="6CBB8A86" w14:textId="77777777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(394)</w:t>
            </w:r>
          </w:p>
        </w:tc>
        <w:tc>
          <w:tcPr>
            <w:tcW w:w="232" w:type="dxa"/>
          </w:tcPr>
          <w:p w14:paraId="71BE2C77" w14:textId="77777777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27BCBFC0" w14:textId="77777777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(216)</w:t>
            </w:r>
          </w:p>
        </w:tc>
      </w:tr>
      <w:tr w:rsidR="00E05B19" w:rsidRPr="00E05B19" w14:paraId="0B5DCA8B" w14:textId="77777777" w:rsidTr="00255024">
        <w:trPr>
          <w:trHeight w:val="335"/>
        </w:trPr>
        <w:tc>
          <w:tcPr>
            <w:tcW w:w="5216" w:type="dxa"/>
          </w:tcPr>
          <w:p w14:paraId="339E31B4" w14:textId="77777777" w:rsidR="00A736D1" w:rsidRPr="00E05B19" w:rsidRDefault="00A736D1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14" w:type="dxa"/>
          </w:tcPr>
          <w:p w14:paraId="56E584CE" w14:textId="6AD68112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(1,0</w:t>
            </w:r>
            <w:r w:rsidR="00026A5D" w:rsidRPr="00E05B19">
              <w:rPr>
                <w:rFonts w:ascii="BrowalliaUPC" w:hAnsi="BrowalliaUPC" w:cs="BrowalliaUPC"/>
                <w:sz w:val="28"/>
                <w:szCs w:val="28"/>
              </w:rPr>
              <w:t>76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2" w:type="dxa"/>
          </w:tcPr>
          <w:p w14:paraId="3E24B870" w14:textId="77777777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21C48638" w14:textId="0F6C2A08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(2,</w:t>
            </w:r>
            <w:r w:rsidR="00026A5D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070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E05B19" w:rsidRPr="00E05B19" w14:paraId="5858C786" w14:textId="77777777" w:rsidTr="00255024">
        <w:trPr>
          <w:trHeight w:val="335"/>
        </w:trPr>
        <w:tc>
          <w:tcPr>
            <w:tcW w:w="5216" w:type="dxa"/>
          </w:tcPr>
          <w:p w14:paraId="282FF2D1" w14:textId="77777777" w:rsidR="00A736D1" w:rsidRPr="00E05B19" w:rsidRDefault="00A736D1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14" w:type="dxa"/>
          </w:tcPr>
          <w:p w14:paraId="5282F7DE" w14:textId="125377D6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93595B" w:rsidRPr="00E05B19">
              <w:rPr>
                <w:rFonts w:ascii="BrowalliaUPC" w:hAnsi="BrowalliaUPC" w:cs="BrowalliaUPC"/>
                <w:sz w:val="28"/>
                <w:szCs w:val="28"/>
              </w:rPr>
              <w:t>440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2" w:type="dxa"/>
          </w:tcPr>
          <w:p w14:paraId="056BE57B" w14:textId="77777777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174F4D65" w14:textId="124A3D3E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(4</w:t>
            </w:r>
            <w:r w:rsidR="00026A5D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23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E05B19" w:rsidRPr="00E05B19" w14:paraId="4132AB5B" w14:textId="77777777" w:rsidTr="00255024">
        <w:trPr>
          <w:trHeight w:val="346"/>
        </w:trPr>
        <w:tc>
          <w:tcPr>
            <w:tcW w:w="5216" w:type="dxa"/>
            <w:vAlign w:val="center"/>
            <w:hideMark/>
          </w:tcPr>
          <w:p w14:paraId="60EB437C" w14:textId="389CBD61" w:rsidR="00A736D1" w:rsidRPr="00E05B19" w:rsidRDefault="00A736D1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814" w:type="dxa"/>
            <w:vAlign w:val="bottom"/>
          </w:tcPr>
          <w:p w14:paraId="3C88C3CA" w14:textId="04E1C33E" w:rsidR="00A736D1" w:rsidRPr="00E05B19" w:rsidRDefault="00A736D1" w:rsidP="00A723BE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93595B" w:rsidRPr="00E05B19">
              <w:rPr>
                <w:rFonts w:ascii="BrowalliaUPC" w:hAnsi="BrowalliaUPC" w:cs="BrowalliaUPC"/>
                <w:sz w:val="28"/>
                <w:szCs w:val="28"/>
              </w:rPr>
              <w:t>959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2" w:type="dxa"/>
          </w:tcPr>
          <w:p w14:paraId="65CBEAC1" w14:textId="77777777" w:rsidR="00A736D1" w:rsidRPr="00E05B19" w:rsidRDefault="00A736D1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5AF9EE2A" w14:textId="2619E721" w:rsidR="00A736D1" w:rsidRPr="00E05B19" w:rsidRDefault="00026A5D" w:rsidP="00A723BE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(334)</w:t>
            </w:r>
          </w:p>
        </w:tc>
      </w:tr>
    </w:tbl>
    <w:p w14:paraId="2DC87E9C" w14:textId="55C8C22C" w:rsidR="001908FE" w:rsidRPr="00E05B19" w:rsidRDefault="001908FE" w:rsidP="001908F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E05B19">
        <w:rPr>
          <w:rFonts w:ascii="BrowalliaUPC" w:hAnsi="BrowalliaUPC" w:cs="BrowalliaUPC"/>
          <w:sz w:val="28"/>
          <w:szCs w:val="28"/>
          <w:u w:val="single"/>
          <w:cs/>
        </w:rPr>
        <w:lastRenderedPageBreak/>
        <w:t>บริษัท ดับบลิวซีไอ โฮลด</w:t>
      </w:r>
      <w:proofErr w:type="spellStart"/>
      <w:r w:rsidRPr="00E05B19">
        <w:rPr>
          <w:rFonts w:ascii="BrowalliaUPC" w:hAnsi="BrowalliaUPC" w:cs="BrowalliaUPC"/>
          <w:sz w:val="28"/>
          <w:szCs w:val="28"/>
          <w:u w:val="single"/>
          <w:cs/>
        </w:rPr>
        <w:t>ิ้ง</w:t>
      </w:r>
      <w:proofErr w:type="spellEnd"/>
      <w:r w:rsidRPr="00E05B19">
        <w:rPr>
          <w:rFonts w:ascii="BrowalliaUPC" w:hAnsi="BrowalliaUPC" w:cs="BrowalliaUPC"/>
          <w:sz w:val="28"/>
          <w:szCs w:val="28"/>
          <w:u w:val="single"/>
          <w:cs/>
        </w:rPr>
        <w:t xml:space="preserve"> จำกัด (มหาชน)</w:t>
      </w:r>
    </w:p>
    <w:p w14:paraId="21D15CF9" w14:textId="26A1D662" w:rsidR="009405A9" w:rsidRPr="00E05B19" w:rsidRDefault="009405A9" w:rsidP="009405A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เมื่อวันที่ </w:t>
      </w:r>
      <w:r w:rsidRPr="00E05B19">
        <w:rPr>
          <w:rFonts w:ascii="BrowalliaUPC" w:hAnsi="BrowalliaUPC" w:cs="BrowalliaUPC"/>
          <w:sz w:val="28"/>
          <w:szCs w:val="28"/>
          <w:lang w:val="en-GB"/>
        </w:rPr>
        <w:t>4</w:t>
      </w:r>
      <w:r w:rsidRPr="00E05B19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มิถุนายน </w:t>
      </w:r>
      <w:r w:rsidRPr="00E05B19">
        <w:rPr>
          <w:rFonts w:ascii="BrowalliaUPC" w:hAnsi="BrowalliaUPC" w:cs="BrowalliaUPC"/>
          <w:sz w:val="28"/>
          <w:szCs w:val="28"/>
          <w:lang w:val="en-GB"/>
        </w:rPr>
        <w:t>2564</w:t>
      </w:r>
      <w:r w:rsidRPr="00E05B19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ที่ประชุมคณะกรรมการบริษัทครั้งที่ </w:t>
      </w:r>
      <w:r w:rsidRPr="00E05B19">
        <w:rPr>
          <w:rFonts w:ascii="BrowalliaUPC" w:hAnsi="BrowalliaUPC" w:cs="BrowalliaUPC"/>
          <w:sz w:val="28"/>
          <w:szCs w:val="28"/>
          <w:lang w:val="en-GB"/>
        </w:rPr>
        <w:t>7/2564</w:t>
      </w:r>
      <w:r w:rsidRPr="00E05B19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มีมติอนุมัติขายเงินลงทุนในหุ้นทั้งหมดของบริษัท ดับบลิวซีไอ โฮลด</w:t>
      </w:r>
      <w:proofErr w:type="spellStart"/>
      <w:r w:rsidRPr="00E05B19">
        <w:rPr>
          <w:rFonts w:ascii="BrowalliaUPC" w:hAnsi="BrowalliaUPC" w:cs="BrowalliaUPC" w:hint="cs"/>
          <w:sz w:val="28"/>
          <w:szCs w:val="28"/>
          <w:cs/>
          <w:lang w:val="en-GB"/>
        </w:rPr>
        <w:t>ิ้ง</w:t>
      </w:r>
      <w:proofErr w:type="spellEnd"/>
      <w:r w:rsidRPr="00E05B19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จำกัด (มหาชน) จำนวน</w:t>
      </w:r>
      <w:r w:rsidRPr="00E05B19">
        <w:rPr>
          <w:rFonts w:ascii="BrowalliaUPC" w:hAnsi="BrowalliaUPC" w:cs="BrowalliaUPC"/>
          <w:sz w:val="28"/>
          <w:szCs w:val="28"/>
          <w:lang w:val="en-GB"/>
        </w:rPr>
        <w:t xml:space="preserve"> 101</w:t>
      </w:r>
      <w:r w:rsidRPr="00E05B19">
        <w:rPr>
          <w:rFonts w:ascii="BrowalliaUPC" w:hAnsi="BrowalliaUPC" w:cs="BrowalliaUPC" w:hint="cs"/>
          <w:sz w:val="28"/>
          <w:szCs w:val="28"/>
          <w:lang w:val="en-GB"/>
        </w:rPr>
        <w:t>,</w:t>
      </w:r>
      <w:r w:rsidRPr="00E05B19">
        <w:rPr>
          <w:rFonts w:ascii="BrowalliaUPC" w:hAnsi="BrowalliaUPC" w:cs="BrowalliaUPC" w:hint="cs"/>
          <w:sz w:val="28"/>
          <w:szCs w:val="28"/>
          <w:cs/>
          <w:lang w:val="en-GB"/>
        </w:rPr>
        <w:t>849</w:t>
      </w:r>
      <w:r w:rsidRPr="00E05B19">
        <w:rPr>
          <w:rFonts w:ascii="BrowalliaUPC" w:hAnsi="BrowalliaUPC" w:cs="BrowalliaUPC" w:hint="cs"/>
          <w:sz w:val="28"/>
          <w:szCs w:val="28"/>
          <w:lang w:val="en-GB"/>
        </w:rPr>
        <w:t>,</w:t>
      </w:r>
      <w:r w:rsidRPr="00E05B19">
        <w:rPr>
          <w:rFonts w:ascii="BrowalliaUPC" w:hAnsi="BrowalliaUPC" w:cs="BrowalliaUPC"/>
          <w:sz w:val="28"/>
          <w:szCs w:val="28"/>
          <w:lang w:val="en-GB"/>
        </w:rPr>
        <w:t>993</w:t>
      </w:r>
      <w:r w:rsidRPr="00E05B19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หุ้น ในราคาหุ้นละ </w:t>
      </w:r>
      <w:r w:rsidRPr="00E05B19">
        <w:rPr>
          <w:rFonts w:ascii="BrowalliaUPC" w:hAnsi="BrowalliaUPC" w:cs="BrowalliaUPC"/>
          <w:sz w:val="28"/>
          <w:szCs w:val="28"/>
          <w:lang w:val="en-GB"/>
        </w:rPr>
        <w:t>0.01</w:t>
      </w:r>
      <w:r w:rsidRPr="00E05B19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บาท รวมเป็นเงินจำนวน 1</w:t>
      </w:r>
      <w:r w:rsidRPr="00E05B19">
        <w:rPr>
          <w:rFonts w:ascii="BrowalliaUPC" w:hAnsi="BrowalliaUPC" w:cs="BrowalliaUPC" w:hint="cs"/>
          <w:sz w:val="28"/>
          <w:szCs w:val="28"/>
          <w:lang w:val="en-GB"/>
        </w:rPr>
        <w:t>,</w:t>
      </w:r>
      <w:r w:rsidRPr="00E05B19">
        <w:rPr>
          <w:rFonts w:ascii="BrowalliaUPC" w:hAnsi="BrowalliaUPC" w:cs="BrowalliaUPC" w:hint="cs"/>
          <w:sz w:val="28"/>
          <w:szCs w:val="28"/>
          <w:cs/>
          <w:lang w:val="en-GB"/>
        </w:rPr>
        <w:t>018</w:t>
      </w:r>
      <w:r w:rsidRPr="00E05B19">
        <w:rPr>
          <w:rFonts w:ascii="BrowalliaUPC" w:hAnsi="BrowalliaUPC" w:cs="BrowalliaUPC" w:hint="cs"/>
          <w:sz w:val="28"/>
          <w:szCs w:val="28"/>
          <w:lang w:val="en-GB"/>
        </w:rPr>
        <w:t>,</w:t>
      </w:r>
      <w:r w:rsidRPr="00E05B19">
        <w:rPr>
          <w:rFonts w:ascii="BrowalliaUPC" w:hAnsi="BrowalliaUPC" w:cs="BrowalliaUPC"/>
          <w:sz w:val="28"/>
          <w:szCs w:val="28"/>
          <w:lang w:val="en-GB"/>
        </w:rPr>
        <w:t>500</w:t>
      </w:r>
      <w:r w:rsidRPr="00E05B19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บาท ให้แก่บุคคลภายนอกรายหนึ่ง ซึ่งบริษัทได้รับชำระค่าหุ้นครบทั้งจำนวนเรียบร้อยแล้ว ปัจจุบัน</w:t>
      </w:r>
      <w:r w:rsidR="00630443">
        <w:rPr>
          <w:rFonts w:ascii="BrowalliaUPC" w:hAnsi="BrowalliaUPC" w:cs="BrowalliaUPC"/>
          <w:sz w:val="28"/>
          <w:szCs w:val="28"/>
          <w:lang w:val="en-GB"/>
        </w:rPr>
        <w:br/>
      </w:r>
      <w:r w:rsidRPr="00E05B19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อยู่ระหว่างการดำเนินการโอนหุ้นให้กับผู้ซื้อ ซึ่งคาดว่าจะแล้วเสร็จภายในสิ้นไตรมาส </w:t>
      </w:r>
      <w:r w:rsidR="00AE1AF6" w:rsidRPr="00E05B19">
        <w:rPr>
          <w:rFonts w:ascii="BrowalliaUPC" w:hAnsi="BrowalliaUPC" w:cs="BrowalliaUPC"/>
          <w:sz w:val="28"/>
          <w:szCs w:val="28"/>
          <w:lang w:val="en-GB"/>
        </w:rPr>
        <w:t>3</w:t>
      </w:r>
      <w:r w:rsidRPr="00E05B19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  <w:lang w:val="en-GB"/>
        </w:rPr>
        <w:t>ทั้งนี้ ภายหลังจากการทำรายการ</w:t>
      </w:r>
      <w:r w:rsidRPr="00E05B19">
        <w:rPr>
          <w:rFonts w:ascii="BrowalliaUPC" w:hAnsi="BrowalliaUPC" w:cs="BrowalliaUPC" w:hint="cs"/>
          <w:sz w:val="28"/>
          <w:szCs w:val="28"/>
          <w:cs/>
          <w:lang w:val="en-GB"/>
        </w:rPr>
        <w:t>เสร็จสมบูรณ์</w:t>
      </w:r>
      <w:r w:rsidRPr="00E05B19">
        <w:rPr>
          <w:rFonts w:ascii="BrowalliaUPC" w:hAnsi="BrowalliaUPC" w:cs="BrowalliaUPC"/>
          <w:sz w:val="28"/>
          <w:szCs w:val="28"/>
          <w:cs/>
          <w:lang w:val="en-GB"/>
        </w:rPr>
        <w:t>จะส่งผลให้ บริษัท ดับบลิวซีไอ โฮลด</w:t>
      </w:r>
      <w:proofErr w:type="spellStart"/>
      <w:r w:rsidRPr="00E05B19">
        <w:rPr>
          <w:rFonts w:ascii="BrowalliaUPC" w:hAnsi="BrowalliaUPC" w:cs="BrowalliaUPC"/>
          <w:sz w:val="28"/>
          <w:szCs w:val="28"/>
          <w:cs/>
          <w:lang w:val="en-GB"/>
        </w:rPr>
        <w:t>ิ้ง</w:t>
      </w:r>
      <w:proofErr w:type="spellEnd"/>
      <w:r w:rsidRPr="00E05B19">
        <w:rPr>
          <w:rFonts w:ascii="BrowalliaUPC" w:hAnsi="BrowalliaUPC" w:cs="BrowalliaUPC"/>
          <w:sz w:val="28"/>
          <w:szCs w:val="28"/>
          <w:cs/>
          <w:lang w:val="en-GB"/>
        </w:rPr>
        <w:t xml:space="preserve"> จำกัด (มหาชน)</w:t>
      </w:r>
      <w:r w:rsidRPr="00E05B19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  <w:lang w:val="en-GB"/>
        </w:rPr>
        <w:t>สิ้นสภาพการเป็นบริษัทย่อยของบริษัท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06C5C" w:rsidRPr="00E05B19">
        <w:rPr>
          <w:rFonts w:ascii="BrowalliaUPC" w:hAnsi="BrowalliaUPC" w:cs="BrowalliaUPC" w:hint="cs"/>
          <w:sz w:val="28"/>
          <w:szCs w:val="28"/>
          <w:cs/>
        </w:rPr>
        <w:t>และจะถูกถอดออกจากงบการเงินรวมของบร</w:t>
      </w:r>
      <w:r w:rsidR="00030F6D" w:rsidRPr="00E05B19">
        <w:rPr>
          <w:rFonts w:ascii="BrowalliaUPC" w:hAnsi="BrowalliaUPC" w:cs="BrowalliaUPC" w:hint="cs"/>
          <w:sz w:val="28"/>
          <w:szCs w:val="28"/>
          <w:cs/>
        </w:rPr>
        <w:t>ิ</w:t>
      </w:r>
      <w:r w:rsidR="00206C5C" w:rsidRPr="00E05B19">
        <w:rPr>
          <w:rFonts w:ascii="BrowalliaUPC" w:hAnsi="BrowalliaUPC" w:cs="BrowalliaUPC" w:hint="cs"/>
          <w:sz w:val="28"/>
          <w:szCs w:val="28"/>
          <w:cs/>
        </w:rPr>
        <w:t>ษัท</w:t>
      </w:r>
    </w:p>
    <w:p w14:paraId="0D22E2C2" w14:textId="77777777" w:rsidR="00121D77" w:rsidRPr="00E05B19" w:rsidRDefault="00121D77" w:rsidP="0008560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0"/>
          <w:szCs w:val="20"/>
        </w:rPr>
      </w:pPr>
    </w:p>
    <w:p w14:paraId="6EF5C459" w14:textId="28B4D314" w:rsidR="00FB00E5" w:rsidRPr="00E05B19" w:rsidRDefault="007B0B6C" w:rsidP="00FB00E5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E05B19">
        <w:rPr>
          <w:rFonts w:ascii="BrowalliaUPC" w:hAnsi="BrowalliaUPC" w:cs="BrowalliaUPC" w:hint="cs"/>
          <w:sz w:val="28"/>
          <w:szCs w:val="28"/>
          <w:cs/>
        </w:rPr>
        <w:t xml:space="preserve">ณ วันที่ </w:t>
      </w:r>
      <w:r w:rsidRPr="00E05B19">
        <w:rPr>
          <w:rFonts w:ascii="BrowalliaUPC" w:hAnsi="BrowalliaUPC" w:cs="BrowalliaUPC"/>
          <w:sz w:val="28"/>
          <w:szCs w:val="28"/>
        </w:rPr>
        <w:t xml:space="preserve">30 </w:t>
      </w:r>
      <w:r w:rsidRPr="00E05B19">
        <w:rPr>
          <w:rFonts w:ascii="BrowalliaUPC" w:hAnsi="BrowalliaUPC" w:cs="BrowalliaUPC" w:hint="cs"/>
          <w:sz w:val="28"/>
          <w:szCs w:val="28"/>
          <w:cs/>
        </w:rPr>
        <w:t xml:space="preserve">มิถุนายน </w:t>
      </w:r>
      <w:r w:rsidRPr="00E05B19">
        <w:rPr>
          <w:rFonts w:ascii="BrowalliaUPC" w:hAnsi="BrowalliaUPC" w:cs="BrowalliaUPC"/>
          <w:sz w:val="28"/>
          <w:szCs w:val="28"/>
        </w:rPr>
        <w:t xml:space="preserve">2564 </w:t>
      </w:r>
      <w:r w:rsidR="00FB00E5" w:rsidRPr="00E05B19">
        <w:rPr>
          <w:rFonts w:ascii="BrowalliaUPC" w:hAnsi="BrowalliaUPC" w:cs="BrowalliaUPC" w:hint="cs"/>
          <w:sz w:val="28"/>
          <w:szCs w:val="28"/>
          <w:cs/>
        </w:rPr>
        <w:t>รายละเอียด</w:t>
      </w:r>
      <w:r w:rsidR="00FB00E5" w:rsidRPr="00E05B19">
        <w:rPr>
          <w:rFonts w:ascii="BrowalliaUPC" w:hAnsi="BrowalliaUPC" w:cs="BrowalliaUPC"/>
          <w:sz w:val="28"/>
          <w:szCs w:val="28"/>
          <w:cs/>
        </w:rPr>
        <w:t>สินทรัพย์และหนี้สิน</w:t>
      </w:r>
      <w:r w:rsidR="00FB00E5" w:rsidRPr="00E05B19">
        <w:rPr>
          <w:rFonts w:ascii="BrowalliaUPC" w:hAnsi="BrowalliaUPC" w:cs="BrowalliaUPC" w:hint="cs"/>
          <w:sz w:val="28"/>
          <w:szCs w:val="28"/>
          <w:cs/>
        </w:rPr>
        <w:t>ส่วนของ</w:t>
      </w:r>
      <w:r w:rsidR="00FB00E5" w:rsidRPr="00E05B19">
        <w:rPr>
          <w:rFonts w:ascii="BrowalliaUPC" w:hAnsi="BrowalliaUPC" w:cs="BrowalliaUPC"/>
          <w:sz w:val="28"/>
          <w:szCs w:val="28"/>
          <w:cs/>
          <w:lang w:val="en-GB"/>
        </w:rPr>
        <w:t>บริษัท ดับบลิวซีไอ โฮลด</w:t>
      </w:r>
      <w:proofErr w:type="spellStart"/>
      <w:r w:rsidR="00FB00E5" w:rsidRPr="00E05B19">
        <w:rPr>
          <w:rFonts w:ascii="BrowalliaUPC" w:hAnsi="BrowalliaUPC" w:cs="BrowalliaUPC"/>
          <w:sz w:val="28"/>
          <w:szCs w:val="28"/>
          <w:cs/>
          <w:lang w:val="en-GB"/>
        </w:rPr>
        <w:t>ิ้ง</w:t>
      </w:r>
      <w:proofErr w:type="spellEnd"/>
      <w:r w:rsidR="00FB00E5" w:rsidRPr="00E05B19">
        <w:rPr>
          <w:rFonts w:ascii="BrowalliaUPC" w:hAnsi="BrowalliaUPC" w:cs="BrowalliaUPC"/>
          <w:sz w:val="28"/>
          <w:szCs w:val="28"/>
          <w:cs/>
          <w:lang w:val="en-GB"/>
        </w:rPr>
        <w:t xml:space="preserve"> จำกัด (มหาชน)</w:t>
      </w:r>
      <w:r w:rsidR="00FB00E5" w:rsidRPr="00E05B19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FB00E5" w:rsidRPr="00E05B19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และบริษัทย่อย </w:t>
      </w:r>
      <w:r w:rsidR="00FB00E5" w:rsidRPr="00E05B19">
        <w:rPr>
          <w:rFonts w:ascii="BrowalliaUPC" w:hAnsi="BrowalliaUPC" w:cs="BrowalliaUPC" w:hint="cs"/>
          <w:sz w:val="28"/>
          <w:szCs w:val="28"/>
          <w:cs/>
        </w:rPr>
        <w:t>ที่แสดงอยู่</w:t>
      </w:r>
      <w:r w:rsidR="00FB00E5" w:rsidRPr="00E05B19">
        <w:rPr>
          <w:rFonts w:ascii="BrowalliaUPC" w:hAnsi="BrowalliaUPC" w:cs="BrowalliaUPC"/>
          <w:sz w:val="28"/>
          <w:szCs w:val="28"/>
          <w:cs/>
        </w:rPr>
        <w:t>ในงบการเงินรวม</w:t>
      </w:r>
      <w:r w:rsidR="00FB00E5" w:rsidRPr="00E05B19">
        <w:rPr>
          <w:rFonts w:ascii="BrowalliaUPC" w:hAnsi="BrowalliaUPC" w:cs="BrowalliaUPC" w:hint="cs"/>
          <w:sz w:val="28"/>
          <w:szCs w:val="28"/>
          <w:cs/>
        </w:rPr>
        <w:t xml:space="preserve"> มีดังต่อไปนี้</w:t>
      </w:r>
    </w:p>
    <w:p w14:paraId="73270AD9" w14:textId="3BD80E1F" w:rsidR="00F94D41" w:rsidRPr="00E05B19" w:rsidRDefault="00F94D41" w:rsidP="0008560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tbl>
      <w:tblPr>
        <w:tblW w:w="9072" w:type="dxa"/>
        <w:tblInd w:w="426" w:type="dxa"/>
        <w:tblLook w:val="04A0" w:firstRow="1" w:lastRow="0" w:firstColumn="1" w:lastColumn="0" w:noHBand="0" w:noVBand="1"/>
      </w:tblPr>
      <w:tblGrid>
        <w:gridCol w:w="6696"/>
        <w:gridCol w:w="426"/>
        <w:gridCol w:w="1950"/>
      </w:tblGrid>
      <w:tr w:rsidR="00E05B19" w:rsidRPr="00E05B19" w14:paraId="79FA1155" w14:textId="77777777" w:rsidTr="0084563E">
        <w:trPr>
          <w:trHeight w:val="70"/>
          <w:tblHeader/>
        </w:trPr>
        <w:tc>
          <w:tcPr>
            <w:tcW w:w="6696" w:type="dxa"/>
            <w:shd w:val="clear" w:color="auto" w:fill="auto"/>
          </w:tcPr>
          <w:p w14:paraId="3CF68A72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26" w:type="dxa"/>
          </w:tcPr>
          <w:p w14:paraId="5929F8FA" w14:textId="77777777" w:rsidR="00E42BEA" w:rsidRPr="00E05B19" w:rsidRDefault="00E42BEA" w:rsidP="00FD7C49">
            <w:pPr>
              <w:ind w:right="-7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</w:tcPr>
          <w:p w14:paraId="3A416630" w14:textId="77777777" w:rsidR="00E42BEA" w:rsidRPr="00E05B19" w:rsidRDefault="00E42BEA" w:rsidP="00FD7C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E05B19" w:rsidRPr="00E05B19" w14:paraId="0B75558D" w14:textId="77777777" w:rsidTr="0084563E">
        <w:trPr>
          <w:tblHeader/>
        </w:trPr>
        <w:tc>
          <w:tcPr>
            <w:tcW w:w="6696" w:type="dxa"/>
            <w:shd w:val="clear" w:color="auto" w:fill="auto"/>
          </w:tcPr>
          <w:p w14:paraId="0977D82D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26" w:type="dxa"/>
          </w:tcPr>
          <w:p w14:paraId="55ACF835" w14:textId="77777777" w:rsidR="00E42BEA" w:rsidRPr="00E05B19" w:rsidRDefault="00E42BEA" w:rsidP="00FD7C49">
            <w:pPr>
              <w:ind w:right="-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</w:tcPr>
          <w:p w14:paraId="67BAFC7E" w14:textId="77777777" w:rsidR="00E42BEA" w:rsidRPr="00E05B19" w:rsidRDefault="00E42BEA" w:rsidP="00FD7C49">
            <w:pPr>
              <w:pStyle w:val="a4"/>
              <w:ind w:right="-72"/>
              <w:jc w:val="center"/>
              <w:rPr>
                <w:rFonts w:ascii="BrowalliaUPC" w:hAnsi="BrowalliaUPC" w:cs="BrowalliaUPC"/>
              </w:rPr>
            </w:pPr>
            <w:r w:rsidRPr="00E05B19">
              <w:rPr>
                <w:rFonts w:ascii="BrowalliaUPC" w:hAnsi="BrowalliaUPC" w:cs="BrowalliaUPC"/>
                <w:cs/>
              </w:rPr>
              <w:t>งบการเงินรวม</w:t>
            </w:r>
          </w:p>
        </w:tc>
      </w:tr>
      <w:tr w:rsidR="00E05B19" w:rsidRPr="00E05B19" w14:paraId="24DFF6A7" w14:textId="77777777" w:rsidTr="0084563E">
        <w:tc>
          <w:tcPr>
            <w:tcW w:w="6696" w:type="dxa"/>
            <w:shd w:val="clear" w:color="auto" w:fill="auto"/>
          </w:tcPr>
          <w:p w14:paraId="3D892A07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สิ</w:t>
            </w:r>
            <w:r w:rsidRPr="00E05B19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</w:rPr>
              <w:t>นทรัพย์</w:t>
            </w:r>
          </w:p>
        </w:tc>
        <w:tc>
          <w:tcPr>
            <w:tcW w:w="426" w:type="dxa"/>
          </w:tcPr>
          <w:p w14:paraId="521E1340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6D56DBE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05B19" w:rsidRPr="00E05B19" w14:paraId="2FA2EE43" w14:textId="77777777" w:rsidTr="00FD7C49">
        <w:tc>
          <w:tcPr>
            <w:tcW w:w="6696" w:type="dxa"/>
            <w:shd w:val="clear" w:color="auto" w:fill="auto"/>
          </w:tcPr>
          <w:p w14:paraId="3F063C56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426" w:type="dxa"/>
          </w:tcPr>
          <w:p w14:paraId="6D4576A5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1CE59C1E" w14:textId="5554CFE1" w:rsidR="00E42BEA" w:rsidRPr="00E05B19" w:rsidRDefault="003B4E7B" w:rsidP="00A70A0F">
            <w:pPr>
              <w:pStyle w:val="Footer"/>
              <w:tabs>
                <w:tab w:val="left" w:pos="42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392</w:t>
            </w:r>
          </w:p>
        </w:tc>
      </w:tr>
      <w:tr w:rsidR="00E05B19" w:rsidRPr="00E05B19" w14:paraId="6B67EBF0" w14:textId="77777777" w:rsidTr="00FD7C49">
        <w:tc>
          <w:tcPr>
            <w:tcW w:w="6696" w:type="dxa"/>
            <w:shd w:val="clear" w:color="auto" w:fill="auto"/>
          </w:tcPr>
          <w:p w14:paraId="0C61BC0C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ลูกหนี้การค้า 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ลูกค้าทั่วไป</w:t>
            </w:r>
          </w:p>
        </w:tc>
        <w:tc>
          <w:tcPr>
            <w:tcW w:w="426" w:type="dxa"/>
          </w:tcPr>
          <w:p w14:paraId="1C77E05E" w14:textId="77777777" w:rsidR="00E42BEA" w:rsidRPr="00E05B19" w:rsidRDefault="00E42BEA" w:rsidP="00FD7C49">
            <w:pPr>
              <w:ind w:right="-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3DE73EFB" w14:textId="4E34E3B7" w:rsidR="00E42BEA" w:rsidRPr="00E05B19" w:rsidRDefault="004969C1" w:rsidP="001C4C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5,825</w:t>
            </w:r>
          </w:p>
        </w:tc>
      </w:tr>
      <w:tr w:rsidR="00E05B19" w:rsidRPr="00E05B19" w14:paraId="50144E3F" w14:textId="77777777" w:rsidTr="00FD7C49">
        <w:tc>
          <w:tcPr>
            <w:tcW w:w="6696" w:type="dxa"/>
            <w:shd w:val="clear" w:color="auto" w:fill="auto"/>
          </w:tcPr>
          <w:p w14:paraId="0CD33E57" w14:textId="77777777" w:rsidR="00E42BEA" w:rsidRPr="00E05B19" w:rsidRDefault="00E42BEA" w:rsidP="00FD7C49">
            <w:pPr>
              <w:pStyle w:val="Footer"/>
              <w:tabs>
                <w:tab w:val="clear" w:pos="907"/>
                <w:tab w:val="left" w:pos="426"/>
                <w:tab w:val="left" w:pos="1021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              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บุคคลและบริษัทที่เกี่ยวข้อง</w:t>
            </w:r>
          </w:p>
        </w:tc>
        <w:tc>
          <w:tcPr>
            <w:tcW w:w="426" w:type="dxa"/>
          </w:tcPr>
          <w:p w14:paraId="1F0B55AA" w14:textId="77777777" w:rsidR="00E42BEA" w:rsidRPr="00E05B19" w:rsidRDefault="00E42BEA" w:rsidP="00FD7C49">
            <w:pPr>
              <w:ind w:right="-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10E22E3B" w14:textId="1A137D6B" w:rsidR="00E42BEA" w:rsidRPr="00E05B19" w:rsidRDefault="004969C1" w:rsidP="001C4C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162</w:t>
            </w:r>
          </w:p>
        </w:tc>
      </w:tr>
      <w:tr w:rsidR="00E05B19" w:rsidRPr="00E05B19" w14:paraId="2C70CB9A" w14:textId="77777777" w:rsidTr="00FD7C49">
        <w:tc>
          <w:tcPr>
            <w:tcW w:w="6696" w:type="dxa"/>
            <w:shd w:val="clear" w:color="auto" w:fill="auto"/>
          </w:tcPr>
          <w:p w14:paraId="360AA54C" w14:textId="77777777" w:rsidR="00E42BEA" w:rsidRPr="00E05B19" w:rsidRDefault="00E42BEA" w:rsidP="00FD7C49">
            <w:pPr>
              <w:pStyle w:val="Footer"/>
              <w:tabs>
                <w:tab w:val="clear" w:pos="680"/>
                <w:tab w:val="left" w:pos="426"/>
                <w:tab w:val="left" w:pos="742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ลูกหนี้อื่น 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ลูกค้าทั่วไป</w:t>
            </w:r>
          </w:p>
        </w:tc>
        <w:tc>
          <w:tcPr>
            <w:tcW w:w="426" w:type="dxa"/>
          </w:tcPr>
          <w:p w14:paraId="5174295A" w14:textId="77777777" w:rsidR="00E42BEA" w:rsidRPr="00E05B19" w:rsidRDefault="00E42BEA" w:rsidP="00FD7C49">
            <w:pPr>
              <w:ind w:right="-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70634C3E" w14:textId="54D04EEC" w:rsidR="00E42BEA" w:rsidRPr="00E05B19" w:rsidRDefault="004969C1" w:rsidP="001C4C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91,</w:t>
            </w:r>
            <w:r w:rsidR="00AA336C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340</w:t>
            </w:r>
          </w:p>
        </w:tc>
      </w:tr>
      <w:tr w:rsidR="00E05B19" w:rsidRPr="00E05B19" w14:paraId="3EB660E1" w14:textId="77777777" w:rsidTr="00FD7C49">
        <w:tc>
          <w:tcPr>
            <w:tcW w:w="6696" w:type="dxa"/>
            <w:shd w:val="clear" w:color="auto" w:fill="auto"/>
          </w:tcPr>
          <w:p w14:paraId="1DC7424F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เงินให้กู้ยืม 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426" w:type="dxa"/>
          </w:tcPr>
          <w:p w14:paraId="0047A54C" w14:textId="77777777" w:rsidR="00E42BEA" w:rsidRPr="00E05B19" w:rsidRDefault="00E42BEA" w:rsidP="00FD7C49">
            <w:pPr>
              <w:ind w:right="-72"/>
              <w:jc w:val="right"/>
              <w:rPr>
                <w:rFonts w:cs="Arial"/>
                <w:sz w:val="19"/>
                <w:szCs w:val="19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579D0ADB" w14:textId="2301B145" w:rsidR="00E42BEA" w:rsidRPr="00E05B19" w:rsidRDefault="002238E8" w:rsidP="001C4C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100,000</w:t>
            </w:r>
          </w:p>
        </w:tc>
      </w:tr>
      <w:tr w:rsidR="00E05B19" w:rsidRPr="00E05B19" w14:paraId="50A74BB6" w14:textId="77777777" w:rsidTr="00FD7C49">
        <w:tc>
          <w:tcPr>
            <w:tcW w:w="6696" w:type="dxa"/>
            <w:shd w:val="clear" w:color="auto" w:fill="auto"/>
          </w:tcPr>
          <w:p w14:paraId="75AF807C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426" w:type="dxa"/>
          </w:tcPr>
          <w:p w14:paraId="68E112B3" w14:textId="77777777" w:rsidR="00E42BEA" w:rsidRPr="00E05B19" w:rsidRDefault="00E42BEA" w:rsidP="00FD7C49">
            <w:pPr>
              <w:ind w:right="-72"/>
              <w:jc w:val="right"/>
              <w:rPr>
                <w:rFonts w:cs="Arial"/>
                <w:sz w:val="19"/>
                <w:szCs w:val="19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1D974E65" w14:textId="0996D33A" w:rsidR="00E42BEA" w:rsidRPr="00E05B19" w:rsidRDefault="002238E8" w:rsidP="001C4C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5,842</w:t>
            </w:r>
          </w:p>
        </w:tc>
      </w:tr>
      <w:tr w:rsidR="00E05B19" w:rsidRPr="00E05B19" w14:paraId="44F6D927" w14:textId="77777777" w:rsidTr="00FD7C49">
        <w:tc>
          <w:tcPr>
            <w:tcW w:w="6696" w:type="dxa"/>
            <w:shd w:val="clear" w:color="auto" w:fill="auto"/>
          </w:tcPr>
          <w:p w14:paraId="3D1068D9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426" w:type="dxa"/>
          </w:tcPr>
          <w:p w14:paraId="39931D9B" w14:textId="77777777" w:rsidR="00E42BEA" w:rsidRPr="00E05B19" w:rsidRDefault="00E42BEA" w:rsidP="00FD7C49">
            <w:pPr>
              <w:ind w:right="-72"/>
              <w:jc w:val="right"/>
              <w:rPr>
                <w:rFonts w:cs="Arial"/>
                <w:sz w:val="19"/>
                <w:szCs w:val="19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5BE395CE" w14:textId="0F02AD1E" w:rsidR="00E42BEA" w:rsidRPr="00E05B19" w:rsidRDefault="00F21183" w:rsidP="001C4C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8,585</w:t>
            </w:r>
          </w:p>
        </w:tc>
      </w:tr>
      <w:tr w:rsidR="00E05B19" w:rsidRPr="00E05B19" w14:paraId="1D338E13" w14:textId="77777777" w:rsidTr="00FD7C49">
        <w:tc>
          <w:tcPr>
            <w:tcW w:w="6696" w:type="dxa"/>
            <w:shd w:val="clear" w:color="auto" w:fill="auto"/>
          </w:tcPr>
          <w:p w14:paraId="2283E21E" w14:textId="0008E9AB" w:rsidR="00F21183" w:rsidRPr="00E05B19" w:rsidRDefault="0025157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426" w:type="dxa"/>
          </w:tcPr>
          <w:p w14:paraId="3886610E" w14:textId="77777777" w:rsidR="00F21183" w:rsidRPr="00E05B19" w:rsidRDefault="00F21183" w:rsidP="00FD7C49">
            <w:pPr>
              <w:ind w:right="-72"/>
              <w:jc w:val="right"/>
              <w:rPr>
                <w:rFonts w:cs="Arial"/>
                <w:sz w:val="19"/>
                <w:szCs w:val="19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16462CDB" w14:textId="4DC0CDE0" w:rsidR="00F21183" w:rsidRPr="00E05B19" w:rsidRDefault="00951A71" w:rsidP="001C4C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1,233</w:t>
            </w:r>
          </w:p>
        </w:tc>
      </w:tr>
      <w:tr w:rsidR="00E05B19" w:rsidRPr="00E05B19" w14:paraId="552ABC6D" w14:textId="77777777" w:rsidTr="00FD7C49">
        <w:tc>
          <w:tcPr>
            <w:tcW w:w="6696" w:type="dxa"/>
            <w:shd w:val="clear" w:color="auto" w:fill="auto"/>
          </w:tcPr>
          <w:p w14:paraId="4CF5746D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426" w:type="dxa"/>
          </w:tcPr>
          <w:p w14:paraId="7F804978" w14:textId="77777777" w:rsidR="00E42BEA" w:rsidRPr="00E05B19" w:rsidRDefault="00E42BEA" w:rsidP="00FD7C49">
            <w:pPr>
              <w:ind w:right="-72"/>
              <w:jc w:val="right"/>
              <w:rPr>
                <w:rFonts w:cs="Arial"/>
                <w:sz w:val="19"/>
                <w:szCs w:val="19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778F728E" w14:textId="24C232B8" w:rsidR="00E42BEA" w:rsidRPr="00E05B19" w:rsidRDefault="00951A71" w:rsidP="001C4C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1,652</w:t>
            </w:r>
          </w:p>
        </w:tc>
      </w:tr>
      <w:tr w:rsidR="00E05B19" w:rsidRPr="00E05B19" w14:paraId="147B814A" w14:textId="77777777" w:rsidTr="00FD7C49">
        <w:tc>
          <w:tcPr>
            <w:tcW w:w="6696" w:type="dxa"/>
            <w:shd w:val="clear" w:color="auto" w:fill="auto"/>
          </w:tcPr>
          <w:p w14:paraId="638B91C3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426" w:type="dxa"/>
          </w:tcPr>
          <w:p w14:paraId="7C63E2D1" w14:textId="77777777" w:rsidR="00E42BEA" w:rsidRPr="00E05B19" w:rsidRDefault="00E42BEA" w:rsidP="00FD7C49">
            <w:pPr>
              <w:ind w:right="-72"/>
              <w:jc w:val="right"/>
              <w:rPr>
                <w:rFonts w:cs="Arial"/>
                <w:sz w:val="19"/>
                <w:szCs w:val="19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1F016B3B" w14:textId="7DC69CD8" w:rsidR="00E42BEA" w:rsidRPr="00E05B19" w:rsidRDefault="00951A71" w:rsidP="001C4C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21</w:t>
            </w:r>
          </w:p>
        </w:tc>
      </w:tr>
      <w:tr w:rsidR="00E05B19" w:rsidRPr="00E05B19" w14:paraId="1E59000D" w14:textId="77777777" w:rsidTr="00592B9B">
        <w:trPr>
          <w:trHeight w:val="251"/>
        </w:trPr>
        <w:tc>
          <w:tcPr>
            <w:tcW w:w="6696" w:type="dxa"/>
            <w:shd w:val="clear" w:color="auto" w:fill="auto"/>
          </w:tcPr>
          <w:p w14:paraId="611BB8F7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เงินประกันสัญญาเช่า</w:t>
            </w:r>
          </w:p>
        </w:tc>
        <w:tc>
          <w:tcPr>
            <w:tcW w:w="426" w:type="dxa"/>
          </w:tcPr>
          <w:p w14:paraId="7F93C7B3" w14:textId="77777777" w:rsidR="00E42BEA" w:rsidRPr="00E05B19" w:rsidRDefault="00E42BEA" w:rsidP="00FD7C49">
            <w:pPr>
              <w:ind w:right="-72"/>
              <w:jc w:val="right"/>
              <w:rPr>
                <w:rFonts w:cs="Arial"/>
                <w:sz w:val="19"/>
                <w:szCs w:val="19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61146A" w14:textId="4ECE7C26" w:rsidR="00E42BEA" w:rsidRPr="00E05B19" w:rsidRDefault="00053167" w:rsidP="001C4C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6,</w:t>
            </w:r>
            <w:r w:rsidR="003C72E7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972</w:t>
            </w:r>
          </w:p>
        </w:tc>
      </w:tr>
      <w:tr w:rsidR="00E05B19" w:rsidRPr="00E05B19" w14:paraId="20CC7D35" w14:textId="77777777" w:rsidTr="00592B9B">
        <w:tc>
          <w:tcPr>
            <w:tcW w:w="6696" w:type="dxa"/>
            <w:shd w:val="clear" w:color="auto" w:fill="auto"/>
          </w:tcPr>
          <w:p w14:paraId="05E797C7" w14:textId="2AF7032D" w:rsidR="00E42BEA" w:rsidRPr="00E05B19" w:rsidRDefault="00121D77" w:rsidP="00FD7C49">
            <w:pPr>
              <w:pStyle w:val="Footer"/>
              <w:tabs>
                <w:tab w:val="clear" w:pos="227"/>
                <w:tab w:val="left" w:pos="312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26" w:type="dxa"/>
          </w:tcPr>
          <w:p w14:paraId="20B66052" w14:textId="77777777" w:rsidR="00E42BEA" w:rsidRPr="00E05B19" w:rsidRDefault="00E42BEA" w:rsidP="00FD7C49">
            <w:pPr>
              <w:ind w:right="-72"/>
              <w:jc w:val="right"/>
              <w:rPr>
                <w:rFonts w:cs="Arial"/>
                <w:b/>
                <w:bCs/>
                <w:sz w:val="19"/>
                <w:szCs w:val="19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0F99F804" w14:textId="24AE8DF8" w:rsidR="00E42BEA" w:rsidRPr="00E05B19" w:rsidRDefault="00245C5A" w:rsidP="001C4C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222,</w:t>
            </w:r>
            <w:r w:rsidR="00A55955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024</w:t>
            </w:r>
          </w:p>
        </w:tc>
      </w:tr>
      <w:tr w:rsidR="00E05B19" w:rsidRPr="00E05B19" w14:paraId="0983D08F" w14:textId="77777777" w:rsidTr="00592B9B">
        <w:tc>
          <w:tcPr>
            <w:tcW w:w="6696" w:type="dxa"/>
            <w:shd w:val="clear" w:color="auto" w:fill="auto"/>
          </w:tcPr>
          <w:p w14:paraId="226226BC" w14:textId="77777777" w:rsidR="001E62EB" w:rsidRPr="00E05B19" w:rsidRDefault="001E62EB" w:rsidP="00FD7C49">
            <w:pPr>
              <w:pStyle w:val="Footer"/>
              <w:tabs>
                <w:tab w:val="clear" w:pos="227"/>
                <w:tab w:val="left" w:pos="312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6" w:type="dxa"/>
          </w:tcPr>
          <w:p w14:paraId="2A74B26B" w14:textId="77777777" w:rsidR="001E62EB" w:rsidRPr="00E05B19" w:rsidRDefault="001E62EB" w:rsidP="00FD7C49">
            <w:pPr>
              <w:ind w:right="-72"/>
              <w:jc w:val="right"/>
              <w:rPr>
                <w:rFonts w:cs="Arial"/>
                <w:b/>
                <w:bCs/>
                <w:sz w:val="19"/>
                <w:szCs w:val="19"/>
              </w:rPr>
            </w:pPr>
          </w:p>
        </w:tc>
        <w:tc>
          <w:tcPr>
            <w:tcW w:w="195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9ED8E95" w14:textId="77777777" w:rsidR="001E62EB" w:rsidRPr="00E05B19" w:rsidRDefault="001E62EB" w:rsidP="001C4C0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05B19" w:rsidRPr="00E05B19" w14:paraId="409BB749" w14:textId="77777777" w:rsidTr="00F8122A">
        <w:tc>
          <w:tcPr>
            <w:tcW w:w="6696" w:type="dxa"/>
            <w:shd w:val="clear" w:color="auto" w:fill="auto"/>
          </w:tcPr>
          <w:p w14:paraId="337D7C2A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426" w:type="dxa"/>
          </w:tcPr>
          <w:p w14:paraId="70113777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5F89B2C2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05B19" w:rsidRPr="00E05B19" w14:paraId="41E003A0" w14:textId="77777777" w:rsidTr="007D2102">
        <w:tc>
          <w:tcPr>
            <w:tcW w:w="6696" w:type="dxa"/>
            <w:shd w:val="clear" w:color="auto" w:fill="auto"/>
          </w:tcPr>
          <w:p w14:paraId="4F1951C8" w14:textId="7B50D7A8" w:rsidR="000E017B" w:rsidRPr="00E05B19" w:rsidRDefault="004B08D0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26" w:type="dxa"/>
          </w:tcPr>
          <w:p w14:paraId="19633815" w14:textId="77777777" w:rsidR="000E017B" w:rsidRPr="00E05B19" w:rsidRDefault="000E017B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0E6B3514" w14:textId="07ACC0E3" w:rsidR="000E017B" w:rsidRPr="00E05B19" w:rsidRDefault="007D2102" w:rsidP="007D2102">
            <w:pPr>
              <w:pStyle w:val="Footer"/>
              <w:tabs>
                <w:tab w:val="left" w:pos="42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117,383</w:t>
            </w:r>
          </w:p>
        </w:tc>
      </w:tr>
      <w:tr w:rsidR="00E05B19" w:rsidRPr="00E05B19" w14:paraId="67E6C82F" w14:textId="77777777" w:rsidTr="00FD7C49">
        <w:tc>
          <w:tcPr>
            <w:tcW w:w="6696" w:type="dxa"/>
            <w:shd w:val="clear" w:color="auto" w:fill="auto"/>
          </w:tcPr>
          <w:p w14:paraId="30D33A32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เจ้าหนี้การค้า 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ผู้ค้าทั่วไป</w:t>
            </w:r>
          </w:p>
        </w:tc>
        <w:tc>
          <w:tcPr>
            <w:tcW w:w="426" w:type="dxa"/>
          </w:tcPr>
          <w:p w14:paraId="326C5F5D" w14:textId="77777777" w:rsidR="00E42BEA" w:rsidRPr="00E05B19" w:rsidRDefault="00E42BEA" w:rsidP="00FD7C49">
            <w:pPr>
              <w:ind w:right="-72"/>
              <w:jc w:val="right"/>
              <w:rPr>
                <w:rFonts w:cs="Arial"/>
                <w:sz w:val="19"/>
                <w:szCs w:val="19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02934C67" w14:textId="50D73955" w:rsidR="00E42BEA" w:rsidRPr="00E05B19" w:rsidRDefault="004B08D0" w:rsidP="00FD7C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186,</w:t>
            </w:r>
            <w:r w:rsidR="00B80354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="00764A97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08</w:t>
            </w:r>
          </w:p>
        </w:tc>
      </w:tr>
      <w:tr w:rsidR="00E05B19" w:rsidRPr="00E05B19" w14:paraId="76B8C8CA" w14:textId="77777777" w:rsidTr="00FD7C49">
        <w:tc>
          <w:tcPr>
            <w:tcW w:w="6696" w:type="dxa"/>
            <w:shd w:val="clear" w:color="auto" w:fill="auto"/>
          </w:tcPr>
          <w:p w14:paraId="6CDD71A7" w14:textId="3CF164EF" w:rsidR="00E42BEA" w:rsidRPr="00E05B19" w:rsidRDefault="007346EB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เจ้าหนี้ค่าซื้อสินทรัพย์ - ผู้ค้าทั่วไป</w:t>
            </w:r>
          </w:p>
        </w:tc>
        <w:tc>
          <w:tcPr>
            <w:tcW w:w="426" w:type="dxa"/>
          </w:tcPr>
          <w:p w14:paraId="065E160C" w14:textId="77777777" w:rsidR="00E42BEA" w:rsidRPr="00E05B19" w:rsidRDefault="00E42BEA" w:rsidP="00FD7C49">
            <w:pPr>
              <w:ind w:right="-72"/>
              <w:jc w:val="right"/>
              <w:rPr>
                <w:rFonts w:cs="Arial"/>
                <w:sz w:val="19"/>
                <w:szCs w:val="19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62807FEE" w14:textId="6F06DBEB" w:rsidR="00E42BEA" w:rsidRPr="00E05B19" w:rsidRDefault="00764A97" w:rsidP="00FD7C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4,665</w:t>
            </w:r>
          </w:p>
        </w:tc>
      </w:tr>
      <w:tr w:rsidR="00E05B19" w:rsidRPr="00E05B19" w14:paraId="1701861E" w14:textId="77777777" w:rsidTr="00FD7C49">
        <w:tc>
          <w:tcPr>
            <w:tcW w:w="6696" w:type="dxa"/>
            <w:shd w:val="clear" w:color="auto" w:fill="auto"/>
          </w:tcPr>
          <w:p w14:paraId="4D7AF818" w14:textId="33495703" w:rsidR="00D848C1" w:rsidRPr="00E05B19" w:rsidRDefault="00082B25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เจ้าหนี้อื่น 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426" w:type="dxa"/>
          </w:tcPr>
          <w:p w14:paraId="018C7F9F" w14:textId="77777777" w:rsidR="00D848C1" w:rsidRPr="00E05B19" w:rsidRDefault="00D848C1" w:rsidP="00FD7C49">
            <w:pPr>
              <w:ind w:right="-72"/>
              <w:jc w:val="right"/>
              <w:rPr>
                <w:rFonts w:cs="Arial"/>
                <w:sz w:val="19"/>
                <w:szCs w:val="19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0608B482" w14:textId="6556F106" w:rsidR="00D848C1" w:rsidRPr="00E05B19" w:rsidRDefault="00CC4D96" w:rsidP="00FD7C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="00A55955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,240</w:t>
            </w:r>
          </w:p>
        </w:tc>
      </w:tr>
      <w:tr w:rsidR="00E05B19" w:rsidRPr="00E05B19" w14:paraId="21A35765" w14:textId="77777777" w:rsidTr="00FD7C49">
        <w:tc>
          <w:tcPr>
            <w:tcW w:w="6696" w:type="dxa"/>
            <w:shd w:val="clear" w:color="auto" w:fill="auto"/>
          </w:tcPr>
          <w:p w14:paraId="29FBECD6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426" w:type="dxa"/>
          </w:tcPr>
          <w:p w14:paraId="40B9A688" w14:textId="77777777" w:rsidR="00E42BEA" w:rsidRPr="00E05B19" w:rsidRDefault="00E42BEA" w:rsidP="00FD7C49">
            <w:pPr>
              <w:ind w:right="-72"/>
              <w:jc w:val="right"/>
              <w:rPr>
                <w:rFonts w:cs="Arial"/>
                <w:sz w:val="19"/>
                <w:szCs w:val="19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2D36929D" w14:textId="77777777" w:rsidR="00E42BEA" w:rsidRPr="00E05B19" w:rsidRDefault="00E42BEA" w:rsidP="00FD7C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05B19" w:rsidRPr="00E05B19" w14:paraId="6763F3A2" w14:textId="77777777" w:rsidTr="00FD7C49">
        <w:tc>
          <w:tcPr>
            <w:tcW w:w="6696" w:type="dxa"/>
            <w:shd w:val="clear" w:color="auto" w:fill="auto"/>
          </w:tcPr>
          <w:p w14:paraId="125C86AD" w14:textId="77777777" w:rsidR="00E42BEA" w:rsidRPr="00E05B19" w:rsidRDefault="00E42BEA" w:rsidP="00517FC8">
            <w:pPr>
              <w:pStyle w:val="Footer"/>
              <w:numPr>
                <w:ilvl w:val="0"/>
                <w:numId w:val="20"/>
              </w:numPr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บุคคลและบริษัทอื่นๆ</w:t>
            </w:r>
          </w:p>
        </w:tc>
        <w:tc>
          <w:tcPr>
            <w:tcW w:w="426" w:type="dxa"/>
          </w:tcPr>
          <w:p w14:paraId="02A74B2E" w14:textId="77777777" w:rsidR="00E42BEA" w:rsidRPr="00E05B19" w:rsidRDefault="00E42BEA" w:rsidP="00FD7C4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66FBDD41" w14:textId="665009CD" w:rsidR="00E42BEA" w:rsidRPr="00E05B19" w:rsidRDefault="00CC4D96" w:rsidP="00FD7C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18,37</w:t>
            </w:r>
            <w:r w:rsidR="00735719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</w:p>
        </w:tc>
      </w:tr>
      <w:tr w:rsidR="00E05B19" w:rsidRPr="00E05B19" w14:paraId="7608D193" w14:textId="77777777" w:rsidTr="00FD7C49">
        <w:tc>
          <w:tcPr>
            <w:tcW w:w="6696" w:type="dxa"/>
            <w:shd w:val="clear" w:color="auto" w:fill="auto"/>
          </w:tcPr>
          <w:p w14:paraId="008689B6" w14:textId="77777777" w:rsidR="00E42BEA" w:rsidRPr="00E05B19" w:rsidRDefault="00E42BEA" w:rsidP="00517FC8">
            <w:pPr>
              <w:pStyle w:val="Footer"/>
              <w:numPr>
                <w:ilvl w:val="0"/>
                <w:numId w:val="20"/>
              </w:numPr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บุคคลและบริษัทที่เกี่ยวข้อง</w:t>
            </w:r>
          </w:p>
        </w:tc>
        <w:tc>
          <w:tcPr>
            <w:tcW w:w="426" w:type="dxa"/>
          </w:tcPr>
          <w:p w14:paraId="445DC842" w14:textId="77777777" w:rsidR="00E42BEA" w:rsidRPr="00E05B19" w:rsidRDefault="00E42BEA" w:rsidP="00FD7C4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5CD86E35" w14:textId="7563C464" w:rsidR="00E42BEA" w:rsidRPr="00E05B19" w:rsidRDefault="00CC4D96" w:rsidP="00FD7C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13,907</w:t>
            </w:r>
          </w:p>
        </w:tc>
      </w:tr>
      <w:tr w:rsidR="00E05B19" w:rsidRPr="00E05B19" w14:paraId="00F08442" w14:textId="77777777" w:rsidTr="00FD7C49">
        <w:tc>
          <w:tcPr>
            <w:tcW w:w="6696" w:type="dxa"/>
            <w:shd w:val="clear" w:color="auto" w:fill="auto"/>
          </w:tcPr>
          <w:p w14:paraId="4B5CEAF0" w14:textId="24E5A009" w:rsidR="00E42BEA" w:rsidRPr="00E05B19" w:rsidRDefault="00B74581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426" w:type="dxa"/>
          </w:tcPr>
          <w:p w14:paraId="46ADE0D0" w14:textId="77777777" w:rsidR="00E42BEA" w:rsidRPr="00E05B19" w:rsidRDefault="00E42BEA" w:rsidP="00FD7C4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17966D6C" w14:textId="3ECD2AC9" w:rsidR="00E42BEA" w:rsidRPr="00E05B19" w:rsidRDefault="00CC4D96" w:rsidP="00FD7C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22,</w:t>
            </w:r>
            <w:r w:rsidR="00D364E7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307</w:t>
            </w:r>
          </w:p>
        </w:tc>
      </w:tr>
      <w:tr w:rsidR="00E05B19" w:rsidRPr="00E05B19" w14:paraId="7D88AC7F" w14:textId="77777777" w:rsidTr="00FD7C49">
        <w:tc>
          <w:tcPr>
            <w:tcW w:w="6696" w:type="dxa"/>
            <w:shd w:val="clear" w:color="auto" w:fill="auto"/>
          </w:tcPr>
          <w:p w14:paraId="260E780C" w14:textId="1A5224F1" w:rsidR="00E42BEA" w:rsidRPr="00E05B19" w:rsidRDefault="007864E2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ภาระผูกพันการให้บริการรับล่วงหน้า</w:t>
            </w:r>
          </w:p>
        </w:tc>
        <w:tc>
          <w:tcPr>
            <w:tcW w:w="426" w:type="dxa"/>
          </w:tcPr>
          <w:p w14:paraId="14203450" w14:textId="77777777" w:rsidR="00E42BEA" w:rsidRPr="00E05B19" w:rsidRDefault="00E42BEA" w:rsidP="00FD7C4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328398C6" w14:textId="633CDDD0" w:rsidR="00E42BEA" w:rsidRPr="00E05B19" w:rsidRDefault="00E30A4E" w:rsidP="00FD7C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91,589</w:t>
            </w:r>
          </w:p>
        </w:tc>
      </w:tr>
      <w:tr w:rsidR="00E05B19" w:rsidRPr="00E05B19" w14:paraId="73C5A9DD" w14:textId="77777777" w:rsidTr="00FD7C49">
        <w:tc>
          <w:tcPr>
            <w:tcW w:w="6696" w:type="dxa"/>
            <w:shd w:val="clear" w:color="auto" w:fill="auto"/>
          </w:tcPr>
          <w:p w14:paraId="7F4E6E0B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426" w:type="dxa"/>
          </w:tcPr>
          <w:p w14:paraId="7EE0A5C9" w14:textId="77777777" w:rsidR="00E42BEA" w:rsidRPr="00E05B19" w:rsidRDefault="00E42BEA" w:rsidP="00FD7C4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0B4511B9" w14:textId="2B9CB5C7" w:rsidR="00E42BEA" w:rsidRPr="00E05B19" w:rsidRDefault="00BC3268" w:rsidP="00FD7C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9,</w:t>
            </w:r>
            <w:r w:rsidR="00E42C76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539</w:t>
            </w:r>
          </w:p>
        </w:tc>
      </w:tr>
      <w:tr w:rsidR="00E05B19" w:rsidRPr="00E05B19" w14:paraId="0F1EC685" w14:textId="77777777" w:rsidTr="00FD7C49">
        <w:tc>
          <w:tcPr>
            <w:tcW w:w="6696" w:type="dxa"/>
            <w:shd w:val="clear" w:color="auto" w:fill="auto"/>
          </w:tcPr>
          <w:p w14:paraId="01128451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426" w:type="dxa"/>
          </w:tcPr>
          <w:p w14:paraId="3E6AC2CF" w14:textId="77777777" w:rsidR="00E42BEA" w:rsidRPr="00E05B19" w:rsidRDefault="00E42BEA" w:rsidP="00FD7C4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1950" w:type="dxa"/>
            <w:shd w:val="clear" w:color="auto" w:fill="FFFFFF" w:themeFill="background1"/>
          </w:tcPr>
          <w:p w14:paraId="20C05F8F" w14:textId="52CAC3BF" w:rsidR="00E42BEA" w:rsidRPr="00E05B19" w:rsidRDefault="00E42C76" w:rsidP="00FD7C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223,3</w:t>
            </w:r>
            <w:r w:rsidR="00A55955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08</w:t>
            </w:r>
          </w:p>
        </w:tc>
      </w:tr>
      <w:tr w:rsidR="00E05B19" w:rsidRPr="00E05B19" w14:paraId="750D92FC" w14:textId="77777777" w:rsidTr="00FD7C49">
        <w:tc>
          <w:tcPr>
            <w:tcW w:w="6696" w:type="dxa"/>
            <w:shd w:val="clear" w:color="auto" w:fill="auto"/>
          </w:tcPr>
          <w:p w14:paraId="7A512458" w14:textId="77777777" w:rsidR="00E42BEA" w:rsidRPr="00E05B19" w:rsidRDefault="00E42BEA" w:rsidP="00FD7C49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426" w:type="dxa"/>
          </w:tcPr>
          <w:p w14:paraId="15EC2D2C" w14:textId="77777777" w:rsidR="00E42BEA" w:rsidRPr="00E05B19" w:rsidRDefault="00E42BEA" w:rsidP="00FD7C4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8DA55D" w14:textId="4BF93B19" w:rsidR="00E42BEA" w:rsidRPr="00E05B19" w:rsidRDefault="00A55955" w:rsidP="00FD7C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531</w:t>
            </w:r>
          </w:p>
        </w:tc>
      </w:tr>
      <w:tr w:rsidR="00E05B19" w:rsidRPr="00E05B19" w14:paraId="05E20828" w14:textId="77777777" w:rsidTr="00E42BEA">
        <w:tc>
          <w:tcPr>
            <w:tcW w:w="6696" w:type="dxa"/>
            <w:shd w:val="clear" w:color="auto" w:fill="auto"/>
          </w:tcPr>
          <w:p w14:paraId="30DB49D4" w14:textId="0FCBFF5C" w:rsidR="00E42BEA" w:rsidRPr="00E05B19" w:rsidRDefault="00121D77" w:rsidP="00121D77">
            <w:pPr>
              <w:pStyle w:val="Footer"/>
              <w:tabs>
                <w:tab w:val="clear" w:pos="227"/>
                <w:tab w:val="left" w:pos="312"/>
              </w:tabs>
              <w:spacing w:line="240" w:lineRule="auto"/>
              <w:rPr>
                <w:rFonts w:cs="Browallia New"/>
                <w:szCs w:val="22"/>
              </w:rPr>
            </w:pPr>
            <w:r w:rsidRPr="00E05B19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26" w:type="dxa"/>
          </w:tcPr>
          <w:p w14:paraId="67AC0788" w14:textId="77777777" w:rsidR="00E42BEA" w:rsidRPr="00E05B19" w:rsidRDefault="00E42BEA" w:rsidP="00B301F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950" w:type="dxa"/>
            <w:tcBorders>
              <w:bottom w:val="single" w:sz="12" w:space="0" w:color="auto"/>
            </w:tcBorders>
            <w:shd w:val="clear" w:color="auto" w:fill="auto"/>
          </w:tcPr>
          <w:p w14:paraId="4DA9CB1D" w14:textId="51D016B0" w:rsidR="00E42BEA" w:rsidRPr="00E05B19" w:rsidRDefault="00B301F5" w:rsidP="00A5595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        </w:t>
            </w:r>
            <w:r w:rsidR="00A55955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691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,348</w:t>
            </w:r>
          </w:p>
        </w:tc>
      </w:tr>
    </w:tbl>
    <w:p w14:paraId="5784DA1D" w14:textId="0116F89C" w:rsidR="00E3470D" w:rsidRPr="00E05B19" w:rsidRDefault="00E3470D" w:rsidP="00E01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E05B19">
        <w:rPr>
          <w:rFonts w:ascii="BrowalliaUPC" w:eastAsia="Cordia New" w:hAnsi="BrowalliaUPC" w:cs="BrowalliaUPC"/>
          <w:sz w:val="28"/>
          <w:szCs w:val="28"/>
          <w:cs/>
          <w:lang w:eastAsia="th-TH"/>
        </w:rPr>
        <w:lastRenderedPageBreak/>
        <w:t>ผลการดำเนินงานของ</w:t>
      </w:r>
      <w:r w:rsidRPr="00E05B19">
        <w:rPr>
          <w:rFonts w:ascii="BrowalliaUPC" w:hAnsi="BrowalliaUPC" w:cs="BrowalliaUPC"/>
          <w:sz w:val="28"/>
          <w:szCs w:val="28"/>
          <w:cs/>
          <w:lang w:val="en-GB"/>
        </w:rPr>
        <w:t>บริษัท ดับบลิวซีไอ โฮลด</w:t>
      </w:r>
      <w:proofErr w:type="spellStart"/>
      <w:r w:rsidRPr="00E05B19">
        <w:rPr>
          <w:rFonts w:ascii="BrowalliaUPC" w:hAnsi="BrowalliaUPC" w:cs="BrowalliaUPC"/>
          <w:sz w:val="28"/>
          <w:szCs w:val="28"/>
          <w:cs/>
          <w:lang w:val="en-GB"/>
        </w:rPr>
        <w:t>ิ้ง</w:t>
      </w:r>
      <w:proofErr w:type="spellEnd"/>
      <w:r w:rsidRPr="00E05B19">
        <w:rPr>
          <w:rFonts w:ascii="BrowalliaUPC" w:hAnsi="BrowalliaUPC" w:cs="BrowalliaUPC"/>
          <w:sz w:val="28"/>
          <w:szCs w:val="28"/>
          <w:cs/>
          <w:lang w:val="en-GB"/>
        </w:rPr>
        <w:t xml:space="preserve"> จำกัด (มหาชน)</w:t>
      </w:r>
      <w:r w:rsidRPr="00E05B19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E05B19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และบริษัทย่อย ที่แสดงอยู่ในงบการเงินรวม </w:t>
      </w:r>
      <w:r w:rsidR="00BB6D60" w:rsidRPr="00E05B19">
        <w:rPr>
          <w:rFonts w:ascii="BrowalliaUPC" w:hAnsi="BrowalliaUPC" w:cs="BrowalliaUPC"/>
          <w:sz w:val="28"/>
          <w:szCs w:val="28"/>
          <w:lang w:val="en-GB"/>
        </w:rPr>
        <w:t xml:space="preserve">           </w:t>
      </w:r>
      <w:r w:rsidRPr="00E05B19">
        <w:rPr>
          <w:rFonts w:ascii="BrowalliaUPC" w:eastAsia="Cordia New" w:hAnsi="BrowalliaUPC" w:cs="BrowalliaUPC"/>
          <w:sz w:val="28"/>
          <w:szCs w:val="28"/>
          <w:cs/>
          <w:lang w:eastAsia="th-TH"/>
        </w:rPr>
        <w:t>ม</w:t>
      </w:r>
      <w:r w:rsidRPr="00E05B19">
        <w:rPr>
          <w:rFonts w:ascii="BrowalliaUPC" w:eastAsia="Cordia New" w:hAnsi="BrowalliaUPC" w:cs="BrowalliaUPC" w:hint="cs"/>
          <w:sz w:val="28"/>
          <w:szCs w:val="28"/>
          <w:cs/>
          <w:lang w:eastAsia="th-TH"/>
        </w:rPr>
        <w:t>ี</w:t>
      </w:r>
      <w:r w:rsidRPr="00E05B19">
        <w:rPr>
          <w:rFonts w:ascii="BrowalliaUPC" w:eastAsia="Cordia New" w:hAnsi="BrowalliaUPC" w:cs="BrowalliaUPC"/>
          <w:sz w:val="28"/>
          <w:szCs w:val="28"/>
          <w:cs/>
          <w:lang w:eastAsia="th-TH"/>
        </w:rPr>
        <w:t>ดังต่อไปนี้</w:t>
      </w:r>
      <w:r w:rsidRPr="00E05B19">
        <w:rPr>
          <w:rFonts w:ascii="BrowalliaUPC" w:eastAsia="Cordia New" w:hAnsi="BrowalliaUPC" w:cs="BrowalliaUPC"/>
          <w:sz w:val="28"/>
          <w:szCs w:val="28"/>
          <w:lang w:eastAsia="th-TH"/>
        </w:rPr>
        <w:tab/>
      </w:r>
    </w:p>
    <w:p w14:paraId="0F470C80" w14:textId="77777777" w:rsidR="002D070D" w:rsidRPr="00E05B19" w:rsidRDefault="002D070D" w:rsidP="002D070D">
      <w:pPr>
        <w:pStyle w:val="Preformatted"/>
        <w:tabs>
          <w:tab w:val="clear" w:pos="0"/>
          <w:tab w:val="clear" w:pos="959"/>
        </w:tabs>
        <w:ind w:left="42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59"/>
        <w:gridCol w:w="1814"/>
        <w:gridCol w:w="236"/>
        <w:gridCol w:w="1821"/>
      </w:tblGrid>
      <w:tr w:rsidR="00E05B19" w:rsidRPr="00E05B19" w14:paraId="23AFE8BB" w14:textId="77777777" w:rsidTr="00885846">
        <w:trPr>
          <w:trHeight w:val="304"/>
        </w:trPr>
        <w:tc>
          <w:tcPr>
            <w:tcW w:w="5159" w:type="dxa"/>
          </w:tcPr>
          <w:p w14:paraId="33B74312" w14:textId="77777777" w:rsidR="002D070D" w:rsidRPr="00E05B19" w:rsidRDefault="002D070D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871" w:type="dxa"/>
            <w:gridSpan w:val="3"/>
          </w:tcPr>
          <w:p w14:paraId="1894E8B3" w14:textId="77777777" w:rsidR="002D070D" w:rsidRPr="00E05B19" w:rsidRDefault="002D070D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E05B19" w:rsidRPr="00E05B19" w14:paraId="2499B317" w14:textId="77777777" w:rsidTr="00885846">
        <w:trPr>
          <w:trHeight w:val="335"/>
        </w:trPr>
        <w:tc>
          <w:tcPr>
            <w:tcW w:w="5159" w:type="dxa"/>
          </w:tcPr>
          <w:p w14:paraId="2E800F46" w14:textId="77777777" w:rsidR="002D070D" w:rsidRPr="00E05B19" w:rsidRDefault="002D070D" w:rsidP="00A723BE">
            <w:pPr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871" w:type="dxa"/>
            <w:gridSpan w:val="3"/>
          </w:tcPr>
          <w:p w14:paraId="01D6B2E5" w14:textId="77777777" w:rsidR="002D070D" w:rsidRPr="00E05B19" w:rsidRDefault="002D070D" w:rsidP="00A723B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</w:tr>
      <w:tr w:rsidR="00E05B19" w:rsidRPr="00E05B19" w14:paraId="7A70E11A" w14:textId="77777777" w:rsidTr="00885846">
        <w:trPr>
          <w:trHeight w:val="335"/>
        </w:trPr>
        <w:tc>
          <w:tcPr>
            <w:tcW w:w="5159" w:type="dxa"/>
          </w:tcPr>
          <w:p w14:paraId="3E4F4120" w14:textId="77777777" w:rsidR="007E5469" w:rsidRPr="00E05B19" w:rsidRDefault="007E5469" w:rsidP="00A723BE">
            <w:pPr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871" w:type="dxa"/>
            <w:gridSpan w:val="3"/>
          </w:tcPr>
          <w:p w14:paraId="01822FD0" w14:textId="57789888" w:rsidR="007E5469" w:rsidRPr="00E05B19" w:rsidRDefault="007E5469" w:rsidP="00A723B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30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</w:p>
        </w:tc>
      </w:tr>
      <w:tr w:rsidR="00E05B19" w:rsidRPr="00E05B19" w14:paraId="6337D70A" w14:textId="77777777" w:rsidTr="00885846">
        <w:trPr>
          <w:trHeight w:val="335"/>
        </w:trPr>
        <w:tc>
          <w:tcPr>
            <w:tcW w:w="5159" w:type="dxa"/>
          </w:tcPr>
          <w:p w14:paraId="3778402A" w14:textId="77777777" w:rsidR="002D070D" w:rsidRPr="00E05B19" w:rsidRDefault="002D070D" w:rsidP="00A723BE">
            <w:pPr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814" w:type="dxa"/>
            <w:vAlign w:val="bottom"/>
            <w:hideMark/>
          </w:tcPr>
          <w:p w14:paraId="1B426EB1" w14:textId="7660967C" w:rsidR="002D070D" w:rsidRPr="00E05B19" w:rsidRDefault="002D070D" w:rsidP="00A723B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5E9D3133" w14:textId="77777777" w:rsidR="002D070D" w:rsidRPr="00E05B19" w:rsidRDefault="002D070D" w:rsidP="00A723B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21" w:type="dxa"/>
          </w:tcPr>
          <w:p w14:paraId="4F755482" w14:textId="727A17E4" w:rsidR="002D070D" w:rsidRPr="00E05B19" w:rsidRDefault="002D070D" w:rsidP="00A723B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E05B19" w:rsidRPr="00E05B19" w14:paraId="4FCA2B0D" w14:textId="77777777" w:rsidTr="00885846">
        <w:trPr>
          <w:trHeight w:val="276"/>
        </w:trPr>
        <w:tc>
          <w:tcPr>
            <w:tcW w:w="5159" w:type="dxa"/>
          </w:tcPr>
          <w:p w14:paraId="70419656" w14:textId="2DC83EDD" w:rsidR="002D070D" w:rsidRPr="00E05B19" w:rsidRDefault="002D070D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814" w:type="dxa"/>
          </w:tcPr>
          <w:p w14:paraId="1F315D2D" w14:textId="77777777" w:rsidR="002D070D" w:rsidRPr="00E05B19" w:rsidRDefault="002D070D" w:rsidP="00A723BE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D04B9C" w14:textId="77777777" w:rsidR="002D070D" w:rsidRPr="00E05B19" w:rsidRDefault="002D070D" w:rsidP="00A723BE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821" w:type="dxa"/>
          </w:tcPr>
          <w:p w14:paraId="28F1655B" w14:textId="77777777" w:rsidR="002D070D" w:rsidRPr="00E05B19" w:rsidRDefault="002D070D" w:rsidP="00A723BE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</w:tr>
      <w:tr w:rsidR="00E05B19" w:rsidRPr="00E05B19" w14:paraId="0E636C91" w14:textId="77777777" w:rsidTr="00885846">
        <w:trPr>
          <w:trHeight w:val="276"/>
        </w:trPr>
        <w:tc>
          <w:tcPr>
            <w:tcW w:w="5159" w:type="dxa"/>
          </w:tcPr>
          <w:p w14:paraId="19E26725" w14:textId="77777777" w:rsidR="002D070D" w:rsidRPr="00E05B19" w:rsidRDefault="002D070D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14" w:type="dxa"/>
          </w:tcPr>
          <w:p w14:paraId="1D9BAC9E" w14:textId="14EDF2F4" w:rsidR="002D070D" w:rsidRPr="00E05B19" w:rsidRDefault="00E534DA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2,764</w:t>
            </w:r>
          </w:p>
        </w:tc>
        <w:tc>
          <w:tcPr>
            <w:tcW w:w="236" w:type="dxa"/>
          </w:tcPr>
          <w:p w14:paraId="7839E962" w14:textId="77777777" w:rsidR="002D070D" w:rsidRPr="00E05B19" w:rsidRDefault="002D070D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821" w:type="dxa"/>
            <w:shd w:val="clear" w:color="auto" w:fill="auto"/>
          </w:tcPr>
          <w:p w14:paraId="60BB5973" w14:textId="65CB0DFD" w:rsidR="002D070D" w:rsidRPr="00E05B19" w:rsidRDefault="00E534DA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25,149</w:t>
            </w:r>
          </w:p>
        </w:tc>
      </w:tr>
      <w:tr w:rsidR="00E05B19" w:rsidRPr="00E05B19" w14:paraId="21787CD9" w14:textId="77777777" w:rsidTr="00885846">
        <w:trPr>
          <w:trHeight w:val="335"/>
        </w:trPr>
        <w:tc>
          <w:tcPr>
            <w:tcW w:w="5159" w:type="dxa"/>
            <w:hideMark/>
          </w:tcPr>
          <w:p w14:paraId="1748BDB6" w14:textId="77777777" w:rsidR="002D070D" w:rsidRPr="00E05B19" w:rsidRDefault="002D070D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14" w:type="dxa"/>
          </w:tcPr>
          <w:p w14:paraId="5CA2AA16" w14:textId="61F73FB1" w:rsidR="002D070D" w:rsidRPr="00E05B19" w:rsidRDefault="00E534DA" w:rsidP="00A723B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(2,107)</w:t>
            </w:r>
          </w:p>
        </w:tc>
        <w:tc>
          <w:tcPr>
            <w:tcW w:w="236" w:type="dxa"/>
          </w:tcPr>
          <w:p w14:paraId="6763E5F5" w14:textId="77777777" w:rsidR="002D070D" w:rsidRPr="00E05B19" w:rsidRDefault="002D070D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21" w:type="dxa"/>
            <w:shd w:val="clear" w:color="auto" w:fill="auto"/>
          </w:tcPr>
          <w:p w14:paraId="7E79CB48" w14:textId="5AA5EE9B" w:rsidR="002D070D" w:rsidRPr="00E05B19" w:rsidRDefault="00E534DA" w:rsidP="00A723B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(62,537)</w:t>
            </w:r>
          </w:p>
        </w:tc>
      </w:tr>
      <w:tr w:rsidR="00E05B19" w:rsidRPr="00E05B19" w14:paraId="5CA7E9AC" w14:textId="77777777" w:rsidTr="00885846">
        <w:trPr>
          <w:trHeight w:val="304"/>
        </w:trPr>
        <w:tc>
          <w:tcPr>
            <w:tcW w:w="5159" w:type="dxa"/>
          </w:tcPr>
          <w:p w14:paraId="265A55B1" w14:textId="77777777" w:rsidR="002D070D" w:rsidRPr="00E05B19" w:rsidRDefault="002D070D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814" w:type="dxa"/>
          </w:tcPr>
          <w:p w14:paraId="72963E5D" w14:textId="338EBC19" w:rsidR="002D070D" w:rsidRPr="00E05B19" w:rsidRDefault="00E534DA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657</w:t>
            </w:r>
          </w:p>
        </w:tc>
        <w:tc>
          <w:tcPr>
            <w:tcW w:w="236" w:type="dxa"/>
          </w:tcPr>
          <w:p w14:paraId="08E3788A" w14:textId="77777777" w:rsidR="002D070D" w:rsidRPr="00E05B19" w:rsidRDefault="002D070D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21" w:type="dxa"/>
            <w:shd w:val="clear" w:color="auto" w:fill="auto"/>
          </w:tcPr>
          <w:p w14:paraId="1993F843" w14:textId="69F771E9" w:rsidR="002D070D" w:rsidRPr="00E05B19" w:rsidRDefault="00E534DA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(37,388)</w:t>
            </w:r>
          </w:p>
        </w:tc>
      </w:tr>
      <w:tr w:rsidR="00E05B19" w:rsidRPr="00E05B19" w14:paraId="3CABA5B3" w14:textId="77777777" w:rsidTr="00885846">
        <w:trPr>
          <w:trHeight w:val="304"/>
        </w:trPr>
        <w:tc>
          <w:tcPr>
            <w:tcW w:w="5159" w:type="dxa"/>
            <w:vAlign w:val="center"/>
          </w:tcPr>
          <w:p w14:paraId="30BC4254" w14:textId="77777777" w:rsidR="002D070D" w:rsidRPr="00E05B19" w:rsidRDefault="002D070D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14" w:type="dxa"/>
          </w:tcPr>
          <w:p w14:paraId="414957FF" w14:textId="42A269C2" w:rsidR="002D070D" w:rsidRPr="00E05B19" w:rsidRDefault="00E534DA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4,269</w:t>
            </w:r>
          </w:p>
        </w:tc>
        <w:tc>
          <w:tcPr>
            <w:tcW w:w="236" w:type="dxa"/>
          </w:tcPr>
          <w:p w14:paraId="35C1B66B" w14:textId="77777777" w:rsidR="002D070D" w:rsidRPr="00E05B19" w:rsidRDefault="002D070D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21" w:type="dxa"/>
            <w:shd w:val="clear" w:color="auto" w:fill="auto"/>
          </w:tcPr>
          <w:p w14:paraId="637FE61C" w14:textId="294A16D0" w:rsidR="002D070D" w:rsidRPr="00E05B19" w:rsidRDefault="00E534DA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57,101</w:t>
            </w:r>
          </w:p>
        </w:tc>
      </w:tr>
      <w:tr w:rsidR="00E05B19" w:rsidRPr="00E05B19" w14:paraId="1CAE8330" w14:textId="77777777" w:rsidTr="00885846">
        <w:trPr>
          <w:trHeight w:val="304"/>
        </w:trPr>
        <w:tc>
          <w:tcPr>
            <w:tcW w:w="5159" w:type="dxa"/>
            <w:vAlign w:val="center"/>
          </w:tcPr>
          <w:p w14:paraId="2000A297" w14:textId="77777777" w:rsidR="002D070D" w:rsidRPr="00E05B19" w:rsidRDefault="002D070D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814" w:type="dxa"/>
          </w:tcPr>
          <w:p w14:paraId="536A372C" w14:textId="44344CBA" w:rsidR="002D070D" w:rsidRPr="00E05B19" w:rsidRDefault="00E534DA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(10)</w:t>
            </w:r>
          </w:p>
        </w:tc>
        <w:tc>
          <w:tcPr>
            <w:tcW w:w="236" w:type="dxa"/>
          </w:tcPr>
          <w:p w14:paraId="2CD3754B" w14:textId="77777777" w:rsidR="002D070D" w:rsidRPr="00E05B19" w:rsidRDefault="002D070D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21" w:type="dxa"/>
            <w:shd w:val="clear" w:color="auto" w:fill="auto"/>
          </w:tcPr>
          <w:p w14:paraId="47477DB6" w14:textId="76977D61" w:rsidR="002D070D" w:rsidRPr="00E05B19" w:rsidRDefault="00E534DA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(7,</w:t>
            </w:r>
            <w:r w:rsidR="008B31E3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726)</w:t>
            </w:r>
          </w:p>
        </w:tc>
      </w:tr>
      <w:tr w:rsidR="00E05B19" w:rsidRPr="00E05B19" w14:paraId="1C48A308" w14:textId="77777777" w:rsidTr="00885846">
        <w:trPr>
          <w:trHeight w:val="335"/>
        </w:trPr>
        <w:tc>
          <w:tcPr>
            <w:tcW w:w="5159" w:type="dxa"/>
          </w:tcPr>
          <w:p w14:paraId="6DEB9AA2" w14:textId="77777777" w:rsidR="002D070D" w:rsidRPr="00E05B19" w:rsidRDefault="002D070D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14" w:type="dxa"/>
          </w:tcPr>
          <w:p w14:paraId="02981CA9" w14:textId="4E9F24C9" w:rsidR="002D070D" w:rsidRPr="00E05B19" w:rsidRDefault="00E534DA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(11,303)</w:t>
            </w:r>
          </w:p>
        </w:tc>
        <w:tc>
          <w:tcPr>
            <w:tcW w:w="236" w:type="dxa"/>
          </w:tcPr>
          <w:p w14:paraId="209030C6" w14:textId="77777777" w:rsidR="002D070D" w:rsidRPr="00E05B19" w:rsidRDefault="002D070D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21" w:type="dxa"/>
            <w:shd w:val="clear" w:color="auto" w:fill="auto"/>
          </w:tcPr>
          <w:p w14:paraId="56ABEA4E" w14:textId="217B74D7" w:rsidR="002D070D" w:rsidRPr="00E05B19" w:rsidRDefault="008B31E3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(33,979)</w:t>
            </w:r>
          </w:p>
        </w:tc>
      </w:tr>
      <w:tr w:rsidR="00E05B19" w:rsidRPr="00E05B19" w14:paraId="48E55D00" w14:textId="77777777" w:rsidTr="00885846">
        <w:trPr>
          <w:trHeight w:val="335"/>
        </w:trPr>
        <w:tc>
          <w:tcPr>
            <w:tcW w:w="5159" w:type="dxa"/>
          </w:tcPr>
          <w:p w14:paraId="29A32494" w14:textId="77777777" w:rsidR="002D070D" w:rsidRPr="00E05B19" w:rsidRDefault="002D070D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14" w:type="dxa"/>
          </w:tcPr>
          <w:p w14:paraId="72BEFDDB" w14:textId="430E6B3B" w:rsidR="002D070D" w:rsidRPr="00E05B19" w:rsidRDefault="00E534DA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(9,671)</w:t>
            </w:r>
          </w:p>
        </w:tc>
        <w:tc>
          <w:tcPr>
            <w:tcW w:w="236" w:type="dxa"/>
          </w:tcPr>
          <w:p w14:paraId="241DAE53" w14:textId="77777777" w:rsidR="002D070D" w:rsidRPr="00E05B19" w:rsidRDefault="002D070D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21" w:type="dxa"/>
            <w:shd w:val="clear" w:color="auto" w:fill="auto"/>
          </w:tcPr>
          <w:p w14:paraId="21B5720F" w14:textId="4D5754F4" w:rsidR="002D070D" w:rsidRPr="00E05B19" w:rsidRDefault="008B31E3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(10,315)</w:t>
            </w:r>
          </w:p>
        </w:tc>
      </w:tr>
      <w:tr w:rsidR="002D070D" w:rsidRPr="00E05B19" w14:paraId="686D4B52" w14:textId="77777777" w:rsidTr="00885846">
        <w:trPr>
          <w:trHeight w:val="346"/>
        </w:trPr>
        <w:tc>
          <w:tcPr>
            <w:tcW w:w="5159" w:type="dxa"/>
            <w:vAlign w:val="center"/>
            <w:hideMark/>
          </w:tcPr>
          <w:p w14:paraId="222DA1A4" w14:textId="506F55FA" w:rsidR="002D070D" w:rsidRPr="00E05B19" w:rsidRDefault="002D070D" w:rsidP="00A723BE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814" w:type="dxa"/>
            <w:vAlign w:val="bottom"/>
          </w:tcPr>
          <w:p w14:paraId="4B9EE5D9" w14:textId="302940D9" w:rsidR="002D070D" w:rsidRPr="00E05B19" w:rsidRDefault="00E534DA" w:rsidP="00A723BE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(16,058)</w:t>
            </w:r>
          </w:p>
        </w:tc>
        <w:tc>
          <w:tcPr>
            <w:tcW w:w="236" w:type="dxa"/>
          </w:tcPr>
          <w:p w14:paraId="29E4846F" w14:textId="77777777" w:rsidR="002D070D" w:rsidRPr="00E05B19" w:rsidRDefault="002D070D" w:rsidP="00A723B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21" w:type="dxa"/>
            <w:shd w:val="clear" w:color="auto" w:fill="auto"/>
          </w:tcPr>
          <w:p w14:paraId="3EB95E8E" w14:textId="1FD26C59" w:rsidR="002D070D" w:rsidRPr="00E05B19" w:rsidRDefault="008B31E3" w:rsidP="00A723BE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(32,307)</w:t>
            </w:r>
          </w:p>
        </w:tc>
      </w:tr>
    </w:tbl>
    <w:p w14:paraId="5757318F" w14:textId="77777777" w:rsidR="002D070D" w:rsidRPr="00E05B19" w:rsidRDefault="002D070D" w:rsidP="00E42BEA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2FE1FD0" w14:textId="77777777" w:rsidR="0007676B" w:rsidRPr="00E05B19" w:rsidRDefault="0007676B" w:rsidP="0007676B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อสังหาริมทรัพย์เพื่อการลงทุน</w:t>
      </w:r>
    </w:p>
    <w:p w14:paraId="3A17191F" w14:textId="77777777" w:rsidR="0007676B" w:rsidRPr="00E05B19" w:rsidRDefault="0007676B" w:rsidP="0007676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907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2410"/>
        <w:gridCol w:w="2409"/>
      </w:tblGrid>
      <w:tr w:rsidR="00E05B19" w:rsidRPr="00E05B19" w14:paraId="2708B666" w14:textId="77777777" w:rsidTr="00B2778F">
        <w:tc>
          <w:tcPr>
            <w:tcW w:w="4252" w:type="dxa"/>
          </w:tcPr>
          <w:p w14:paraId="232B9AB2" w14:textId="77777777" w:rsidR="00D90EB6" w:rsidRPr="00E05B19" w:rsidRDefault="00D90EB6" w:rsidP="00AF3EE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10" w:type="dxa"/>
          </w:tcPr>
          <w:p w14:paraId="700C764E" w14:textId="77777777" w:rsidR="00D90EB6" w:rsidRPr="00E05B19" w:rsidRDefault="00D90EB6" w:rsidP="00A50A5C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9" w:type="dxa"/>
          </w:tcPr>
          <w:p w14:paraId="7D6501F3" w14:textId="5E2FEFB9" w:rsidR="00D90EB6" w:rsidRPr="00E05B19" w:rsidRDefault="00D90EB6" w:rsidP="00A50A5C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05B19" w:rsidRPr="00E05B19" w14:paraId="57AE2743" w14:textId="77777777" w:rsidTr="00B2778F">
        <w:trPr>
          <w:trHeight w:val="337"/>
        </w:trPr>
        <w:tc>
          <w:tcPr>
            <w:tcW w:w="4252" w:type="dxa"/>
          </w:tcPr>
          <w:p w14:paraId="144A28EB" w14:textId="77777777" w:rsidR="001C431D" w:rsidRPr="00E05B19" w:rsidRDefault="001C431D" w:rsidP="001C431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410" w:type="dxa"/>
          </w:tcPr>
          <w:p w14:paraId="0B9F6B76" w14:textId="0B7F680E" w:rsidR="001C431D" w:rsidRPr="00E05B19" w:rsidRDefault="001C431D" w:rsidP="001C431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9" w:type="dxa"/>
          </w:tcPr>
          <w:p w14:paraId="21E134AA" w14:textId="5F836F2B" w:rsidR="001C431D" w:rsidRPr="00E05B19" w:rsidRDefault="001C431D" w:rsidP="00482FB5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right="-2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เฉพาะของบริษัท</w:t>
            </w:r>
          </w:p>
        </w:tc>
      </w:tr>
      <w:tr w:rsidR="00E05B19" w:rsidRPr="00E05B19" w14:paraId="4096DB2B" w14:textId="77777777" w:rsidTr="001F6B47">
        <w:trPr>
          <w:trHeight w:val="283"/>
        </w:trPr>
        <w:tc>
          <w:tcPr>
            <w:tcW w:w="4252" w:type="dxa"/>
          </w:tcPr>
          <w:p w14:paraId="4F251672" w14:textId="77777777" w:rsidR="001C431D" w:rsidRPr="00E05B19" w:rsidRDefault="001C431D" w:rsidP="001C431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10" w:type="dxa"/>
          </w:tcPr>
          <w:p w14:paraId="6BF37C1F" w14:textId="77777777" w:rsidR="001C431D" w:rsidRPr="00E05B19" w:rsidRDefault="001C431D" w:rsidP="001C431D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09" w:type="dxa"/>
          </w:tcPr>
          <w:p w14:paraId="58228D62" w14:textId="392217B0" w:rsidR="001C431D" w:rsidRPr="00E05B19" w:rsidRDefault="001C431D" w:rsidP="001C431D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05B19" w:rsidRPr="00E05B19" w14:paraId="2D9D0398" w14:textId="77777777" w:rsidTr="001F6B47">
        <w:trPr>
          <w:trHeight w:val="329"/>
        </w:trPr>
        <w:tc>
          <w:tcPr>
            <w:tcW w:w="4252" w:type="dxa"/>
          </w:tcPr>
          <w:p w14:paraId="7662D00B" w14:textId="77777777" w:rsidR="001C431D" w:rsidRPr="00E05B19" w:rsidRDefault="001C431D" w:rsidP="001C431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410" w:type="dxa"/>
          </w:tcPr>
          <w:p w14:paraId="51015786" w14:textId="31C7A100" w:rsidR="001C431D" w:rsidRPr="00E05B19" w:rsidRDefault="001C431D" w:rsidP="001C431D">
            <w:pPr>
              <w:tabs>
                <w:tab w:val="left" w:pos="3090"/>
                <w:tab w:val="left" w:pos="4860"/>
              </w:tabs>
              <w:spacing w:line="240" w:lineRule="auto"/>
              <w:ind w:right="-2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9" w:type="dxa"/>
          </w:tcPr>
          <w:p w14:paraId="3089B2CC" w14:textId="751F68B8" w:rsidR="001C431D" w:rsidRPr="00E05B19" w:rsidRDefault="001C431D" w:rsidP="001C431D">
            <w:pPr>
              <w:tabs>
                <w:tab w:val="left" w:pos="3090"/>
                <w:tab w:val="left" w:pos="4860"/>
              </w:tabs>
              <w:spacing w:line="240" w:lineRule="auto"/>
              <w:ind w:right="-2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253,133</w:t>
            </w:r>
          </w:p>
        </w:tc>
      </w:tr>
      <w:tr w:rsidR="00E05B19" w:rsidRPr="00E05B19" w14:paraId="65EDADC8" w14:textId="77777777" w:rsidTr="00B2778F">
        <w:tc>
          <w:tcPr>
            <w:tcW w:w="4252" w:type="dxa"/>
          </w:tcPr>
          <w:p w14:paraId="4833B2E4" w14:textId="77777777" w:rsidR="001C431D" w:rsidRPr="00E05B19" w:rsidRDefault="001C431D" w:rsidP="001C431D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410" w:type="dxa"/>
          </w:tcPr>
          <w:p w14:paraId="1E09ED27" w14:textId="52785484" w:rsidR="001C431D" w:rsidRPr="00E05B19" w:rsidRDefault="001C431D" w:rsidP="001C431D">
            <w:pPr>
              <w:tabs>
                <w:tab w:val="left" w:pos="3090"/>
                <w:tab w:val="left" w:pos="4860"/>
              </w:tabs>
              <w:spacing w:line="240" w:lineRule="auto"/>
              <w:ind w:right="-2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409" w:type="dxa"/>
          </w:tcPr>
          <w:p w14:paraId="2018792E" w14:textId="7A36A94D" w:rsidR="001C431D" w:rsidRPr="00E05B19" w:rsidRDefault="001C431D" w:rsidP="001C431D">
            <w:pPr>
              <w:tabs>
                <w:tab w:val="left" w:pos="3090"/>
                <w:tab w:val="left" w:pos="4860"/>
              </w:tabs>
              <w:spacing w:line="240" w:lineRule="auto"/>
              <w:ind w:right="-2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(2,529)</w:t>
            </w:r>
          </w:p>
        </w:tc>
      </w:tr>
      <w:tr w:rsidR="001C431D" w:rsidRPr="00E05B19" w14:paraId="60E506A5" w14:textId="77777777" w:rsidTr="003547E9">
        <w:tc>
          <w:tcPr>
            <w:tcW w:w="4252" w:type="dxa"/>
          </w:tcPr>
          <w:p w14:paraId="6A30BADA" w14:textId="53D8BE4A" w:rsidR="001C431D" w:rsidRPr="00E05B19" w:rsidRDefault="001C431D" w:rsidP="001C431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2410" w:type="dxa"/>
          </w:tcPr>
          <w:p w14:paraId="26DAB64B" w14:textId="6D4F2BC9" w:rsidR="001C431D" w:rsidRPr="00E05B19" w:rsidRDefault="001C431D" w:rsidP="001C431D">
            <w:pPr>
              <w:tabs>
                <w:tab w:val="left" w:pos="3090"/>
                <w:tab w:val="left" w:pos="4860"/>
              </w:tabs>
              <w:spacing w:line="240" w:lineRule="auto"/>
              <w:ind w:right="-2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409" w:type="dxa"/>
          </w:tcPr>
          <w:p w14:paraId="61CBC22C" w14:textId="14449A28" w:rsidR="001C431D" w:rsidRPr="00E05B19" w:rsidRDefault="001C431D" w:rsidP="001C431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right="-2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250,604</w:t>
            </w:r>
          </w:p>
        </w:tc>
      </w:tr>
    </w:tbl>
    <w:p w14:paraId="4D3CE106" w14:textId="29E2D8B9" w:rsidR="0007676B" w:rsidRPr="00E05B19" w:rsidRDefault="0007676B" w:rsidP="0007676B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ED5AA35" w14:textId="2015F342" w:rsidR="00C9195F" w:rsidRPr="00E05B19" w:rsidRDefault="00C9195F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ในปี </w:t>
      </w:r>
      <w:r w:rsidRPr="00E05B19">
        <w:rPr>
          <w:rFonts w:ascii="BrowalliaUPC" w:hAnsi="BrowalliaUPC" w:cs="BrowalliaUPC"/>
          <w:sz w:val="28"/>
          <w:szCs w:val="28"/>
        </w:rPr>
        <w:t>2563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บริษัทรับโอน</w:t>
      </w:r>
      <w:r w:rsidR="007A6919" w:rsidRPr="00E05B19">
        <w:rPr>
          <w:rFonts w:ascii="BrowalliaUPC" w:hAnsi="BrowalliaUPC" w:cs="BrowalliaUPC"/>
          <w:sz w:val="28"/>
          <w:szCs w:val="28"/>
          <w:cs/>
        </w:rPr>
        <w:t>อาคารสำนักงานแห่งหนึ่งของบริษัทย่อยด้วยมูลค่ายุติธรรม</w:t>
      </w:r>
      <w:r w:rsidRPr="00E05B19">
        <w:rPr>
          <w:rFonts w:ascii="BrowalliaUPC" w:hAnsi="BrowalliaUPC" w:cs="BrowalliaUPC"/>
          <w:sz w:val="28"/>
          <w:szCs w:val="28"/>
          <w:cs/>
        </w:rPr>
        <w:t>เพื่อหักกลบกับเงินให้กู้ยืมแก่บริษัทย่อย</w:t>
      </w:r>
      <w:r w:rsidR="007A6F15" w:rsidRPr="00E05B19">
        <w:rPr>
          <w:rFonts w:ascii="BrowalliaUPC" w:hAnsi="BrowalliaUPC" w:cs="BrowalliaUPC"/>
          <w:sz w:val="28"/>
          <w:szCs w:val="28"/>
          <w:cs/>
        </w:rPr>
        <w:t>ดังกล่าว และบันทึกอาคารสำนักงานดังกล่าวเป็นอสังหาริมทรัพย์เพื่อการลงทุน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ซึ่งอสังหาริมทรัพย์ดังกล่าวเป็นหลักประกันสำหรับวงเงินกู้ยืมระยะยาวจากสถาบันการเงินแห่งหนึ่ง</w:t>
      </w:r>
      <w:r w:rsidRPr="00E05B19">
        <w:rPr>
          <w:rFonts w:ascii="BrowalliaUPC" w:hAnsi="BrowalliaUPC" w:cs="BrowalliaUPC"/>
          <w:sz w:val="28"/>
          <w:szCs w:val="28"/>
        </w:rPr>
        <w:t> </w:t>
      </w:r>
    </w:p>
    <w:p w14:paraId="05220186" w14:textId="77777777" w:rsidR="00F91C39" w:rsidRPr="00E05B19" w:rsidRDefault="00F91C39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49BBF2D6" w14:textId="4745C600" w:rsidR="00573E83" w:rsidRPr="00E05B19" w:rsidRDefault="00573E83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>ณ วันที่</w:t>
      </w:r>
      <w:r w:rsidRPr="00E05B19">
        <w:rPr>
          <w:rFonts w:ascii="BrowalliaUPC" w:hAnsi="BrowalliaUPC" w:cs="BrowalliaUPC"/>
          <w:sz w:val="28"/>
          <w:szCs w:val="28"/>
        </w:rPr>
        <w:t xml:space="preserve"> 31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E05B19">
        <w:rPr>
          <w:rFonts w:ascii="BrowalliaUPC" w:hAnsi="BrowalliaUPC" w:cs="BrowalliaUPC"/>
          <w:sz w:val="28"/>
          <w:szCs w:val="28"/>
        </w:rPr>
        <w:t xml:space="preserve">2563 </w:t>
      </w:r>
      <w:r w:rsidRPr="00E05B19">
        <w:rPr>
          <w:rFonts w:ascii="BrowalliaUPC" w:hAnsi="BrowalliaUPC" w:cs="BrowalliaUPC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E9681D" w:rsidRPr="00E05B19">
        <w:rPr>
          <w:rFonts w:ascii="BrowalliaUPC" w:hAnsi="BrowalliaUPC" w:cs="BrowalliaUPC" w:hint="cs"/>
          <w:sz w:val="28"/>
          <w:szCs w:val="28"/>
          <w:cs/>
        </w:rPr>
        <w:t xml:space="preserve"> ตามรายงานการ</w:t>
      </w:r>
      <w:r w:rsidRPr="00E05B19">
        <w:rPr>
          <w:rFonts w:ascii="BrowalliaUPC" w:hAnsi="BrowalliaUPC" w:cs="BrowalliaUPC"/>
          <w:sz w:val="28"/>
          <w:szCs w:val="28"/>
          <w:cs/>
        </w:rPr>
        <w:t>ประเมิน</w:t>
      </w:r>
      <w:r w:rsidR="00E9681D" w:rsidRPr="00E05B19">
        <w:rPr>
          <w:rFonts w:ascii="BrowalliaUPC" w:hAnsi="BrowalliaUPC" w:cs="BrowalliaUPC" w:hint="cs"/>
          <w:sz w:val="28"/>
          <w:szCs w:val="28"/>
          <w:cs/>
        </w:rPr>
        <w:t>ของ</w:t>
      </w:r>
      <w:r w:rsidRPr="00E05B19">
        <w:rPr>
          <w:rFonts w:ascii="BrowalliaUPC" w:hAnsi="BrowalliaUPC" w:cs="BrowalliaUPC"/>
          <w:sz w:val="28"/>
          <w:szCs w:val="28"/>
          <w:cs/>
        </w:rPr>
        <w:t>ผู้ประเมินราคาอิสระ</w:t>
      </w:r>
      <w:r w:rsidR="004C29B2" w:rsidRPr="00E05B19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มีมูลค่าเท่ากับ </w:t>
      </w:r>
      <w:r w:rsidRPr="00E05B19">
        <w:rPr>
          <w:rFonts w:ascii="BrowalliaUPC" w:hAnsi="BrowalliaUPC" w:cs="BrowalliaUPC"/>
          <w:sz w:val="28"/>
          <w:szCs w:val="28"/>
        </w:rPr>
        <w:t xml:space="preserve">271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ล้านบาท (ข้อมูลระดับ </w:t>
      </w:r>
      <w:r w:rsidRPr="00E05B19">
        <w:rPr>
          <w:rFonts w:ascii="BrowalliaUPC" w:hAnsi="BrowalliaUPC" w:cs="BrowalliaUPC"/>
          <w:sz w:val="28"/>
          <w:szCs w:val="28"/>
        </w:rPr>
        <w:t>2</w:t>
      </w:r>
      <w:r w:rsidRPr="00E05B19">
        <w:rPr>
          <w:rFonts w:ascii="BrowalliaUPC" w:hAnsi="BrowalliaUPC" w:cs="BrowalliaUPC"/>
          <w:sz w:val="28"/>
          <w:szCs w:val="28"/>
          <w:cs/>
        </w:rPr>
        <w:t>)</w:t>
      </w:r>
    </w:p>
    <w:p w14:paraId="3B801BF4" w14:textId="2056B1DD" w:rsidR="005A115C" w:rsidRPr="00E05B19" w:rsidRDefault="005A115C" w:rsidP="00EE6FAC">
      <w:pPr>
        <w:tabs>
          <w:tab w:val="clear" w:pos="454"/>
          <w:tab w:val="left" w:pos="63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8F21E16" w14:textId="7BFA5B95" w:rsidR="00D75749" w:rsidRPr="00E05B19" w:rsidRDefault="00D75749" w:rsidP="00EE6FAC">
      <w:pPr>
        <w:tabs>
          <w:tab w:val="clear" w:pos="454"/>
          <w:tab w:val="left" w:pos="63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E984E93" w14:textId="440B4986" w:rsidR="00D75749" w:rsidRPr="00E05B19" w:rsidRDefault="00D75749" w:rsidP="00EE6FAC">
      <w:pPr>
        <w:tabs>
          <w:tab w:val="clear" w:pos="454"/>
          <w:tab w:val="left" w:pos="63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01077A5" w14:textId="12CA9FE1" w:rsidR="00D75749" w:rsidRPr="00E05B19" w:rsidRDefault="00D75749" w:rsidP="00EE6FAC">
      <w:pPr>
        <w:tabs>
          <w:tab w:val="clear" w:pos="454"/>
          <w:tab w:val="left" w:pos="63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264314B" w14:textId="58C3AE01" w:rsidR="00D75749" w:rsidRPr="00E05B19" w:rsidRDefault="00D75749" w:rsidP="00EE6FAC">
      <w:pPr>
        <w:tabs>
          <w:tab w:val="clear" w:pos="454"/>
          <w:tab w:val="left" w:pos="63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5F74701" w14:textId="5A6BEC8B" w:rsidR="00D75749" w:rsidRPr="00E05B19" w:rsidRDefault="00D75749" w:rsidP="00EE6FAC">
      <w:pPr>
        <w:tabs>
          <w:tab w:val="clear" w:pos="454"/>
          <w:tab w:val="left" w:pos="63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95E8202" w14:textId="39AE8E0C" w:rsidR="00D75749" w:rsidRPr="00E05B19" w:rsidRDefault="00D75749" w:rsidP="00EE6FAC">
      <w:pPr>
        <w:tabs>
          <w:tab w:val="clear" w:pos="454"/>
          <w:tab w:val="left" w:pos="63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88C3DFE" w14:textId="37333F19" w:rsidR="00D75749" w:rsidRPr="00E05B19" w:rsidRDefault="00D75749" w:rsidP="00EE6FAC">
      <w:pPr>
        <w:tabs>
          <w:tab w:val="clear" w:pos="454"/>
          <w:tab w:val="left" w:pos="63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0E6F510" w14:textId="0DE47AB9" w:rsidR="00903D86" w:rsidRPr="00E05B19" w:rsidRDefault="00946BD3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ที่ดิน</w:t>
      </w:r>
      <w:r w:rsidR="000E519E"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 </w:t>
      </w:r>
      <w:r w:rsidR="00903D86"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อาคาร</w:t>
      </w:r>
      <w:r w:rsidR="00C5637E" w:rsidRPr="00E05B19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  <w:r w:rsidR="00903D86"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และอุปกรณ์ </w:t>
      </w:r>
    </w:p>
    <w:p w14:paraId="16094646" w14:textId="77777777" w:rsidR="00E16FAA" w:rsidRPr="00E05B19" w:rsidRDefault="00E16FAA" w:rsidP="00BA2A3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26C0082F" w14:textId="21957691" w:rsidR="00A853F9" w:rsidRPr="00E05B19" w:rsidRDefault="00A853F9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E45C89" w:rsidRPr="00E05B19">
        <w:rPr>
          <w:rFonts w:ascii="BrowalliaUPC" w:hAnsi="BrowalliaUPC" w:cs="BrowalliaUPC"/>
          <w:sz w:val="28"/>
          <w:szCs w:val="28"/>
          <w:cs/>
        </w:rPr>
        <w:t>หก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E45C89" w:rsidRPr="00E05B19">
        <w:rPr>
          <w:rFonts w:ascii="BrowalliaUPC" w:hAnsi="BrowalliaUPC" w:cs="BrowalliaUPC"/>
          <w:sz w:val="28"/>
          <w:szCs w:val="28"/>
          <w:lang w:val="en-GB"/>
        </w:rPr>
        <w:t>30</w:t>
      </w:r>
      <w:r w:rsidR="00E45C89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E45C89" w:rsidRPr="00E05B19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817023" w:rsidRPr="00E05B19">
        <w:rPr>
          <w:rFonts w:ascii="BrowalliaUPC" w:hAnsi="BrowalliaUPC" w:cs="BrowalliaUPC"/>
          <w:sz w:val="28"/>
          <w:szCs w:val="28"/>
        </w:rPr>
        <w:t xml:space="preserve"> 2564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มีรายการเปลี่ยนแปลงของที่ดิน อาคารและอุปกรณ์</w:t>
      </w:r>
      <w:r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อย่างย่อดังต่อไปนี้</w:t>
      </w:r>
      <w:r w:rsidRPr="00E05B19">
        <w:rPr>
          <w:rFonts w:ascii="BrowalliaUPC" w:hAnsi="BrowalliaUPC" w:cs="BrowalliaUPC"/>
          <w:sz w:val="28"/>
          <w:szCs w:val="28"/>
        </w:rPr>
        <w:t xml:space="preserve"> </w:t>
      </w:r>
    </w:p>
    <w:p w14:paraId="19DAEBDA" w14:textId="7E96C982" w:rsidR="00A50A5C" w:rsidRPr="00E05B19" w:rsidRDefault="00A50A5C" w:rsidP="00A85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89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88"/>
        <w:gridCol w:w="2183"/>
        <w:gridCol w:w="236"/>
        <w:gridCol w:w="2181"/>
      </w:tblGrid>
      <w:tr w:rsidR="00E05B19" w:rsidRPr="00E05B19" w14:paraId="3EF9C57A" w14:textId="77777777" w:rsidTr="002C3C60">
        <w:tc>
          <w:tcPr>
            <w:tcW w:w="4388" w:type="dxa"/>
          </w:tcPr>
          <w:p w14:paraId="0BFF0C14" w14:textId="77777777" w:rsidR="00A853F9" w:rsidRPr="00E05B1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527F02FA" w14:textId="77777777" w:rsidR="00A853F9" w:rsidRPr="00E05B1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DA214FF" w14:textId="77777777" w:rsidR="00A853F9" w:rsidRPr="00E05B1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7E0C7537" w14:textId="77777777" w:rsidR="00A853F9" w:rsidRPr="00E05B1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05B19" w:rsidRPr="00E05B19" w14:paraId="3C194307" w14:textId="77777777" w:rsidTr="002C3C60">
        <w:tc>
          <w:tcPr>
            <w:tcW w:w="4388" w:type="dxa"/>
          </w:tcPr>
          <w:p w14:paraId="0F19B4F6" w14:textId="77777777" w:rsidR="00A853F9" w:rsidRPr="00E05B1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83FFA76" w14:textId="48DA391B" w:rsidR="00A853F9" w:rsidRPr="00E05B1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79786A70" w14:textId="77777777" w:rsidR="00A853F9" w:rsidRPr="00E05B1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3701732F" w:rsidR="00A853F9" w:rsidRPr="00E05B19" w:rsidRDefault="00A853F9" w:rsidP="00D9511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05B19" w:rsidRPr="00E05B19" w14:paraId="5F29531B" w14:textId="77777777" w:rsidTr="004E7A77">
        <w:trPr>
          <w:trHeight w:val="283"/>
        </w:trPr>
        <w:tc>
          <w:tcPr>
            <w:tcW w:w="4388" w:type="dxa"/>
          </w:tcPr>
          <w:p w14:paraId="302D33B8" w14:textId="77777777" w:rsidR="00A853F9" w:rsidRPr="00E05B1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125DAF5" w14:textId="77777777" w:rsidR="00A853F9" w:rsidRPr="00E05B1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36" w:type="dxa"/>
          </w:tcPr>
          <w:p w14:paraId="344DBCED" w14:textId="77777777" w:rsidR="00A853F9" w:rsidRPr="00E05B1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A853F9" w:rsidRPr="00E05B1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E05B19" w:rsidRPr="00E05B19" w14:paraId="10643E0C" w14:textId="77777777" w:rsidTr="002C3C60">
        <w:tc>
          <w:tcPr>
            <w:tcW w:w="4388" w:type="dxa"/>
          </w:tcPr>
          <w:p w14:paraId="6868791C" w14:textId="438ACC7D" w:rsidR="000B2052" w:rsidRPr="00E05B19" w:rsidRDefault="000B2052" w:rsidP="000B2052">
            <w:pPr>
              <w:tabs>
                <w:tab w:val="clear" w:pos="227"/>
                <w:tab w:val="left" w:pos="27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183" w:type="dxa"/>
            <w:shd w:val="clear" w:color="auto" w:fill="auto"/>
          </w:tcPr>
          <w:p w14:paraId="0AFB267B" w14:textId="5DBA8E2E" w:rsidR="000B2052" w:rsidRPr="00E05B19" w:rsidRDefault="00CC2221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289,468</w:t>
            </w:r>
          </w:p>
        </w:tc>
        <w:tc>
          <w:tcPr>
            <w:tcW w:w="236" w:type="dxa"/>
          </w:tcPr>
          <w:p w14:paraId="5FFFE119" w14:textId="77777777" w:rsidR="000B2052" w:rsidRPr="00E05B19" w:rsidRDefault="000B2052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766B608F" w14:textId="14737A51" w:rsidR="000B2052" w:rsidRPr="00E05B19" w:rsidRDefault="000B2052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80,662</w:t>
            </w:r>
          </w:p>
        </w:tc>
      </w:tr>
      <w:tr w:rsidR="00E05B19" w:rsidRPr="00E05B19" w14:paraId="76E7BADB" w14:textId="77777777" w:rsidTr="002C3C60">
        <w:tc>
          <w:tcPr>
            <w:tcW w:w="4388" w:type="dxa"/>
          </w:tcPr>
          <w:p w14:paraId="6F90B3C2" w14:textId="794FDF05" w:rsidR="000B2052" w:rsidRPr="00E05B19" w:rsidRDefault="000B2052" w:rsidP="000B205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183" w:type="dxa"/>
            <w:shd w:val="clear" w:color="auto" w:fill="auto"/>
          </w:tcPr>
          <w:p w14:paraId="1D4D0620" w14:textId="62D09E9F" w:rsidR="000B2052" w:rsidRPr="00E05B19" w:rsidRDefault="006D3D6D" w:rsidP="006D6AF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2,718</w:t>
            </w:r>
          </w:p>
        </w:tc>
        <w:tc>
          <w:tcPr>
            <w:tcW w:w="236" w:type="dxa"/>
          </w:tcPr>
          <w:p w14:paraId="2EF0BBCA" w14:textId="77777777" w:rsidR="000B2052" w:rsidRPr="00E05B19" w:rsidRDefault="000B2052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2D283C4F" w:rsidR="000B2052" w:rsidRPr="00E05B19" w:rsidRDefault="000B2052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2,704</w:t>
            </w:r>
          </w:p>
        </w:tc>
      </w:tr>
      <w:tr w:rsidR="00E05B19" w:rsidRPr="00E05B19" w14:paraId="6918BA12" w14:textId="77777777" w:rsidTr="002C3C60">
        <w:tc>
          <w:tcPr>
            <w:tcW w:w="4388" w:type="dxa"/>
          </w:tcPr>
          <w:p w14:paraId="61E7312E" w14:textId="2DEA31CE" w:rsidR="0021442C" w:rsidRPr="00E05B19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ind w:right="-116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83" w:type="dxa"/>
            <w:shd w:val="clear" w:color="auto" w:fill="auto"/>
          </w:tcPr>
          <w:p w14:paraId="7D56A7F2" w14:textId="6743DE96" w:rsidR="0021442C" w:rsidRPr="00E05B19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="009036D1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4,611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0075E0E2" w14:textId="77777777" w:rsidR="0021442C" w:rsidRPr="00E05B19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4540FC38" w14:textId="7B9E7617" w:rsidR="0021442C" w:rsidRPr="00E05B19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(2,455)</w:t>
            </w:r>
          </w:p>
        </w:tc>
      </w:tr>
      <w:tr w:rsidR="00E05B19" w:rsidRPr="00E05B19" w14:paraId="1E46DCC3" w14:textId="77777777" w:rsidTr="002C3C60">
        <w:tc>
          <w:tcPr>
            <w:tcW w:w="4388" w:type="dxa"/>
          </w:tcPr>
          <w:p w14:paraId="4E8D137D" w14:textId="540E256D" w:rsidR="0021442C" w:rsidRPr="00E05B19" w:rsidRDefault="0021442C" w:rsidP="0021442C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83" w:type="dxa"/>
            <w:shd w:val="clear" w:color="auto" w:fill="auto"/>
          </w:tcPr>
          <w:p w14:paraId="15318F6F" w14:textId="74380F74" w:rsidR="0021442C" w:rsidRPr="00E05B19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6,027</w:t>
            </w:r>
          </w:p>
        </w:tc>
        <w:tc>
          <w:tcPr>
            <w:tcW w:w="236" w:type="dxa"/>
          </w:tcPr>
          <w:p w14:paraId="295853D1" w14:textId="77777777" w:rsidR="0021442C" w:rsidRPr="00E05B19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3C943F22" w14:textId="092556EE" w:rsidR="0021442C" w:rsidRPr="00E05B19" w:rsidRDefault="0021442C" w:rsidP="0021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6,027</w:t>
            </w:r>
          </w:p>
        </w:tc>
      </w:tr>
      <w:tr w:rsidR="00E05B19" w:rsidRPr="00E05B19" w14:paraId="0B3C5019" w14:textId="77777777" w:rsidTr="002C3C60">
        <w:tc>
          <w:tcPr>
            <w:tcW w:w="4388" w:type="dxa"/>
          </w:tcPr>
          <w:p w14:paraId="22F5418C" w14:textId="5A6E26B8" w:rsidR="0021442C" w:rsidRPr="00E05B19" w:rsidRDefault="0021442C" w:rsidP="0021442C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  <w:shd w:val="clear" w:color="auto" w:fill="auto"/>
          </w:tcPr>
          <w:p w14:paraId="35E06171" w14:textId="2D167A86" w:rsidR="0021442C" w:rsidRPr="00E05B19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="00761649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24,96</w:t>
            </w:r>
            <w:r w:rsidR="00FB69EE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7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7C06EDC2" w14:textId="77777777" w:rsidR="0021442C" w:rsidRPr="00E05B19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30DC3725" w14:textId="7884A4A0" w:rsidR="0021442C" w:rsidRPr="00E05B19" w:rsidRDefault="0021442C" w:rsidP="0021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(18,582)</w:t>
            </w:r>
          </w:p>
        </w:tc>
      </w:tr>
      <w:tr w:rsidR="00E05B19" w:rsidRPr="00E05B19" w14:paraId="7FDA2526" w14:textId="77777777" w:rsidTr="002C3C60">
        <w:tc>
          <w:tcPr>
            <w:tcW w:w="4388" w:type="dxa"/>
          </w:tcPr>
          <w:p w14:paraId="604D5524" w14:textId="57C28CF0" w:rsidR="00C1154A" w:rsidRPr="00E05B19" w:rsidRDefault="007F582B" w:rsidP="0021442C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กลับรายการค่าเผื่อการด้อยค่าสินทรัพย์</w:t>
            </w:r>
          </w:p>
        </w:tc>
        <w:tc>
          <w:tcPr>
            <w:tcW w:w="2183" w:type="dxa"/>
            <w:shd w:val="clear" w:color="auto" w:fill="auto"/>
          </w:tcPr>
          <w:p w14:paraId="11C833B4" w14:textId="4386E5AB" w:rsidR="00C1154A" w:rsidRPr="00E05B19" w:rsidRDefault="00C1154A" w:rsidP="00C1154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2,748</w:t>
            </w:r>
          </w:p>
        </w:tc>
        <w:tc>
          <w:tcPr>
            <w:tcW w:w="236" w:type="dxa"/>
          </w:tcPr>
          <w:p w14:paraId="487440E7" w14:textId="77777777" w:rsidR="00C1154A" w:rsidRPr="00E05B19" w:rsidRDefault="00C1154A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2EEAC6D2" w14:textId="4D0447BE" w:rsidR="00C1154A" w:rsidRPr="00E05B19" w:rsidRDefault="00C1154A" w:rsidP="00214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21442C" w:rsidRPr="00E05B19" w14:paraId="23DCB75D" w14:textId="77777777" w:rsidTr="002C3C60">
        <w:tc>
          <w:tcPr>
            <w:tcW w:w="4388" w:type="dxa"/>
          </w:tcPr>
          <w:p w14:paraId="4418B641" w14:textId="5A80B9AD" w:rsidR="0021442C" w:rsidRPr="00E05B19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08332AC8" w:rsidR="0021442C" w:rsidRPr="00E05B19" w:rsidRDefault="003F70C3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271,383</w:t>
            </w:r>
          </w:p>
        </w:tc>
        <w:tc>
          <w:tcPr>
            <w:tcW w:w="236" w:type="dxa"/>
          </w:tcPr>
          <w:p w14:paraId="4B42E32B" w14:textId="77777777" w:rsidR="0021442C" w:rsidRPr="00E05B19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5D0B27C7" w:rsidR="0021442C" w:rsidRPr="00E05B19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68,356</w:t>
            </w:r>
          </w:p>
        </w:tc>
      </w:tr>
    </w:tbl>
    <w:p w14:paraId="73BBF3F3" w14:textId="28F29868" w:rsidR="00282B18" w:rsidRPr="00E05B19" w:rsidRDefault="00282B18" w:rsidP="00734B5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779B79C" w14:textId="6ADE26D7" w:rsidR="00761F0F" w:rsidRPr="00E05B19" w:rsidRDefault="00761F0F" w:rsidP="00352B0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สินทรัพย์สิทธิการใช้</w:t>
      </w:r>
    </w:p>
    <w:p w14:paraId="1B1CF548" w14:textId="419A61D0" w:rsidR="00BB7699" w:rsidRPr="00E05B19" w:rsidRDefault="00BB7699" w:rsidP="000B67D6">
      <w:pPr>
        <w:rPr>
          <w:rFonts w:ascii="BrowalliaUPC" w:hAnsi="BrowalliaUPC" w:cs="BrowalliaUPC"/>
          <w:sz w:val="28"/>
          <w:szCs w:val="28"/>
        </w:rPr>
      </w:pPr>
    </w:p>
    <w:p w14:paraId="7908E93F" w14:textId="5625623C" w:rsidR="00BB7699" w:rsidRPr="00E05B19" w:rsidRDefault="00BB7699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E05B19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E45C89" w:rsidRPr="00E05B19">
        <w:rPr>
          <w:rFonts w:ascii="BrowalliaUPC" w:hAnsi="BrowalliaUPC" w:cs="BrowalliaUPC"/>
          <w:sz w:val="28"/>
          <w:szCs w:val="28"/>
          <w:cs/>
        </w:rPr>
        <w:t>หก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E45C89" w:rsidRPr="00E05B19">
        <w:rPr>
          <w:rFonts w:ascii="BrowalliaUPC" w:hAnsi="BrowalliaUPC" w:cs="BrowalliaUPC"/>
          <w:sz w:val="28"/>
          <w:szCs w:val="28"/>
          <w:lang w:val="en-GB"/>
        </w:rPr>
        <w:t>30</w:t>
      </w:r>
      <w:r w:rsidR="00E45C89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E45C89" w:rsidRPr="00E05B19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22619F" w:rsidRPr="00E05B19">
        <w:rPr>
          <w:rFonts w:ascii="BrowalliaUPC" w:hAnsi="BrowalliaUPC" w:cs="BrowalliaUPC"/>
          <w:sz w:val="28"/>
          <w:szCs w:val="28"/>
        </w:rPr>
        <w:t xml:space="preserve"> 2564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</w:t>
      </w:r>
      <w:r w:rsidR="0012076B" w:rsidRPr="00E05B19">
        <w:rPr>
          <w:rFonts w:ascii="BrowalliaUPC" w:hAnsi="BrowalliaUPC" w:cs="BrowalliaUPC"/>
          <w:sz w:val="28"/>
          <w:szCs w:val="28"/>
          <w:cs/>
        </w:rPr>
        <w:t xml:space="preserve">สินทรัพย์สิทธิการใช้อย่างย่อ </w:t>
      </w:r>
      <w:r w:rsidRPr="00E05B19">
        <w:rPr>
          <w:rFonts w:ascii="BrowalliaUPC" w:hAnsi="BrowalliaUPC" w:cs="BrowalliaUPC"/>
          <w:sz w:val="28"/>
          <w:szCs w:val="28"/>
          <w:cs/>
        </w:rPr>
        <w:t>ดังต่อไปนี้</w:t>
      </w:r>
      <w:r w:rsidRPr="00E05B19">
        <w:rPr>
          <w:rFonts w:ascii="BrowalliaUPC" w:hAnsi="BrowalliaUPC" w:cs="BrowalliaUPC"/>
          <w:sz w:val="28"/>
          <w:szCs w:val="28"/>
        </w:rPr>
        <w:t xml:space="preserve"> </w:t>
      </w:r>
    </w:p>
    <w:p w14:paraId="65A2DB4B" w14:textId="3C57FA49" w:rsidR="00AB0BE3" w:rsidRPr="00E05B19" w:rsidRDefault="00AB0BE3" w:rsidP="00BB7699">
      <w:pPr>
        <w:tabs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9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88"/>
        <w:gridCol w:w="2183"/>
        <w:gridCol w:w="236"/>
        <w:gridCol w:w="2183"/>
      </w:tblGrid>
      <w:tr w:rsidR="00E05B19" w:rsidRPr="00E05B19" w14:paraId="13B16671" w14:textId="77777777" w:rsidTr="002C3C60">
        <w:tc>
          <w:tcPr>
            <w:tcW w:w="4388" w:type="dxa"/>
          </w:tcPr>
          <w:p w14:paraId="5443B3E5" w14:textId="77777777" w:rsidR="00AB0BE3" w:rsidRPr="00E05B19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445949EF" w14:textId="77777777" w:rsidR="00AB0BE3" w:rsidRPr="00E05B19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0762553" w14:textId="77777777" w:rsidR="00AB0BE3" w:rsidRPr="00E05B19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3F82B047" w14:textId="5A4BE7D2" w:rsidR="00AB0BE3" w:rsidRPr="00E05B19" w:rsidRDefault="005E32AD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04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        </w:t>
            </w:r>
            <w:r w:rsidR="00AB0BE3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="00AB0BE3"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="00AB0BE3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="00AB0BE3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B0BE3"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</w:t>
            </w:r>
            <w:r w:rsidR="00012557"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น</w:t>
            </w:r>
            <w:r w:rsidR="00AB0BE3"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E05B19" w:rsidRPr="00E05B19" w14:paraId="64E454F6" w14:textId="77777777" w:rsidTr="002C3C60">
        <w:tc>
          <w:tcPr>
            <w:tcW w:w="4388" w:type="dxa"/>
          </w:tcPr>
          <w:p w14:paraId="17B3BDF1" w14:textId="77777777" w:rsidR="00AB0BE3" w:rsidRPr="00E05B19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58A8590" w14:textId="331A3A3A" w:rsidR="00AB0BE3" w:rsidRPr="00E05B19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0E32DC4D" w14:textId="77777777" w:rsidR="00AB0BE3" w:rsidRPr="00E05B19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503A3A88" w14:textId="77777777" w:rsidR="00AB0BE3" w:rsidRPr="00E05B19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05B19" w:rsidRPr="00E05B19" w14:paraId="0E68A7B2" w14:textId="77777777" w:rsidTr="002C3C60">
        <w:trPr>
          <w:trHeight w:val="350"/>
        </w:trPr>
        <w:tc>
          <w:tcPr>
            <w:tcW w:w="4388" w:type="dxa"/>
          </w:tcPr>
          <w:p w14:paraId="269C4E3D" w14:textId="77777777" w:rsidR="00AB0BE3" w:rsidRPr="00E05B19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5725113" w14:textId="77777777" w:rsidR="00AB0BE3" w:rsidRPr="00E05B19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D9D3AB8" w14:textId="77777777" w:rsidR="00AB0BE3" w:rsidRPr="00E05B19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3E25F24" w14:textId="77777777" w:rsidR="00AB0BE3" w:rsidRPr="00E05B19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05B19" w:rsidRPr="00E05B19" w14:paraId="4683FD67" w14:textId="77777777" w:rsidTr="002C3C60">
        <w:tc>
          <w:tcPr>
            <w:tcW w:w="4388" w:type="dxa"/>
          </w:tcPr>
          <w:p w14:paraId="658307DB" w14:textId="3ECDD36C" w:rsidR="00E76E6A" w:rsidRPr="00E05B19" w:rsidRDefault="00E76E6A" w:rsidP="00E76E6A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183" w:type="dxa"/>
            <w:shd w:val="clear" w:color="auto" w:fill="auto"/>
          </w:tcPr>
          <w:p w14:paraId="6ED15A83" w14:textId="0F6ACC24" w:rsidR="00E76E6A" w:rsidRPr="00E05B19" w:rsidRDefault="00E76E6A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62,299</w:t>
            </w:r>
          </w:p>
        </w:tc>
        <w:tc>
          <w:tcPr>
            <w:tcW w:w="236" w:type="dxa"/>
          </w:tcPr>
          <w:p w14:paraId="708A3A64" w14:textId="77777777" w:rsidR="00E76E6A" w:rsidRPr="00E05B19" w:rsidRDefault="00E76E6A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</w:tcPr>
          <w:p w14:paraId="01EEF043" w14:textId="1F8E5903" w:rsidR="00E76E6A" w:rsidRPr="00E05B19" w:rsidRDefault="00E76E6A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53,042</w:t>
            </w:r>
          </w:p>
        </w:tc>
      </w:tr>
      <w:tr w:rsidR="00E05B19" w:rsidRPr="00E05B19" w14:paraId="1AF2D711" w14:textId="77777777" w:rsidTr="002C3C60">
        <w:tc>
          <w:tcPr>
            <w:tcW w:w="4388" w:type="dxa"/>
          </w:tcPr>
          <w:p w14:paraId="3C5B10F6" w14:textId="2796B240" w:rsidR="009A1AB3" w:rsidRPr="00E05B19" w:rsidRDefault="009A1AB3" w:rsidP="009A1AB3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ลดลงจากการเปลี่ยนแปลงสัญญาเช่า</w:t>
            </w:r>
          </w:p>
        </w:tc>
        <w:tc>
          <w:tcPr>
            <w:tcW w:w="2183" w:type="dxa"/>
            <w:shd w:val="clear" w:color="auto" w:fill="auto"/>
          </w:tcPr>
          <w:p w14:paraId="0CA692D3" w14:textId="092D0374" w:rsidR="009A1AB3" w:rsidRPr="00E05B19" w:rsidRDefault="009A1AB3" w:rsidP="009A1AB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="00992553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5,990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6D5B59E1" w14:textId="77777777" w:rsidR="009A1AB3" w:rsidRPr="00E05B19" w:rsidRDefault="009A1AB3" w:rsidP="009A1AB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</w:tcPr>
          <w:p w14:paraId="6493F38A" w14:textId="2A043A71" w:rsidR="009A1AB3" w:rsidRPr="00E05B19" w:rsidRDefault="009A1AB3" w:rsidP="009A1AB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="007579F9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5,93</w:t>
            </w:r>
            <w:r w:rsidR="00D64D6E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E05B19" w:rsidRPr="00E05B19" w14:paraId="28666711" w14:textId="77777777" w:rsidTr="002C3C60">
        <w:tc>
          <w:tcPr>
            <w:tcW w:w="4388" w:type="dxa"/>
          </w:tcPr>
          <w:p w14:paraId="5246CD5F" w14:textId="54BDAB69" w:rsidR="009A1AB3" w:rsidRPr="00E05B19" w:rsidRDefault="009A1AB3" w:rsidP="009A1AB3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  <w:shd w:val="clear" w:color="auto" w:fill="auto"/>
          </w:tcPr>
          <w:p w14:paraId="0141908E" w14:textId="0FAC97DA" w:rsidR="009A1AB3" w:rsidRPr="00E05B19" w:rsidRDefault="009A1AB3" w:rsidP="009A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="008373D5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4,999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4B533F4C" w14:textId="77777777" w:rsidR="009A1AB3" w:rsidRPr="00E05B19" w:rsidRDefault="009A1AB3" w:rsidP="009A1AB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</w:tcPr>
          <w:p w14:paraId="53B02ACA" w14:textId="753ECC9B" w:rsidR="009A1AB3" w:rsidRPr="00E05B19" w:rsidRDefault="009A1AB3" w:rsidP="009A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highlight w:val="green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</w:t>
            </w:r>
            <w:r w:rsidR="006B330C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4,</w:t>
            </w:r>
            <w:r w:rsidR="00580E69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289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9A1AB3" w:rsidRPr="00E05B19" w14:paraId="7EB69F83" w14:textId="77777777" w:rsidTr="002C3C60">
        <w:tc>
          <w:tcPr>
            <w:tcW w:w="4388" w:type="dxa"/>
          </w:tcPr>
          <w:p w14:paraId="7B8CCF4A" w14:textId="72D0F344" w:rsidR="009A1AB3" w:rsidRPr="00E05B19" w:rsidRDefault="009A1AB3" w:rsidP="009A1AB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3F93B19" w14:textId="4B982E84" w:rsidR="009A1AB3" w:rsidRPr="00E05B19" w:rsidRDefault="00D56938" w:rsidP="009A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51</w:t>
            </w:r>
            <w:r w:rsidR="00EC1A71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,3</w:t>
            </w:r>
            <w:r w:rsidR="00D921FD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236" w:type="dxa"/>
          </w:tcPr>
          <w:p w14:paraId="6B5D199A" w14:textId="77777777" w:rsidR="009A1AB3" w:rsidRPr="00E05B19" w:rsidRDefault="009A1AB3" w:rsidP="009A1AB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</w:tcPr>
          <w:p w14:paraId="6DAC1BE2" w14:textId="03B75C51" w:rsidR="009A1AB3" w:rsidRPr="00E05B19" w:rsidRDefault="009A1AB3" w:rsidP="009A1AB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42,819</w:t>
            </w:r>
          </w:p>
        </w:tc>
      </w:tr>
    </w:tbl>
    <w:p w14:paraId="76B34A20" w14:textId="77777777" w:rsidR="00AC560C" w:rsidRPr="00E05B19" w:rsidRDefault="00AC5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sz w:val="28"/>
          <w:szCs w:val="28"/>
          <w:u w:val="single"/>
          <w:lang w:eastAsia="th-TH"/>
        </w:rPr>
      </w:pPr>
    </w:p>
    <w:p w14:paraId="69A456BB" w14:textId="72CB84F3" w:rsidR="00BB7699" w:rsidRPr="00E05B19" w:rsidRDefault="00BB7699" w:rsidP="00BB769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สินทรัพย์ไม่มีตัวตน</w:t>
      </w:r>
    </w:p>
    <w:p w14:paraId="19FC8F84" w14:textId="47596A37" w:rsidR="00CC37C8" w:rsidRPr="00E05B19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14"/>
          <w:szCs w:val="14"/>
          <w:u w:val="single"/>
        </w:rPr>
      </w:pPr>
    </w:p>
    <w:p w14:paraId="24AF2F90" w14:textId="744DAAFC" w:rsidR="00EB3E2E" w:rsidRPr="00E05B19" w:rsidRDefault="00EB3E2E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E05B19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E45C89" w:rsidRPr="00E05B19">
        <w:rPr>
          <w:rFonts w:ascii="BrowalliaUPC" w:hAnsi="BrowalliaUPC" w:cs="BrowalliaUPC"/>
          <w:sz w:val="28"/>
          <w:szCs w:val="28"/>
          <w:cs/>
        </w:rPr>
        <w:t>หก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E45C89" w:rsidRPr="00E05B19">
        <w:rPr>
          <w:rFonts w:ascii="BrowalliaUPC" w:hAnsi="BrowalliaUPC" w:cs="BrowalliaUPC"/>
          <w:sz w:val="28"/>
          <w:szCs w:val="28"/>
          <w:lang w:val="en-GB"/>
        </w:rPr>
        <w:t>30</w:t>
      </w:r>
      <w:r w:rsidR="00E45C89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E45C89" w:rsidRPr="00E05B19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D5759E" w:rsidRPr="00E05B19">
        <w:rPr>
          <w:rFonts w:ascii="BrowalliaUPC" w:hAnsi="BrowalliaUPC" w:cs="BrowalliaUPC"/>
          <w:sz w:val="28"/>
          <w:szCs w:val="28"/>
        </w:rPr>
        <w:t xml:space="preserve"> 2564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มีรายการเปลี่ยนแปลงของสินทรัพย์ไม่มีตัวตนอย่างย่อดังต่อไปนี้</w:t>
      </w:r>
      <w:r w:rsidRPr="00E05B19">
        <w:rPr>
          <w:rFonts w:ascii="BrowalliaUPC" w:hAnsi="BrowalliaUPC" w:cs="BrowalliaUPC"/>
          <w:sz w:val="28"/>
          <w:szCs w:val="28"/>
        </w:rPr>
        <w:t xml:space="preserve"> </w:t>
      </w:r>
    </w:p>
    <w:p w14:paraId="6FC05BAB" w14:textId="77777777" w:rsidR="00EB3E2E" w:rsidRPr="00E05B19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b/>
          <w:bCs/>
          <w:sz w:val="20"/>
          <w:szCs w:val="20"/>
        </w:rPr>
      </w:pPr>
    </w:p>
    <w:tbl>
      <w:tblPr>
        <w:tblW w:w="899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88"/>
        <w:gridCol w:w="2183"/>
        <w:gridCol w:w="236"/>
        <w:gridCol w:w="2183"/>
      </w:tblGrid>
      <w:tr w:rsidR="00E05B19" w:rsidRPr="00E05B19" w14:paraId="6C0E7235" w14:textId="77777777" w:rsidTr="00BB341D">
        <w:tc>
          <w:tcPr>
            <w:tcW w:w="4388" w:type="dxa"/>
          </w:tcPr>
          <w:p w14:paraId="41898F8E" w14:textId="77777777" w:rsidR="00EB3E2E" w:rsidRPr="00E05B19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55550BBB" w14:textId="77777777" w:rsidR="00EB3E2E" w:rsidRPr="00E05B19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AAFFA46" w14:textId="77777777" w:rsidR="00EB3E2E" w:rsidRPr="00E05B19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0C211424" w14:textId="77777777" w:rsidR="00EB3E2E" w:rsidRPr="00E05B19" w:rsidRDefault="00EB3E2E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05B19" w:rsidRPr="00E05B19" w14:paraId="299B00D1" w14:textId="77777777" w:rsidTr="00BB341D">
        <w:tc>
          <w:tcPr>
            <w:tcW w:w="4388" w:type="dxa"/>
          </w:tcPr>
          <w:p w14:paraId="01403FE3" w14:textId="77777777" w:rsidR="00EB3E2E" w:rsidRPr="00E05B19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18DF98D8" w14:textId="3B27BC27" w:rsidR="00EB3E2E" w:rsidRPr="00E05B19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54F764D8" w14:textId="77777777" w:rsidR="00EB3E2E" w:rsidRPr="00E05B19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31E497A9" w14:textId="77777777" w:rsidR="00EB3E2E" w:rsidRPr="00E05B19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05B19" w:rsidRPr="00E05B19" w14:paraId="112AC4D1" w14:textId="77777777" w:rsidTr="00BB341D">
        <w:trPr>
          <w:trHeight w:val="341"/>
        </w:trPr>
        <w:tc>
          <w:tcPr>
            <w:tcW w:w="4388" w:type="dxa"/>
          </w:tcPr>
          <w:p w14:paraId="3A7B2446" w14:textId="77777777" w:rsidR="00EB3E2E" w:rsidRPr="00E05B19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212B5CCF" w14:textId="77777777" w:rsidR="00EB3E2E" w:rsidRPr="00E05B19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79440B3" w14:textId="77777777" w:rsidR="00EB3E2E" w:rsidRPr="00E05B19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2D82E227" w14:textId="77777777" w:rsidR="00EB3E2E" w:rsidRPr="00E05B19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05B19" w:rsidRPr="00E05B19" w14:paraId="34CF33D7" w14:textId="77777777" w:rsidTr="00BB341D">
        <w:tc>
          <w:tcPr>
            <w:tcW w:w="4388" w:type="dxa"/>
          </w:tcPr>
          <w:p w14:paraId="30CD46D1" w14:textId="2CA01F0D" w:rsidR="005C6960" w:rsidRPr="00E05B19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="00A03C7D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E227EF1" w14:textId="100700B5" w:rsidR="005C6960" w:rsidRPr="00E05B19" w:rsidRDefault="00D5759E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23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,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369</w:t>
            </w:r>
          </w:p>
        </w:tc>
        <w:tc>
          <w:tcPr>
            <w:tcW w:w="236" w:type="dxa"/>
            <w:shd w:val="clear" w:color="auto" w:fill="auto"/>
          </w:tcPr>
          <w:p w14:paraId="1C6CB42D" w14:textId="77777777" w:rsidR="005C6960" w:rsidRPr="00E05B19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148E6E9" w14:textId="40099BFD" w:rsidR="005C6960" w:rsidRPr="00E05B19" w:rsidRDefault="002A427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22,957</w:t>
            </w:r>
          </w:p>
        </w:tc>
      </w:tr>
      <w:tr w:rsidR="00E05B19" w:rsidRPr="00E05B19" w14:paraId="242E8D1A" w14:textId="77777777" w:rsidTr="00BB341D">
        <w:tc>
          <w:tcPr>
            <w:tcW w:w="4388" w:type="dxa"/>
          </w:tcPr>
          <w:p w14:paraId="73A40882" w14:textId="73D58E1A" w:rsidR="00C25DCE" w:rsidRPr="00E05B19" w:rsidRDefault="00C25DCE" w:rsidP="00C25DCE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2183" w:type="dxa"/>
            <w:shd w:val="clear" w:color="auto" w:fill="auto"/>
          </w:tcPr>
          <w:p w14:paraId="76E75078" w14:textId="778606EA" w:rsidR="00C25DCE" w:rsidRPr="00E05B19" w:rsidRDefault="00C25DCE" w:rsidP="00C25DC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(4,</w:t>
            </w:r>
            <w:r w:rsidR="00F91DA7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68</w:t>
            </w:r>
            <w:r w:rsidR="00E00852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070581" w14:textId="77777777" w:rsidR="00C25DCE" w:rsidRPr="00E05B19" w:rsidRDefault="00C25DCE" w:rsidP="00C25DC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F6AEDB8" w14:textId="488AC6BC" w:rsidR="00C25DCE" w:rsidRPr="00E05B19" w:rsidRDefault="00C25DCE" w:rsidP="00C25DC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(4,187)</w:t>
            </w:r>
          </w:p>
        </w:tc>
      </w:tr>
      <w:tr w:rsidR="00E05B19" w:rsidRPr="00E05B19" w14:paraId="17573FED" w14:textId="77777777" w:rsidTr="00BB341D">
        <w:tc>
          <w:tcPr>
            <w:tcW w:w="4388" w:type="dxa"/>
          </w:tcPr>
          <w:p w14:paraId="5BEEBEF9" w14:textId="76951DB9" w:rsidR="00E14285" w:rsidRPr="00E05B19" w:rsidRDefault="0059314A" w:rsidP="00801025">
            <w:pPr>
              <w:tabs>
                <w:tab w:val="left" w:pos="3390"/>
              </w:tabs>
              <w:spacing w:line="240" w:lineRule="auto"/>
              <w:ind w:right="-198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กลับรายการ</w:t>
            </w: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ค่าเผื่อด้อยค่าของสินทรัพย์</w:t>
            </w:r>
          </w:p>
        </w:tc>
        <w:tc>
          <w:tcPr>
            <w:tcW w:w="2183" w:type="dxa"/>
            <w:shd w:val="clear" w:color="auto" w:fill="auto"/>
          </w:tcPr>
          <w:p w14:paraId="7121432D" w14:textId="4666CA16" w:rsidR="00E14285" w:rsidRPr="00E05B19" w:rsidRDefault="009A64B2" w:rsidP="00931A1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10</w:t>
            </w:r>
            <w:r w:rsidR="00571587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41B04B1" w14:textId="77777777" w:rsidR="00E14285" w:rsidRPr="00E05B19" w:rsidRDefault="00E14285" w:rsidP="00F25D8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3B8FD125" w14:textId="283E422A" w:rsidR="00E14285" w:rsidRPr="00E05B19" w:rsidRDefault="00C25DCE" w:rsidP="00F25D8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E05B19" w:rsidRPr="00E05B19" w14:paraId="52181BC1" w14:textId="77777777" w:rsidTr="00F25D82">
        <w:trPr>
          <w:trHeight w:val="63"/>
        </w:trPr>
        <w:tc>
          <w:tcPr>
            <w:tcW w:w="4388" w:type="dxa"/>
          </w:tcPr>
          <w:p w14:paraId="28E7EF72" w14:textId="54CE04C0" w:rsidR="00F25D82" w:rsidRPr="00E05B19" w:rsidRDefault="00F25D82" w:rsidP="00F25D8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D9A973" w14:textId="25621405" w:rsidR="00F25D82" w:rsidRPr="00E05B19" w:rsidRDefault="00E60609" w:rsidP="00F25D8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18,7</w:t>
            </w:r>
            <w:r w:rsidR="009A64B2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91</w:t>
            </w:r>
          </w:p>
        </w:tc>
        <w:tc>
          <w:tcPr>
            <w:tcW w:w="236" w:type="dxa"/>
            <w:shd w:val="clear" w:color="auto" w:fill="auto"/>
          </w:tcPr>
          <w:p w14:paraId="0D469418" w14:textId="77777777" w:rsidR="00F25D82" w:rsidRPr="00E05B19" w:rsidRDefault="00F25D82" w:rsidP="00F25D8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3335E1F5" w:rsidR="00F25D82" w:rsidRPr="00E05B19" w:rsidRDefault="00F25D82" w:rsidP="00F25D8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18,770</w:t>
            </w:r>
          </w:p>
        </w:tc>
      </w:tr>
    </w:tbl>
    <w:p w14:paraId="0A14BD00" w14:textId="76024763" w:rsidR="00EE21F4" w:rsidRPr="00E05B19" w:rsidRDefault="00ED3010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เงินกู้ยืมระยะสั้นจากสถาบันการเงิน</w:t>
      </w:r>
      <w:r w:rsidR="00B91C02" w:rsidRPr="00E05B19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</w:p>
    <w:p w14:paraId="0D5F0C8E" w14:textId="4B20BD1E" w:rsidR="00CC5ABF" w:rsidRPr="00E05B19" w:rsidRDefault="00CC5ABF" w:rsidP="00CC5AB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8982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6"/>
        <w:gridCol w:w="1332"/>
        <w:gridCol w:w="102"/>
        <w:gridCol w:w="1149"/>
        <w:gridCol w:w="102"/>
        <w:gridCol w:w="1153"/>
        <w:gridCol w:w="99"/>
        <w:gridCol w:w="1151"/>
        <w:gridCol w:w="102"/>
        <w:gridCol w:w="1156"/>
      </w:tblGrid>
      <w:tr w:rsidR="00E05B19" w:rsidRPr="00E05B19" w14:paraId="036E0E5A" w14:textId="77777777" w:rsidTr="00EE7603">
        <w:trPr>
          <w:cantSplit/>
          <w:trHeight w:val="20"/>
        </w:trPr>
        <w:tc>
          <w:tcPr>
            <w:tcW w:w="2636" w:type="dxa"/>
          </w:tcPr>
          <w:p w14:paraId="1142F1D9" w14:textId="77777777" w:rsidR="009E3A13" w:rsidRPr="00E05B19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332" w:type="dxa"/>
            <w:tcBorders>
              <w:left w:val="nil"/>
            </w:tcBorders>
          </w:tcPr>
          <w:p w14:paraId="372FB8A1" w14:textId="77777777" w:rsidR="009E3A13" w:rsidRPr="00E05B19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3032B3A0" w14:textId="77777777" w:rsidR="009E3A13" w:rsidRPr="00E05B19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</w:tcPr>
          <w:p w14:paraId="5044D711" w14:textId="10628FC8" w:rsidR="009E3A13" w:rsidRPr="00E05B19" w:rsidRDefault="009E3A13" w:rsidP="00E1169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99" w:type="dxa"/>
          </w:tcPr>
          <w:p w14:paraId="7BFB7AB8" w14:textId="77777777" w:rsidR="009E3A13" w:rsidRPr="00E05B19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799FD2FC" w14:textId="77777777" w:rsidR="009E3A13" w:rsidRPr="00E05B19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E05B19" w:rsidRPr="00E05B19" w14:paraId="3EAA9E60" w14:textId="77777777" w:rsidTr="00EE7603">
        <w:trPr>
          <w:cantSplit/>
          <w:trHeight w:val="20"/>
        </w:trPr>
        <w:tc>
          <w:tcPr>
            <w:tcW w:w="2636" w:type="dxa"/>
          </w:tcPr>
          <w:p w14:paraId="30294F77" w14:textId="77777777" w:rsidR="009E3A13" w:rsidRPr="00E05B19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</w:tcBorders>
          </w:tcPr>
          <w:p w14:paraId="006FD36F" w14:textId="36AE0C9A" w:rsidR="009E3A13" w:rsidRPr="00E05B19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1C750CE3" w14:textId="77777777" w:rsidR="009E3A13" w:rsidRPr="00E05B19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bottom w:val="single" w:sz="4" w:space="0" w:color="auto"/>
            </w:tcBorders>
          </w:tcPr>
          <w:p w14:paraId="3BDA479F" w14:textId="72680AD9" w:rsidR="009E3A13" w:rsidRPr="00E05B19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FFA6BDD" w14:textId="77777777" w:rsidR="009E3A13" w:rsidRPr="00E05B19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8D39B" w14:textId="77777777" w:rsidR="009E3A13" w:rsidRPr="00E05B19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05B19" w:rsidRPr="00E05B19" w14:paraId="3D7C07F8" w14:textId="77777777" w:rsidTr="00EE7603">
        <w:trPr>
          <w:cantSplit/>
          <w:trHeight w:val="20"/>
        </w:trPr>
        <w:tc>
          <w:tcPr>
            <w:tcW w:w="2636" w:type="dxa"/>
          </w:tcPr>
          <w:p w14:paraId="328AA424" w14:textId="77777777" w:rsidR="00B20231" w:rsidRPr="00E05B19" w:rsidRDefault="00B20231" w:rsidP="00B2023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</w:tcBorders>
          </w:tcPr>
          <w:p w14:paraId="0CE2996B" w14:textId="25253658" w:rsidR="00B20231" w:rsidRPr="00E05B19" w:rsidRDefault="00B20231" w:rsidP="00B20231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B20231" w:rsidRPr="00E05B19" w:rsidRDefault="00B20231" w:rsidP="00B20231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02" w:type="dxa"/>
            <w:tcBorders>
              <w:left w:val="nil"/>
            </w:tcBorders>
          </w:tcPr>
          <w:p w14:paraId="2CFF3596" w14:textId="77777777" w:rsidR="00B20231" w:rsidRPr="00E05B19" w:rsidRDefault="00B20231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FCD1A56" w14:textId="77777777" w:rsidR="00B20231" w:rsidRPr="00E05B19" w:rsidRDefault="00B20231" w:rsidP="00B2023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B5B3" w14:textId="53DAC3A8" w:rsidR="00B20231" w:rsidRPr="00E05B19" w:rsidRDefault="00E45C89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B20231" w:rsidRPr="00E05B19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102" w:type="dxa"/>
            <w:tcBorders>
              <w:top w:val="single" w:sz="4" w:space="0" w:color="auto"/>
            </w:tcBorders>
            <w:vAlign w:val="bottom"/>
          </w:tcPr>
          <w:p w14:paraId="0792457C" w14:textId="4761243C" w:rsidR="00B20231" w:rsidRPr="00E05B19" w:rsidRDefault="00B20231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6BEF98A4" w:rsidR="00B20231" w:rsidRPr="00E05B19" w:rsidRDefault="00B20231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99" w:type="dxa"/>
            <w:vAlign w:val="bottom"/>
          </w:tcPr>
          <w:p w14:paraId="034AC31D" w14:textId="77777777" w:rsidR="00B20231" w:rsidRPr="00E05B19" w:rsidRDefault="00B20231" w:rsidP="00B20231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F3A5" w14:textId="57CB6E44" w:rsidR="00B20231" w:rsidRPr="00E05B19" w:rsidRDefault="00E45C89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B20231" w:rsidRPr="00E05B19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3F2EDF0E" w14:textId="77777777" w:rsidR="00B20231" w:rsidRPr="00E05B19" w:rsidRDefault="00B20231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FEBF7" w14:textId="062B21D4" w:rsidR="00B20231" w:rsidRPr="00E05B19" w:rsidRDefault="00B20231" w:rsidP="00B20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05B19" w:rsidRPr="00E05B19" w14:paraId="3D96680A" w14:textId="77777777" w:rsidTr="00EE7603">
        <w:trPr>
          <w:cantSplit/>
          <w:trHeight w:val="20"/>
        </w:trPr>
        <w:tc>
          <w:tcPr>
            <w:tcW w:w="2636" w:type="dxa"/>
          </w:tcPr>
          <w:p w14:paraId="5A4A997F" w14:textId="77777777" w:rsidR="009E3A13" w:rsidRPr="00E05B19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E05B19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020A0600" w14:textId="77777777" w:rsidR="009E3A13" w:rsidRPr="00E05B19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E05B19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51FE8C1C" w14:textId="77777777" w:rsidR="009E3A13" w:rsidRPr="00E05B19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2D51EB02" w14:textId="77777777" w:rsidR="009E3A13" w:rsidRPr="00E05B19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AB18797" w14:textId="77777777" w:rsidR="009E3A13" w:rsidRPr="00E05B19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47AB79DB" w14:textId="77777777" w:rsidR="009E3A13" w:rsidRPr="00E05B19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shd w:val="clear" w:color="auto" w:fill="auto"/>
          </w:tcPr>
          <w:p w14:paraId="186EA3C6" w14:textId="77777777" w:rsidR="009E3A13" w:rsidRPr="00E05B19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678D94E8" w14:textId="77777777" w:rsidR="009E3A13" w:rsidRPr="00E05B19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E05B19" w:rsidRPr="00E05B19" w14:paraId="7B9D9D3B" w14:textId="77777777" w:rsidTr="003D682B">
        <w:trPr>
          <w:cantSplit/>
          <w:trHeight w:val="20"/>
        </w:trPr>
        <w:tc>
          <w:tcPr>
            <w:tcW w:w="2636" w:type="dxa"/>
          </w:tcPr>
          <w:p w14:paraId="042F1586" w14:textId="291ECF4A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32" w:type="dxa"/>
            <w:tcBorders>
              <w:left w:val="nil"/>
            </w:tcBorders>
          </w:tcPr>
          <w:p w14:paraId="1D596929" w14:textId="00EE3FFD" w:rsidR="00602565" w:rsidRPr="00E05B19" w:rsidRDefault="00602565" w:rsidP="0060256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7.12</w:t>
            </w:r>
          </w:p>
        </w:tc>
        <w:tc>
          <w:tcPr>
            <w:tcW w:w="102" w:type="dxa"/>
            <w:tcBorders>
              <w:left w:val="nil"/>
            </w:tcBorders>
          </w:tcPr>
          <w:p w14:paraId="0A240C33" w14:textId="77777777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bottom"/>
          </w:tcPr>
          <w:p w14:paraId="23F4C19B" w14:textId="064764ED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3,534</w:t>
            </w:r>
          </w:p>
        </w:tc>
        <w:tc>
          <w:tcPr>
            <w:tcW w:w="102" w:type="dxa"/>
            <w:vAlign w:val="bottom"/>
          </w:tcPr>
          <w:p w14:paraId="7FB4148F" w14:textId="77777777" w:rsidR="00602565" w:rsidRPr="00E05B19" w:rsidRDefault="00602565" w:rsidP="0060256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3A85B1D1" w14:textId="738E624B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4,654</w:t>
            </w:r>
          </w:p>
        </w:tc>
        <w:tc>
          <w:tcPr>
            <w:tcW w:w="99" w:type="dxa"/>
            <w:vAlign w:val="bottom"/>
          </w:tcPr>
          <w:p w14:paraId="36036489" w14:textId="77777777" w:rsidR="00602565" w:rsidRPr="00E05B19" w:rsidRDefault="00602565" w:rsidP="0060256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3B34ABCB" w14:textId="17782D5B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1,552</w:t>
            </w:r>
          </w:p>
        </w:tc>
        <w:tc>
          <w:tcPr>
            <w:tcW w:w="102" w:type="dxa"/>
            <w:shd w:val="clear" w:color="auto" w:fill="auto"/>
          </w:tcPr>
          <w:p w14:paraId="6EAF6448" w14:textId="77777777" w:rsidR="00602565" w:rsidRPr="00E05B19" w:rsidRDefault="00602565" w:rsidP="0060256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59A720AE" w14:textId="1B6AE697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3,193</w:t>
            </w:r>
          </w:p>
        </w:tc>
      </w:tr>
      <w:tr w:rsidR="00E05B19" w:rsidRPr="00E05B19" w14:paraId="5137BF85" w14:textId="77777777" w:rsidTr="003D682B">
        <w:trPr>
          <w:cantSplit/>
          <w:trHeight w:val="20"/>
        </w:trPr>
        <w:tc>
          <w:tcPr>
            <w:tcW w:w="2636" w:type="dxa"/>
            <w:vAlign w:val="bottom"/>
          </w:tcPr>
          <w:p w14:paraId="4E2226B7" w14:textId="77777777" w:rsidR="00602565" w:rsidRPr="00E05B19" w:rsidRDefault="00602565" w:rsidP="0060256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05B19">
              <w:rPr>
                <w:rStyle w:val="PageNumber"/>
                <w:rFonts w:ascii="BrowalliaUPC" w:hAnsi="BrowalliaUPC" w:cs="BrowalliaUPC"/>
                <w:sz w:val="28"/>
                <w:szCs w:val="28"/>
                <w:cs/>
              </w:rPr>
              <w:t>ต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370004B6" w14:textId="0734D87A" w:rsidR="00602565" w:rsidRPr="00E05B19" w:rsidRDefault="00602565" w:rsidP="0060256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6.12</w:t>
            </w: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3C733359" w14:textId="77777777" w:rsidR="00602565" w:rsidRPr="00E05B19" w:rsidRDefault="00602565" w:rsidP="0060256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F342794" w14:textId="40BCD7C2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10,000</w:t>
            </w:r>
          </w:p>
        </w:tc>
        <w:tc>
          <w:tcPr>
            <w:tcW w:w="102" w:type="dxa"/>
          </w:tcPr>
          <w:p w14:paraId="5EDF1E39" w14:textId="77777777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</w:tcPr>
          <w:p w14:paraId="30975929" w14:textId="385DDD12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10,000</w:t>
            </w:r>
          </w:p>
        </w:tc>
        <w:tc>
          <w:tcPr>
            <w:tcW w:w="99" w:type="dxa"/>
          </w:tcPr>
          <w:p w14:paraId="39443550" w14:textId="77777777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08BE197B" w14:textId="7870C137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FE427DF" w14:textId="77777777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6EDA8BF2" w14:textId="12EDB164" w:rsidR="00602565" w:rsidRPr="00E05B19" w:rsidRDefault="00602565" w:rsidP="0060256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       -</w:t>
            </w:r>
          </w:p>
        </w:tc>
      </w:tr>
      <w:tr w:rsidR="00E05B19" w:rsidRPr="00E05B19" w14:paraId="3822F94E" w14:textId="77777777" w:rsidTr="003D682B">
        <w:trPr>
          <w:cantSplit/>
          <w:trHeight w:val="20"/>
        </w:trPr>
        <w:tc>
          <w:tcPr>
            <w:tcW w:w="2636" w:type="dxa"/>
            <w:vAlign w:val="bottom"/>
          </w:tcPr>
          <w:p w14:paraId="62BB2DDA" w14:textId="77777777" w:rsidR="00602565" w:rsidRPr="00E05B19" w:rsidRDefault="00602565" w:rsidP="0060256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หนี้สินภายใต้สัญญาท</w:t>
            </w:r>
            <w:proofErr w:type="spellStart"/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รั</w:t>
            </w:r>
            <w:proofErr w:type="spellEnd"/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4D9811CC" w14:textId="757F2A05" w:rsidR="00602565" w:rsidRPr="00E05B19" w:rsidRDefault="00602565" w:rsidP="0060256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2.00 - 4.00</w:t>
            </w: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7FCEF9E3" w14:textId="77777777" w:rsidR="00602565" w:rsidRPr="00E05B19" w:rsidRDefault="00602565" w:rsidP="0060256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1DAEA8C" w14:textId="0DCCA348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95,512</w:t>
            </w:r>
          </w:p>
        </w:tc>
        <w:tc>
          <w:tcPr>
            <w:tcW w:w="102" w:type="dxa"/>
          </w:tcPr>
          <w:p w14:paraId="0664DB59" w14:textId="77777777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63F9AAE" w14:textId="03F6BEE7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386,719</w:t>
            </w:r>
          </w:p>
        </w:tc>
        <w:tc>
          <w:tcPr>
            <w:tcW w:w="99" w:type="dxa"/>
          </w:tcPr>
          <w:p w14:paraId="311DEBA4" w14:textId="77777777" w:rsidR="00602565" w:rsidRPr="00E05B19" w:rsidRDefault="00602565" w:rsidP="00602565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63E5B1AA" w14:textId="18B14DEC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47,046</w:t>
            </w:r>
          </w:p>
        </w:tc>
        <w:tc>
          <w:tcPr>
            <w:tcW w:w="102" w:type="dxa"/>
            <w:shd w:val="clear" w:color="auto" w:fill="auto"/>
          </w:tcPr>
          <w:p w14:paraId="7DDDC4B5" w14:textId="77777777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FD060EB" w14:textId="42E43FE3" w:rsidR="00602565" w:rsidRPr="00E05B19" w:rsidRDefault="00602565" w:rsidP="0060256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327,717</w:t>
            </w:r>
          </w:p>
        </w:tc>
      </w:tr>
      <w:tr w:rsidR="00E05B19" w:rsidRPr="00E05B19" w14:paraId="499346C2" w14:textId="77777777" w:rsidTr="003D682B">
        <w:trPr>
          <w:cantSplit/>
          <w:trHeight w:val="20"/>
        </w:trPr>
        <w:tc>
          <w:tcPr>
            <w:tcW w:w="2636" w:type="dxa"/>
            <w:vAlign w:val="bottom"/>
          </w:tcPr>
          <w:p w14:paraId="30C2E853" w14:textId="77777777" w:rsidR="00602565" w:rsidRPr="00E05B19" w:rsidRDefault="00602565" w:rsidP="0060256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31AF5B8F" w14:textId="177897B6" w:rsidR="00602565" w:rsidRPr="00E05B19" w:rsidRDefault="00602565" w:rsidP="0060256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5.00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-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15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>.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00</w:t>
            </w: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083DB71A" w14:textId="77777777" w:rsidR="00602565" w:rsidRPr="00E05B19" w:rsidRDefault="00602565" w:rsidP="0060256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77A77" w14:textId="13D3D620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117,383</w:t>
            </w:r>
          </w:p>
        </w:tc>
        <w:tc>
          <w:tcPr>
            <w:tcW w:w="102" w:type="dxa"/>
          </w:tcPr>
          <w:p w14:paraId="7701F78D" w14:textId="77777777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2182D1A3" w14:textId="2C0662B6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114,904</w:t>
            </w:r>
          </w:p>
        </w:tc>
        <w:tc>
          <w:tcPr>
            <w:tcW w:w="99" w:type="dxa"/>
          </w:tcPr>
          <w:p w14:paraId="32B125F8" w14:textId="77777777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510A6712" w14:textId="650722C9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720FE6D" w14:textId="77777777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7CD49C0" w14:textId="62734E7E" w:rsidR="00602565" w:rsidRPr="00E05B19" w:rsidRDefault="00602565" w:rsidP="00602565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       -</w:t>
            </w:r>
          </w:p>
        </w:tc>
      </w:tr>
      <w:tr w:rsidR="00602565" w:rsidRPr="00E05B19" w14:paraId="134DA4D9" w14:textId="77777777" w:rsidTr="003D682B">
        <w:trPr>
          <w:cantSplit/>
          <w:trHeight w:val="20"/>
        </w:trPr>
        <w:tc>
          <w:tcPr>
            <w:tcW w:w="2636" w:type="dxa"/>
            <w:vAlign w:val="bottom"/>
          </w:tcPr>
          <w:p w14:paraId="3DC55BB3" w14:textId="653BAE19" w:rsidR="00602565" w:rsidRPr="00E05B19" w:rsidRDefault="00602565" w:rsidP="0060256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575BB1E6" w14:textId="77777777" w:rsidR="00602565" w:rsidRPr="00E05B19" w:rsidRDefault="00602565" w:rsidP="0060256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73C4B685" w14:textId="77777777" w:rsidR="00602565" w:rsidRPr="00E05B19" w:rsidRDefault="00602565" w:rsidP="0060256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C9AF0B8" w14:textId="26E5CA79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226,429</w:t>
            </w:r>
          </w:p>
        </w:tc>
        <w:tc>
          <w:tcPr>
            <w:tcW w:w="102" w:type="dxa"/>
          </w:tcPr>
          <w:p w14:paraId="3F11ABF8" w14:textId="77777777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12" w:space="0" w:color="auto"/>
            </w:tcBorders>
          </w:tcPr>
          <w:p w14:paraId="23FF1CDE" w14:textId="4DDFDEC0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516,277</w:t>
            </w:r>
          </w:p>
        </w:tc>
        <w:tc>
          <w:tcPr>
            <w:tcW w:w="99" w:type="dxa"/>
          </w:tcPr>
          <w:p w14:paraId="0D0326FA" w14:textId="77777777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FAEC62" w14:textId="5DCE60DE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48,598</w:t>
            </w:r>
          </w:p>
        </w:tc>
        <w:tc>
          <w:tcPr>
            <w:tcW w:w="102" w:type="dxa"/>
            <w:shd w:val="clear" w:color="auto" w:fill="auto"/>
          </w:tcPr>
          <w:p w14:paraId="514B41D8" w14:textId="77777777" w:rsidR="00602565" w:rsidRPr="00E05B19" w:rsidRDefault="00602565" w:rsidP="00602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F29D7EE" w14:textId="36B24A91" w:rsidR="00602565" w:rsidRPr="00E05B19" w:rsidRDefault="00602565" w:rsidP="00602565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330,910</w:t>
            </w:r>
          </w:p>
        </w:tc>
      </w:tr>
    </w:tbl>
    <w:p w14:paraId="20BDDC42" w14:textId="77777777" w:rsidR="00D80114" w:rsidRPr="00E05B19" w:rsidRDefault="00D80114" w:rsidP="008F2E49">
      <w:pPr>
        <w:tabs>
          <w:tab w:val="clear" w:pos="454"/>
          <w:tab w:val="left" w:pos="63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53F1FF9" w14:textId="1C685FB8" w:rsidR="008F588F" w:rsidRPr="00E05B19" w:rsidRDefault="004D5A42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>การเปลี่ยนแปลงของเงินกู้ยืมระยะสั้นสำหรับงวด</w:t>
      </w:r>
      <w:r w:rsidR="00E45C89" w:rsidRPr="00E05B19">
        <w:rPr>
          <w:rFonts w:ascii="BrowalliaUPC" w:hAnsi="BrowalliaUPC" w:cs="BrowalliaUPC"/>
          <w:sz w:val="28"/>
          <w:szCs w:val="28"/>
          <w:cs/>
        </w:rPr>
        <w:t>หก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0B2B65" w:rsidRPr="00E05B19">
        <w:rPr>
          <w:rFonts w:ascii="BrowalliaUPC" w:hAnsi="BrowalliaUPC" w:cs="BrowalliaUPC"/>
          <w:sz w:val="28"/>
          <w:szCs w:val="28"/>
          <w:lang w:val="en-GB"/>
        </w:rPr>
        <w:t>30</w:t>
      </w:r>
      <w:r w:rsidR="000B2B65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0B2B65" w:rsidRPr="00E05B19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6124E8" w:rsidRPr="00E05B19">
        <w:rPr>
          <w:rFonts w:ascii="BrowalliaUPC" w:hAnsi="BrowalliaUPC" w:cs="BrowalliaUPC"/>
          <w:sz w:val="28"/>
          <w:szCs w:val="28"/>
        </w:rPr>
        <w:t xml:space="preserve"> 2564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2D9A2DC0" w14:textId="77777777" w:rsidR="008F588F" w:rsidRPr="00E05B19" w:rsidRDefault="008F588F" w:rsidP="004467C0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9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67"/>
        <w:gridCol w:w="4110"/>
        <w:gridCol w:w="1894"/>
        <w:gridCol w:w="236"/>
        <w:gridCol w:w="2183"/>
      </w:tblGrid>
      <w:tr w:rsidR="00E05B19" w:rsidRPr="00E05B19" w14:paraId="7703E1C4" w14:textId="77777777" w:rsidTr="00CD43F1">
        <w:tc>
          <w:tcPr>
            <w:tcW w:w="4677" w:type="dxa"/>
            <w:gridSpan w:val="2"/>
          </w:tcPr>
          <w:p w14:paraId="2008CF13" w14:textId="77777777" w:rsidR="00547CC3" w:rsidRPr="00E05B19" w:rsidRDefault="00547CC3" w:rsidP="00B312C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1894" w:type="dxa"/>
          </w:tcPr>
          <w:p w14:paraId="0CFCD197" w14:textId="77777777" w:rsidR="00547CC3" w:rsidRPr="00E05B19" w:rsidRDefault="00547CC3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36" w:type="dxa"/>
          </w:tcPr>
          <w:p w14:paraId="5A013E7C" w14:textId="77777777" w:rsidR="00547CC3" w:rsidRPr="00E05B19" w:rsidRDefault="00547CC3" w:rsidP="00B312C9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7CC6F076" w14:textId="77777777" w:rsidR="00547CC3" w:rsidRPr="00E05B19" w:rsidRDefault="00547CC3" w:rsidP="00B312C9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05B19" w:rsidRPr="00E05B19" w14:paraId="686C19F8" w14:textId="77777777" w:rsidTr="00CD43F1">
        <w:tblPrEx>
          <w:tblLook w:val="01E0" w:firstRow="1" w:lastRow="1" w:firstColumn="1" w:lastColumn="1" w:noHBand="0" w:noVBand="0"/>
        </w:tblPrEx>
        <w:tc>
          <w:tcPr>
            <w:tcW w:w="4677" w:type="dxa"/>
            <w:gridSpan w:val="2"/>
          </w:tcPr>
          <w:p w14:paraId="71D77398" w14:textId="77777777" w:rsidR="00415167" w:rsidRPr="00E05B19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94" w:type="dxa"/>
          </w:tcPr>
          <w:p w14:paraId="717A7B63" w14:textId="77777777" w:rsidR="00415167" w:rsidRPr="00E05B19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2DC77D5" w14:textId="77777777" w:rsidR="00415167" w:rsidRPr="00E05B19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83" w:type="dxa"/>
          </w:tcPr>
          <w:p w14:paraId="5EEDEB63" w14:textId="77777777" w:rsidR="00415167" w:rsidRPr="00E05B19" w:rsidRDefault="00415167" w:rsidP="00547CC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05B19" w:rsidRPr="00E05B19" w14:paraId="58B0290E" w14:textId="77777777" w:rsidTr="00CD43F1">
        <w:tblPrEx>
          <w:tblLook w:val="01E0" w:firstRow="1" w:lastRow="1" w:firstColumn="1" w:lastColumn="1" w:noHBand="0" w:noVBand="0"/>
        </w:tblPrEx>
        <w:tc>
          <w:tcPr>
            <w:tcW w:w="4677" w:type="dxa"/>
            <w:gridSpan w:val="2"/>
          </w:tcPr>
          <w:p w14:paraId="162D2A3E" w14:textId="77777777" w:rsidR="00415167" w:rsidRPr="00E05B19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5DBA5C9F" w14:textId="77777777" w:rsidR="00415167" w:rsidRPr="00E05B19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802045" w14:textId="77777777" w:rsidR="00415167" w:rsidRPr="00E05B19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B62CF1C" w14:textId="77777777" w:rsidR="00415167" w:rsidRPr="00E05B19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05B19" w:rsidRPr="00E05B19" w14:paraId="20CECB11" w14:textId="77777777" w:rsidTr="00CD43F1">
        <w:tblPrEx>
          <w:tblLook w:val="01E0" w:firstRow="1" w:lastRow="1" w:firstColumn="1" w:lastColumn="1" w:noHBand="0" w:noVBand="0"/>
        </w:tblPrEx>
        <w:tc>
          <w:tcPr>
            <w:tcW w:w="4677" w:type="dxa"/>
            <w:gridSpan w:val="2"/>
            <w:shd w:val="clear" w:color="auto" w:fill="auto"/>
          </w:tcPr>
          <w:p w14:paraId="7923EDA7" w14:textId="369AFD83" w:rsidR="001F0947" w:rsidRPr="00E05B19" w:rsidRDefault="001F0947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2564</w:t>
            </w:r>
          </w:p>
        </w:tc>
        <w:tc>
          <w:tcPr>
            <w:tcW w:w="1894" w:type="dxa"/>
            <w:shd w:val="clear" w:color="auto" w:fill="auto"/>
          </w:tcPr>
          <w:p w14:paraId="72610B43" w14:textId="3EBF16A8" w:rsidR="001F0947" w:rsidRPr="00E05B19" w:rsidRDefault="001F0947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516,27</w:t>
            </w:r>
            <w:r w:rsidR="005E0CE6" w:rsidRPr="00E05B19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FFA0340" w14:textId="77777777" w:rsidR="001F0947" w:rsidRPr="00E05B19" w:rsidRDefault="001F0947" w:rsidP="001F0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055B761C" w14:textId="582A791E" w:rsidR="001F0947" w:rsidRPr="00E05B19" w:rsidRDefault="001F0947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330,910</w:t>
            </w:r>
          </w:p>
        </w:tc>
      </w:tr>
      <w:tr w:rsidR="00E05B19" w:rsidRPr="00E05B19" w14:paraId="73F3D85F" w14:textId="77777777" w:rsidTr="00CD43F1">
        <w:tblPrEx>
          <w:tblLook w:val="01E0" w:firstRow="1" w:lastRow="1" w:firstColumn="1" w:lastColumn="1" w:noHBand="0" w:noVBand="0"/>
        </w:tblPrEx>
        <w:tc>
          <w:tcPr>
            <w:tcW w:w="567" w:type="dxa"/>
            <w:shd w:val="clear" w:color="auto" w:fill="auto"/>
          </w:tcPr>
          <w:p w14:paraId="052D4F67" w14:textId="1D98EC9C" w:rsidR="007821BC" w:rsidRPr="00E05B19" w:rsidRDefault="007821BC" w:rsidP="007821BC">
            <w:pPr>
              <w:tabs>
                <w:tab w:val="clear" w:pos="227"/>
                <w:tab w:val="clear" w:pos="454"/>
                <w:tab w:val="left" w:pos="453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4110" w:type="dxa"/>
            <w:shd w:val="clear" w:color="auto" w:fill="auto"/>
          </w:tcPr>
          <w:p w14:paraId="5B4E7E6C" w14:textId="0EB9E129" w:rsidR="007821BC" w:rsidRPr="00E05B19" w:rsidRDefault="007821BC" w:rsidP="007821BC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กู้เพิ่ม</w:t>
            </w:r>
          </w:p>
        </w:tc>
        <w:tc>
          <w:tcPr>
            <w:tcW w:w="1894" w:type="dxa"/>
            <w:shd w:val="clear" w:color="auto" w:fill="auto"/>
          </w:tcPr>
          <w:p w14:paraId="6D54E45A" w14:textId="3869F3AC" w:rsidR="007821BC" w:rsidRPr="00E05B19" w:rsidRDefault="007821BC" w:rsidP="007821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E67D50" w:rsidRPr="00E05B19">
              <w:rPr>
                <w:rFonts w:ascii="BrowalliaUPC" w:hAnsi="BrowalliaUPC" w:cs="BrowalliaUPC"/>
                <w:sz w:val="28"/>
                <w:szCs w:val="28"/>
              </w:rPr>
              <w:t>00,177</w:t>
            </w:r>
          </w:p>
        </w:tc>
        <w:tc>
          <w:tcPr>
            <w:tcW w:w="236" w:type="dxa"/>
            <w:shd w:val="clear" w:color="auto" w:fill="auto"/>
          </w:tcPr>
          <w:p w14:paraId="6CC938D8" w14:textId="77777777" w:rsidR="007821BC" w:rsidRPr="00E05B19" w:rsidRDefault="007821BC" w:rsidP="0078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7E96A2E3" w14:textId="4CBF0366" w:rsidR="007821BC" w:rsidRPr="00E05B19" w:rsidRDefault="007821BC" w:rsidP="007821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180,825</w:t>
            </w:r>
          </w:p>
        </w:tc>
      </w:tr>
      <w:tr w:rsidR="00E05B19" w:rsidRPr="00E05B19" w14:paraId="63290D9C" w14:textId="77777777" w:rsidTr="00CD43F1">
        <w:tblPrEx>
          <w:tblLook w:val="01E0" w:firstRow="1" w:lastRow="1" w:firstColumn="1" w:lastColumn="1" w:noHBand="0" w:noVBand="0"/>
        </w:tblPrEx>
        <w:tc>
          <w:tcPr>
            <w:tcW w:w="567" w:type="dxa"/>
            <w:shd w:val="clear" w:color="auto" w:fill="auto"/>
          </w:tcPr>
          <w:p w14:paraId="550DBC2A" w14:textId="1976E67C" w:rsidR="007821BC" w:rsidRPr="00E05B19" w:rsidRDefault="007821BC" w:rsidP="007821BC">
            <w:pPr>
              <w:tabs>
                <w:tab w:val="clear" w:pos="227"/>
                <w:tab w:val="clear" w:pos="454"/>
                <w:tab w:val="left" w:pos="453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</w:p>
        </w:tc>
        <w:tc>
          <w:tcPr>
            <w:tcW w:w="4110" w:type="dxa"/>
            <w:shd w:val="clear" w:color="auto" w:fill="auto"/>
          </w:tcPr>
          <w:p w14:paraId="0AF87F09" w14:textId="7F13A42C" w:rsidR="007821BC" w:rsidRPr="00E05B19" w:rsidRDefault="007821BC" w:rsidP="007821BC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จัดประเภทเป็นเงินกู้ยืมระยะยาวจากสถาบันการเงิน</w:t>
            </w:r>
          </w:p>
        </w:tc>
        <w:tc>
          <w:tcPr>
            <w:tcW w:w="1894" w:type="dxa"/>
            <w:shd w:val="clear" w:color="auto" w:fill="auto"/>
          </w:tcPr>
          <w:p w14:paraId="7A2E45B2" w14:textId="5677198D" w:rsidR="007821BC" w:rsidRPr="00E05B19" w:rsidRDefault="007821BC" w:rsidP="007821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(322,833)</w:t>
            </w:r>
          </w:p>
        </w:tc>
        <w:tc>
          <w:tcPr>
            <w:tcW w:w="236" w:type="dxa"/>
            <w:shd w:val="clear" w:color="auto" w:fill="auto"/>
          </w:tcPr>
          <w:p w14:paraId="5C34BE2A" w14:textId="77777777" w:rsidR="007821BC" w:rsidRPr="00E05B19" w:rsidRDefault="007821BC" w:rsidP="0078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6E703EE0" w14:textId="4BE98E58" w:rsidR="007821BC" w:rsidRPr="00E05B19" w:rsidRDefault="007821BC" w:rsidP="007821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(322,833)</w:t>
            </w:r>
          </w:p>
        </w:tc>
      </w:tr>
      <w:tr w:rsidR="00E05B19" w:rsidRPr="00E05B19" w14:paraId="0717B5C9" w14:textId="77777777" w:rsidTr="00CD43F1">
        <w:tblPrEx>
          <w:tblLook w:val="01E0" w:firstRow="1" w:lastRow="1" w:firstColumn="1" w:lastColumn="1" w:noHBand="0" w:noVBand="0"/>
        </w:tblPrEx>
        <w:tc>
          <w:tcPr>
            <w:tcW w:w="567" w:type="dxa"/>
            <w:shd w:val="clear" w:color="auto" w:fill="auto"/>
            <w:vAlign w:val="bottom"/>
          </w:tcPr>
          <w:p w14:paraId="5AF69F13" w14:textId="73DA5FAA" w:rsidR="007821BC" w:rsidRPr="00E05B19" w:rsidRDefault="007821BC" w:rsidP="007821B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</w:p>
        </w:tc>
        <w:tc>
          <w:tcPr>
            <w:tcW w:w="4110" w:type="dxa"/>
            <w:shd w:val="clear" w:color="auto" w:fill="auto"/>
            <w:vAlign w:val="bottom"/>
          </w:tcPr>
          <w:p w14:paraId="653F52C0" w14:textId="5C100407" w:rsidR="007821BC" w:rsidRPr="00E05B19" w:rsidRDefault="007821BC" w:rsidP="007821BC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1894" w:type="dxa"/>
            <w:shd w:val="clear" w:color="auto" w:fill="auto"/>
          </w:tcPr>
          <w:p w14:paraId="49566A6A" w14:textId="1B2859B0" w:rsidR="007821BC" w:rsidRPr="00E05B19" w:rsidRDefault="007821BC" w:rsidP="007821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(1</w:t>
            </w:r>
            <w:r w:rsidR="00E67D50" w:rsidRPr="00E05B19">
              <w:rPr>
                <w:rFonts w:ascii="BrowalliaUPC" w:hAnsi="BrowalliaUPC" w:cs="BrowalliaUPC"/>
                <w:sz w:val="28"/>
                <w:szCs w:val="28"/>
              </w:rPr>
              <w:t>67,8</w:t>
            </w:r>
            <w:r w:rsidR="00FA2C41" w:rsidRPr="00E05B19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="00936AD2" w:rsidRPr="00E05B19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33D361C" w14:textId="77777777" w:rsidR="007821BC" w:rsidRPr="00E05B19" w:rsidRDefault="007821BC" w:rsidP="0078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2E517C3B" w14:textId="320C5C02" w:rsidR="007821BC" w:rsidRPr="00E05B19" w:rsidRDefault="007821BC" w:rsidP="007821B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(140,674)</w:t>
            </w:r>
          </w:p>
        </w:tc>
      </w:tr>
      <w:tr w:rsidR="00E05B19" w:rsidRPr="00E05B19" w14:paraId="00F7742B" w14:textId="77777777" w:rsidTr="00CD43F1">
        <w:tblPrEx>
          <w:tblLook w:val="01E0" w:firstRow="1" w:lastRow="1" w:firstColumn="1" w:lastColumn="1" w:noHBand="0" w:noVBand="0"/>
        </w:tblPrEx>
        <w:tc>
          <w:tcPr>
            <w:tcW w:w="4677" w:type="dxa"/>
            <w:gridSpan w:val="2"/>
            <w:shd w:val="clear" w:color="auto" w:fill="auto"/>
            <w:vAlign w:val="bottom"/>
          </w:tcPr>
          <w:p w14:paraId="33A58509" w14:textId="64ADCA16" w:rsidR="00957D78" w:rsidRPr="00E05B19" w:rsidRDefault="004D418E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ปรับปรุง</w:t>
            </w:r>
            <w:r w:rsidR="00957D78"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อัตราแลกเปลี่ยน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auto"/>
          </w:tcPr>
          <w:p w14:paraId="6FED79C4" w14:textId="188F1A81" w:rsidR="00957D78" w:rsidRPr="00E05B19" w:rsidRDefault="00E67D50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61</w:t>
            </w:r>
            <w:r w:rsidR="00C9133D" w:rsidRPr="00E05B19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46549B2" w14:textId="77777777" w:rsidR="00957D78" w:rsidRPr="00E05B19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3CC8DDF2" w14:textId="2F7FF3DD" w:rsidR="00957D78" w:rsidRPr="00E05B19" w:rsidRDefault="00036942" w:rsidP="000075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370</w:t>
            </w:r>
          </w:p>
        </w:tc>
      </w:tr>
      <w:tr w:rsidR="00957D78" w:rsidRPr="00E05B19" w14:paraId="08C48817" w14:textId="77777777" w:rsidTr="00CD43F1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4677" w:type="dxa"/>
            <w:gridSpan w:val="2"/>
            <w:shd w:val="clear" w:color="auto" w:fill="auto"/>
            <w:vAlign w:val="bottom"/>
          </w:tcPr>
          <w:p w14:paraId="303054A3" w14:textId="654A54B5" w:rsidR="00957D78" w:rsidRPr="00E05B19" w:rsidRDefault="00957D78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0B2B65"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="000B2B65"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0B2B65"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2564</w:t>
            </w:r>
          </w:p>
        </w:tc>
        <w:tc>
          <w:tcPr>
            <w:tcW w:w="18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92BC1D7" w14:textId="32710B15" w:rsidR="00957D78" w:rsidRPr="00E05B19" w:rsidRDefault="00E67D50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226,429</w:t>
            </w:r>
          </w:p>
        </w:tc>
        <w:tc>
          <w:tcPr>
            <w:tcW w:w="236" w:type="dxa"/>
            <w:shd w:val="clear" w:color="auto" w:fill="auto"/>
          </w:tcPr>
          <w:p w14:paraId="2EB8252B" w14:textId="77777777" w:rsidR="00957D78" w:rsidRPr="00E05B19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6AC80" w14:textId="56782C90" w:rsidR="00957D78" w:rsidRPr="00E05B19" w:rsidRDefault="005E0D62" w:rsidP="00957D7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48,</w:t>
            </w:r>
            <w:r w:rsidR="001A06F4" w:rsidRPr="00E05B19">
              <w:rPr>
                <w:rFonts w:ascii="BrowalliaUPC" w:hAnsi="BrowalliaUPC" w:cs="BrowalliaUPC"/>
                <w:sz w:val="28"/>
                <w:szCs w:val="28"/>
              </w:rPr>
              <w:t>598</w:t>
            </w:r>
          </w:p>
        </w:tc>
      </w:tr>
    </w:tbl>
    <w:p w14:paraId="0CD29CA0" w14:textId="77777777" w:rsidR="00001054" w:rsidRPr="00E05B19" w:rsidRDefault="00001054" w:rsidP="00086750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6793EBEE" w14:textId="5007E5B4" w:rsidR="00531FC8" w:rsidRPr="00E05B19" w:rsidRDefault="00A90BA8" w:rsidP="00FD031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="00DB76B1" w:rsidRPr="00E05B19">
        <w:rPr>
          <w:rFonts w:ascii="BrowalliaUPC" w:hAnsi="BrowalliaUPC" w:cs="BrowalliaUPC"/>
          <w:sz w:val="28"/>
          <w:szCs w:val="28"/>
        </w:rPr>
        <w:t>14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พฤษภาคม </w:t>
      </w:r>
      <w:r w:rsidR="00DB76B1" w:rsidRPr="00E05B19">
        <w:rPr>
          <w:rFonts w:ascii="BrowalliaUPC" w:hAnsi="BrowalliaUPC" w:cs="BrowalliaUPC"/>
          <w:sz w:val="28"/>
          <w:szCs w:val="28"/>
        </w:rPr>
        <w:t>2564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บริษัททำสัญญาปรับโครงสร้างหนี้จากหนี้</w:t>
      </w:r>
      <w:proofErr w:type="spellStart"/>
      <w:r w:rsidRPr="00E05B19">
        <w:rPr>
          <w:rFonts w:ascii="BrowalliaUPC" w:hAnsi="BrowalliaUPC" w:cs="BrowalliaUPC"/>
          <w:sz w:val="28"/>
          <w:szCs w:val="28"/>
          <w:cs/>
        </w:rPr>
        <w:t>ทรั</w:t>
      </w:r>
      <w:proofErr w:type="spellEnd"/>
      <w:r w:rsidRPr="00E05B19">
        <w:rPr>
          <w:rFonts w:ascii="BrowalliaUPC" w:hAnsi="BrowalliaUPC" w:cs="BrowalliaUPC"/>
          <w:sz w:val="28"/>
          <w:szCs w:val="28"/>
          <w:cs/>
        </w:rPr>
        <w:t>สต์รีซี</w:t>
      </w:r>
      <w:r w:rsidR="00E5352F">
        <w:rPr>
          <w:rFonts w:ascii="BrowalliaUPC" w:hAnsi="BrowalliaUPC" w:cs="BrowalliaUPC" w:hint="cs"/>
          <w:sz w:val="28"/>
          <w:szCs w:val="28"/>
          <w:cs/>
        </w:rPr>
        <w:t>ท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และ แพ</w:t>
      </w:r>
      <w:proofErr w:type="spellStart"/>
      <w:r w:rsidRPr="00E05B19">
        <w:rPr>
          <w:rFonts w:ascii="BrowalliaUPC" w:hAnsi="BrowalliaUPC" w:cs="BrowalliaUPC"/>
          <w:sz w:val="28"/>
          <w:szCs w:val="28"/>
          <w:cs/>
        </w:rPr>
        <w:t>็คกิ้ง</w:t>
      </w:r>
      <w:proofErr w:type="spellEnd"/>
      <w:r w:rsidRPr="00E05B19">
        <w:rPr>
          <w:rFonts w:ascii="BrowalliaUPC" w:hAnsi="BrowalliaUPC" w:cs="BrowalliaUPC"/>
          <w:sz w:val="28"/>
          <w:szCs w:val="28"/>
          <w:cs/>
        </w:rPr>
        <w:t xml:space="preserve">เครดิต เป็นเงินกู้ระยะยาว จำนวน </w:t>
      </w:r>
      <w:r w:rsidR="00DB76B1" w:rsidRPr="00E05B19">
        <w:rPr>
          <w:rFonts w:ascii="BrowalliaUPC" w:hAnsi="BrowalliaUPC" w:cs="BrowalliaUPC"/>
          <w:sz w:val="28"/>
          <w:szCs w:val="28"/>
        </w:rPr>
        <w:t>322.83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ล้านบาท คิดดอกเบี้ยในอัตราเท่ากับอัตราดอกเบี้ย </w:t>
      </w:r>
      <w:r w:rsidRPr="00E05B19">
        <w:rPr>
          <w:rFonts w:ascii="BrowalliaUPC" w:hAnsi="BrowalliaUPC" w:cs="BrowalliaUPC"/>
          <w:sz w:val="28"/>
          <w:szCs w:val="28"/>
        </w:rPr>
        <w:t xml:space="preserve">MLR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โดยมีการผ่อนจ่ายชำระเงินต้นเป็นเวลา </w:t>
      </w:r>
      <w:r w:rsidR="00DB76B1" w:rsidRPr="00E05B19">
        <w:rPr>
          <w:rFonts w:ascii="BrowalliaUPC" w:hAnsi="BrowalliaUPC" w:cs="BrowalliaUPC"/>
          <w:sz w:val="28"/>
          <w:szCs w:val="28"/>
        </w:rPr>
        <w:t>84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งวด งวดละ </w:t>
      </w:r>
      <w:r w:rsidR="00DB76B1" w:rsidRPr="00E05B19">
        <w:rPr>
          <w:rFonts w:ascii="BrowalliaUPC" w:hAnsi="BrowalliaUPC" w:cs="BrowalliaUPC"/>
          <w:sz w:val="28"/>
          <w:szCs w:val="28"/>
        </w:rPr>
        <w:t>3.86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ล้านบาท และชำระดอกเบี้ยทุกสิ้นเดือน</w:t>
      </w:r>
    </w:p>
    <w:p w14:paraId="0A80EC4E" w14:textId="77777777" w:rsidR="006B4EF6" w:rsidRPr="00E05B19" w:rsidRDefault="006B4EF6" w:rsidP="006B4EF6">
      <w:pPr>
        <w:pStyle w:val="NormalWeb"/>
        <w:ind w:left="450"/>
        <w:jc w:val="both"/>
        <w:rPr>
          <w:rFonts w:ascii="Segoe UI" w:hAnsi="Segoe UI" w:cs="Segoe UI"/>
          <w:sz w:val="21"/>
          <w:szCs w:val="21"/>
        </w:rPr>
      </w:pPr>
      <w:r w:rsidRPr="00E05B19">
        <w:rPr>
          <w:rFonts w:ascii="BrowalliaUPC" w:hAnsi="BrowalliaUPC" w:cs="BrowalliaUPC"/>
          <w:spacing w:val="-4"/>
          <w:sz w:val="28"/>
          <w:szCs w:val="28"/>
          <w:u w:val="single"/>
          <w:cs/>
        </w:rPr>
        <w:t>หนี้สินในส่วนของบริษัทย่อย</w:t>
      </w:r>
    </w:p>
    <w:p w14:paraId="0EF63039" w14:textId="553718EB" w:rsidR="006B4EF6" w:rsidRPr="00E05B19" w:rsidRDefault="006B4EF6" w:rsidP="006B4EF6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สืบเนื่องจากการที่บริษัทย่อยผิดนัดชำระหนี้ตามตั๋วแลกเงินให้กับบริษัทหลักทรัพย์จัดการกองทุนแห่งหนึ่ง จำนวน </w:t>
      </w:r>
      <w:r w:rsidRPr="00E05B19">
        <w:rPr>
          <w:rFonts w:ascii="BrowalliaUPC" w:hAnsi="BrowalliaUPC" w:cs="BrowalliaUPC"/>
          <w:sz w:val="28"/>
          <w:szCs w:val="28"/>
        </w:rPr>
        <w:t>100</w:t>
      </w:r>
      <w:r w:rsidR="00BB571C">
        <w:rPr>
          <w:rFonts w:ascii="BrowalliaUPC" w:hAnsi="BrowalliaUPC" w:cs="BrowalliaUPC"/>
          <w:sz w:val="28"/>
          <w:szCs w:val="28"/>
        </w:rPr>
        <w:t xml:space="preserve">.00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ล้านบาท บริษัทย่อยแพ้คดีและถูกบังคับเรียกให้ชำระหนี้ส่วนที่เหลือดังกล่าว ซึ่งในระหว่างปี </w:t>
      </w:r>
      <w:r w:rsidRPr="00E05B19">
        <w:rPr>
          <w:rFonts w:ascii="BrowalliaUPC" w:hAnsi="BrowalliaUPC" w:cs="BrowalliaUPC"/>
          <w:sz w:val="28"/>
          <w:szCs w:val="28"/>
        </w:rPr>
        <w:t xml:space="preserve">2563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กรมบังคับคดีได้บังคับขายทอดตลาดหุ้นของบริษัทวุฒิศักดิ์ คลินิก อินเตอร์กรุ๊ป จำกัด (“วุฒิศักดิ์”) จำนวน </w:t>
      </w:r>
      <w:r w:rsidRPr="00E05B19">
        <w:rPr>
          <w:rFonts w:ascii="BrowalliaUPC" w:hAnsi="BrowalliaUPC" w:cs="BrowalliaUPC"/>
          <w:sz w:val="28"/>
          <w:szCs w:val="28"/>
        </w:rPr>
        <w:t xml:space="preserve">122,715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หุ้น (คิดเป็นร้อยละ </w:t>
      </w:r>
      <w:r w:rsidRPr="00E05B19">
        <w:rPr>
          <w:rFonts w:ascii="BrowalliaUPC" w:hAnsi="BrowalliaUPC" w:cs="BrowalliaUPC"/>
          <w:sz w:val="28"/>
          <w:szCs w:val="28"/>
        </w:rPr>
        <w:t xml:space="preserve">80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ที่บริษัทย่อยถืออยู่) ซึ่งใช้เป็นหลักประกันหนี้ดังกล่าว เพื่อชำระหนี้ตามคำพิพากษาของศาล ในราคา </w:t>
      </w:r>
      <w:r w:rsidRPr="00E05B19">
        <w:rPr>
          <w:rFonts w:ascii="BrowalliaUPC" w:hAnsi="BrowalliaUPC" w:cs="BrowalliaUPC"/>
          <w:sz w:val="28"/>
          <w:szCs w:val="28"/>
        </w:rPr>
        <w:t xml:space="preserve">1.23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ล้านบาท อย่างไรก็ตาม เนื่องจากหุ้นที่ถูกขายทอดตลาดดังกล่าวมีภาระผูกพันเพื่อเป็นหลักประกันไว้กับธนาคารแห่งหนึ่ง ซึ่งได้เรียกร้องสิทธิในการรับเงินจากการขายหุ้นดังกล่าว เงินจากการขายหุ้นจำนวน </w:t>
      </w:r>
      <w:r w:rsidRPr="00E05B19">
        <w:rPr>
          <w:rFonts w:ascii="BrowalliaUPC" w:hAnsi="BrowalliaUPC" w:cs="BrowalliaUPC"/>
          <w:sz w:val="28"/>
          <w:szCs w:val="28"/>
        </w:rPr>
        <w:t xml:space="preserve">1.23 </w:t>
      </w:r>
      <w:r w:rsidRPr="00E05B19">
        <w:rPr>
          <w:rFonts w:ascii="BrowalliaUPC" w:hAnsi="BrowalliaUPC" w:cs="BrowalliaUPC"/>
          <w:sz w:val="28"/>
          <w:szCs w:val="28"/>
          <w:cs/>
        </w:rPr>
        <w:t>ล้านบาท จึงยังไม่สามารถจัดสรรแก่เจ้าหนี้รายใดได้ และยังคงอยู่ภายใต้การดูแลของกรมบังคับคดี (แสดงอยู่ภายใต้เงินฝากธนาคารที่มีข้อจำกัดในการใช้ในงบแสดงฐานะการเงินรวม)</w:t>
      </w:r>
    </w:p>
    <w:p w14:paraId="4053BB45" w14:textId="0458FEAD" w:rsidR="00B6218D" w:rsidRPr="00E05B19" w:rsidRDefault="00B6218D" w:rsidP="00FD031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652EE01B" w14:textId="77777777" w:rsidR="00A61926" w:rsidRPr="00E05B19" w:rsidRDefault="00A61926" w:rsidP="00FD031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2C54D92F" w14:textId="2E42FA11" w:rsidR="00F75C5F" w:rsidRPr="00E05B19" w:rsidRDefault="00F75C5F" w:rsidP="00F75C5F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619BFB7A" w14:textId="483F1AEC" w:rsidR="008A4192" w:rsidRPr="00E05B19" w:rsidRDefault="008A4192" w:rsidP="00A3212A">
      <w:pPr>
        <w:pStyle w:val="CordiaNew"/>
        <w:tabs>
          <w:tab w:val="clear" w:pos="4153"/>
          <w:tab w:val="left" w:pos="426"/>
        </w:tabs>
        <w:ind w:left="426" w:firstLine="709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66715B69" w14:textId="2FA7055F" w:rsidR="00FD7C51" w:rsidRPr="00E05B19" w:rsidRDefault="008A4192" w:rsidP="00107C5F">
      <w:pPr>
        <w:ind w:left="426"/>
        <w:jc w:val="thaiDistribute"/>
        <w:rPr>
          <w:rFonts w:ascii="BrowalliaUPC" w:hAnsi="BrowalliaUPC" w:cs="BrowalliaUPC"/>
          <w:sz w:val="20"/>
          <w:szCs w:val="20"/>
        </w:rPr>
      </w:pPr>
      <w:r w:rsidRPr="00E05B19">
        <w:rPr>
          <w:rFonts w:ascii="BrowalliaUPC" w:hAnsi="BrowalliaUPC" w:cs="BrowalliaUPC"/>
          <w:spacing w:val="-4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เงินกู้ยืมระยะยาวเป็นเงินกู้ยืมที่มีหลักประกันซึ่งบริษัทได้รับจากธนาคารพาณิชย์ในประเทศสองแห่ง</w:t>
      </w:r>
      <w:r w:rsidR="00AC12AE" w:rsidRPr="00E05B19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0B391B" w:rsidRPr="00E05B19">
        <w:rPr>
          <w:rFonts w:ascii="BrowalliaUPC" w:hAnsi="BrowalliaUPC" w:cs="BrowalliaUPC"/>
          <w:spacing w:val="-4"/>
          <w:sz w:val="28"/>
          <w:szCs w:val="28"/>
          <w:cs/>
        </w:rPr>
        <w:t>และหนี้สินจาก</w:t>
      </w:r>
      <w:r w:rsidR="00DE377A" w:rsidRPr="00E05B19">
        <w:rPr>
          <w:rFonts w:ascii="BrowalliaUPC" w:hAnsi="BrowalliaUPC" w:cs="BrowalliaUPC"/>
          <w:spacing w:val="-4"/>
          <w:sz w:val="28"/>
          <w:szCs w:val="28"/>
          <w:cs/>
        </w:rPr>
        <w:t>ภาระ</w:t>
      </w:r>
      <w:r w:rsidR="000B391B" w:rsidRPr="00E05B19">
        <w:rPr>
          <w:rFonts w:ascii="BrowalliaUPC" w:hAnsi="BrowalliaUPC" w:cs="BrowalliaUPC"/>
          <w:spacing w:val="-4"/>
          <w:sz w:val="28"/>
          <w:szCs w:val="28"/>
          <w:cs/>
        </w:rPr>
        <w:t>ค้ำประกันเงินกู้ยืมของบริษัท</w:t>
      </w:r>
      <w:r w:rsidR="00BA2914" w:rsidRPr="00E05B19">
        <w:rPr>
          <w:rFonts w:ascii="BrowalliaUPC" w:hAnsi="BrowalliaUPC" w:cs="BrowalliaUPC" w:hint="cs"/>
          <w:spacing w:val="-4"/>
          <w:sz w:val="28"/>
          <w:szCs w:val="28"/>
          <w:cs/>
        </w:rPr>
        <w:t>ย่อย</w:t>
      </w:r>
      <w:r w:rsidR="009E7328" w:rsidRPr="00E05B19">
        <w:rPr>
          <w:rFonts w:ascii="BrowalliaUPC" w:hAnsi="BrowalliaUPC" w:cs="BrowalliaUPC"/>
          <w:spacing w:val="-4"/>
          <w:sz w:val="28"/>
          <w:szCs w:val="28"/>
          <w:cs/>
        </w:rPr>
        <w:t>ที่บริษัทต้องจ่ายคืน</w:t>
      </w:r>
      <w:r w:rsidR="00B07901" w:rsidRPr="00E05B19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pacing w:val="-4"/>
          <w:sz w:val="28"/>
          <w:szCs w:val="28"/>
          <w:cs/>
        </w:rPr>
        <w:t>โดยมีรายละเอียดดังนี้</w:t>
      </w:r>
    </w:p>
    <w:p w14:paraId="35D54230" w14:textId="77777777" w:rsidR="00FD7C51" w:rsidRPr="00E05B19" w:rsidRDefault="00FD7C51" w:rsidP="00701896">
      <w:pPr>
        <w:tabs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992"/>
        <w:gridCol w:w="1134"/>
        <w:gridCol w:w="992"/>
        <w:gridCol w:w="992"/>
        <w:gridCol w:w="1134"/>
        <w:gridCol w:w="993"/>
      </w:tblGrid>
      <w:tr w:rsidR="00E05B19" w:rsidRPr="00E05B19" w14:paraId="6A9454DA" w14:textId="77777777" w:rsidTr="00B40121">
        <w:tc>
          <w:tcPr>
            <w:tcW w:w="2835" w:type="dxa"/>
            <w:shd w:val="clear" w:color="auto" w:fill="auto"/>
          </w:tcPr>
          <w:p w14:paraId="32B797F8" w14:textId="77777777" w:rsidR="00E558D4" w:rsidRPr="00E05B19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484DC53B" w14:textId="77777777" w:rsidR="00E558D4" w:rsidRPr="00E05B19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05B19" w:rsidRPr="00E05B19" w14:paraId="5878E941" w14:textId="77777777" w:rsidTr="00B40121">
        <w:tc>
          <w:tcPr>
            <w:tcW w:w="2835" w:type="dxa"/>
            <w:shd w:val="clear" w:color="auto" w:fill="auto"/>
          </w:tcPr>
          <w:p w14:paraId="57882907" w14:textId="77777777" w:rsidR="00E558D4" w:rsidRPr="00E05B19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1D9AD8B9" w14:textId="5285606A" w:rsidR="00E558D4" w:rsidRPr="00E05B19" w:rsidRDefault="000B2B65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มิถุนายน </w:t>
            </w:r>
            <w:r w:rsidR="003E45F7" w:rsidRPr="00E05B19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</w:tr>
      <w:tr w:rsidR="00E05B19" w:rsidRPr="00E05B19" w14:paraId="68BCBC13" w14:textId="77777777" w:rsidTr="00B40121">
        <w:tc>
          <w:tcPr>
            <w:tcW w:w="2835" w:type="dxa"/>
            <w:shd w:val="clear" w:color="auto" w:fill="auto"/>
          </w:tcPr>
          <w:p w14:paraId="3199375C" w14:textId="77777777" w:rsidR="00E558D4" w:rsidRPr="00E05B19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5DED889B" w14:textId="77777777" w:rsidR="00E558D4" w:rsidRPr="00E05B19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7C9E8762" w14:textId="77777777" w:rsidR="00E558D4" w:rsidRPr="00E05B19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05B19" w:rsidRPr="00E05B19" w14:paraId="0528AD90" w14:textId="77777777" w:rsidTr="00B40121">
        <w:tc>
          <w:tcPr>
            <w:tcW w:w="2835" w:type="dxa"/>
            <w:shd w:val="clear" w:color="auto" w:fill="auto"/>
          </w:tcPr>
          <w:p w14:paraId="2B882050" w14:textId="77777777" w:rsidR="00E558D4" w:rsidRPr="00E05B19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04C56C2" w14:textId="77777777" w:rsidR="00E558D4" w:rsidRPr="00E05B19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BA92512" w14:textId="77777777" w:rsidR="00E558D4" w:rsidRPr="00E05B19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3000027" w14:textId="77777777" w:rsidR="00E558D4" w:rsidRPr="00E05B19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02129F21" w14:textId="7097D3C0" w:rsidR="00E558D4" w:rsidRPr="00E05B19" w:rsidRDefault="00E558D4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="00E003BC" w:rsidRPr="00E05B19">
              <w:rPr>
                <w:rFonts w:ascii="BrowalliaUPC" w:hAnsi="BrowalliaUPC" w:cs="BrowalliaUPC"/>
                <w:sz w:val="24"/>
                <w:szCs w:val="24"/>
                <w:cs/>
              </w:rPr>
              <w:br/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ทางการเงิน</w:t>
            </w:r>
          </w:p>
          <w:p w14:paraId="1F6F68FE" w14:textId="77777777" w:rsidR="00E558D4" w:rsidRPr="00E05B19" w:rsidRDefault="00E558D4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2" w:type="dxa"/>
            <w:shd w:val="clear" w:color="auto" w:fill="auto"/>
          </w:tcPr>
          <w:p w14:paraId="101B8E01" w14:textId="77777777" w:rsidR="00E558D4" w:rsidRPr="00E05B19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C23698C" w14:textId="77777777" w:rsidR="00E558D4" w:rsidRPr="00E05B19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594E7A4" w14:textId="77777777" w:rsidR="00E558D4" w:rsidRPr="00E05B19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7C8758DD" w14:textId="77777777" w:rsidR="00E558D4" w:rsidRPr="00E05B19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F6911C4" w14:textId="77777777" w:rsidR="00E558D4" w:rsidRPr="00E05B19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CDB733B" w14:textId="77777777" w:rsidR="00E558D4" w:rsidRPr="00E05B19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79E06EFA" w14:textId="77777777" w:rsidR="00E558D4" w:rsidRPr="00E05B19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320E7724" w14:textId="77777777" w:rsidR="00E558D4" w:rsidRPr="00E05B19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  <w:shd w:val="clear" w:color="auto" w:fill="auto"/>
          </w:tcPr>
          <w:p w14:paraId="6FFD5F8A" w14:textId="77777777" w:rsidR="00E558D4" w:rsidRPr="00E05B19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6472B90" w14:textId="77777777" w:rsidR="00E558D4" w:rsidRPr="00E05B19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35F2C05" w14:textId="77777777" w:rsidR="00E558D4" w:rsidRPr="00E05B19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E05B19" w:rsidRPr="00E05B19" w14:paraId="244E4487" w14:textId="77777777" w:rsidTr="00B40121">
        <w:tc>
          <w:tcPr>
            <w:tcW w:w="2835" w:type="dxa"/>
            <w:shd w:val="clear" w:color="auto" w:fill="auto"/>
          </w:tcPr>
          <w:p w14:paraId="2323F8CD" w14:textId="21B9D49F" w:rsidR="007770E8" w:rsidRPr="00E05B19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</w:t>
            </w:r>
            <w:r w:rsidR="00440C11"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ยาว</w:t>
            </w:r>
          </w:p>
        </w:tc>
        <w:tc>
          <w:tcPr>
            <w:tcW w:w="992" w:type="dxa"/>
            <w:shd w:val="clear" w:color="auto" w:fill="auto"/>
          </w:tcPr>
          <w:p w14:paraId="360C981B" w14:textId="77777777" w:rsidR="007770E8" w:rsidRPr="00E05B19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34102A" w14:textId="77777777" w:rsidR="007770E8" w:rsidRPr="00E05B19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45CD242" w14:textId="77777777" w:rsidR="007770E8" w:rsidRPr="00E05B19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FAEDE4" w14:textId="77777777" w:rsidR="007770E8" w:rsidRPr="00E05B19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0851B59" w14:textId="77777777" w:rsidR="007770E8" w:rsidRPr="00E05B19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D76DECE" w14:textId="77777777" w:rsidR="007770E8" w:rsidRPr="00E05B19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05B19" w:rsidRPr="00E05B19" w14:paraId="4CE3847B" w14:textId="77777777" w:rsidTr="00B40121">
        <w:tc>
          <w:tcPr>
            <w:tcW w:w="2835" w:type="dxa"/>
            <w:shd w:val="clear" w:color="auto" w:fill="auto"/>
          </w:tcPr>
          <w:p w14:paraId="1C28A21A" w14:textId="7DD4E4FF" w:rsidR="00A0323A" w:rsidRPr="00E05B19" w:rsidRDefault="00A0323A" w:rsidP="00A0323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  <w:shd w:val="clear" w:color="auto" w:fill="auto"/>
          </w:tcPr>
          <w:p w14:paraId="5DDF9383" w14:textId="2371D39E" w:rsidR="00A0323A" w:rsidRPr="00E05B19" w:rsidRDefault="00A0323A" w:rsidP="00A0323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 w:hint="cs"/>
                <w:sz w:val="24"/>
                <w:szCs w:val="24"/>
                <w:cs/>
              </w:rPr>
              <w:t>195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>,091</w:t>
            </w:r>
          </w:p>
        </w:tc>
        <w:tc>
          <w:tcPr>
            <w:tcW w:w="1134" w:type="dxa"/>
            <w:shd w:val="clear" w:color="auto" w:fill="auto"/>
          </w:tcPr>
          <w:p w14:paraId="652B0126" w14:textId="2A183389" w:rsidR="00A0323A" w:rsidRPr="00E05B19" w:rsidRDefault="00A0323A" w:rsidP="00A0323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(39)</w:t>
            </w:r>
          </w:p>
        </w:tc>
        <w:tc>
          <w:tcPr>
            <w:tcW w:w="992" w:type="dxa"/>
            <w:shd w:val="clear" w:color="auto" w:fill="auto"/>
          </w:tcPr>
          <w:p w14:paraId="3DD7F29C" w14:textId="62209C8A" w:rsidR="00A0323A" w:rsidRPr="00E05B19" w:rsidRDefault="00A0323A" w:rsidP="00A0323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195,052</w:t>
            </w:r>
          </w:p>
        </w:tc>
        <w:tc>
          <w:tcPr>
            <w:tcW w:w="992" w:type="dxa"/>
            <w:shd w:val="clear" w:color="auto" w:fill="auto"/>
          </w:tcPr>
          <w:p w14:paraId="2083226A" w14:textId="7314AC13" w:rsidR="00A0323A" w:rsidRPr="00E05B19" w:rsidRDefault="00A0323A" w:rsidP="00A0323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 w:hint="cs"/>
                <w:sz w:val="24"/>
                <w:szCs w:val="24"/>
                <w:cs/>
              </w:rPr>
              <w:t>195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>,091</w:t>
            </w:r>
          </w:p>
        </w:tc>
        <w:tc>
          <w:tcPr>
            <w:tcW w:w="1134" w:type="dxa"/>
            <w:shd w:val="clear" w:color="auto" w:fill="auto"/>
          </w:tcPr>
          <w:p w14:paraId="61CC0AE2" w14:textId="6A09D25B" w:rsidR="00A0323A" w:rsidRPr="00E05B19" w:rsidRDefault="00A0323A" w:rsidP="00A0323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(39)</w:t>
            </w:r>
          </w:p>
        </w:tc>
        <w:tc>
          <w:tcPr>
            <w:tcW w:w="993" w:type="dxa"/>
            <w:shd w:val="clear" w:color="auto" w:fill="auto"/>
          </w:tcPr>
          <w:p w14:paraId="6BCA59CA" w14:textId="1551B090" w:rsidR="00A0323A" w:rsidRPr="00E05B19" w:rsidRDefault="00A0323A" w:rsidP="00A0323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195,052</w:t>
            </w:r>
          </w:p>
        </w:tc>
      </w:tr>
      <w:tr w:rsidR="00E05B19" w:rsidRPr="00E05B19" w14:paraId="5559B824" w14:textId="77777777" w:rsidTr="00B40121">
        <w:tc>
          <w:tcPr>
            <w:tcW w:w="2835" w:type="dxa"/>
            <w:shd w:val="clear" w:color="auto" w:fill="auto"/>
          </w:tcPr>
          <w:p w14:paraId="420F4E53" w14:textId="6A003D96" w:rsidR="00411D83" w:rsidRPr="00E05B19" w:rsidRDefault="00B73CE0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วงเงิน</w:t>
            </w:r>
            <w:r w:rsidR="005052E7" w:rsidRPr="00E05B19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</w:t>
            </w:r>
            <w:r w:rsidR="005052E7" w:rsidRPr="00E05B19">
              <w:rPr>
                <w:rFonts w:ascii="BrowalliaUPC" w:hAnsi="BrowalliaUPC" w:cs="BrowalliaUPC"/>
                <w:sz w:val="24"/>
                <w:szCs w:val="24"/>
              </w:rPr>
              <w:t>322.</w:t>
            </w:r>
            <w:r w:rsidR="004D1250" w:rsidRPr="00E05B19">
              <w:rPr>
                <w:rFonts w:ascii="BrowalliaUPC" w:hAnsi="BrowalliaUPC" w:cs="BrowalliaUPC"/>
                <w:sz w:val="24"/>
                <w:szCs w:val="24"/>
              </w:rPr>
              <w:t xml:space="preserve">83 </w:t>
            </w:r>
            <w:r w:rsidR="004D1250" w:rsidRPr="00E05B19">
              <w:rPr>
                <w:rFonts w:ascii="BrowalliaUPC" w:hAnsi="BrowalliaUPC" w:cs="BrowalliaUPC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603C9846" w14:textId="71A2759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315,113</w:t>
            </w:r>
          </w:p>
        </w:tc>
        <w:tc>
          <w:tcPr>
            <w:tcW w:w="1134" w:type="dxa"/>
            <w:shd w:val="clear" w:color="auto" w:fill="auto"/>
          </w:tcPr>
          <w:p w14:paraId="0FAA9245" w14:textId="00861300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DBA1691" w14:textId="3293A544" w:rsidR="00411D83" w:rsidRPr="00E05B19" w:rsidRDefault="00411D83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315,113</w:t>
            </w:r>
          </w:p>
        </w:tc>
        <w:tc>
          <w:tcPr>
            <w:tcW w:w="992" w:type="dxa"/>
            <w:shd w:val="clear" w:color="auto" w:fill="auto"/>
          </w:tcPr>
          <w:p w14:paraId="070086AE" w14:textId="6537F95E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315,113</w:t>
            </w:r>
          </w:p>
        </w:tc>
        <w:tc>
          <w:tcPr>
            <w:tcW w:w="1134" w:type="dxa"/>
            <w:shd w:val="clear" w:color="auto" w:fill="auto"/>
          </w:tcPr>
          <w:p w14:paraId="3A3B780F" w14:textId="2F66846C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679AFCB" w14:textId="0AF2E95F" w:rsidR="00411D83" w:rsidRPr="00E05B19" w:rsidRDefault="00411D83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315,113</w:t>
            </w:r>
          </w:p>
        </w:tc>
      </w:tr>
      <w:tr w:rsidR="00E05B19" w:rsidRPr="00E05B19" w14:paraId="6F0013FB" w14:textId="77777777" w:rsidTr="00B40121">
        <w:tc>
          <w:tcPr>
            <w:tcW w:w="2835" w:type="dxa"/>
            <w:shd w:val="clear" w:color="auto" w:fill="auto"/>
          </w:tcPr>
          <w:p w14:paraId="47776F1B" w14:textId="58730677" w:rsidR="00411D83" w:rsidRPr="00E05B19" w:rsidRDefault="00411D83" w:rsidP="008B4406">
            <w:pPr>
              <w:tabs>
                <w:tab w:val="clear" w:pos="227"/>
                <w:tab w:val="clear" w:pos="454"/>
                <w:tab w:val="left" w:pos="140"/>
                <w:tab w:val="left" w:pos="459"/>
              </w:tabs>
              <w:spacing w:line="240" w:lineRule="auto"/>
              <w:ind w:left="140" w:hanging="140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หนี้สินจากภาระค้ำประกันเงินกู้ยืม</w:t>
            </w:r>
            <w:r w:rsidR="00CD4831"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ของบริษัท</w:t>
            </w:r>
            <w:r w:rsidR="009B1122" w:rsidRPr="00E05B19">
              <w:rPr>
                <w:rFonts w:ascii="BrowalliaUPC" w:hAnsi="BrowalliaUPC" w:cs="BrowalliaUPC" w:hint="cs"/>
                <w:sz w:val="24"/>
                <w:szCs w:val="24"/>
                <w:u w:val="single"/>
                <w:cs/>
                <w:lang w:val="en-GB"/>
              </w:rPr>
              <w:t>ย่อย</w:t>
            </w:r>
          </w:p>
        </w:tc>
        <w:tc>
          <w:tcPr>
            <w:tcW w:w="992" w:type="dxa"/>
            <w:shd w:val="clear" w:color="auto" w:fill="auto"/>
          </w:tcPr>
          <w:p w14:paraId="4BEE49E1" w14:textId="59FD0D0F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  <w:shd w:val="clear" w:color="auto" w:fill="auto"/>
          </w:tcPr>
          <w:p w14:paraId="0F952C3C" w14:textId="79BCC5CC" w:rsidR="00411D83" w:rsidRPr="00E05B19" w:rsidRDefault="00411D83" w:rsidP="00411D83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red"/>
              </w:rPr>
            </w:pPr>
          </w:p>
        </w:tc>
        <w:tc>
          <w:tcPr>
            <w:tcW w:w="992" w:type="dxa"/>
            <w:shd w:val="clear" w:color="auto" w:fill="auto"/>
          </w:tcPr>
          <w:p w14:paraId="68CEB80F" w14:textId="4F7940EE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  <w:highlight w:val="red"/>
              </w:rPr>
            </w:pPr>
          </w:p>
        </w:tc>
        <w:tc>
          <w:tcPr>
            <w:tcW w:w="992" w:type="dxa"/>
            <w:shd w:val="clear" w:color="auto" w:fill="auto"/>
          </w:tcPr>
          <w:p w14:paraId="5D78157A" w14:textId="0916EC70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DCD717" w14:textId="2C4FB672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D346B2A" w14:textId="31C34C3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05B19" w:rsidRPr="00E05B19" w14:paraId="13F5552C" w14:textId="77777777" w:rsidTr="00B40121">
        <w:tc>
          <w:tcPr>
            <w:tcW w:w="2835" w:type="dxa"/>
            <w:shd w:val="clear" w:color="auto" w:fill="auto"/>
          </w:tcPr>
          <w:p w14:paraId="7F6CF050" w14:textId="54B898E0" w:rsidR="00C25F6C" w:rsidRPr="00E05B19" w:rsidRDefault="00C25F6C" w:rsidP="00C25F6C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  <w:shd w:val="clear" w:color="auto" w:fill="auto"/>
          </w:tcPr>
          <w:p w14:paraId="114C1B83" w14:textId="3DB8DB99" w:rsidR="00C25F6C" w:rsidRPr="00E05B19" w:rsidRDefault="00C25F6C" w:rsidP="00C25F6C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60,982</w:t>
            </w:r>
          </w:p>
        </w:tc>
        <w:tc>
          <w:tcPr>
            <w:tcW w:w="1134" w:type="dxa"/>
            <w:shd w:val="clear" w:color="auto" w:fill="auto"/>
          </w:tcPr>
          <w:p w14:paraId="2FC81A2D" w14:textId="124D73FF" w:rsidR="00C25F6C" w:rsidRPr="00E05B19" w:rsidRDefault="003E65FE" w:rsidP="009658AF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(1,</w:t>
            </w:r>
            <w:r w:rsidR="009658AF" w:rsidRPr="00E05B19">
              <w:rPr>
                <w:rFonts w:ascii="BrowalliaUPC" w:hAnsi="BrowalliaUPC" w:cs="BrowalliaUPC"/>
                <w:sz w:val="24"/>
                <w:szCs w:val="24"/>
              </w:rPr>
              <w:t>568)</w:t>
            </w:r>
          </w:p>
        </w:tc>
        <w:tc>
          <w:tcPr>
            <w:tcW w:w="992" w:type="dxa"/>
            <w:shd w:val="clear" w:color="auto" w:fill="auto"/>
          </w:tcPr>
          <w:p w14:paraId="2AA102EC" w14:textId="16350014" w:rsidR="00C25F6C" w:rsidRPr="00E05B19" w:rsidRDefault="00ED103F" w:rsidP="00ED103F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59,414</w:t>
            </w:r>
          </w:p>
        </w:tc>
        <w:tc>
          <w:tcPr>
            <w:tcW w:w="992" w:type="dxa"/>
            <w:shd w:val="clear" w:color="auto" w:fill="auto"/>
          </w:tcPr>
          <w:p w14:paraId="7DF9D1A7" w14:textId="63FC298B" w:rsidR="00C25F6C" w:rsidRPr="00E05B19" w:rsidRDefault="00C25F6C" w:rsidP="00C25F6C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3ECDD2A" w14:textId="70FD29B4" w:rsidR="00C25F6C" w:rsidRPr="00E05B19" w:rsidRDefault="00C25F6C" w:rsidP="00C25F6C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0ED8ADE" w14:textId="3A5C658B" w:rsidR="00C25F6C" w:rsidRPr="00E05B19" w:rsidRDefault="00C25F6C" w:rsidP="00C25F6C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05B19" w:rsidRPr="00E05B19" w14:paraId="5E321115" w14:textId="77777777" w:rsidTr="00B40121">
        <w:tc>
          <w:tcPr>
            <w:tcW w:w="2835" w:type="dxa"/>
            <w:shd w:val="clear" w:color="auto" w:fill="auto"/>
          </w:tcPr>
          <w:p w14:paraId="06CEBF8F" w14:textId="0544A0F4" w:rsidR="00C25F6C" w:rsidRPr="00E05B19" w:rsidRDefault="00C25F6C" w:rsidP="00C25F6C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4497895F" w14:textId="01D6C40B" w:rsidR="00C25F6C" w:rsidRPr="00E05B19" w:rsidRDefault="00C25F6C" w:rsidP="00C25F6C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78,608</w:t>
            </w:r>
          </w:p>
        </w:tc>
        <w:tc>
          <w:tcPr>
            <w:tcW w:w="1134" w:type="dxa"/>
            <w:shd w:val="clear" w:color="auto" w:fill="auto"/>
          </w:tcPr>
          <w:p w14:paraId="047DD2BD" w14:textId="70625B1A" w:rsidR="00C25F6C" w:rsidRPr="00E05B19" w:rsidRDefault="009658AF" w:rsidP="009658A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(294)</w:t>
            </w:r>
          </w:p>
        </w:tc>
        <w:tc>
          <w:tcPr>
            <w:tcW w:w="992" w:type="dxa"/>
            <w:shd w:val="clear" w:color="auto" w:fill="auto"/>
          </w:tcPr>
          <w:p w14:paraId="6A0A4C3D" w14:textId="7A7D6AC6" w:rsidR="00C25F6C" w:rsidRPr="00E05B19" w:rsidRDefault="00ED103F" w:rsidP="00ED103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78,314</w:t>
            </w:r>
          </w:p>
        </w:tc>
        <w:tc>
          <w:tcPr>
            <w:tcW w:w="992" w:type="dxa"/>
            <w:shd w:val="clear" w:color="auto" w:fill="auto"/>
          </w:tcPr>
          <w:p w14:paraId="281BA71D" w14:textId="5BD2A04C" w:rsidR="00C25F6C" w:rsidRPr="00E05B19" w:rsidRDefault="00C25F6C" w:rsidP="00C25F6C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7E6CD0A" w14:textId="7476F19C" w:rsidR="00C25F6C" w:rsidRPr="00E05B19" w:rsidRDefault="00C25F6C" w:rsidP="00C25F6C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C54D9BD" w14:textId="05B0487C" w:rsidR="00C25F6C" w:rsidRPr="00E05B19" w:rsidRDefault="00C25F6C" w:rsidP="00C25F6C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05B19" w:rsidRPr="00E05B19" w14:paraId="54E83350" w14:textId="77777777" w:rsidTr="00B40121">
        <w:tc>
          <w:tcPr>
            <w:tcW w:w="2835" w:type="dxa"/>
            <w:shd w:val="clear" w:color="auto" w:fill="auto"/>
          </w:tcPr>
          <w:p w14:paraId="28E214EB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044932AC" w14:textId="3F5FD465" w:rsidR="00411D83" w:rsidRPr="00E05B19" w:rsidRDefault="005D6424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649,794</w:t>
            </w:r>
          </w:p>
        </w:tc>
        <w:tc>
          <w:tcPr>
            <w:tcW w:w="1134" w:type="dxa"/>
            <w:shd w:val="clear" w:color="auto" w:fill="auto"/>
          </w:tcPr>
          <w:p w14:paraId="0729A5E9" w14:textId="2D75D6F1" w:rsidR="00411D83" w:rsidRPr="00E05B19" w:rsidRDefault="00192C44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8C5A8C" w:rsidRPr="00E05B19">
              <w:rPr>
                <w:rFonts w:ascii="BrowalliaUPC" w:hAnsi="BrowalliaUPC" w:cs="BrowalliaUPC"/>
                <w:sz w:val="24"/>
                <w:szCs w:val="24"/>
              </w:rPr>
              <w:t>1,9</w:t>
            </w:r>
            <w:r w:rsidR="00924164" w:rsidRPr="00E05B19">
              <w:rPr>
                <w:rFonts w:ascii="BrowalliaUPC" w:hAnsi="BrowalliaUPC" w:cs="BrowalliaUPC"/>
                <w:sz w:val="24"/>
                <w:szCs w:val="24"/>
              </w:rPr>
              <w:t>01</w:t>
            </w:r>
            <w:r w:rsidR="00411D83" w:rsidRPr="00E05B19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3CEA2AD" w14:textId="6897D03F" w:rsidR="00411D83" w:rsidRPr="00E05B19" w:rsidRDefault="006260F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647,893</w:t>
            </w:r>
          </w:p>
        </w:tc>
        <w:tc>
          <w:tcPr>
            <w:tcW w:w="992" w:type="dxa"/>
            <w:shd w:val="clear" w:color="auto" w:fill="auto"/>
          </w:tcPr>
          <w:p w14:paraId="0943A82F" w14:textId="0460314D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510,204</w:t>
            </w:r>
          </w:p>
        </w:tc>
        <w:tc>
          <w:tcPr>
            <w:tcW w:w="1134" w:type="dxa"/>
            <w:shd w:val="clear" w:color="auto" w:fill="auto"/>
          </w:tcPr>
          <w:p w14:paraId="0397C4AE" w14:textId="687B7AB8" w:rsidR="00411D83" w:rsidRPr="00E05B19" w:rsidRDefault="00411D83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(39)</w:t>
            </w:r>
          </w:p>
        </w:tc>
        <w:tc>
          <w:tcPr>
            <w:tcW w:w="993" w:type="dxa"/>
            <w:shd w:val="clear" w:color="auto" w:fill="auto"/>
          </w:tcPr>
          <w:p w14:paraId="70610420" w14:textId="31F704D5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510,165</w:t>
            </w:r>
          </w:p>
        </w:tc>
      </w:tr>
      <w:tr w:rsidR="00E05B19" w:rsidRPr="00E05B19" w14:paraId="52DC6667" w14:textId="77777777" w:rsidTr="00B40121">
        <w:tc>
          <w:tcPr>
            <w:tcW w:w="2835" w:type="dxa"/>
            <w:shd w:val="clear" w:color="auto" w:fill="auto"/>
          </w:tcPr>
          <w:p w14:paraId="6B056F48" w14:textId="0BFECC10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4A8B1A96" w14:textId="3175D276" w:rsidR="00411D83" w:rsidRPr="00E05B19" w:rsidRDefault="001F0999" w:rsidP="00411D8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="004A3F8D"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271,236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587C907" w14:textId="0D16BCB0" w:rsidR="00411D83" w:rsidRPr="00E05B19" w:rsidRDefault="00FA697A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559</w:t>
            </w:r>
          </w:p>
        </w:tc>
        <w:tc>
          <w:tcPr>
            <w:tcW w:w="992" w:type="dxa"/>
            <w:shd w:val="clear" w:color="auto" w:fill="auto"/>
          </w:tcPr>
          <w:p w14:paraId="5537F7E5" w14:textId="0326BF07" w:rsidR="00411D83" w:rsidRPr="00E05B19" w:rsidRDefault="001F0999" w:rsidP="00411D8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="00F566FC"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="007459FE"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="00DB086A"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7459FE"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DB086A"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677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F2DEAAD" w14:textId="61A78DA4" w:rsidR="00411D83" w:rsidRPr="00E05B19" w:rsidRDefault="00411D83" w:rsidP="00411D8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(241,411)</w:t>
            </w:r>
          </w:p>
        </w:tc>
        <w:tc>
          <w:tcPr>
            <w:tcW w:w="1134" w:type="dxa"/>
            <w:shd w:val="clear" w:color="auto" w:fill="auto"/>
          </w:tcPr>
          <w:p w14:paraId="7F90CA8E" w14:textId="329FC07C" w:rsidR="00411D83" w:rsidRPr="00E05B19" w:rsidRDefault="00411D83" w:rsidP="00411D8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39</w:t>
            </w:r>
          </w:p>
        </w:tc>
        <w:tc>
          <w:tcPr>
            <w:tcW w:w="993" w:type="dxa"/>
            <w:shd w:val="clear" w:color="auto" w:fill="auto"/>
          </w:tcPr>
          <w:p w14:paraId="70B7B660" w14:textId="5C88D547" w:rsidR="00411D83" w:rsidRPr="00E05B19" w:rsidRDefault="00411D83" w:rsidP="00411D8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(241,372)</w:t>
            </w:r>
          </w:p>
        </w:tc>
      </w:tr>
      <w:tr w:rsidR="00E05B19" w:rsidRPr="00E05B19" w14:paraId="5E4174B6" w14:textId="77777777" w:rsidTr="00B40121">
        <w:tc>
          <w:tcPr>
            <w:tcW w:w="2835" w:type="dxa"/>
            <w:shd w:val="clear" w:color="auto" w:fill="auto"/>
          </w:tcPr>
          <w:p w14:paraId="6C515C0D" w14:textId="019C8139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08454860" w14:textId="072AC18E" w:rsidR="00411D83" w:rsidRPr="00E05B19" w:rsidRDefault="001F0999" w:rsidP="00411D8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378,558</w:t>
            </w:r>
          </w:p>
        </w:tc>
        <w:tc>
          <w:tcPr>
            <w:tcW w:w="1134" w:type="dxa"/>
            <w:shd w:val="clear" w:color="auto" w:fill="auto"/>
          </w:tcPr>
          <w:p w14:paraId="64F642D8" w14:textId="74A9019F" w:rsidR="00411D83" w:rsidRPr="00E05B19" w:rsidRDefault="00FA697A" w:rsidP="00411D8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(1,342)</w:t>
            </w:r>
          </w:p>
        </w:tc>
        <w:tc>
          <w:tcPr>
            <w:tcW w:w="992" w:type="dxa"/>
            <w:shd w:val="clear" w:color="auto" w:fill="auto"/>
          </w:tcPr>
          <w:p w14:paraId="566F4C9B" w14:textId="1DB8C8C5" w:rsidR="00411D83" w:rsidRPr="00E05B19" w:rsidRDefault="001F0999" w:rsidP="00411D8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37</w:t>
            </w:r>
            <w:r w:rsidR="00BF477B" w:rsidRPr="00E05B19">
              <w:rPr>
                <w:rFonts w:ascii="BrowalliaUPC" w:hAnsi="BrowalliaUPC" w:cs="BrowalliaUPC"/>
                <w:sz w:val="24"/>
                <w:szCs w:val="24"/>
              </w:rPr>
              <w:t>7,216</w:t>
            </w:r>
          </w:p>
        </w:tc>
        <w:tc>
          <w:tcPr>
            <w:tcW w:w="992" w:type="dxa"/>
            <w:shd w:val="clear" w:color="auto" w:fill="auto"/>
          </w:tcPr>
          <w:p w14:paraId="06DAC4FB" w14:textId="161A28A2" w:rsidR="00411D83" w:rsidRPr="00E05B19" w:rsidRDefault="00411D83" w:rsidP="00411D8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268,793</w:t>
            </w:r>
          </w:p>
        </w:tc>
        <w:tc>
          <w:tcPr>
            <w:tcW w:w="1134" w:type="dxa"/>
            <w:shd w:val="clear" w:color="auto" w:fill="auto"/>
          </w:tcPr>
          <w:p w14:paraId="11C38F87" w14:textId="04959A62" w:rsidR="00411D83" w:rsidRPr="00E05B19" w:rsidRDefault="00411D83" w:rsidP="00411D8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665E651" w14:textId="7A5058AC" w:rsidR="00411D83" w:rsidRPr="00E05B19" w:rsidRDefault="00411D83" w:rsidP="00411D8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268,793</w:t>
            </w:r>
          </w:p>
        </w:tc>
      </w:tr>
      <w:tr w:rsidR="00E05B19" w:rsidRPr="00E05B19" w14:paraId="65FA9275" w14:textId="77777777" w:rsidTr="00B40121">
        <w:tc>
          <w:tcPr>
            <w:tcW w:w="2835" w:type="dxa"/>
            <w:shd w:val="clear" w:color="auto" w:fill="auto"/>
          </w:tcPr>
          <w:p w14:paraId="16B76B59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59DE30B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51BC8D4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5F450D1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CD6008" w14:textId="77777777" w:rsidR="00411D83" w:rsidRPr="00E05B19" w:rsidRDefault="00411D83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E9E15B" w14:textId="77777777" w:rsidR="00411D83" w:rsidRPr="00E05B19" w:rsidRDefault="00411D83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C7740B7" w14:textId="3986958B" w:rsidR="00912209" w:rsidRPr="00E05B19" w:rsidRDefault="00912209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05B19" w:rsidRPr="00E05B19" w14:paraId="28CFC917" w14:textId="77777777" w:rsidTr="00D27831">
        <w:tc>
          <w:tcPr>
            <w:tcW w:w="2835" w:type="dxa"/>
            <w:shd w:val="clear" w:color="auto" w:fill="auto"/>
          </w:tcPr>
          <w:p w14:paraId="64F41A82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03A9EC02" w14:textId="57B7CD0F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05B19" w:rsidRPr="00E05B19" w14:paraId="33666B7E" w14:textId="77777777" w:rsidTr="00D27831">
        <w:tc>
          <w:tcPr>
            <w:tcW w:w="2835" w:type="dxa"/>
            <w:shd w:val="clear" w:color="auto" w:fill="auto"/>
          </w:tcPr>
          <w:p w14:paraId="46625251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44FCDAE5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ธันวาคม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2563</w:t>
            </w:r>
          </w:p>
        </w:tc>
      </w:tr>
      <w:tr w:rsidR="00E05B19" w:rsidRPr="00E05B19" w14:paraId="2A9C9843" w14:textId="77777777" w:rsidTr="00D27831">
        <w:tc>
          <w:tcPr>
            <w:tcW w:w="2835" w:type="dxa"/>
            <w:shd w:val="clear" w:color="auto" w:fill="auto"/>
          </w:tcPr>
          <w:p w14:paraId="7B36949D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77F0550D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59FBC40A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05B19" w:rsidRPr="00E05B19" w14:paraId="60F60199" w14:textId="77777777" w:rsidTr="00D27831">
        <w:tc>
          <w:tcPr>
            <w:tcW w:w="2835" w:type="dxa"/>
            <w:shd w:val="clear" w:color="auto" w:fill="auto"/>
          </w:tcPr>
          <w:p w14:paraId="548A1A01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148622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B6AA42A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528A29E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62F36C8D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2F983F4E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2" w:type="dxa"/>
            <w:shd w:val="clear" w:color="auto" w:fill="auto"/>
          </w:tcPr>
          <w:p w14:paraId="7EC16441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C301868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C25454B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7CE01D38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CCDD86B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FF44A14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19CAA681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0E62500C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  <w:shd w:val="clear" w:color="auto" w:fill="auto"/>
          </w:tcPr>
          <w:p w14:paraId="6CA5A423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996D35E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A379258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E05B19" w:rsidRPr="00E05B19" w14:paraId="54D51620" w14:textId="77777777" w:rsidTr="00D27831">
        <w:tc>
          <w:tcPr>
            <w:tcW w:w="2835" w:type="dxa"/>
            <w:shd w:val="clear" w:color="auto" w:fill="auto"/>
          </w:tcPr>
          <w:p w14:paraId="648DB118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เงินกู้ยืมระยะยาว</w:t>
            </w:r>
          </w:p>
        </w:tc>
        <w:tc>
          <w:tcPr>
            <w:tcW w:w="992" w:type="dxa"/>
            <w:shd w:val="clear" w:color="auto" w:fill="auto"/>
          </w:tcPr>
          <w:p w14:paraId="2ACFD524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307D61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946A7AA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69AEBCB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549CB8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90D0DBF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05B19" w:rsidRPr="00E05B19" w14:paraId="7695ACB6" w14:textId="77777777" w:rsidTr="00D27831">
        <w:tc>
          <w:tcPr>
            <w:tcW w:w="2835" w:type="dxa"/>
            <w:shd w:val="clear" w:color="auto" w:fill="auto"/>
          </w:tcPr>
          <w:p w14:paraId="0DBEBD3E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  <w:shd w:val="clear" w:color="auto" w:fill="auto"/>
          </w:tcPr>
          <w:p w14:paraId="696EB169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215,891</w:t>
            </w:r>
          </w:p>
        </w:tc>
        <w:tc>
          <w:tcPr>
            <w:tcW w:w="1134" w:type="dxa"/>
            <w:shd w:val="clear" w:color="auto" w:fill="auto"/>
          </w:tcPr>
          <w:p w14:paraId="56990AB2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(518)</w:t>
            </w:r>
          </w:p>
        </w:tc>
        <w:tc>
          <w:tcPr>
            <w:tcW w:w="992" w:type="dxa"/>
            <w:shd w:val="clear" w:color="auto" w:fill="auto"/>
          </w:tcPr>
          <w:p w14:paraId="483C2AAD" w14:textId="77777777" w:rsidR="00411D83" w:rsidRPr="00E05B19" w:rsidRDefault="00411D83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215,373</w:t>
            </w:r>
          </w:p>
        </w:tc>
        <w:tc>
          <w:tcPr>
            <w:tcW w:w="992" w:type="dxa"/>
            <w:shd w:val="clear" w:color="auto" w:fill="auto"/>
          </w:tcPr>
          <w:p w14:paraId="473E0AC9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215,891</w:t>
            </w:r>
          </w:p>
        </w:tc>
        <w:tc>
          <w:tcPr>
            <w:tcW w:w="1134" w:type="dxa"/>
            <w:shd w:val="clear" w:color="auto" w:fill="auto"/>
          </w:tcPr>
          <w:p w14:paraId="323095FD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(518)</w:t>
            </w:r>
          </w:p>
        </w:tc>
        <w:tc>
          <w:tcPr>
            <w:tcW w:w="993" w:type="dxa"/>
            <w:shd w:val="clear" w:color="auto" w:fill="auto"/>
          </w:tcPr>
          <w:p w14:paraId="0CF6E401" w14:textId="77777777" w:rsidR="00411D83" w:rsidRPr="00E05B19" w:rsidRDefault="00411D83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215,373</w:t>
            </w:r>
          </w:p>
        </w:tc>
      </w:tr>
      <w:tr w:rsidR="00E05B19" w:rsidRPr="00E05B19" w14:paraId="56AF421F" w14:textId="77777777" w:rsidTr="00D27831">
        <w:tc>
          <w:tcPr>
            <w:tcW w:w="2835" w:type="dxa"/>
            <w:shd w:val="clear" w:color="auto" w:fill="auto"/>
          </w:tcPr>
          <w:p w14:paraId="670FC4B7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494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62FA9165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  <w:tc>
          <w:tcPr>
            <w:tcW w:w="1134" w:type="dxa"/>
            <w:shd w:val="clear" w:color="auto" w:fill="auto"/>
          </w:tcPr>
          <w:p w14:paraId="41A8C5A1" w14:textId="17C54DE7" w:rsidR="00411D83" w:rsidRPr="00E05B19" w:rsidRDefault="00411D83" w:rsidP="00411D83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2" w:type="dxa"/>
            <w:shd w:val="clear" w:color="auto" w:fill="auto"/>
          </w:tcPr>
          <w:p w14:paraId="02B28796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  <w:tc>
          <w:tcPr>
            <w:tcW w:w="992" w:type="dxa"/>
            <w:shd w:val="clear" w:color="auto" w:fill="auto"/>
          </w:tcPr>
          <w:p w14:paraId="16082DA8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  <w:tc>
          <w:tcPr>
            <w:tcW w:w="1134" w:type="dxa"/>
            <w:shd w:val="clear" w:color="auto" w:fill="auto"/>
          </w:tcPr>
          <w:p w14:paraId="52CC474C" w14:textId="0C960D7E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3" w:type="dxa"/>
            <w:shd w:val="clear" w:color="auto" w:fill="auto"/>
          </w:tcPr>
          <w:p w14:paraId="01D8011C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</w:tr>
      <w:tr w:rsidR="00E05B19" w:rsidRPr="00E05B19" w14:paraId="078DE5A9" w14:textId="77777777" w:rsidTr="00D27831">
        <w:tc>
          <w:tcPr>
            <w:tcW w:w="2835" w:type="dxa"/>
            <w:shd w:val="clear" w:color="auto" w:fill="auto"/>
          </w:tcPr>
          <w:p w14:paraId="55973BA9" w14:textId="77777777" w:rsidR="00411D83" w:rsidRPr="00E05B19" w:rsidRDefault="00411D83" w:rsidP="00411D83">
            <w:pPr>
              <w:tabs>
                <w:tab w:val="clear" w:pos="227"/>
                <w:tab w:val="clear" w:pos="454"/>
                <w:tab w:val="left" w:pos="140"/>
                <w:tab w:val="left" w:pos="459"/>
              </w:tabs>
              <w:spacing w:line="240" w:lineRule="auto"/>
              <w:ind w:left="140" w:hanging="140"/>
              <w:rPr>
                <w:rFonts w:ascii="BrowalliaUPC" w:hAnsi="BrowalliaUPC" w:cs="BrowalliaUPC"/>
                <w:sz w:val="24"/>
                <w:szCs w:val="24"/>
                <w:u w:val="single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หนี้สินจากภาระค้ำประกันเงินกู้ยืม</w:t>
            </w:r>
          </w:p>
          <w:p w14:paraId="1C888CE3" w14:textId="7411AA41" w:rsidR="00411D83" w:rsidRPr="00E05B19" w:rsidRDefault="00411D83" w:rsidP="00411D83">
            <w:pPr>
              <w:tabs>
                <w:tab w:val="clear" w:pos="227"/>
                <w:tab w:val="clear" w:pos="454"/>
                <w:tab w:val="left" w:pos="431"/>
                <w:tab w:val="left" w:pos="459"/>
              </w:tabs>
              <w:spacing w:line="240" w:lineRule="auto"/>
              <w:ind w:left="6" w:firstLine="283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ของบริษัท</w:t>
            </w:r>
            <w:r w:rsidR="000F5358" w:rsidRPr="00E05B19">
              <w:rPr>
                <w:rFonts w:ascii="BrowalliaUPC" w:hAnsi="BrowalliaUPC" w:cs="BrowalliaUPC" w:hint="cs"/>
                <w:sz w:val="24"/>
                <w:szCs w:val="24"/>
                <w:u w:val="single"/>
                <w:cs/>
                <w:lang w:val="en-GB"/>
              </w:rPr>
              <w:t>ย่อย</w:t>
            </w:r>
          </w:p>
        </w:tc>
        <w:tc>
          <w:tcPr>
            <w:tcW w:w="992" w:type="dxa"/>
            <w:shd w:val="clear" w:color="auto" w:fill="auto"/>
          </w:tcPr>
          <w:p w14:paraId="3D91A0FB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6D97FB9" w14:textId="77777777" w:rsidR="00411D83" w:rsidRPr="00E05B19" w:rsidRDefault="00411D83" w:rsidP="00411D83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1059B13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1AEA97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A66FA9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A1660D7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05B19" w:rsidRPr="00E05B19" w14:paraId="4212E6C7" w14:textId="77777777" w:rsidTr="00D27831">
        <w:tc>
          <w:tcPr>
            <w:tcW w:w="2835" w:type="dxa"/>
            <w:shd w:val="clear" w:color="auto" w:fill="auto"/>
          </w:tcPr>
          <w:p w14:paraId="69B037CB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E05B19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  <w:shd w:val="clear" w:color="auto" w:fill="auto"/>
          </w:tcPr>
          <w:p w14:paraId="285957D1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70,933</w:t>
            </w:r>
          </w:p>
        </w:tc>
        <w:tc>
          <w:tcPr>
            <w:tcW w:w="1134" w:type="dxa"/>
            <w:shd w:val="clear" w:color="auto" w:fill="auto"/>
          </w:tcPr>
          <w:p w14:paraId="068AA414" w14:textId="5182E283" w:rsidR="00411D83" w:rsidRPr="00E05B19" w:rsidRDefault="00411D83" w:rsidP="00411D83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2" w:type="dxa"/>
            <w:shd w:val="clear" w:color="auto" w:fill="auto"/>
          </w:tcPr>
          <w:p w14:paraId="0FC53AC2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70,933</w:t>
            </w:r>
          </w:p>
        </w:tc>
        <w:tc>
          <w:tcPr>
            <w:tcW w:w="992" w:type="dxa"/>
            <w:shd w:val="clear" w:color="auto" w:fill="auto"/>
          </w:tcPr>
          <w:p w14:paraId="1C6BCD64" w14:textId="5D8599AE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     -</w:t>
            </w:r>
          </w:p>
        </w:tc>
        <w:tc>
          <w:tcPr>
            <w:tcW w:w="1134" w:type="dxa"/>
            <w:shd w:val="clear" w:color="auto" w:fill="auto"/>
          </w:tcPr>
          <w:p w14:paraId="6EB32F8B" w14:textId="21BCF1E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         -</w:t>
            </w:r>
          </w:p>
        </w:tc>
        <w:tc>
          <w:tcPr>
            <w:tcW w:w="993" w:type="dxa"/>
            <w:shd w:val="clear" w:color="auto" w:fill="auto"/>
          </w:tcPr>
          <w:p w14:paraId="6B33ECDE" w14:textId="1DD1DEA5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</w:tr>
      <w:tr w:rsidR="00E05B19" w:rsidRPr="00E05B19" w14:paraId="634788CE" w14:textId="77777777" w:rsidTr="00D27831">
        <w:tc>
          <w:tcPr>
            <w:tcW w:w="2835" w:type="dxa"/>
            <w:shd w:val="clear" w:color="auto" w:fill="auto"/>
          </w:tcPr>
          <w:p w14:paraId="6A2C29F2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3B5217F5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94,728</w:t>
            </w:r>
          </w:p>
        </w:tc>
        <w:tc>
          <w:tcPr>
            <w:tcW w:w="1134" w:type="dxa"/>
            <w:shd w:val="clear" w:color="auto" w:fill="auto"/>
          </w:tcPr>
          <w:p w14:paraId="576DF32F" w14:textId="7F1731BA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2" w:type="dxa"/>
            <w:shd w:val="clear" w:color="auto" w:fill="auto"/>
          </w:tcPr>
          <w:p w14:paraId="30174278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94,728</w:t>
            </w:r>
          </w:p>
        </w:tc>
        <w:tc>
          <w:tcPr>
            <w:tcW w:w="992" w:type="dxa"/>
            <w:shd w:val="clear" w:color="auto" w:fill="auto"/>
          </w:tcPr>
          <w:p w14:paraId="075DBAC2" w14:textId="262B1306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     -</w:t>
            </w:r>
          </w:p>
        </w:tc>
        <w:tc>
          <w:tcPr>
            <w:tcW w:w="1134" w:type="dxa"/>
            <w:shd w:val="clear" w:color="auto" w:fill="auto"/>
          </w:tcPr>
          <w:p w14:paraId="31D24AB1" w14:textId="6077D0EE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3" w:type="dxa"/>
            <w:shd w:val="clear" w:color="auto" w:fill="auto"/>
          </w:tcPr>
          <w:p w14:paraId="6B883433" w14:textId="55246AD4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    -</w:t>
            </w:r>
          </w:p>
        </w:tc>
      </w:tr>
      <w:tr w:rsidR="00E05B19" w:rsidRPr="00E05B19" w14:paraId="6E0BE536" w14:textId="77777777" w:rsidTr="00D27831">
        <w:tc>
          <w:tcPr>
            <w:tcW w:w="2835" w:type="dxa"/>
            <w:shd w:val="clear" w:color="auto" w:fill="auto"/>
          </w:tcPr>
          <w:p w14:paraId="4A581F7A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31BC6097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386,376</w:t>
            </w:r>
          </w:p>
        </w:tc>
        <w:tc>
          <w:tcPr>
            <w:tcW w:w="1134" w:type="dxa"/>
            <w:shd w:val="clear" w:color="auto" w:fill="auto"/>
          </w:tcPr>
          <w:p w14:paraId="22D24F75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(518)</w:t>
            </w:r>
          </w:p>
        </w:tc>
        <w:tc>
          <w:tcPr>
            <w:tcW w:w="992" w:type="dxa"/>
            <w:shd w:val="clear" w:color="auto" w:fill="auto"/>
          </w:tcPr>
          <w:p w14:paraId="793F03BB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385,858</w:t>
            </w:r>
          </w:p>
        </w:tc>
        <w:tc>
          <w:tcPr>
            <w:tcW w:w="992" w:type="dxa"/>
            <w:shd w:val="clear" w:color="auto" w:fill="auto"/>
          </w:tcPr>
          <w:p w14:paraId="017F2109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220,715</w:t>
            </w:r>
          </w:p>
        </w:tc>
        <w:tc>
          <w:tcPr>
            <w:tcW w:w="1134" w:type="dxa"/>
            <w:shd w:val="clear" w:color="auto" w:fill="auto"/>
          </w:tcPr>
          <w:p w14:paraId="052312BE" w14:textId="77777777" w:rsidR="00411D83" w:rsidRPr="00E05B19" w:rsidRDefault="00411D83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(518)</w:t>
            </w:r>
          </w:p>
        </w:tc>
        <w:tc>
          <w:tcPr>
            <w:tcW w:w="993" w:type="dxa"/>
            <w:shd w:val="clear" w:color="auto" w:fill="auto"/>
          </w:tcPr>
          <w:p w14:paraId="2D92A68B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220,197</w:t>
            </w:r>
          </w:p>
        </w:tc>
      </w:tr>
      <w:tr w:rsidR="00E05B19" w:rsidRPr="00E05B19" w14:paraId="15AD05A0" w14:textId="77777777" w:rsidTr="00D27831">
        <w:tc>
          <w:tcPr>
            <w:tcW w:w="2835" w:type="dxa"/>
            <w:shd w:val="clear" w:color="auto" w:fill="auto"/>
          </w:tcPr>
          <w:p w14:paraId="1DF39E93" w14:textId="0ED40633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ind w:left="147" w:hanging="147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61AB3A05" w14:textId="77777777" w:rsidR="00411D83" w:rsidRPr="00E05B19" w:rsidRDefault="00411D83" w:rsidP="00411D8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(360,859)</w:t>
            </w:r>
          </w:p>
        </w:tc>
        <w:tc>
          <w:tcPr>
            <w:tcW w:w="1134" w:type="dxa"/>
            <w:shd w:val="clear" w:color="auto" w:fill="auto"/>
          </w:tcPr>
          <w:p w14:paraId="543CF01F" w14:textId="77777777" w:rsidR="00411D83" w:rsidRPr="00E05B19" w:rsidRDefault="00411D83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518</w:t>
            </w:r>
          </w:p>
        </w:tc>
        <w:tc>
          <w:tcPr>
            <w:tcW w:w="992" w:type="dxa"/>
            <w:shd w:val="clear" w:color="auto" w:fill="auto"/>
          </w:tcPr>
          <w:p w14:paraId="3E61C6A3" w14:textId="77777777" w:rsidR="00411D83" w:rsidRPr="00E05B19" w:rsidRDefault="00411D83" w:rsidP="00411D8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(360,341)</w:t>
            </w:r>
          </w:p>
        </w:tc>
        <w:tc>
          <w:tcPr>
            <w:tcW w:w="992" w:type="dxa"/>
            <w:shd w:val="clear" w:color="auto" w:fill="auto"/>
          </w:tcPr>
          <w:p w14:paraId="62D9F9FB" w14:textId="77777777" w:rsidR="00411D83" w:rsidRPr="00E05B19" w:rsidRDefault="00411D83" w:rsidP="00411D8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>(220,715)</w:t>
            </w:r>
          </w:p>
        </w:tc>
        <w:tc>
          <w:tcPr>
            <w:tcW w:w="1134" w:type="dxa"/>
            <w:shd w:val="clear" w:color="auto" w:fill="auto"/>
          </w:tcPr>
          <w:p w14:paraId="4FA6BE92" w14:textId="77777777" w:rsidR="00411D83" w:rsidRPr="00E05B19" w:rsidRDefault="00411D83" w:rsidP="00411D8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518</w:t>
            </w:r>
          </w:p>
        </w:tc>
        <w:tc>
          <w:tcPr>
            <w:tcW w:w="993" w:type="dxa"/>
            <w:shd w:val="clear" w:color="auto" w:fill="auto"/>
          </w:tcPr>
          <w:p w14:paraId="030C9B43" w14:textId="77777777" w:rsidR="00411D83" w:rsidRPr="00E05B19" w:rsidRDefault="00411D83" w:rsidP="00411D8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(220,197)</w:t>
            </w:r>
          </w:p>
        </w:tc>
      </w:tr>
      <w:tr w:rsidR="00411D83" w:rsidRPr="00E05B19" w14:paraId="4D656EB1" w14:textId="77777777" w:rsidTr="00D27831">
        <w:tc>
          <w:tcPr>
            <w:tcW w:w="2835" w:type="dxa"/>
            <w:shd w:val="clear" w:color="auto" w:fill="auto"/>
          </w:tcPr>
          <w:p w14:paraId="29BD8C04" w14:textId="77777777" w:rsidR="00411D83" w:rsidRPr="00E05B19" w:rsidRDefault="00411D83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E05B19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E05B1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67B14B78" w14:textId="77777777" w:rsidR="00411D83" w:rsidRPr="00E05B19" w:rsidRDefault="00411D83" w:rsidP="00411D8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25,517</w:t>
            </w:r>
          </w:p>
        </w:tc>
        <w:tc>
          <w:tcPr>
            <w:tcW w:w="1134" w:type="dxa"/>
            <w:shd w:val="clear" w:color="auto" w:fill="auto"/>
          </w:tcPr>
          <w:p w14:paraId="17A92884" w14:textId="404B5C92" w:rsidR="00411D83" w:rsidRPr="00E05B19" w:rsidRDefault="00411D83" w:rsidP="00411D8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    -</w:t>
            </w:r>
          </w:p>
        </w:tc>
        <w:tc>
          <w:tcPr>
            <w:tcW w:w="992" w:type="dxa"/>
            <w:shd w:val="clear" w:color="auto" w:fill="auto"/>
          </w:tcPr>
          <w:p w14:paraId="4F841556" w14:textId="77777777" w:rsidR="00411D83" w:rsidRPr="00E05B19" w:rsidRDefault="00411D83" w:rsidP="00411D8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>25,517</w:t>
            </w:r>
          </w:p>
        </w:tc>
        <w:tc>
          <w:tcPr>
            <w:tcW w:w="992" w:type="dxa"/>
            <w:shd w:val="clear" w:color="auto" w:fill="auto"/>
          </w:tcPr>
          <w:p w14:paraId="193365BA" w14:textId="2B1F8FAF" w:rsidR="00411D83" w:rsidRPr="00E05B19" w:rsidRDefault="00411D83" w:rsidP="00411D8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</w:tcPr>
          <w:p w14:paraId="63D2501C" w14:textId="68BC246C" w:rsidR="00411D83" w:rsidRPr="00E05B19" w:rsidRDefault="00411D83" w:rsidP="00411D8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  <w:tc>
          <w:tcPr>
            <w:tcW w:w="993" w:type="dxa"/>
            <w:shd w:val="clear" w:color="auto" w:fill="auto"/>
          </w:tcPr>
          <w:p w14:paraId="16581D36" w14:textId="5A8984E5" w:rsidR="00411D83" w:rsidRPr="00E05B19" w:rsidRDefault="00411D83" w:rsidP="00411D8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05B19">
              <w:rPr>
                <w:rFonts w:ascii="BrowalliaUPC" w:hAnsi="BrowalliaUPC" w:cs="BrowalliaUPC"/>
                <w:sz w:val="24"/>
                <w:szCs w:val="24"/>
              </w:rPr>
              <w:t xml:space="preserve">    -</w:t>
            </w:r>
          </w:p>
        </w:tc>
      </w:tr>
    </w:tbl>
    <w:p w14:paraId="5ED91EF9" w14:textId="071B4A76" w:rsidR="00135A88" w:rsidRPr="00E05B19" w:rsidRDefault="0013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0"/>
          <w:szCs w:val="20"/>
        </w:rPr>
      </w:pPr>
    </w:p>
    <w:p w14:paraId="3D0445B1" w14:textId="5E9B4CDF" w:rsidR="00AD52B4" w:rsidRPr="00E05B19" w:rsidRDefault="00AD5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0"/>
          <w:szCs w:val="20"/>
        </w:rPr>
      </w:pPr>
    </w:p>
    <w:p w14:paraId="06E0E9C5" w14:textId="1D2F054E" w:rsidR="00A836DB" w:rsidRPr="00E05B19" w:rsidRDefault="00A83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0"/>
          <w:szCs w:val="20"/>
        </w:rPr>
      </w:pPr>
    </w:p>
    <w:p w14:paraId="2FEB399C" w14:textId="6E0DD8F4" w:rsidR="0008130D" w:rsidRPr="00E05B19" w:rsidRDefault="0008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0"/>
          <w:szCs w:val="20"/>
        </w:rPr>
      </w:pPr>
    </w:p>
    <w:p w14:paraId="24490D31" w14:textId="218BD0B8" w:rsidR="0008130D" w:rsidRPr="00E05B19" w:rsidRDefault="0008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0"/>
          <w:szCs w:val="20"/>
        </w:rPr>
      </w:pPr>
    </w:p>
    <w:p w14:paraId="0BD2D400" w14:textId="321BBD79" w:rsidR="0008130D" w:rsidRPr="00E05B19" w:rsidRDefault="0008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0"/>
          <w:szCs w:val="20"/>
        </w:rPr>
      </w:pPr>
    </w:p>
    <w:p w14:paraId="6D408AA5" w14:textId="6013C4EA" w:rsidR="0008130D" w:rsidRPr="00E05B19" w:rsidRDefault="0008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0"/>
          <w:szCs w:val="20"/>
        </w:rPr>
      </w:pPr>
    </w:p>
    <w:p w14:paraId="71763147" w14:textId="77777777" w:rsidR="0008130D" w:rsidRPr="00E05B19" w:rsidRDefault="0008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0"/>
          <w:szCs w:val="20"/>
        </w:rPr>
      </w:pPr>
    </w:p>
    <w:p w14:paraId="5B3EA000" w14:textId="77777777" w:rsidR="00AD52B4" w:rsidRPr="00E05B19" w:rsidRDefault="00AD5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0"/>
          <w:szCs w:val="20"/>
        </w:rPr>
      </w:pPr>
    </w:p>
    <w:p w14:paraId="0F6E35D1" w14:textId="5E957A8A" w:rsidR="0083700B" w:rsidRPr="00E05B19" w:rsidRDefault="0083700B" w:rsidP="002E76A4">
      <w:pPr>
        <w:tabs>
          <w:tab w:val="clear" w:pos="454"/>
          <w:tab w:val="left" w:pos="441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lastRenderedPageBreak/>
        <w:tab/>
      </w:r>
      <w:r w:rsidRPr="00E05B19">
        <w:rPr>
          <w:rFonts w:ascii="BrowalliaUPC" w:hAnsi="BrowalliaUPC" w:cs="BrowalliaUPC"/>
          <w:sz w:val="28"/>
          <w:szCs w:val="28"/>
          <w:cs/>
        </w:rPr>
        <w:tab/>
        <w:t>การเปลี่ยนแปลงของเงินกู้ยืมระยะยาวสำหรับงวด</w:t>
      </w:r>
      <w:r w:rsidR="000B2B65" w:rsidRPr="00E05B19">
        <w:rPr>
          <w:rFonts w:ascii="BrowalliaUPC" w:hAnsi="BrowalliaUPC" w:cs="BrowalliaUPC"/>
          <w:sz w:val="28"/>
          <w:szCs w:val="28"/>
          <w:cs/>
        </w:rPr>
        <w:t>หก</w:t>
      </w:r>
      <w:r w:rsidR="00C70BA9">
        <w:rPr>
          <w:rFonts w:ascii="BrowalliaUPC" w:hAnsi="BrowalliaUPC" w:cs="BrowalliaUPC" w:hint="cs"/>
          <w:sz w:val="28"/>
          <w:szCs w:val="28"/>
          <w:cs/>
        </w:rPr>
        <w:t>เ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ดือนสิ้นสุดวันที่ </w:t>
      </w:r>
      <w:r w:rsidR="000B2B65" w:rsidRPr="00E05B19">
        <w:rPr>
          <w:rFonts w:ascii="BrowalliaUPC" w:hAnsi="BrowalliaUPC" w:cs="BrowalliaUPC"/>
          <w:sz w:val="28"/>
          <w:szCs w:val="28"/>
          <w:lang w:val="en-GB"/>
        </w:rPr>
        <w:t>30</w:t>
      </w:r>
      <w:r w:rsidR="000B2B65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0B2B65" w:rsidRPr="00E05B19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DB6A13" w:rsidRPr="00E05B19">
        <w:rPr>
          <w:rFonts w:ascii="BrowalliaUPC" w:hAnsi="BrowalliaUPC" w:cs="BrowalliaUPC"/>
          <w:sz w:val="28"/>
          <w:szCs w:val="28"/>
        </w:rPr>
        <w:t xml:space="preserve"> 2564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3DBEB35D" w14:textId="77777777" w:rsidR="006B3809" w:rsidRPr="00E05B19" w:rsidRDefault="006B380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90" w:type="dxa"/>
        <w:tblInd w:w="426" w:type="dxa"/>
        <w:tblLook w:val="0000" w:firstRow="0" w:lastRow="0" w:firstColumn="0" w:lastColumn="0" w:noHBand="0" w:noVBand="0"/>
      </w:tblPr>
      <w:tblGrid>
        <w:gridCol w:w="567"/>
        <w:gridCol w:w="3821"/>
        <w:gridCol w:w="2183"/>
        <w:gridCol w:w="236"/>
        <w:gridCol w:w="2183"/>
      </w:tblGrid>
      <w:tr w:rsidR="00E05B19" w:rsidRPr="00E05B19" w14:paraId="18681D91" w14:textId="77777777" w:rsidTr="0035534D">
        <w:tc>
          <w:tcPr>
            <w:tcW w:w="4388" w:type="dxa"/>
            <w:gridSpan w:val="2"/>
          </w:tcPr>
          <w:p w14:paraId="5FE8E7F2" w14:textId="77777777" w:rsidR="0035534D" w:rsidRPr="00E05B19" w:rsidRDefault="0035534D" w:rsidP="00B312C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05170E01" w14:textId="77777777" w:rsidR="0035534D" w:rsidRPr="00E05B19" w:rsidRDefault="0035534D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080DCBB" w14:textId="77777777" w:rsidR="0035534D" w:rsidRPr="00E05B19" w:rsidRDefault="0035534D" w:rsidP="00B312C9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4AA0DDC1" w14:textId="77777777" w:rsidR="0035534D" w:rsidRPr="00E05B19" w:rsidRDefault="0035534D" w:rsidP="00B312C9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05B19" w:rsidRPr="00E05B19" w14:paraId="17F54657" w14:textId="77777777" w:rsidTr="0035534D">
        <w:tblPrEx>
          <w:tblLook w:val="01E0" w:firstRow="1" w:lastRow="1" w:firstColumn="1" w:lastColumn="1" w:noHBand="0" w:noVBand="0"/>
        </w:tblPrEx>
        <w:tc>
          <w:tcPr>
            <w:tcW w:w="4388" w:type="dxa"/>
            <w:gridSpan w:val="2"/>
          </w:tcPr>
          <w:p w14:paraId="2BF21D85" w14:textId="77777777" w:rsidR="0083700B" w:rsidRPr="00E05B19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</w:tcPr>
          <w:p w14:paraId="02634A7E" w14:textId="77777777" w:rsidR="0083700B" w:rsidRPr="00E05B19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62D68B7" w14:textId="77777777" w:rsidR="0083700B" w:rsidRPr="00E05B19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83" w:type="dxa"/>
          </w:tcPr>
          <w:p w14:paraId="0716FD04" w14:textId="2DE537CF" w:rsidR="0083700B" w:rsidRPr="00E05B19" w:rsidRDefault="0083700B" w:rsidP="0035534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05B19" w:rsidRPr="00E05B19" w14:paraId="2438E6DA" w14:textId="77777777" w:rsidTr="0035534D">
        <w:tblPrEx>
          <w:tblLook w:val="01E0" w:firstRow="1" w:lastRow="1" w:firstColumn="1" w:lastColumn="1" w:noHBand="0" w:noVBand="0"/>
        </w:tblPrEx>
        <w:tc>
          <w:tcPr>
            <w:tcW w:w="4388" w:type="dxa"/>
            <w:gridSpan w:val="2"/>
          </w:tcPr>
          <w:p w14:paraId="379840D0" w14:textId="77777777" w:rsidR="0083700B" w:rsidRPr="00E05B19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66FB30CB" w14:textId="77777777" w:rsidR="0083700B" w:rsidRPr="00E05B19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8BD5A7" w14:textId="77777777" w:rsidR="0083700B" w:rsidRPr="00E05B19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089055D1" w14:textId="77777777" w:rsidR="0083700B" w:rsidRPr="00E05B19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05B19" w:rsidRPr="00E05B19" w14:paraId="22A477CD" w14:textId="77777777" w:rsidTr="0035534D">
        <w:tblPrEx>
          <w:tblLook w:val="01E0" w:firstRow="1" w:lastRow="1" w:firstColumn="1" w:lastColumn="1" w:noHBand="0" w:noVBand="0"/>
        </w:tblPrEx>
        <w:tc>
          <w:tcPr>
            <w:tcW w:w="4388" w:type="dxa"/>
            <w:gridSpan w:val="2"/>
            <w:shd w:val="clear" w:color="auto" w:fill="auto"/>
          </w:tcPr>
          <w:p w14:paraId="35FD0E51" w14:textId="4D040A25" w:rsidR="00C22FDC" w:rsidRPr="00E05B19" w:rsidRDefault="00C22FDC" w:rsidP="00107C5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4</w:t>
            </w:r>
          </w:p>
        </w:tc>
        <w:tc>
          <w:tcPr>
            <w:tcW w:w="2183" w:type="dxa"/>
            <w:shd w:val="clear" w:color="auto" w:fill="auto"/>
          </w:tcPr>
          <w:p w14:paraId="481AFA17" w14:textId="397C822F" w:rsidR="00C22FDC" w:rsidRPr="00E05B19" w:rsidRDefault="00C22FDC" w:rsidP="00C22FD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385,858</w:t>
            </w:r>
          </w:p>
        </w:tc>
        <w:tc>
          <w:tcPr>
            <w:tcW w:w="236" w:type="dxa"/>
            <w:shd w:val="clear" w:color="auto" w:fill="auto"/>
          </w:tcPr>
          <w:p w14:paraId="4DF914D4" w14:textId="77777777" w:rsidR="00C22FDC" w:rsidRPr="00E05B19" w:rsidRDefault="00C22FDC" w:rsidP="00C2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67A0E600" w14:textId="789B0835" w:rsidR="00C22FDC" w:rsidRPr="00E05B19" w:rsidRDefault="00C22FDC" w:rsidP="00C22FD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220,197</w:t>
            </w:r>
          </w:p>
        </w:tc>
      </w:tr>
      <w:tr w:rsidR="00E05B19" w:rsidRPr="00E05B19" w14:paraId="4B18CC3E" w14:textId="77777777" w:rsidTr="00154E30">
        <w:tblPrEx>
          <w:tblLook w:val="01E0" w:firstRow="1" w:lastRow="1" w:firstColumn="1" w:lastColumn="1" w:noHBand="0" w:noVBand="0"/>
        </w:tblPrEx>
        <w:tc>
          <w:tcPr>
            <w:tcW w:w="567" w:type="dxa"/>
            <w:shd w:val="clear" w:color="auto" w:fill="auto"/>
          </w:tcPr>
          <w:p w14:paraId="6B2BF029" w14:textId="705BD7A1" w:rsidR="00154E30" w:rsidRPr="00E05B19" w:rsidRDefault="007E23DC" w:rsidP="00154E3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บวก</w:t>
            </w:r>
          </w:p>
        </w:tc>
        <w:tc>
          <w:tcPr>
            <w:tcW w:w="3821" w:type="dxa"/>
            <w:shd w:val="clear" w:color="auto" w:fill="auto"/>
          </w:tcPr>
          <w:p w14:paraId="5E0D4EE6" w14:textId="64E9B38E" w:rsidR="00154E30" w:rsidRPr="00E05B19" w:rsidRDefault="007E23DC" w:rsidP="00154E30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จัดประเภทจากเงินกู้ยืมระยะสั้น</w:t>
            </w:r>
            <w:r w:rsidR="00303FC2" w:rsidRPr="00E05B19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จาก</w:t>
            </w:r>
          </w:p>
        </w:tc>
        <w:tc>
          <w:tcPr>
            <w:tcW w:w="2183" w:type="dxa"/>
            <w:shd w:val="clear" w:color="auto" w:fill="auto"/>
          </w:tcPr>
          <w:p w14:paraId="3F98AEA9" w14:textId="5B39FAB3" w:rsidR="00154E30" w:rsidRPr="00E05B19" w:rsidRDefault="00154E30" w:rsidP="00154E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7172D1" w14:textId="77777777" w:rsidR="00154E30" w:rsidRPr="00E05B19" w:rsidRDefault="00154E30" w:rsidP="0015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1E4EAB92" w14:textId="090A8723" w:rsidR="00154E30" w:rsidRPr="00E05B19" w:rsidRDefault="00154E30" w:rsidP="00154E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05B19" w:rsidRPr="00E05B19" w14:paraId="737456C6" w14:textId="77777777" w:rsidTr="00154E30">
        <w:tblPrEx>
          <w:tblLook w:val="01E0" w:firstRow="1" w:lastRow="1" w:firstColumn="1" w:lastColumn="1" w:noHBand="0" w:noVBand="0"/>
        </w:tblPrEx>
        <w:tc>
          <w:tcPr>
            <w:tcW w:w="567" w:type="dxa"/>
            <w:shd w:val="clear" w:color="auto" w:fill="auto"/>
          </w:tcPr>
          <w:p w14:paraId="1DEF3BBB" w14:textId="77777777" w:rsidR="00303FC2" w:rsidRPr="00E05B19" w:rsidRDefault="00303FC2" w:rsidP="00154E3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3821" w:type="dxa"/>
            <w:shd w:val="clear" w:color="auto" w:fill="auto"/>
          </w:tcPr>
          <w:p w14:paraId="7DD32748" w14:textId="28719D12" w:rsidR="00303FC2" w:rsidRPr="00E05B19" w:rsidRDefault="00303FC2" w:rsidP="00303FC2">
            <w:pPr>
              <w:tabs>
                <w:tab w:val="left" w:pos="3090"/>
                <w:tab w:val="left" w:pos="4860"/>
              </w:tabs>
              <w:spacing w:line="240" w:lineRule="auto"/>
              <w:ind w:left="172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สถาบันการเงิน</w:t>
            </w:r>
          </w:p>
        </w:tc>
        <w:tc>
          <w:tcPr>
            <w:tcW w:w="2183" w:type="dxa"/>
            <w:shd w:val="clear" w:color="auto" w:fill="auto"/>
          </w:tcPr>
          <w:p w14:paraId="2896F7C2" w14:textId="796CC438" w:rsidR="00303FC2" w:rsidRPr="00E05B19" w:rsidRDefault="005A09D9" w:rsidP="00154E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32</w:t>
            </w:r>
            <w:r w:rsidR="005C664F" w:rsidRPr="00E05B19">
              <w:rPr>
                <w:rFonts w:ascii="BrowalliaUPC" w:hAnsi="BrowalliaUPC" w:cs="BrowalliaUPC"/>
                <w:sz w:val="28"/>
                <w:szCs w:val="28"/>
              </w:rPr>
              <w:t>2,833</w:t>
            </w:r>
          </w:p>
        </w:tc>
        <w:tc>
          <w:tcPr>
            <w:tcW w:w="236" w:type="dxa"/>
            <w:shd w:val="clear" w:color="auto" w:fill="auto"/>
          </w:tcPr>
          <w:p w14:paraId="42AB9808" w14:textId="77777777" w:rsidR="00303FC2" w:rsidRPr="00E05B19" w:rsidRDefault="00303FC2" w:rsidP="00154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4BF43A7B" w14:textId="73EF031B" w:rsidR="00303FC2" w:rsidRPr="00E05B19" w:rsidRDefault="00303FC2" w:rsidP="00154E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322,833</w:t>
            </w:r>
          </w:p>
        </w:tc>
      </w:tr>
      <w:tr w:rsidR="00E05B19" w:rsidRPr="00E05B19" w14:paraId="159903D1" w14:textId="77777777" w:rsidTr="00154E30">
        <w:tblPrEx>
          <w:tblLook w:val="01E0" w:firstRow="1" w:lastRow="1" w:firstColumn="1" w:lastColumn="1" w:noHBand="0" w:noVBand="0"/>
        </w:tblPrEx>
        <w:tc>
          <w:tcPr>
            <w:tcW w:w="567" w:type="dxa"/>
            <w:shd w:val="clear" w:color="auto" w:fill="auto"/>
          </w:tcPr>
          <w:p w14:paraId="2788D964" w14:textId="4791CEEF" w:rsidR="007E23DC" w:rsidRPr="00E05B19" w:rsidRDefault="007E23DC" w:rsidP="007E23D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3821" w:type="dxa"/>
            <w:shd w:val="clear" w:color="auto" w:fill="auto"/>
          </w:tcPr>
          <w:p w14:paraId="48089E94" w14:textId="3FBC732D" w:rsidR="007E23DC" w:rsidRPr="00E05B19" w:rsidRDefault="007E23DC" w:rsidP="007E23DC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2183" w:type="dxa"/>
            <w:shd w:val="clear" w:color="auto" w:fill="auto"/>
          </w:tcPr>
          <w:p w14:paraId="0DB87806" w14:textId="699C6C0D" w:rsidR="007E23DC" w:rsidRPr="00E05B19" w:rsidRDefault="00FE2218" w:rsidP="007E23D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5,86</w:t>
            </w:r>
            <w:r w:rsidR="0084606B" w:rsidRPr="00E05B19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8E13300" w14:textId="77777777" w:rsidR="007E23DC" w:rsidRPr="00E05B19" w:rsidRDefault="007E23DC" w:rsidP="007E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726E895F" w14:textId="27DF0D07" w:rsidR="007E23DC" w:rsidRPr="00E05B19" w:rsidRDefault="007E23DC" w:rsidP="007E23D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E05B19" w:rsidRPr="00E05B19" w14:paraId="17040555" w14:textId="77777777" w:rsidTr="00154E30">
        <w:tblPrEx>
          <w:tblLook w:val="01E0" w:firstRow="1" w:lastRow="1" w:firstColumn="1" w:lastColumn="1" w:noHBand="0" w:noVBand="0"/>
        </w:tblPrEx>
        <w:tc>
          <w:tcPr>
            <w:tcW w:w="567" w:type="dxa"/>
            <w:shd w:val="clear" w:color="auto" w:fill="auto"/>
            <w:vAlign w:val="bottom"/>
          </w:tcPr>
          <w:p w14:paraId="2A46CCEF" w14:textId="1FD39357" w:rsidR="007E23DC" w:rsidRPr="00E05B19" w:rsidRDefault="007E23DC" w:rsidP="007E23D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</w:p>
        </w:tc>
        <w:tc>
          <w:tcPr>
            <w:tcW w:w="3821" w:type="dxa"/>
            <w:shd w:val="clear" w:color="auto" w:fill="auto"/>
            <w:vAlign w:val="bottom"/>
          </w:tcPr>
          <w:p w14:paraId="5136BD24" w14:textId="12C831DF" w:rsidR="007E23DC" w:rsidRPr="00E05B19" w:rsidRDefault="007E23DC" w:rsidP="007E23DC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183" w:type="dxa"/>
            <w:shd w:val="clear" w:color="auto" w:fill="auto"/>
          </w:tcPr>
          <w:p w14:paraId="3C02EBAA" w14:textId="59DF8743" w:rsidR="007E23DC" w:rsidRPr="00E05B19" w:rsidRDefault="002D3CFD" w:rsidP="007E23D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8A637C" w:rsidRPr="00E05B19">
              <w:rPr>
                <w:rFonts w:ascii="BrowalliaUPC" w:hAnsi="BrowalliaUPC" w:cs="BrowalliaUPC"/>
                <w:sz w:val="28"/>
                <w:szCs w:val="28"/>
              </w:rPr>
              <w:t>67,141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717AD93" w14:textId="77777777" w:rsidR="007E23DC" w:rsidRPr="00E05B19" w:rsidRDefault="007E23DC" w:rsidP="007E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183" w:type="dxa"/>
            <w:shd w:val="clear" w:color="auto" w:fill="auto"/>
          </w:tcPr>
          <w:p w14:paraId="426AD1EB" w14:textId="3DA4E0A5" w:rsidR="007E23DC" w:rsidRPr="00E05B19" w:rsidRDefault="007E23DC" w:rsidP="007E23D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(33,344)</w:t>
            </w:r>
          </w:p>
        </w:tc>
      </w:tr>
      <w:tr w:rsidR="00E05B19" w:rsidRPr="00E05B19" w14:paraId="395497AA" w14:textId="77777777" w:rsidTr="0035534D">
        <w:tblPrEx>
          <w:tblLook w:val="01E0" w:firstRow="1" w:lastRow="1" w:firstColumn="1" w:lastColumn="1" w:noHBand="0" w:noVBand="0"/>
        </w:tblPrEx>
        <w:tc>
          <w:tcPr>
            <w:tcW w:w="4388" w:type="dxa"/>
            <w:gridSpan w:val="2"/>
            <w:shd w:val="clear" w:color="auto" w:fill="auto"/>
            <w:vAlign w:val="bottom"/>
          </w:tcPr>
          <w:p w14:paraId="5ECA743B" w14:textId="77777777" w:rsidR="00193FE8" w:rsidRPr="00E05B19" w:rsidRDefault="00193FE8" w:rsidP="00193FE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17D9ED8D" w14:textId="4DE6CC08" w:rsidR="00193FE8" w:rsidRPr="00E05B19" w:rsidRDefault="00193FE8" w:rsidP="00193FE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BB3E1B" w:rsidRPr="00E05B19">
              <w:rPr>
                <w:rFonts w:ascii="BrowalliaUPC" w:hAnsi="BrowalliaUPC" w:cs="BrowalliaUPC"/>
                <w:sz w:val="28"/>
                <w:szCs w:val="28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1E7B0634" w14:textId="77777777" w:rsidR="00193FE8" w:rsidRPr="00E05B19" w:rsidRDefault="00193FE8" w:rsidP="00193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70A9B368" w14:textId="2D6B682F" w:rsidR="00193FE8" w:rsidRPr="00E05B19" w:rsidRDefault="00193FE8" w:rsidP="00193FE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479</w:t>
            </w:r>
          </w:p>
        </w:tc>
      </w:tr>
      <w:tr w:rsidR="00193FE8" w:rsidRPr="00E05B19" w14:paraId="0B729FBB" w14:textId="77777777" w:rsidTr="0035534D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4388" w:type="dxa"/>
            <w:gridSpan w:val="2"/>
            <w:shd w:val="clear" w:color="auto" w:fill="auto"/>
            <w:vAlign w:val="bottom"/>
          </w:tcPr>
          <w:p w14:paraId="7D4B2A66" w14:textId="673DBBD2" w:rsidR="00193FE8" w:rsidRPr="00E05B19" w:rsidRDefault="00193FE8" w:rsidP="00193FE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2564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A67C7F" w14:textId="57AB8EB6" w:rsidR="00193FE8" w:rsidRPr="00E05B19" w:rsidRDefault="00193FE8" w:rsidP="00193FE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64</w:t>
            </w:r>
            <w:r w:rsidR="00D40382" w:rsidRPr="00E05B19">
              <w:rPr>
                <w:rFonts w:ascii="BrowalliaUPC" w:hAnsi="BrowalliaUPC" w:cs="BrowalliaUPC"/>
                <w:sz w:val="28"/>
                <w:szCs w:val="28"/>
              </w:rPr>
              <w:t>7,</w:t>
            </w:r>
            <w:r w:rsidR="00214ACB" w:rsidRPr="00E05B19">
              <w:rPr>
                <w:rFonts w:ascii="BrowalliaUPC" w:hAnsi="BrowalliaUPC" w:cs="BrowalliaUPC"/>
                <w:sz w:val="28"/>
                <w:szCs w:val="28"/>
              </w:rPr>
              <w:t>893</w:t>
            </w:r>
          </w:p>
        </w:tc>
        <w:tc>
          <w:tcPr>
            <w:tcW w:w="236" w:type="dxa"/>
            <w:shd w:val="clear" w:color="auto" w:fill="auto"/>
          </w:tcPr>
          <w:p w14:paraId="5902EE46" w14:textId="77777777" w:rsidR="00193FE8" w:rsidRPr="00E05B19" w:rsidRDefault="00193FE8" w:rsidP="00193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7BE0F9" w14:textId="78EACB18" w:rsidR="00193FE8" w:rsidRPr="00E05B19" w:rsidRDefault="00193FE8" w:rsidP="00193FE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510,165</w:t>
            </w:r>
          </w:p>
        </w:tc>
      </w:tr>
    </w:tbl>
    <w:p w14:paraId="2DDBB5F0" w14:textId="3561EF78" w:rsidR="00475AEB" w:rsidRPr="00E05B19" w:rsidRDefault="00475AEB" w:rsidP="00C30523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443077D" w14:textId="7AE680C3" w:rsidR="007A5C27" w:rsidRPr="00E05B19" w:rsidRDefault="007A5C27" w:rsidP="007A5C27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>ค่าธรรมเนียมทางการเงินรอตัดบัญชีเป็นค่าธรรมเนียมทางการเงินในการจัดหาเงินกู้ยืมระยะยาวของบริษัท ค่าธรรมเนียมทางการเงินรอตัดบัญชีตัดจำหน่ายคำนวณโดยวิธีอัตราดอกเบี้ยที่แท้จริงตามอายุสัญญาที่เกี่ยวข้อง</w:t>
      </w:r>
    </w:p>
    <w:p w14:paraId="613742EA" w14:textId="77777777" w:rsidR="007A5C27" w:rsidRPr="00E05B19" w:rsidRDefault="007A5C27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7EDC5A9" w14:textId="4E779933" w:rsidR="00146E28" w:rsidRPr="00E05B19" w:rsidRDefault="00146E28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>ภายใต้สัญญาเงินกู้ บริษัทต้องปฏิบัติตามเงื่อนไขทางการเงินบางประการตามที่ระบุในสัญญา</w:t>
      </w:r>
      <w:r w:rsidR="009E15B9"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เช่น</w:t>
      </w:r>
      <w:r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3A809017" w14:textId="2FB1B76D" w:rsidR="00485267" w:rsidRPr="00E05B19" w:rsidRDefault="00485267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FD6977B" w14:textId="6ADCF009" w:rsidR="005C399B" w:rsidRPr="00E05B19" w:rsidRDefault="00057F70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>ณ วันที่</w:t>
      </w:r>
      <w:r w:rsidRPr="00E05B19">
        <w:rPr>
          <w:rFonts w:ascii="BrowalliaUPC" w:hAnsi="BrowalliaUPC" w:cs="BrowalliaUPC"/>
          <w:sz w:val="28"/>
          <w:szCs w:val="28"/>
        </w:rPr>
        <w:t xml:space="preserve"> 31 </w:t>
      </w:r>
      <w:r w:rsidRPr="00E05B19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E05B19">
        <w:rPr>
          <w:rFonts w:ascii="BrowalliaUPC" w:hAnsi="BrowalliaUPC" w:cs="BrowalliaUPC"/>
          <w:sz w:val="28"/>
          <w:szCs w:val="28"/>
        </w:rPr>
        <w:t xml:space="preserve"> 2563 </w:t>
      </w:r>
      <w:r w:rsidRPr="00E05B19">
        <w:rPr>
          <w:rFonts w:ascii="BrowalliaUPC" w:hAnsi="BrowalliaUPC" w:cs="BrowalliaUPC"/>
          <w:sz w:val="28"/>
          <w:szCs w:val="28"/>
          <w:cs/>
        </w:rPr>
        <w:t>บริษัทไม่สามารถ</w:t>
      </w:r>
      <w:proofErr w:type="spellStart"/>
      <w:r w:rsidRPr="00E05B19">
        <w:rPr>
          <w:rFonts w:ascii="BrowalliaUPC" w:hAnsi="BrowalliaUPC" w:cs="BrowalliaUPC"/>
          <w:sz w:val="28"/>
          <w:szCs w:val="28"/>
          <w:cs/>
        </w:rPr>
        <w:t>ดํารง</w:t>
      </w:r>
      <w:proofErr w:type="spellEnd"/>
      <w:r w:rsidRPr="00E05B19">
        <w:rPr>
          <w:rFonts w:ascii="BrowalliaUPC" w:hAnsi="BrowalliaUPC" w:cs="BrowalliaUPC"/>
          <w:sz w:val="28"/>
          <w:szCs w:val="28"/>
          <w:cs/>
        </w:rPr>
        <w:t xml:space="preserve">อัตราส่วนทางการเงินตามที่ระบุในสัญญากู้ยืมเงินกับธนาคารได้ </w:t>
      </w:r>
      <w:r w:rsidR="00254294" w:rsidRPr="00E05B19">
        <w:rPr>
          <w:rFonts w:ascii="BrowalliaUPC" w:hAnsi="BrowalliaUPC" w:cs="BrowalliaUPC"/>
          <w:sz w:val="28"/>
          <w:szCs w:val="28"/>
        </w:rPr>
        <w:br/>
      </w:r>
      <w:r w:rsidRPr="00E05B19">
        <w:rPr>
          <w:rFonts w:ascii="BrowalliaUPC" w:hAnsi="BrowalliaUPC" w:cs="BrowalliaUPC"/>
          <w:sz w:val="28"/>
          <w:szCs w:val="28"/>
          <w:cs/>
        </w:rPr>
        <w:t>ซึ่งไม่เป็นไปตามเงื่อนไขของสัญญาเงินกู้ยืม บริษัทจึงได้จัดประเภทเงินกู้ยืมดังกล่าวเป็นหนี้สินหมุนเวียนในงบแสดงฐานะการเงิน</w:t>
      </w:r>
    </w:p>
    <w:p w14:paraId="6D5D05A6" w14:textId="22AC4145" w:rsidR="003957B3" w:rsidRPr="00E05B19" w:rsidRDefault="003957B3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0F112C55" w14:textId="4B9D3078" w:rsidR="003957B3" w:rsidRPr="00E05B19" w:rsidRDefault="004B3EF9" w:rsidP="004B3EF9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E05B19">
        <w:rPr>
          <w:rFonts w:ascii="BrowalliaUPC" w:hAnsi="BrowalliaUPC" w:cs="BrowalliaUPC"/>
          <w:sz w:val="28"/>
          <w:szCs w:val="28"/>
          <w:u w:val="single"/>
          <w:cs/>
        </w:rPr>
        <w:t>หนี้สินจากภาระค้ำประกันเงินกู้ยืมของบริษัท</w:t>
      </w:r>
      <w:r w:rsidR="00D65371" w:rsidRPr="00E05B19">
        <w:rPr>
          <w:rFonts w:ascii="BrowalliaUPC" w:hAnsi="BrowalliaUPC" w:cs="BrowalliaUPC" w:hint="cs"/>
          <w:sz w:val="28"/>
          <w:szCs w:val="28"/>
          <w:u w:val="single"/>
          <w:cs/>
        </w:rPr>
        <w:t>ย่อย</w:t>
      </w:r>
    </w:p>
    <w:p w14:paraId="46C9DF99" w14:textId="77777777" w:rsidR="004B3EF9" w:rsidRPr="00E05B19" w:rsidRDefault="004B3EF9" w:rsidP="004B3EF9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20DE7DD1" w14:textId="299EC638" w:rsidR="003957B3" w:rsidRPr="00E05B19" w:rsidRDefault="003957B3" w:rsidP="003957B3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E05B19">
        <w:rPr>
          <w:rFonts w:ascii="BrowalliaUPC" w:hAnsi="BrowalliaUPC" w:cs="BrowalliaUPC"/>
          <w:sz w:val="28"/>
          <w:szCs w:val="28"/>
        </w:rPr>
        <w:t xml:space="preserve">30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เมษายน </w:t>
      </w:r>
      <w:r w:rsidRPr="00E05B19">
        <w:rPr>
          <w:rFonts w:ascii="BrowalliaUPC" w:hAnsi="BrowalliaUPC" w:cs="BrowalliaUPC"/>
          <w:sz w:val="28"/>
          <w:szCs w:val="28"/>
        </w:rPr>
        <w:t>2563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บริษัททำบันทึกข้อตกลงกับบริษัทหลักทรัพย์จัดการกองทุนแห่งหนึ่งเพื่อชำระหนี้ที่บริษัทมีภาระผูกพันจากการค้ำประกัน</w:t>
      </w:r>
      <w:r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เป็นเงินต้นและดอกเบี้ยจำนวน </w:t>
      </w:r>
      <w:r w:rsidRPr="00E05B19">
        <w:rPr>
          <w:rFonts w:ascii="BrowalliaUPC" w:hAnsi="BrowalliaUPC" w:cs="BrowalliaUPC"/>
          <w:sz w:val="28"/>
          <w:szCs w:val="28"/>
        </w:rPr>
        <w:t>199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ล้านบาท โดยมีการผ่อนจ่ายชำระเงินต้นและดอกเบี้ยเป็นเวลา </w:t>
      </w:r>
      <w:r w:rsidRPr="00E05B19">
        <w:rPr>
          <w:rFonts w:ascii="BrowalliaUPC" w:hAnsi="BrowalliaUPC" w:cs="BrowalliaUPC"/>
          <w:sz w:val="28"/>
          <w:szCs w:val="28"/>
        </w:rPr>
        <w:t>25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งวด งวดที่ </w:t>
      </w:r>
      <w:r w:rsidRPr="00E05B19">
        <w:rPr>
          <w:rFonts w:ascii="BrowalliaUPC" w:hAnsi="BrowalliaUPC" w:cs="BrowalliaUPC"/>
          <w:sz w:val="28"/>
          <w:szCs w:val="28"/>
        </w:rPr>
        <w:t>1 - 9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จ่ายชำระงวดละ </w:t>
      </w:r>
      <w:r w:rsidRPr="00E05B19">
        <w:rPr>
          <w:rFonts w:ascii="BrowalliaUPC" w:hAnsi="BrowalliaUPC" w:cs="BrowalliaUPC"/>
          <w:sz w:val="28"/>
          <w:szCs w:val="28"/>
        </w:rPr>
        <w:t>6.7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ล้านบาท งวดที่ </w:t>
      </w:r>
      <w:r w:rsidRPr="00E05B19">
        <w:rPr>
          <w:rFonts w:ascii="BrowalliaUPC" w:hAnsi="BrowalliaUPC" w:cs="BrowalliaUPC"/>
          <w:sz w:val="28"/>
          <w:szCs w:val="28"/>
        </w:rPr>
        <w:t>10 - 24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จ่ายงวดละ </w:t>
      </w:r>
      <w:r w:rsidRPr="00E05B19">
        <w:rPr>
          <w:rFonts w:ascii="BrowalliaUPC" w:hAnsi="BrowalliaUPC" w:cs="BrowalliaUPC"/>
          <w:sz w:val="28"/>
          <w:szCs w:val="28"/>
        </w:rPr>
        <w:t>10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ล้านบาท และชำระเงินต้นพร้อมดอกเบี้ยส่วนที่เหลือทั้งจำนวนงวดสุดท้าย ภายในวันที่ </w:t>
      </w:r>
      <w:r w:rsidRPr="00E05B19">
        <w:rPr>
          <w:rFonts w:ascii="BrowalliaUPC" w:hAnsi="BrowalliaUPC" w:cs="BrowalliaUPC"/>
          <w:sz w:val="28"/>
          <w:szCs w:val="28"/>
        </w:rPr>
        <w:t>30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Pr="00E05B19">
        <w:rPr>
          <w:rFonts w:ascii="BrowalliaUPC" w:hAnsi="BrowalliaUPC" w:cs="BrowalliaUPC"/>
          <w:sz w:val="28"/>
          <w:szCs w:val="28"/>
        </w:rPr>
        <w:t>2565</w:t>
      </w:r>
    </w:p>
    <w:p w14:paraId="4B2720CB" w14:textId="77777777" w:rsidR="003E34D6" w:rsidRPr="00E05B19" w:rsidRDefault="003E34D6" w:rsidP="003957B3">
      <w:pPr>
        <w:ind w:left="426"/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69983C7F" w14:textId="2D9CB0A4" w:rsidR="00752BD1" w:rsidRPr="00E05B19" w:rsidRDefault="003422E9" w:rsidP="003422E9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E05B19">
        <w:rPr>
          <w:rFonts w:ascii="BrowalliaUPC" w:hAnsi="BrowalliaUPC" w:cs="BrowalliaUPC"/>
          <w:sz w:val="28"/>
          <w:szCs w:val="28"/>
        </w:rPr>
        <w:t xml:space="preserve">30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มิถุนายน </w:t>
      </w:r>
      <w:r w:rsidRPr="00E05B19">
        <w:rPr>
          <w:rFonts w:ascii="BrowalliaUPC" w:hAnsi="BrowalliaUPC" w:cs="BrowalliaUPC"/>
          <w:sz w:val="28"/>
          <w:szCs w:val="28"/>
        </w:rPr>
        <w:t xml:space="preserve">2564 </w:t>
      </w:r>
      <w:r w:rsidRPr="00E05B19">
        <w:rPr>
          <w:rFonts w:ascii="BrowalliaUPC" w:hAnsi="BrowalliaUPC" w:cs="BrowalliaUPC"/>
          <w:sz w:val="28"/>
          <w:szCs w:val="28"/>
          <w:cs/>
        </w:rPr>
        <w:t>บริษัททำบันทึกข้อตกลงเปลี่ยนแปลงเงื่อ</w:t>
      </w:r>
      <w:r w:rsidR="006B1395" w:rsidRPr="00E05B19">
        <w:rPr>
          <w:rFonts w:ascii="BrowalliaUPC" w:hAnsi="BrowalliaUPC" w:cs="BrowalliaUPC" w:hint="cs"/>
          <w:sz w:val="28"/>
          <w:szCs w:val="28"/>
          <w:cs/>
        </w:rPr>
        <w:t>น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ไขการชำระหนี้กับบริษัทหลักทรัพย์จัดการกองทุนดังกล่าว </w:t>
      </w:r>
      <w:r w:rsidR="00E6417E" w:rsidRPr="00E05B19">
        <w:rPr>
          <w:rFonts w:ascii="BrowalliaUPC" w:hAnsi="BrowalliaUPC" w:cs="BrowalliaUPC" w:hint="cs"/>
          <w:sz w:val="28"/>
          <w:szCs w:val="28"/>
          <w:cs/>
        </w:rPr>
        <w:t xml:space="preserve">เพื่อขยายระยะเวลาชำระหนี้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โดย ณ วันที่ </w:t>
      </w:r>
      <w:r w:rsidRPr="00E05B19">
        <w:rPr>
          <w:rFonts w:ascii="BrowalliaUPC" w:hAnsi="BrowalliaUPC" w:cs="BrowalliaUPC"/>
          <w:sz w:val="28"/>
          <w:szCs w:val="28"/>
        </w:rPr>
        <w:t xml:space="preserve">30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มิถุนายน </w:t>
      </w:r>
      <w:r w:rsidRPr="00E05B19">
        <w:rPr>
          <w:rFonts w:ascii="BrowalliaUPC" w:hAnsi="BrowalliaUPC" w:cs="BrowalliaUPC"/>
          <w:sz w:val="28"/>
          <w:szCs w:val="28"/>
        </w:rPr>
        <w:t xml:space="preserve">2564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บริษัทมีภาระเงินต้นจำนวน </w:t>
      </w:r>
      <w:r w:rsidRPr="00E05B19">
        <w:rPr>
          <w:rFonts w:ascii="BrowalliaUPC" w:hAnsi="BrowalliaUPC" w:cs="BrowalliaUPC"/>
          <w:sz w:val="28"/>
          <w:szCs w:val="28"/>
        </w:rPr>
        <w:t xml:space="preserve">139.6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ล้านบาท โดยมีการผ่อนจ่ายชำระเงินต้นและดอกเบี้ยเป็นระยะเวลา </w:t>
      </w:r>
      <w:r w:rsidRPr="00E05B19">
        <w:rPr>
          <w:rFonts w:ascii="BrowalliaUPC" w:hAnsi="BrowalliaUPC" w:cs="BrowalliaUPC"/>
          <w:sz w:val="28"/>
          <w:szCs w:val="28"/>
        </w:rPr>
        <w:t xml:space="preserve">43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งวด งวดที่ </w:t>
      </w:r>
      <w:r w:rsidRPr="00E05B19">
        <w:rPr>
          <w:rFonts w:ascii="BrowalliaUPC" w:hAnsi="BrowalliaUPC" w:cs="BrowalliaUPC"/>
          <w:sz w:val="28"/>
          <w:szCs w:val="28"/>
        </w:rPr>
        <w:t xml:space="preserve">1 - 10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E05B19">
        <w:rPr>
          <w:rFonts w:ascii="BrowalliaUPC" w:hAnsi="BrowalliaUPC" w:cs="BrowalliaUPC"/>
          <w:sz w:val="28"/>
          <w:szCs w:val="28"/>
        </w:rPr>
        <w:t xml:space="preserve">3.4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ล้านบาท งวดที่ </w:t>
      </w:r>
      <w:r w:rsidRPr="00E05B19">
        <w:rPr>
          <w:rFonts w:ascii="BrowalliaUPC" w:hAnsi="BrowalliaUPC" w:cs="BrowalliaUPC"/>
          <w:sz w:val="28"/>
          <w:szCs w:val="28"/>
        </w:rPr>
        <w:t xml:space="preserve">11 - 22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E05B19">
        <w:rPr>
          <w:rFonts w:ascii="BrowalliaUPC" w:hAnsi="BrowalliaUPC" w:cs="BrowalliaUPC"/>
          <w:sz w:val="28"/>
          <w:szCs w:val="28"/>
        </w:rPr>
        <w:t xml:space="preserve">3.8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ล้านบาท งวดที่ </w:t>
      </w:r>
      <w:r w:rsidRPr="00E05B19">
        <w:rPr>
          <w:rFonts w:ascii="BrowalliaUPC" w:hAnsi="BrowalliaUPC" w:cs="BrowalliaUPC"/>
          <w:sz w:val="28"/>
          <w:szCs w:val="28"/>
        </w:rPr>
        <w:t xml:space="preserve">23 - 42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E05B19">
        <w:rPr>
          <w:rFonts w:ascii="BrowalliaUPC" w:hAnsi="BrowalliaUPC" w:cs="BrowalliaUPC"/>
          <w:sz w:val="28"/>
          <w:szCs w:val="28"/>
        </w:rPr>
        <w:t xml:space="preserve">4.2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ล้านบาท และชำระเงินต้นพร้อมดอกเบี้ยส่วนที่เหลือทั้งจำนวนงวดสุดท้าย ภายใน วันที่ </w:t>
      </w:r>
      <w:r w:rsidRPr="00E05B19">
        <w:rPr>
          <w:rFonts w:ascii="BrowalliaUPC" w:hAnsi="BrowalliaUPC" w:cs="BrowalliaUPC"/>
          <w:sz w:val="28"/>
          <w:szCs w:val="28"/>
        </w:rPr>
        <w:t xml:space="preserve">31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มกราคม </w:t>
      </w:r>
      <w:r w:rsidRPr="00E05B19">
        <w:rPr>
          <w:rFonts w:ascii="BrowalliaUPC" w:hAnsi="BrowalliaUPC" w:cs="BrowalliaUPC"/>
          <w:sz w:val="28"/>
          <w:szCs w:val="28"/>
        </w:rPr>
        <w:t>2568</w:t>
      </w:r>
    </w:p>
    <w:p w14:paraId="2B26F1CD" w14:textId="4F486BF6" w:rsidR="00CE7978" w:rsidRPr="00E05B19" w:rsidRDefault="00CE7978" w:rsidP="005364B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862A857" w14:textId="1206C6DF" w:rsidR="00193FE8" w:rsidRPr="00E05B19" w:rsidRDefault="00193FE8" w:rsidP="005364B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90814F5" w14:textId="77777777" w:rsidR="00373554" w:rsidRPr="00E05B19" w:rsidRDefault="00373554" w:rsidP="005364B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D3CB707" w14:textId="0D4663C8" w:rsidR="00193FE8" w:rsidRPr="00E05B19" w:rsidRDefault="00193FE8" w:rsidP="005364B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06EBA22" w14:textId="12E79953" w:rsidR="00193FE8" w:rsidRPr="00E05B19" w:rsidRDefault="00193FE8" w:rsidP="005364B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9F1B900" w14:textId="2ABD51A9" w:rsidR="00193FE8" w:rsidRPr="00E05B19" w:rsidRDefault="00193FE8" w:rsidP="005364B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AC42920" w14:textId="5D267413" w:rsidR="00CE4CF1" w:rsidRPr="00E05B19" w:rsidRDefault="002A41D7" w:rsidP="00CE4CF1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644"/>
        </w:tabs>
        <w:ind w:left="644" w:hanging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lastRenderedPageBreak/>
        <w:t>หนี้สินหมุนเ</w:t>
      </w:r>
      <w:r w:rsidR="00052C48"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วีย</w:t>
      </w: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นอื่น</w:t>
      </w:r>
      <w:bookmarkStart w:id="2" w:name="_Hlk33649564"/>
    </w:p>
    <w:p w14:paraId="34A7FD56" w14:textId="21542A94" w:rsidR="00CE4CF1" w:rsidRPr="00E05B19" w:rsidRDefault="00CE4CF1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905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3760"/>
        <w:gridCol w:w="1144"/>
        <w:gridCol w:w="236"/>
        <w:gridCol w:w="1146"/>
        <w:gridCol w:w="237"/>
        <w:gridCol w:w="1143"/>
        <w:gridCol w:w="236"/>
        <w:gridCol w:w="1155"/>
      </w:tblGrid>
      <w:tr w:rsidR="00E05B19" w:rsidRPr="00E05B19" w14:paraId="0A474877" w14:textId="77777777" w:rsidTr="00254294">
        <w:tc>
          <w:tcPr>
            <w:tcW w:w="3760" w:type="dxa"/>
          </w:tcPr>
          <w:p w14:paraId="24BA0BED" w14:textId="77777777" w:rsidR="0008677C" w:rsidRPr="00E05B19" w:rsidRDefault="0008677C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5297" w:type="dxa"/>
            <w:gridSpan w:val="7"/>
            <w:hideMark/>
          </w:tcPr>
          <w:p w14:paraId="10683F0B" w14:textId="77777777" w:rsidR="0008677C" w:rsidRPr="00E05B19" w:rsidRDefault="0008677C" w:rsidP="00B312C9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05B19" w:rsidRPr="00E05B19" w14:paraId="332607F2" w14:textId="77777777" w:rsidTr="00254294">
        <w:tc>
          <w:tcPr>
            <w:tcW w:w="3760" w:type="dxa"/>
          </w:tcPr>
          <w:p w14:paraId="6BB3AAEF" w14:textId="77777777" w:rsidR="0008677C" w:rsidRPr="00E05B19" w:rsidRDefault="0008677C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18B62" w14:textId="77777777" w:rsidR="0008677C" w:rsidRPr="00E05B19" w:rsidRDefault="0008677C" w:rsidP="00B312C9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43D127B" w14:textId="77777777" w:rsidR="0008677C" w:rsidRPr="00E05B19" w:rsidRDefault="0008677C" w:rsidP="00B312C9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FAD764" w14:textId="77777777" w:rsidR="0008677C" w:rsidRPr="00E05B19" w:rsidRDefault="0008677C" w:rsidP="00B312C9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05B19" w:rsidRPr="00E05B19" w14:paraId="08DF08A6" w14:textId="77777777" w:rsidTr="00254294">
        <w:tc>
          <w:tcPr>
            <w:tcW w:w="3760" w:type="dxa"/>
          </w:tcPr>
          <w:p w14:paraId="550BA90D" w14:textId="77777777" w:rsidR="0008677C" w:rsidRPr="00E05B19" w:rsidRDefault="0008677C" w:rsidP="00B312C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614545" w14:textId="5BF843B4" w:rsidR="0008677C" w:rsidRPr="00E05B19" w:rsidRDefault="000B2B65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08677C" w:rsidRPr="00E05B19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B30F9" w14:textId="77777777" w:rsidR="0008677C" w:rsidRPr="00E05B19" w:rsidRDefault="0008677C" w:rsidP="00B312C9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2902E" w14:textId="77777777" w:rsidR="0008677C" w:rsidRPr="00E05B19" w:rsidRDefault="0008677C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7" w:type="dxa"/>
            <w:vAlign w:val="bottom"/>
          </w:tcPr>
          <w:p w14:paraId="6AE218BD" w14:textId="77777777" w:rsidR="0008677C" w:rsidRPr="00E05B19" w:rsidRDefault="0008677C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BF74D" w14:textId="289AA5F6" w:rsidR="0008677C" w:rsidRPr="00E05B19" w:rsidRDefault="000B2B65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08677C" w:rsidRPr="00E05B19">
              <w:rPr>
                <w:rFonts w:ascii="BrowalliaUPC" w:hAnsi="BrowalliaUPC" w:cs="BrowalliaUPC"/>
                <w:sz w:val="28"/>
                <w:szCs w:val="28"/>
              </w:rPr>
              <w:br/>
              <w:t>2564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B53DC" w14:textId="77777777" w:rsidR="0008677C" w:rsidRPr="00E05B19" w:rsidRDefault="0008677C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D07BF" w14:textId="77777777" w:rsidR="0008677C" w:rsidRPr="00E05B19" w:rsidRDefault="0008677C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</w:tr>
      <w:tr w:rsidR="00E05B19" w:rsidRPr="00E05B19" w14:paraId="752BF50B" w14:textId="77777777" w:rsidTr="00254294">
        <w:trPr>
          <w:trHeight w:val="311"/>
        </w:trPr>
        <w:tc>
          <w:tcPr>
            <w:tcW w:w="3760" w:type="dxa"/>
            <w:vAlign w:val="bottom"/>
          </w:tcPr>
          <w:p w14:paraId="6F5B8F1C" w14:textId="77777777" w:rsidR="0008677C" w:rsidRPr="00E05B19" w:rsidRDefault="0008677C" w:rsidP="00B312C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268E17F7" w14:textId="77777777" w:rsidR="0008677C" w:rsidRPr="00E05B19" w:rsidRDefault="0008677C" w:rsidP="00B312C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3A1CB2" w14:textId="77777777" w:rsidR="0008677C" w:rsidRPr="00E05B19" w:rsidRDefault="0008677C" w:rsidP="00B312C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346BBAD2" w14:textId="77777777" w:rsidR="0008677C" w:rsidRPr="00E05B19" w:rsidRDefault="0008677C" w:rsidP="00B312C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3EAE22F" w14:textId="77777777" w:rsidR="0008677C" w:rsidRPr="00E05B19" w:rsidRDefault="0008677C" w:rsidP="00B312C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F3DB07" w14:textId="77777777" w:rsidR="0008677C" w:rsidRPr="00E05B19" w:rsidRDefault="0008677C" w:rsidP="00B312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2646A1" w14:textId="77777777" w:rsidR="0008677C" w:rsidRPr="00E05B19" w:rsidRDefault="0008677C" w:rsidP="00B312C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97052F9" w14:textId="77777777" w:rsidR="0008677C" w:rsidRPr="00E05B19" w:rsidRDefault="0008677C" w:rsidP="00B312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E05B19" w:rsidRPr="00E05B19" w14:paraId="033BF70F" w14:textId="77777777" w:rsidTr="00254294">
        <w:tc>
          <w:tcPr>
            <w:tcW w:w="3760" w:type="dxa"/>
            <w:vAlign w:val="center"/>
            <w:hideMark/>
          </w:tcPr>
          <w:p w14:paraId="326497FD" w14:textId="740B96E7" w:rsidR="00F472D0" w:rsidRPr="00E05B19" w:rsidRDefault="00F472D0" w:rsidP="00F472D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44" w:type="dxa"/>
          </w:tcPr>
          <w:p w14:paraId="58279B74" w14:textId="6ACADCF6" w:rsidR="00F472D0" w:rsidRPr="00E05B19" w:rsidRDefault="00F472D0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FA7CC2" w:rsidRPr="00E05B19">
              <w:rPr>
                <w:rFonts w:ascii="BrowalliaUPC" w:hAnsi="BrowalliaUPC" w:cs="BrowalliaUPC"/>
                <w:sz w:val="28"/>
                <w:szCs w:val="28"/>
              </w:rPr>
              <w:t>9,177</w:t>
            </w:r>
          </w:p>
        </w:tc>
        <w:tc>
          <w:tcPr>
            <w:tcW w:w="236" w:type="dxa"/>
          </w:tcPr>
          <w:p w14:paraId="0283831E" w14:textId="77777777" w:rsidR="00F472D0" w:rsidRPr="00E05B19" w:rsidRDefault="00F472D0" w:rsidP="00F472D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hideMark/>
          </w:tcPr>
          <w:p w14:paraId="0A49BE70" w14:textId="3438659E" w:rsidR="00F472D0" w:rsidRPr="00E05B19" w:rsidRDefault="00F472D0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36,577</w:t>
            </w:r>
          </w:p>
        </w:tc>
        <w:tc>
          <w:tcPr>
            <w:tcW w:w="237" w:type="dxa"/>
          </w:tcPr>
          <w:p w14:paraId="4A1B8C6E" w14:textId="77777777" w:rsidR="00F472D0" w:rsidRPr="00E05B19" w:rsidRDefault="00F472D0" w:rsidP="00F472D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DE73C35" w14:textId="6447A2A0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26,7</w:t>
            </w:r>
            <w:r w:rsidR="004828AA" w:rsidRPr="00E05B19">
              <w:rPr>
                <w:rFonts w:ascii="BrowalliaUPC" w:hAnsi="BrowalliaUPC" w:cs="BrowalliaUPC"/>
                <w:sz w:val="28"/>
                <w:szCs w:val="28"/>
              </w:rPr>
              <w:t>62</w:t>
            </w:r>
          </w:p>
        </w:tc>
        <w:tc>
          <w:tcPr>
            <w:tcW w:w="236" w:type="dxa"/>
          </w:tcPr>
          <w:p w14:paraId="4AFD8928" w14:textId="77777777" w:rsidR="00F472D0" w:rsidRPr="00E05B19" w:rsidRDefault="00F472D0" w:rsidP="00F472D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hideMark/>
          </w:tcPr>
          <w:p w14:paraId="7B839D71" w14:textId="57E8F2F1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29,370</w:t>
            </w:r>
          </w:p>
        </w:tc>
      </w:tr>
      <w:tr w:rsidR="00E05B19" w:rsidRPr="00E05B19" w14:paraId="26DAB207" w14:textId="77777777" w:rsidTr="00254294">
        <w:tc>
          <w:tcPr>
            <w:tcW w:w="3760" w:type="dxa"/>
          </w:tcPr>
          <w:p w14:paraId="2E81A96E" w14:textId="228E98AA" w:rsidR="00F472D0" w:rsidRPr="00E05B19" w:rsidRDefault="00F472D0" w:rsidP="00F472D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eastAsia="Cordia New" w:hAnsi="BrowalliaUPC" w:cs="BrowalliaUPC"/>
                <w:sz w:val="28"/>
                <w:szCs w:val="28"/>
                <w:cs/>
                <w:lang w:val="en-GB"/>
              </w:rPr>
              <w:t>ภาษีขายที่ไม่ได้ชำระตามกำหนด</w:t>
            </w:r>
          </w:p>
        </w:tc>
        <w:tc>
          <w:tcPr>
            <w:tcW w:w="1144" w:type="dxa"/>
            <w:vAlign w:val="center"/>
          </w:tcPr>
          <w:p w14:paraId="3F4DB688" w14:textId="77E62F91" w:rsidR="00F472D0" w:rsidRPr="00E05B19" w:rsidRDefault="00A66CEF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61,318</w:t>
            </w:r>
          </w:p>
        </w:tc>
        <w:tc>
          <w:tcPr>
            <w:tcW w:w="236" w:type="dxa"/>
          </w:tcPr>
          <w:p w14:paraId="23605A85" w14:textId="77777777" w:rsidR="00F472D0" w:rsidRPr="00E05B19" w:rsidRDefault="00F472D0" w:rsidP="00F472D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427D755C" w14:textId="584E763A" w:rsidR="00F472D0" w:rsidRPr="00E05B19" w:rsidRDefault="00A66CEF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57,797</w:t>
            </w:r>
          </w:p>
        </w:tc>
        <w:tc>
          <w:tcPr>
            <w:tcW w:w="237" w:type="dxa"/>
          </w:tcPr>
          <w:p w14:paraId="620C2A7A" w14:textId="77777777" w:rsidR="00F472D0" w:rsidRPr="00E05B19" w:rsidRDefault="00F472D0" w:rsidP="00F472D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7C68548" w14:textId="6A4A2C82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F3D167" w14:textId="77777777" w:rsidR="00F472D0" w:rsidRPr="00E05B19" w:rsidRDefault="00F472D0" w:rsidP="00F472D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5B549BD" w14:textId="521948BA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       -</w:t>
            </w:r>
          </w:p>
        </w:tc>
      </w:tr>
      <w:tr w:rsidR="00E05B19" w:rsidRPr="00E05B19" w14:paraId="3F19E7B5" w14:textId="77777777" w:rsidTr="00254294">
        <w:tc>
          <w:tcPr>
            <w:tcW w:w="3760" w:type="dxa"/>
            <w:vAlign w:val="center"/>
          </w:tcPr>
          <w:p w14:paraId="3CC94D2A" w14:textId="77777777" w:rsidR="00F472D0" w:rsidRPr="00E05B19" w:rsidRDefault="00F472D0" w:rsidP="00F472D0">
            <w:pPr>
              <w:spacing w:line="240" w:lineRule="auto"/>
              <w:ind w:left="252" w:hanging="252"/>
              <w:rPr>
                <w:rFonts w:ascii="BrowalliaUPC" w:eastAsia="Cordia New" w:hAnsi="BrowalliaUPC" w:cs="BrowalliaUPC"/>
                <w:sz w:val="28"/>
                <w:szCs w:val="28"/>
              </w:rPr>
            </w:pPr>
            <w:r w:rsidRPr="00E05B19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ประมาณการหนี้สินจากการรับประกัน</w:t>
            </w:r>
          </w:p>
          <w:p w14:paraId="2EEC6C45" w14:textId="2457058D" w:rsidR="00F472D0" w:rsidRPr="00E05B19" w:rsidRDefault="00F472D0" w:rsidP="00F472D0">
            <w:pPr>
              <w:spacing w:line="240" w:lineRule="auto"/>
              <w:ind w:left="252" w:hanging="252"/>
              <w:rPr>
                <w:rFonts w:ascii="BrowalliaUPC" w:eastAsia="Cordia New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eastAsia="Cordia New" w:hAnsi="BrowalliaUPC" w:cs="BrowalliaUPC"/>
                <w:sz w:val="28"/>
                <w:szCs w:val="28"/>
              </w:rPr>
              <w:t xml:space="preserve">   </w:t>
            </w:r>
            <w:r w:rsidRPr="00E05B19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รายได้</w:t>
            </w:r>
            <w:proofErr w:type="spellStart"/>
            <w:r w:rsidRPr="00E05B19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แฟ</w:t>
            </w:r>
            <w:proofErr w:type="spellEnd"/>
            <w:r w:rsidRPr="00E05B19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รนไช</w:t>
            </w:r>
            <w:proofErr w:type="spellStart"/>
            <w:r w:rsidRPr="00E05B19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144" w:type="dxa"/>
          </w:tcPr>
          <w:p w14:paraId="0765A349" w14:textId="77777777" w:rsidR="00F472D0" w:rsidRPr="00E05B19" w:rsidRDefault="00F472D0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F024F9C" w14:textId="3648DFA8" w:rsidR="00AD001A" w:rsidRPr="00E05B19" w:rsidRDefault="00AD001A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57,577</w:t>
            </w:r>
          </w:p>
        </w:tc>
        <w:tc>
          <w:tcPr>
            <w:tcW w:w="236" w:type="dxa"/>
          </w:tcPr>
          <w:p w14:paraId="56B4E485" w14:textId="77777777" w:rsidR="00F472D0" w:rsidRPr="00E05B19" w:rsidRDefault="00F472D0" w:rsidP="00F472D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78A742B" w14:textId="77777777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4AF9BC7" w14:textId="05974E32" w:rsidR="00F472D0" w:rsidRPr="00E05B19" w:rsidRDefault="00F472D0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49,077</w:t>
            </w:r>
          </w:p>
        </w:tc>
        <w:tc>
          <w:tcPr>
            <w:tcW w:w="237" w:type="dxa"/>
          </w:tcPr>
          <w:p w14:paraId="0FF81CDA" w14:textId="77777777" w:rsidR="00F472D0" w:rsidRPr="00E05B19" w:rsidRDefault="00F472D0" w:rsidP="00F472D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0637EAD" w14:textId="77777777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C779EE7" w14:textId="53FF5D1B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17D73D" w14:textId="77777777" w:rsidR="00F472D0" w:rsidRPr="00E05B19" w:rsidRDefault="00F472D0" w:rsidP="00F472D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F5EC849" w14:textId="77777777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1A91867" w14:textId="52367E1F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       -</w:t>
            </w:r>
          </w:p>
        </w:tc>
      </w:tr>
      <w:tr w:rsidR="00E05B19" w:rsidRPr="00E05B19" w14:paraId="54221641" w14:textId="77777777" w:rsidTr="00254294">
        <w:tc>
          <w:tcPr>
            <w:tcW w:w="3760" w:type="dxa"/>
          </w:tcPr>
          <w:p w14:paraId="30D2A665" w14:textId="2F85D1DE" w:rsidR="00F472D0" w:rsidRPr="00E05B19" w:rsidRDefault="00F472D0" w:rsidP="00F472D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05B19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44" w:type="dxa"/>
            <w:vAlign w:val="center"/>
          </w:tcPr>
          <w:p w14:paraId="1C464EBB" w14:textId="3404D381" w:rsidR="00F472D0" w:rsidRPr="00E05B19" w:rsidRDefault="00A74EAD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77,716</w:t>
            </w:r>
          </w:p>
        </w:tc>
        <w:tc>
          <w:tcPr>
            <w:tcW w:w="236" w:type="dxa"/>
          </w:tcPr>
          <w:p w14:paraId="50470DD6" w14:textId="77777777" w:rsidR="00F472D0" w:rsidRPr="00E05B19" w:rsidRDefault="00F472D0" w:rsidP="00F73BE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6" w:type="dxa"/>
            <w:vAlign w:val="center"/>
          </w:tcPr>
          <w:p w14:paraId="50EAA388" w14:textId="11690CFB" w:rsidR="00F472D0" w:rsidRPr="00E05B19" w:rsidRDefault="00A74EAD" w:rsidP="00F73BE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80,382</w:t>
            </w:r>
          </w:p>
        </w:tc>
        <w:tc>
          <w:tcPr>
            <w:tcW w:w="237" w:type="dxa"/>
          </w:tcPr>
          <w:p w14:paraId="54907B9C" w14:textId="77777777" w:rsidR="00F472D0" w:rsidRPr="00E05B19" w:rsidRDefault="00F472D0" w:rsidP="00F472D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45E2FC65" w14:textId="3A9A6A51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5,894</w:t>
            </w:r>
          </w:p>
        </w:tc>
        <w:tc>
          <w:tcPr>
            <w:tcW w:w="236" w:type="dxa"/>
          </w:tcPr>
          <w:p w14:paraId="2FF977AC" w14:textId="77777777" w:rsidR="00F472D0" w:rsidRPr="00E05B19" w:rsidRDefault="00F472D0" w:rsidP="00F472D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1070D82E" w14:textId="0F9150CB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11,182</w:t>
            </w:r>
          </w:p>
        </w:tc>
      </w:tr>
      <w:tr w:rsidR="00E05B19" w:rsidRPr="00E05B19" w14:paraId="10B05D0B" w14:textId="77777777" w:rsidTr="00254294">
        <w:tc>
          <w:tcPr>
            <w:tcW w:w="3760" w:type="dxa"/>
          </w:tcPr>
          <w:p w14:paraId="6B883E5A" w14:textId="3BD0FDC7" w:rsidR="00F472D0" w:rsidRPr="00E05B19" w:rsidRDefault="00F472D0" w:rsidP="00F472D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05B19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ผลประโยชน์พนักงานค้างจ่าย</w:t>
            </w:r>
          </w:p>
        </w:tc>
        <w:tc>
          <w:tcPr>
            <w:tcW w:w="1144" w:type="dxa"/>
            <w:vAlign w:val="center"/>
          </w:tcPr>
          <w:p w14:paraId="64CCF69C" w14:textId="3376AA8D" w:rsidR="00F472D0" w:rsidRPr="00E05B19" w:rsidRDefault="00555550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16,275</w:t>
            </w:r>
          </w:p>
        </w:tc>
        <w:tc>
          <w:tcPr>
            <w:tcW w:w="236" w:type="dxa"/>
          </w:tcPr>
          <w:p w14:paraId="261D9883" w14:textId="77777777" w:rsidR="00F472D0" w:rsidRPr="00E05B19" w:rsidRDefault="00F472D0" w:rsidP="00F472D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5870AB43" w14:textId="3BEF8712" w:rsidR="00F472D0" w:rsidRPr="00E05B19" w:rsidRDefault="00F472D0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20,730</w:t>
            </w:r>
          </w:p>
        </w:tc>
        <w:tc>
          <w:tcPr>
            <w:tcW w:w="237" w:type="dxa"/>
          </w:tcPr>
          <w:p w14:paraId="756702BA" w14:textId="77777777" w:rsidR="00F472D0" w:rsidRPr="00E05B19" w:rsidRDefault="00F472D0" w:rsidP="00F472D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0BE08E2A" w14:textId="06A3BFBC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40BA86A6" w14:textId="77777777" w:rsidR="00F472D0" w:rsidRPr="00E05B19" w:rsidRDefault="00F472D0" w:rsidP="00F472D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4ECC5A48" w14:textId="54D533F1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   -</w:t>
            </w:r>
          </w:p>
        </w:tc>
      </w:tr>
      <w:tr w:rsidR="00E05B19" w:rsidRPr="00E05B19" w14:paraId="5C24E750" w14:textId="77777777" w:rsidTr="00254294">
        <w:tc>
          <w:tcPr>
            <w:tcW w:w="3760" w:type="dxa"/>
          </w:tcPr>
          <w:p w14:paraId="07CE5FF3" w14:textId="5BA483BF" w:rsidR="00F472D0" w:rsidRPr="00E05B19" w:rsidRDefault="00F472D0" w:rsidP="00F472D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05B19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44" w:type="dxa"/>
            <w:vAlign w:val="center"/>
          </w:tcPr>
          <w:p w14:paraId="13439DC2" w14:textId="23F06D45" w:rsidR="00F472D0" w:rsidRPr="00E05B19" w:rsidRDefault="00297386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14,773</w:t>
            </w:r>
          </w:p>
        </w:tc>
        <w:tc>
          <w:tcPr>
            <w:tcW w:w="236" w:type="dxa"/>
          </w:tcPr>
          <w:p w14:paraId="2407E2F6" w14:textId="77777777" w:rsidR="00F472D0" w:rsidRPr="00E05B19" w:rsidRDefault="00F472D0" w:rsidP="00F472D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5D9AB5C8" w14:textId="6F1D7EE0" w:rsidR="00F472D0" w:rsidRPr="00E05B19" w:rsidRDefault="00F472D0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14,773</w:t>
            </w:r>
          </w:p>
        </w:tc>
        <w:tc>
          <w:tcPr>
            <w:tcW w:w="237" w:type="dxa"/>
          </w:tcPr>
          <w:p w14:paraId="133C9F43" w14:textId="77777777" w:rsidR="00F472D0" w:rsidRPr="00E05B19" w:rsidRDefault="00F472D0" w:rsidP="00F472D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17B68C82" w14:textId="50ED7F44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12,794</w:t>
            </w:r>
          </w:p>
        </w:tc>
        <w:tc>
          <w:tcPr>
            <w:tcW w:w="236" w:type="dxa"/>
          </w:tcPr>
          <w:p w14:paraId="51390F6C" w14:textId="77777777" w:rsidR="00F472D0" w:rsidRPr="00E05B19" w:rsidRDefault="00F472D0" w:rsidP="00F472D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151184EB" w14:textId="1236873C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12,794</w:t>
            </w:r>
          </w:p>
        </w:tc>
      </w:tr>
      <w:tr w:rsidR="00E05B19" w:rsidRPr="00E05B19" w14:paraId="01C3E26E" w14:textId="77777777" w:rsidTr="00254294">
        <w:tc>
          <w:tcPr>
            <w:tcW w:w="3760" w:type="dxa"/>
          </w:tcPr>
          <w:p w14:paraId="6798E0A9" w14:textId="515F2907" w:rsidR="00F472D0" w:rsidRPr="00E05B19" w:rsidRDefault="00F472D0" w:rsidP="00F472D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05B19">
              <w:rPr>
                <w:rFonts w:ascii="BrowalliaUPC" w:eastAsia="Cordia New" w:hAnsi="BrowalliaUPC" w:cs="BrowalliaUPC"/>
                <w:sz w:val="28"/>
                <w:szCs w:val="28"/>
                <w:cs/>
                <w:lang w:val="en-GB"/>
              </w:rPr>
              <w:t>ค่าตอบแทนค้างจ่าย</w:t>
            </w:r>
          </w:p>
        </w:tc>
        <w:tc>
          <w:tcPr>
            <w:tcW w:w="1144" w:type="dxa"/>
            <w:vAlign w:val="center"/>
          </w:tcPr>
          <w:p w14:paraId="6EEF9759" w14:textId="08A5614D" w:rsidR="00F472D0" w:rsidRPr="00E05B19" w:rsidRDefault="008B3D2A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18,466</w:t>
            </w:r>
          </w:p>
        </w:tc>
        <w:tc>
          <w:tcPr>
            <w:tcW w:w="236" w:type="dxa"/>
          </w:tcPr>
          <w:p w14:paraId="788E1702" w14:textId="77777777" w:rsidR="00F472D0" w:rsidRPr="00E05B19" w:rsidRDefault="00F472D0" w:rsidP="00F472D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7E15944B" w14:textId="59994033" w:rsidR="00F472D0" w:rsidRPr="00E05B19" w:rsidRDefault="00F472D0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15,538</w:t>
            </w:r>
          </w:p>
        </w:tc>
        <w:tc>
          <w:tcPr>
            <w:tcW w:w="237" w:type="dxa"/>
          </w:tcPr>
          <w:p w14:paraId="1CE70918" w14:textId="77777777" w:rsidR="00F472D0" w:rsidRPr="00E05B19" w:rsidRDefault="00F472D0" w:rsidP="00F472D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66549D55" w14:textId="42382560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18,466</w:t>
            </w:r>
          </w:p>
        </w:tc>
        <w:tc>
          <w:tcPr>
            <w:tcW w:w="236" w:type="dxa"/>
          </w:tcPr>
          <w:p w14:paraId="5724A7E2" w14:textId="77777777" w:rsidR="00F472D0" w:rsidRPr="00E05B19" w:rsidRDefault="00F472D0" w:rsidP="00F472D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3449796C" w14:textId="50EEC4BD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15,538</w:t>
            </w:r>
          </w:p>
        </w:tc>
      </w:tr>
      <w:tr w:rsidR="00E05B19" w:rsidRPr="00E05B19" w14:paraId="5C1EC3C9" w14:textId="77777777" w:rsidTr="00254294">
        <w:tc>
          <w:tcPr>
            <w:tcW w:w="3760" w:type="dxa"/>
          </w:tcPr>
          <w:p w14:paraId="5FDADEBF" w14:textId="3AC40639" w:rsidR="00F472D0" w:rsidRPr="00E05B19" w:rsidRDefault="00F472D0" w:rsidP="00F472D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ภาษีหัก ณ ที่จ่ายที่ไม่ได้ชำระตามกำหนด</w:t>
            </w:r>
          </w:p>
        </w:tc>
        <w:tc>
          <w:tcPr>
            <w:tcW w:w="1144" w:type="dxa"/>
            <w:vAlign w:val="center"/>
          </w:tcPr>
          <w:p w14:paraId="6AA036FA" w14:textId="553A4443" w:rsidR="00F472D0" w:rsidRPr="00E05B19" w:rsidRDefault="00555550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6,245</w:t>
            </w:r>
          </w:p>
        </w:tc>
        <w:tc>
          <w:tcPr>
            <w:tcW w:w="236" w:type="dxa"/>
          </w:tcPr>
          <w:p w14:paraId="1F69FCC0" w14:textId="77777777" w:rsidR="00F472D0" w:rsidRPr="00E05B19" w:rsidRDefault="00F472D0" w:rsidP="00F472D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401202C1" w14:textId="3A806610" w:rsidR="00F472D0" w:rsidRPr="00E05B19" w:rsidRDefault="00F472D0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6,037</w:t>
            </w:r>
          </w:p>
        </w:tc>
        <w:tc>
          <w:tcPr>
            <w:tcW w:w="237" w:type="dxa"/>
          </w:tcPr>
          <w:p w14:paraId="0E007803" w14:textId="77777777" w:rsidR="00F472D0" w:rsidRPr="00E05B19" w:rsidRDefault="00F472D0" w:rsidP="00F472D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4308D305" w14:textId="52FF4A7D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944F0B" w14:textId="77777777" w:rsidR="00F472D0" w:rsidRPr="00E05B19" w:rsidRDefault="00F472D0" w:rsidP="00F472D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8A925E0" w14:textId="2594CB7B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</w:tr>
      <w:tr w:rsidR="00E05B19" w:rsidRPr="00E05B19" w14:paraId="69600854" w14:textId="77777777" w:rsidTr="00254294">
        <w:tc>
          <w:tcPr>
            <w:tcW w:w="3760" w:type="dxa"/>
          </w:tcPr>
          <w:p w14:paraId="42B5861B" w14:textId="74AE5B2F" w:rsidR="00F472D0" w:rsidRPr="00E05B19" w:rsidRDefault="00F472D0" w:rsidP="00F472D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อื่นๆ</w:t>
            </w:r>
          </w:p>
        </w:tc>
        <w:tc>
          <w:tcPr>
            <w:tcW w:w="1144" w:type="dxa"/>
            <w:vAlign w:val="center"/>
          </w:tcPr>
          <w:p w14:paraId="48E69260" w14:textId="4D97741D" w:rsidR="00F472D0" w:rsidRPr="00E05B19" w:rsidRDefault="00E67F97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21,878</w:t>
            </w:r>
          </w:p>
        </w:tc>
        <w:tc>
          <w:tcPr>
            <w:tcW w:w="236" w:type="dxa"/>
          </w:tcPr>
          <w:p w14:paraId="508A3B2D" w14:textId="77777777" w:rsidR="00F472D0" w:rsidRPr="00E05B19" w:rsidRDefault="00F472D0" w:rsidP="00F472D0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620D0011" w14:textId="04872F9B" w:rsidR="00F472D0" w:rsidRPr="00E05B19" w:rsidRDefault="00F472D0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17,035</w:t>
            </w:r>
          </w:p>
        </w:tc>
        <w:tc>
          <w:tcPr>
            <w:tcW w:w="237" w:type="dxa"/>
          </w:tcPr>
          <w:p w14:paraId="27C87A66" w14:textId="77777777" w:rsidR="00F472D0" w:rsidRPr="00E05B19" w:rsidRDefault="00F472D0" w:rsidP="00F472D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510C55F3" w14:textId="02ECBEB1" w:rsidR="00F472D0" w:rsidRPr="00E05B19" w:rsidRDefault="005F5DF6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10,0</w:t>
            </w:r>
            <w:r w:rsidR="00C80EFB" w:rsidRPr="00E05B19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642725" w:rsidRPr="00E05B19">
              <w:rPr>
                <w:rFonts w:ascii="BrowalliaUPC" w:hAnsi="BrowalliaUPC" w:cs="BrowalliaUPC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614A1C46" w14:textId="77777777" w:rsidR="00F472D0" w:rsidRPr="00E05B19" w:rsidRDefault="00F472D0" w:rsidP="00F472D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732B90D4" w14:textId="69C0FE48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9,211</w:t>
            </w:r>
          </w:p>
        </w:tc>
      </w:tr>
      <w:tr w:rsidR="00F472D0" w:rsidRPr="00E05B19" w14:paraId="7C714142" w14:textId="77777777" w:rsidTr="00254294">
        <w:tc>
          <w:tcPr>
            <w:tcW w:w="3760" w:type="dxa"/>
            <w:hideMark/>
          </w:tcPr>
          <w:p w14:paraId="242C6D56" w14:textId="2541311D" w:rsidR="00F472D0" w:rsidRPr="00E05B19" w:rsidRDefault="00F472D0" w:rsidP="00F472D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E05B19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76B4885" w14:textId="4AC57DCC" w:rsidR="00F472D0" w:rsidRPr="00E05B19" w:rsidRDefault="00E67F97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303,425</w:t>
            </w:r>
          </w:p>
        </w:tc>
        <w:tc>
          <w:tcPr>
            <w:tcW w:w="236" w:type="dxa"/>
          </w:tcPr>
          <w:p w14:paraId="49C9ECB5" w14:textId="77777777" w:rsidR="00F472D0" w:rsidRPr="00E05B19" w:rsidRDefault="00F472D0" w:rsidP="00F472D0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628AC626" w14:textId="39F4E86A" w:rsidR="00F472D0" w:rsidRPr="00E05B19" w:rsidRDefault="00F472D0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297,946</w:t>
            </w:r>
          </w:p>
        </w:tc>
        <w:tc>
          <w:tcPr>
            <w:tcW w:w="237" w:type="dxa"/>
          </w:tcPr>
          <w:p w14:paraId="00E09D50" w14:textId="77777777" w:rsidR="00F472D0" w:rsidRPr="00E05B19" w:rsidRDefault="00F472D0" w:rsidP="00F472D0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3FFC30E" w14:textId="7BA362EE" w:rsidR="00F472D0" w:rsidRPr="00E05B19" w:rsidRDefault="00F472D0" w:rsidP="00F472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="003477BE" w:rsidRPr="00E05B19">
              <w:rPr>
                <w:rFonts w:ascii="BrowalliaUPC" w:hAnsi="BrowalliaUPC" w:cs="BrowalliaUPC"/>
                <w:sz w:val="28"/>
                <w:szCs w:val="28"/>
              </w:rPr>
              <w:t>3,985</w:t>
            </w:r>
          </w:p>
        </w:tc>
        <w:tc>
          <w:tcPr>
            <w:tcW w:w="236" w:type="dxa"/>
          </w:tcPr>
          <w:p w14:paraId="45EAC462" w14:textId="77777777" w:rsidR="00F472D0" w:rsidRPr="00E05B19" w:rsidRDefault="00F472D0" w:rsidP="00F472D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5A7CAFCD" w14:textId="7F3BBCF0" w:rsidR="00F472D0" w:rsidRPr="00E05B19" w:rsidRDefault="00F472D0" w:rsidP="00F472D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78,095</w:t>
            </w:r>
          </w:p>
        </w:tc>
      </w:tr>
    </w:tbl>
    <w:p w14:paraId="4246F2F1" w14:textId="7D299B74" w:rsidR="00B40121" w:rsidRPr="00E05B19" w:rsidRDefault="00B40121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403DBB9C" w14:textId="05CF8238" w:rsidR="00037D29" w:rsidRPr="00E05B19" w:rsidRDefault="00037D29" w:rsidP="005870C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หนี้สินหมุนเวียนอื่นในส่วนที่เกี่</w:t>
      </w:r>
      <w:r w:rsidR="005870CC" w:rsidRPr="00E05B1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ย</w:t>
      </w: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วกับบริษัทย่อยในกลุ่มวุฒิศักดิ์ ที่รวมอยู่ในงบการเงินรวม ไม่มีการเปลี่ยนแปลงที่เป็นสาระสำคัญในระหว่างงวด เมื่อเปรียบเทียบกับยอดคงเหลือ ณ วันที่</w:t>
      </w:r>
      <w:r w:rsidR="000403AF" w:rsidRPr="00E05B1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0403AF" w:rsidRPr="00E05B19">
        <w:rPr>
          <w:rFonts w:ascii="BrowalliaUPC" w:hAnsi="BrowalliaUPC" w:cs="BrowalliaUPC"/>
          <w:color w:val="auto"/>
          <w:sz w:val="28"/>
          <w:szCs w:val="28"/>
          <w:lang w:val="en-GB"/>
        </w:rPr>
        <w:t xml:space="preserve">31 </w:t>
      </w: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ธันวาคม </w:t>
      </w:r>
      <w:r w:rsidR="000403AF" w:rsidRPr="00E05B19">
        <w:rPr>
          <w:rFonts w:ascii="BrowalliaUPC" w:hAnsi="BrowalliaUPC" w:cs="BrowalliaUPC"/>
          <w:color w:val="auto"/>
          <w:sz w:val="28"/>
          <w:szCs w:val="28"/>
        </w:rPr>
        <w:t>2563</w:t>
      </w:r>
    </w:p>
    <w:p w14:paraId="5E896DFD" w14:textId="77777777" w:rsidR="00037D29" w:rsidRPr="00E05B19" w:rsidRDefault="00037D29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F42517C" w14:textId="29966D4D" w:rsidR="00E317E6" w:rsidRPr="00E05B19" w:rsidRDefault="00E317E6" w:rsidP="00E317E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ภาระผูกพันผลประโยชน์พนักงาน</w:t>
      </w:r>
    </w:p>
    <w:p w14:paraId="0AEBE8F6" w14:textId="77777777" w:rsidR="00E317E6" w:rsidRPr="00E05B19" w:rsidRDefault="00E317E6" w:rsidP="00C3052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E9B4C7B" w14:textId="0BAC0CD3" w:rsidR="0008677C" w:rsidRPr="00E05B19" w:rsidRDefault="00C47EE0" w:rsidP="002D3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 w:hint="cs"/>
          <w:sz w:val="28"/>
          <w:szCs w:val="28"/>
          <w:cs/>
        </w:rPr>
        <w:t>ในระหว่าง</w:t>
      </w:r>
      <w:r w:rsidR="00E317E6" w:rsidRPr="00E05B19">
        <w:rPr>
          <w:rFonts w:ascii="BrowalliaUPC" w:hAnsi="BrowalliaUPC" w:cs="BrowalliaUPC"/>
          <w:sz w:val="28"/>
          <w:szCs w:val="28"/>
          <w:cs/>
        </w:rPr>
        <w:t>งวด</w:t>
      </w:r>
      <w:r w:rsidR="000B2B65" w:rsidRPr="00E05B19">
        <w:rPr>
          <w:rFonts w:ascii="BrowalliaUPC" w:hAnsi="BrowalliaUPC" w:cs="BrowalliaUPC"/>
          <w:sz w:val="28"/>
          <w:szCs w:val="28"/>
          <w:cs/>
        </w:rPr>
        <w:t>หก</w:t>
      </w:r>
      <w:r w:rsidR="00E317E6" w:rsidRPr="00E05B19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0B2B65" w:rsidRPr="00E05B19">
        <w:rPr>
          <w:rFonts w:ascii="BrowalliaUPC" w:hAnsi="BrowalliaUPC" w:cs="BrowalliaUPC"/>
          <w:sz w:val="28"/>
          <w:szCs w:val="28"/>
          <w:lang w:val="en-GB"/>
        </w:rPr>
        <w:t>30</w:t>
      </w:r>
      <w:r w:rsidR="000B2B65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0B2B65" w:rsidRPr="00E05B19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DB6A13" w:rsidRPr="00E05B19">
        <w:rPr>
          <w:rFonts w:ascii="BrowalliaUPC" w:hAnsi="BrowalliaUPC" w:cs="BrowalliaUPC"/>
          <w:sz w:val="28"/>
          <w:szCs w:val="28"/>
        </w:rPr>
        <w:t xml:space="preserve"> 2564</w:t>
      </w:r>
      <w:r w:rsidR="00E317E6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E317E6" w:rsidRPr="00E05B19">
        <w:rPr>
          <w:rFonts w:ascii="BrowalliaUPC" w:hAnsi="BrowalliaUPC" w:cs="BrowalliaUPC"/>
          <w:sz w:val="28"/>
          <w:szCs w:val="28"/>
          <w:cs/>
        </w:rPr>
        <w:t>ภาระผูกพันผลประโยชน์พนักงานมีการเปลี่ยนแปลงดังนี้</w:t>
      </w:r>
    </w:p>
    <w:p w14:paraId="03D47C13" w14:textId="600D58DD" w:rsidR="007C3D72" w:rsidRPr="00E05B19" w:rsidRDefault="007C3D72" w:rsidP="003145F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899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88"/>
        <w:gridCol w:w="2183"/>
        <w:gridCol w:w="236"/>
        <w:gridCol w:w="2183"/>
      </w:tblGrid>
      <w:tr w:rsidR="00E05B19" w:rsidRPr="00E05B19" w14:paraId="577BBBC1" w14:textId="77777777" w:rsidTr="00B312C9">
        <w:tc>
          <w:tcPr>
            <w:tcW w:w="4388" w:type="dxa"/>
          </w:tcPr>
          <w:p w14:paraId="60F4B9FC" w14:textId="77777777" w:rsidR="003145F3" w:rsidRPr="00E05B19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278FE8A4" w14:textId="77777777" w:rsidR="003145F3" w:rsidRPr="00E05B19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6DCAB3A" w14:textId="77777777" w:rsidR="003145F3" w:rsidRPr="00E05B19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6AA1AD21" w14:textId="77777777" w:rsidR="003145F3" w:rsidRPr="00E05B19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05B19" w:rsidRPr="00E05B19" w14:paraId="0E3336A5" w14:textId="77777777" w:rsidTr="00B312C9">
        <w:tc>
          <w:tcPr>
            <w:tcW w:w="4388" w:type="dxa"/>
          </w:tcPr>
          <w:p w14:paraId="40DEC31D" w14:textId="77777777" w:rsidR="003145F3" w:rsidRPr="00E05B19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3CF00DDF" w14:textId="77777777" w:rsidR="003145F3" w:rsidRPr="00E05B19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6050F1C9" w14:textId="77777777" w:rsidR="003145F3" w:rsidRPr="00E05B19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1C589AB1" w14:textId="77777777" w:rsidR="003145F3" w:rsidRPr="00E05B19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05B19" w:rsidRPr="00E05B19" w14:paraId="610F85AB" w14:textId="77777777" w:rsidTr="00B312C9">
        <w:trPr>
          <w:trHeight w:val="341"/>
        </w:trPr>
        <w:tc>
          <w:tcPr>
            <w:tcW w:w="4388" w:type="dxa"/>
          </w:tcPr>
          <w:p w14:paraId="5DC41036" w14:textId="77777777" w:rsidR="003145F3" w:rsidRPr="00E05B19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45AED144" w14:textId="77777777" w:rsidR="003145F3" w:rsidRPr="00E05B19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5E9EFBE3" w14:textId="77777777" w:rsidR="003145F3" w:rsidRPr="00E05B19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143219AC" w14:textId="77777777" w:rsidR="003145F3" w:rsidRPr="00E05B19" w:rsidRDefault="003145F3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05B19" w:rsidRPr="00E05B19" w14:paraId="356B8E59" w14:textId="77777777" w:rsidTr="00252651">
        <w:tc>
          <w:tcPr>
            <w:tcW w:w="4388" w:type="dxa"/>
          </w:tcPr>
          <w:p w14:paraId="2B87D514" w14:textId="5BB13F41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ind w:left="-143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1 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256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4</w:t>
            </w:r>
          </w:p>
        </w:tc>
        <w:tc>
          <w:tcPr>
            <w:tcW w:w="2183" w:type="dxa"/>
            <w:shd w:val="clear" w:color="auto" w:fill="auto"/>
          </w:tcPr>
          <w:p w14:paraId="15061F95" w14:textId="1ADA978A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17,915</w:t>
            </w:r>
          </w:p>
        </w:tc>
        <w:tc>
          <w:tcPr>
            <w:tcW w:w="236" w:type="dxa"/>
            <w:shd w:val="clear" w:color="auto" w:fill="auto"/>
          </w:tcPr>
          <w:p w14:paraId="26F65D43" w14:textId="77777777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464ADC7" w14:textId="58635EC4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17,063</w:t>
            </w:r>
          </w:p>
        </w:tc>
      </w:tr>
      <w:tr w:rsidR="00E05B19" w:rsidRPr="00E05B19" w14:paraId="2FE952FA" w14:textId="77777777" w:rsidTr="00D138B2">
        <w:tc>
          <w:tcPr>
            <w:tcW w:w="4388" w:type="dxa"/>
          </w:tcPr>
          <w:p w14:paraId="7A40CB1D" w14:textId="2776054C" w:rsidR="00A8561F" w:rsidRPr="00E05B19" w:rsidRDefault="00A8561F" w:rsidP="00A8561F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ต้นทุนบริการปัจจุบัน</w:t>
            </w:r>
          </w:p>
        </w:tc>
        <w:tc>
          <w:tcPr>
            <w:tcW w:w="2183" w:type="dxa"/>
            <w:shd w:val="clear" w:color="auto" w:fill="auto"/>
          </w:tcPr>
          <w:p w14:paraId="22BD0F1F" w14:textId="50785AD2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2,25</w:t>
            </w:r>
            <w:r w:rsidR="00AB0AF1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9F9EE34" w14:textId="77777777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43427D8" w14:textId="77376D47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2,166</w:t>
            </w:r>
          </w:p>
        </w:tc>
      </w:tr>
      <w:tr w:rsidR="00E05B19" w:rsidRPr="00E05B19" w14:paraId="17EC5B95" w14:textId="77777777" w:rsidTr="00D138B2">
        <w:tc>
          <w:tcPr>
            <w:tcW w:w="4388" w:type="dxa"/>
          </w:tcPr>
          <w:p w14:paraId="3F9507F9" w14:textId="75B5FD83" w:rsidR="00A8561F" w:rsidRPr="00E05B19" w:rsidRDefault="00A8561F" w:rsidP="00A8561F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2183" w:type="dxa"/>
            <w:shd w:val="clear" w:color="auto" w:fill="auto"/>
          </w:tcPr>
          <w:p w14:paraId="535FBD3D" w14:textId="35F73A9B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</w:t>
            </w:r>
            <w:r w:rsidR="00AB0AF1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1AEBA893" w14:textId="77777777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DAED9F4" w14:textId="24682219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171</w:t>
            </w:r>
          </w:p>
        </w:tc>
      </w:tr>
      <w:tr w:rsidR="00E05B19" w:rsidRPr="00E05B19" w14:paraId="2FDFF5DD" w14:textId="77777777" w:rsidTr="00D138B2">
        <w:tc>
          <w:tcPr>
            <w:tcW w:w="4388" w:type="dxa"/>
          </w:tcPr>
          <w:p w14:paraId="2DA2FEE7" w14:textId="6AD26583" w:rsidR="00A8561F" w:rsidRPr="00E05B19" w:rsidRDefault="00A8561F" w:rsidP="00A8561F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05B19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จ่ายผลประโยชน์พนักงานระหว่างงวด</w:t>
            </w:r>
          </w:p>
        </w:tc>
        <w:tc>
          <w:tcPr>
            <w:tcW w:w="2183" w:type="dxa"/>
            <w:shd w:val="clear" w:color="auto" w:fill="auto"/>
          </w:tcPr>
          <w:p w14:paraId="6119BFC7" w14:textId="4D410AB7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(6)</w:t>
            </w:r>
          </w:p>
        </w:tc>
        <w:tc>
          <w:tcPr>
            <w:tcW w:w="236" w:type="dxa"/>
            <w:shd w:val="clear" w:color="auto" w:fill="auto"/>
          </w:tcPr>
          <w:p w14:paraId="33DF29A8" w14:textId="77777777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34DEF3F" w14:textId="49F0E2BC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(6)</w:t>
            </w:r>
          </w:p>
        </w:tc>
      </w:tr>
      <w:tr w:rsidR="00E05B19" w:rsidRPr="00E05B19" w14:paraId="716B2C29" w14:textId="77777777" w:rsidTr="003145F3">
        <w:tc>
          <w:tcPr>
            <w:tcW w:w="4388" w:type="dxa"/>
          </w:tcPr>
          <w:p w14:paraId="3002727A" w14:textId="5C1A783B" w:rsidR="00A8561F" w:rsidRPr="00E05B19" w:rsidRDefault="00A8561F" w:rsidP="00A8561F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183" w:type="dxa"/>
            <w:tcBorders>
              <w:top w:val="single" w:sz="4" w:space="0" w:color="auto"/>
            </w:tcBorders>
            <w:shd w:val="clear" w:color="auto" w:fill="auto"/>
          </w:tcPr>
          <w:p w14:paraId="68EE9081" w14:textId="3FD5FA13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20,34</w:t>
            </w:r>
            <w:r w:rsidR="00C810CB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32A8B11" w14:textId="77777777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  <w:shd w:val="clear" w:color="auto" w:fill="auto"/>
          </w:tcPr>
          <w:p w14:paraId="3225DBBA" w14:textId="73FC7523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19,394</w:t>
            </w:r>
          </w:p>
        </w:tc>
      </w:tr>
      <w:tr w:rsidR="00E05B19" w:rsidRPr="00E05B19" w14:paraId="04FDAF48" w14:textId="77777777" w:rsidTr="00B312C9">
        <w:tc>
          <w:tcPr>
            <w:tcW w:w="4388" w:type="dxa"/>
          </w:tcPr>
          <w:p w14:paraId="2520FB91" w14:textId="416F8E05" w:rsidR="00A8561F" w:rsidRPr="00E05B19" w:rsidRDefault="00A8561F" w:rsidP="00A8561F">
            <w:pPr>
              <w:tabs>
                <w:tab w:val="left" w:pos="3390"/>
              </w:tabs>
              <w:spacing w:line="240" w:lineRule="auto"/>
              <w:ind w:left="-143" w:right="-198"/>
              <w:jc w:val="thaiDistribute"/>
              <w:rPr>
                <w:rFonts w:ascii="BrowalliaUPC" w:hAnsi="BrowalliaUPC" w:cs="BrowalliaUPC"/>
                <w:sz w:val="28"/>
                <w:szCs w:val="28"/>
                <w:highlight w:val="yellow"/>
                <w:cs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ส่วนที่ถึงกำหนดชำระภายใน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183" w:type="dxa"/>
            <w:shd w:val="clear" w:color="auto" w:fill="auto"/>
          </w:tcPr>
          <w:p w14:paraId="7D5FACBC" w14:textId="16D354FB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(2,032)</w:t>
            </w:r>
          </w:p>
        </w:tc>
        <w:tc>
          <w:tcPr>
            <w:tcW w:w="236" w:type="dxa"/>
            <w:shd w:val="clear" w:color="auto" w:fill="auto"/>
          </w:tcPr>
          <w:p w14:paraId="5A7297F0" w14:textId="77777777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793BC4E6" w14:textId="3726AE9C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(1,748)</w:t>
            </w:r>
          </w:p>
        </w:tc>
      </w:tr>
      <w:tr w:rsidR="00A8561F" w:rsidRPr="00E05B19" w14:paraId="1E3A66F3" w14:textId="77777777" w:rsidTr="00B312C9">
        <w:tc>
          <w:tcPr>
            <w:tcW w:w="4388" w:type="dxa"/>
          </w:tcPr>
          <w:p w14:paraId="133A1D39" w14:textId="1A912803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ind w:left="-143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ยอดคงเหลือ ณ วันที่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2564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77FD2CC" w14:textId="62480218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18,31</w:t>
            </w:r>
            <w:r w:rsidR="00857CA5"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DC6B3B3" w14:textId="77777777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AE8C0D5" w14:textId="6483C989" w:rsidR="00A8561F" w:rsidRPr="00E05B19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17,646</w:t>
            </w:r>
          </w:p>
        </w:tc>
      </w:tr>
    </w:tbl>
    <w:p w14:paraId="0B0790A5" w14:textId="5B1093A3" w:rsidR="007C424D" w:rsidRPr="00E05B19" w:rsidRDefault="007C424D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5FCCCC7" w14:textId="6E48ABBB" w:rsidR="00BC3317" w:rsidRPr="00E05B19" w:rsidRDefault="00BC3317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4F12309" w14:textId="61DA0515" w:rsidR="00BC3317" w:rsidRPr="00E05B19" w:rsidRDefault="00BC3317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401D75E" w14:textId="55AFD15E" w:rsidR="00BC3317" w:rsidRPr="00E05B19" w:rsidRDefault="00BC3317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7F47011" w14:textId="608936C8" w:rsidR="00E317E6" w:rsidRPr="00E05B19" w:rsidRDefault="00E317E6" w:rsidP="00352B01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644"/>
        </w:tabs>
        <w:ind w:left="644" w:hanging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lastRenderedPageBreak/>
        <w:t>ทุนเรือนหุ้น</w:t>
      </w:r>
    </w:p>
    <w:p w14:paraId="69AEE9A3" w14:textId="028B2193" w:rsidR="003258D8" w:rsidRPr="00E05B19" w:rsidRDefault="003258D8" w:rsidP="003258D8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16D77300" w14:textId="77777777" w:rsidR="00667F64" w:rsidRPr="00E05B19" w:rsidRDefault="00667F64" w:rsidP="00667F64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E05B19">
        <w:rPr>
          <w:rFonts w:ascii="BrowalliaUPC" w:hAnsi="BrowalliaUPC" w:cs="BrowalliaUPC"/>
          <w:sz w:val="28"/>
          <w:szCs w:val="28"/>
          <w:cs/>
          <w:lang w:val="en-GB"/>
        </w:rPr>
        <w:t xml:space="preserve">ในการประชุมวิสามัญผู้ถือหุ้น ครั้งที่ </w:t>
      </w:r>
      <w:r w:rsidRPr="00E05B19">
        <w:rPr>
          <w:rFonts w:ascii="BrowalliaUPC" w:hAnsi="BrowalliaUPC" w:cs="BrowalliaUPC"/>
          <w:sz w:val="28"/>
          <w:szCs w:val="28"/>
          <w:lang w:val="en-GB"/>
        </w:rPr>
        <w:t>1/2564</w:t>
      </w:r>
      <w:r w:rsidRPr="00E05B19">
        <w:rPr>
          <w:rFonts w:ascii="BrowalliaUPC" w:hAnsi="BrowalliaUPC" w:cs="BrowalliaUPC"/>
          <w:sz w:val="28"/>
          <w:szCs w:val="28"/>
          <w:cs/>
          <w:lang w:val="en-GB"/>
        </w:rPr>
        <w:t xml:space="preserve"> เมื่อวันที่ วันที่ </w:t>
      </w:r>
      <w:r w:rsidRPr="00E05B19">
        <w:rPr>
          <w:rFonts w:ascii="BrowalliaUPC" w:hAnsi="BrowalliaUPC" w:cs="BrowalliaUPC"/>
          <w:sz w:val="28"/>
          <w:szCs w:val="28"/>
          <w:lang w:val="en-GB"/>
        </w:rPr>
        <w:t>9</w:t>
      </w:r>
      <w:r w:rsidRPr="00E05B19">
        <w:rPr>
          <w:rFonts w:ascii="BrowalliaUPC" w:hAnsi="BrowalliaUPC" w:cs="BrowalliaUPC"/>
          <w:sz w:val="28"/>
          <w:szCs w:val="28"/>
          <w:cs/>
          <w:lang w:val="en-GB"/>
        </w:rPr>
        <w:t xml:space="preserve"> กุมภาพันธ์ </w:t>
      </w:r>
      <w:r w:rsidRPr="00E05B19">
        <w:rPr>
          <w:rFonts w:ascii="BrowalliaUPC" w:hAnsi="BrowalliaUPC" w:cs="BrowalliaUPC"/>
          <w:sz w:val="28"/>
          <w:szCs w:val="28"/>
          <w:lang w:val="en-GB"/>
        </w:rPr>
        <w:t>2564</w:t>
      </w:r>
      <w:r w:rsidRPr="00E05B19">
        <w:rPr>
          <w:rFonts w:ascii="BrowalliaUPC" w:hAnsi="BrowalliaUPC" w:cs="BrowalliaUPC"/>
          <w:sz w:val="28"/>
          <w:szCs w:val="28"/>
          <w:cs/>
          <w:lang w:val="en-GB"/>
        </w:rPr>
        <w:t xml:space="preserve"> ที่ประชุมมีมติอนุมัติดังนี้</w:t>
      </w:r>
    </w:p>
    <w:p w14:paraId="6263973F" w14:textId="77777777" w:rsidR="00667F64" w:rsidRPr="00E05B19" w:rsidRDefault="00667F64" w:rsidP="00667F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</w:p>
    <w:p w14:paraId="21AE3A55" w14:textId="19FCEC74" w:rsidR="00667F64" w:rsidRPr="00E05B19" w:rsidRDefault="00667F64" w:rsidP="00517FC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ลดทุนจดทะเบียนของบริษัทจำนวน </w:t>
      </w:r>
      <w:r w:rsidRPr="00E05B19">
        <w:rPr>
          <w:rFonts w:ascii="BrowalliaUPC" w:hAnsi="BrowalliaUPC" w:cs="BrowalliaUPC"/>
          <w:sz w:val="28"/>
          <w:szCs w:val="28"/>
        </w:rPr>
        <w:t>765,052,653.075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บาท</w:t>
      </w:r>
      <w:r w:rsidR="007E69DB"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จากเดิม </w:t>
      </w:r>
      <w:r w:rsidRPr="00E05B19">
        <w:rPr>
          <w:rFonts w:ascii="BrowalliaUPC" w:hAnsi="BrowalliaUPC" w:cs="BrowalliaUPC"/>
          <w:sz w:val="28"/>
          <w:szCs w:val="28"/>
        </w:rPr>
        <w:t>3,181,554,810.300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บาท</w:t>
      </w:r>
      <w:r w:rsidR="007E69DB"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เป็น </w:t>
      </w:r>
      <w:r w:rsidRPr="00E05B19">
        <w:rPr>
          <w:rFonts w:ascii="BrowalliaUPC" w:hAnsi="BrowalliaUPC" w:cs="BrowalliaUPC"/>
          <w:sz w:val="28"/>
          <w:szCs w:val="28"/>
        </w:rPr>
        <w:t>2,416,502,157.225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บาท โดยวิธีการตัดหุ้นสามัญที่ยังไม่ได้จำหน่ายจำนวน </w:t>
      </w:r>
      <w:r w:rsidRPr="00E05B19">
        <w:rPr>
          <w:rFonts w:ascii="BrowalliaUPC" w:hAnsi="BrowalliaUPC" w:cs="BrowalliaUPC"/>
          <w:sz w:val="28"/>
          <w:szCs w:val="28"/>
        </w:rPr>
        <w:t>10,200,702,041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หุ้น มูลค่าที่ตราไว้หุ้นละ </w:t>
      </w:r>
      <w:r w:rsidRPr="00E05B19">
        <w:rPr>
          <w:rFonts w:ascii="BrowalliaUPC" w:hAnsi="BrowalliaUPC" w:cs="BrowalliaUPC"/>
          <w:sz w:val="28"/>
          <w:szCs w:val="28"/>
        </w:rPr>
        <w:t>0.075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บาท</w:t>
      </w:r>
    </w:p>
    <w:p w14:paraId="34009EAE" w14:textId="77777777" w:rsidR="00667F64" w:rsidRPr="00E05B19" w:rsidRDefault="00667F64" w:rsidP="00667F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16D43DD9" w14:textId="5967008C" w:rsidR="00667F64" w:rsidRPr="00E05B19" w:rsidRDefault="00667F64" w:rsidP="00517FC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เพิ่มทุนจดทะเบียนของบริษัทจำนวน </w:t>
      </w:r>
      <w:r w:rsidRPr="00E05B19">
        <w:rPr>
          <w:rFonts w:ascii="BrowalliaUPC" w:hAnsi="BrowalliaUPC" w:cs="BrowalliaUPC"/>
          <w:sz w:val="28"/>
          <w:szCs w:val="28"/>
        </w:rPr>
        <w:t>581,896,551.750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บาท จากทุนจดทะเบียนจำนวน </w:t>
      </w:r>
      <w:r w:rsidRPr="00E05B19">
        <w:rPr>
          <w:rFonts w:ascii="BrowalliaUPC" w:hAnsi="BrowalliaUPC" w:cs="BrowalliaUPC"/>
          <w:sz w:val="28"/>
          <w:szCs w:val="28"/>
        </w:rPr>
        <w:t>2,416,502,157.225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บาท เป็นจำนวน </w:t>
      </w:r>
      <w:r w:rsidRPr="00E05B19">
        <w:rPr>
          <w:rFonts w:ascii="BrowalliaUPC" w:hAnsi="BrowalliaUPC" w:cs="BrowalliaUPC"/>
          <w:sz w:val="28"/>
          <w:szCs w:val="28"/>
        </w:rPr>
        <w:t>2,998,398,708.975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บาท โดยการออกหุ้นสามัญจำนวน </w:t>
      </w:r>
      <w:r w:rsidRPr="00E05B19">
        <w:rPr>
          <w:rFonts w:ascii="BrowalliaUPC" w:hAnsi="BrowalliaUPC" w:cs="BrowalliaUPC"/>
          <w:sz w:val="28"/>
          <w:szCs w:val="28"/>
        </w:rPr>
        <w:t>7,758,620,690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หุ้น มูลค่าที่ตราไว้</w:t>
      </w:r>
      <w:r w:rsidR="00254294" w:rsidRPr="00E05B19">
        <w:rPr>
          <w:rFonts w:ascii="BrowalliaUPC" w:hAnsi="BrowalliaUPC" w:cs="BrowalliaUPC"/>
          <w:sz w:val="28"/>
          <w:szCs w:val="28"/>
        </w:rPr>
        <w:br/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หุ้นละ </w:t>
      </w:r>
      <w:r w:rsidRPr="00E05B19">
        <w:rPr>
          <w:rFonts w:ascii="BrowalliaUPC" w:hAnsi="BrowalliaUPC" w:cs="BrowalliaUPC"/>
          <w:sz w:val="28"/>
          <w:szCs w:val="28"/>
        </w:rPr>
        <w:t>0.075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บาท เพื่อเสนอขายแก่บุคคลในวงจำกัด (</w:t>
      </w:r>
      <w:r w:rsidRPr="00E05B19">
        <w:rPr>
          <w:rFonts w:ascii="BrowalliaUPC" w:hAnsi="BrowalliaUPC" w:cs="BrowalliaUPC"/>
          <w:sz w:val="28"/>
          <w:szCs w:val="28"/>
        </w:rPr>
        <w:t xml:space="preserve">Private Placement)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Pr="00E05B19">
        <w:rPr>
          <w:rFonts w:ascii="BrowalliaUPC" w:hAnsi="BrowalliaUPC" w:cs="BrowalliaUPC"/>
          <w:sz w:val="28"/>
          <w:szCs w:val="28"/>
        </w:rPr>
        <w:t>3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ราย ในราคาหุ้นละ </w:t>
      </w:r>
      <w:r w:rsidRPr="00E05B19">
        <w:rPr>
          <w:rFonts w:ascii="BrowalliaUPC" w:hAnsi="BrowalliaUPC" w:cs="BrowalliaUPC"/>
          <w:sz w:val="28"/>
          <w:szCs w:val="28"/>
        </w:rPr>
        <w:t>0.0348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บาท มูลค่ารวม </w:t>
      </w:r>
      <w:r w:rsidRPr="00E05B19">
        <w:rPr>
          <w:rFonts w:ascii="BrowalliaUPC" w:hAnsi="BrowalliaUPC" w:cs="BrowalliaUPC"/>
          <w:sz w:val="28"/>
          <w:szCs w:val="28"/>
        </w:rPr>
        <w:t>270,000,000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บาท</w:t>
      </w:r>
    </w:p>
    <w:p w14:paraId="03EC85F1" w14:textId="77777777" w:rsidR="00377B7C" w:rsidRPr="00E05B19" w:rsidRDefault="00377B7C" w:rsidP="00377B7C">
      <w:pPr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29B6FF4D" w14:textId="44603824" w:rsidR="001A674F" w:rsidRPr="00E05B19" w:rsidRDefault="003347B2" w:rsidP="00C30523">
      <w:pPr>
        <w:spacing w:line="240" w:lineRule="auto"/>
        <w:ind w:left="426"/>
        <w:jc w:val="thaiDistribute"/>
        <w:rPr>
          <w:rFonts w:ascii="BrowalliaUPC" w:hAnsi="BrowalliaUPC" w:cs="BrowalliaUPC"/>
          <w:cs/>
        </w:rPr>
      </w:pPr>
      <w:r w:rsidRPr="00E05B19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บริษัทได้รับชำระเงินค่าหุ้นสามัญเพิ่มทุนที่เสนอขายแก่บุคคลในวงจำกัดจำนวน</w:t>
      </w:r>
      <w:r w:rsidR="00FA220A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386EF5" w:rsidRPr="00E05B19">
        <w:rPr>
          <w:rFonts w:ascii="BrowalliaUPC" w:hAnsi="BrowalliaUPC" w:cs="BrowalliaUPC"/>
          <w:sz w:val="28"/>
          <w:szCs w:val="28"/>
        </w:rPr>
        <w:t>3</w:t>
      </w:r>
      <w:r w:rsidR="00FA220A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377B7C" w:rsidRPr="00E05B19">
        <w:rPr>
          <w:rFonts w:ascii="BrowalliaUPC" w:hAnsi="BrowalliaUPC" w:cs="BrowalliaUPC"/>
          <w:sz w:val="28"/>
          <w:szCs w:val="28"/>
          <w:cs/>
        </w:rPr>
        <w:t>ราย จำนวน</w:t>
      </w:r>
      <w:r w:rsidR="003704B2">
        <w:rPr>
          <w:rFonts w:ascii="BrowalliaUPC" w:hAnsi="BrowalliaUPC" w:cs="BrowalliaUPC"/>
          <w:sz w:val="28"/>
          <w:szCs w:val="28"/>
        </w:rPr>
        <w:br/>
      </w:r>
      <w:r w:rsidR="00377B7C" w:rsidRPr="00E05B19">
        <w:rPr>
          <w:rFonts w:ascii="BrowalliaUPC" w:hAnsi="BrowalliaUPC" w:cs="BrowalliaUPC"/>
          <w:sz w:val="28"/>
          <w:szCs w:val="28"/>
          <w:cs/>
        </w:rPr>
        <w:t>หุ้นสามัญรวม</w:t>
      </w:r>
      <w:r w:rsidR="00FA220A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C246DA" w:rsidRPr="00E05B19">
        <w:rPr>
          <w:rFonts w:ascii="BrowalliaUPC" w:hAnsi="BrowalliaUPC" w:cs="BrowalliaUPC"/>
          <w:sz w:val="28"/>
          <w:szCs w:val="28"/>
        </w:rPr>
        <w:t>6,482,068,965</w:t>
      </w:r>
      <w:r w:rsidR="00E40232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377B7C" w:rsidRPr="00E05B19">
        <w:rPr>
          <w:rFonts w:ascii="BrowalliaUPC" w:hAnsi="BrowalliaUPC" w:cs="BrowalliaUPC"/>
          <w:sz w:val="28"/>
          <w:szCs w:val="28"/>
          <w:cs/>
        </w:rPr>
        <w:t>หุ้น</w:t>
      </w:r>
      <w:bookmarkEnd w:id="2"/>
      <w:r w:rsidR="00116EE3" w:rsidRPr="00E05B19">
        <w:rPr>
          <w:rFonts w:ascii="BrowalliaUPC" w:hAnsi="BrowalliaUPC" w:cs="BrowalliaUPC"/>
          <w:sz w:val="28"/>
          <w:szCs w:val="28"/>
          <w:cs/>
        </w:rPr>
        <w:t xml:space="preserve"> เป็นเงิน </w:t>
      </w:r>
      <w:r w:rsidR="00A7249E" w:rsidRPr="00E05B19">
        <w:rPr>
          <w:rFonts w:ascii="BrowalliaUPC" w:hAnsi="BrowalliaUPC" w:cs="BrowalliaUPC"/>
          <w:sz w:val="28"/>
          <w:szCs w:val="28"/>
        </w:rPr>
        <w:t>225.58</w:t>
      </w:r>
      <w:r w:rsidR="00116EE3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116EE3" w:rsidRPr="00E05B19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0170CB1B" w14:textId="77777777" w:rsidR="005E2125" w:rsidRPr="00E05B19" w:rsidRDefault="005E2125" w:rsidP="008466F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cs/>
        </w:rPr>
      </w:pPr>
    </w:p>
    <w:p w14:paraId="5847652A" w14:textId="688AF5E6" w:rsidR="00935FB3" w:rsidRPr="00E05B19" w:rsidRDefault="003258D8" w:rsidP="00935FB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05B19">
        <w:rPr>
          <w:rFonts w:ascii="BrowalliaUPC" w:hAnsi="BrowalliaUPC" w:cs="BrowalliaUPC"/>
          <w:color w:val="auto"/>
          <w:sz w:val="28"/>
          <w:szCs w:val="28"/>
          <w:cs/>
        </w:rPr>
        <w:t>รายการเคลื่อนไหวของทุนจดทะเบียนและทุนที่ชำระแล้วสำหรับ</w:t>
      </w:r>
      <w:r w:rsidR="00137E87" w:rsidRPr="00E05B19">
        <w:rPr>
          <w:rFonts w:ascii="BrowalliaUPC" w:hAnsi="BrowalliaUPC" w:cs="BrowalliaUPC"/>
          <w:color w:val="auto"/>
          <w:sz w:val="28"/>
          <w:szCs w:val="28"/>
          <w:cs/>
        </w:rPr>
        <w:t>งวด</w:t>
      </w:r>
      <w:r w:rsidR="00730C8E" w:rsidRPr="00E05B19">
        <w:rPr>
          <w:rFonts w:ascii="BrowalliaUPC" w:hAnsi="BrowalliaUPC" w:cs="BrowalliaUPC"/>
          <w:color w:val="auto"/>
          <w:sz w:val="28"/>
          <w:szCs w:val="28"/>
          <w:cs/>
        </w:rPr>
        <w:t>หก</w:t>
      </w:r>
      <w:r w:rsidR="00B80C19" w:rsidRPr="00E05B19">
        <w:rPr>
          <w:rFonts w:ascii="BrowalliaUPC" w:hAnsi="BrowalliaUPC" w:cs="BrowalliaUPC"/>
          <w:color w:val="auto"/>
          <w:sz w:val="28"/>
          <w:szCs w:val="28"/>
          <w:cs/>
        </w:rPr>
        <w:t>เดือน</w:t>
      </w:r>
      <w:r w:rsidRPr="00E05B19">
        <w:rPr>
          <w:rFonts w:ascii="BrowalliaUPC" w:hAnsi="BrowalliaUPC" w:cs="BrowalliaUPC"/>
          <w:color w:val="auto"/>
          <w:sz w:val="28"/>
          <w:szCs w:val="28"/>
          <w:cs/>
        </w:rPr>
        <w:t xml:space="preserve">สิ้นสุดวันที่ </w:t>
      </w:r>
      <w:r w:rsidR="00730C8E" w:rsidRPr="00E05B19">
        <w:rPr>
          <w:rFonts w:ascii="BrowalliaUPC" w:hAnsi="BrowalliaUPC" w:cs="BrowalliaUPC"/>
          <w:color w:val="auto"/>
          <w:sz w:val="28"/>
          <w:szCs w:val="28"/>
          <w:lang w:val="en-GB"/>
        </w:rPr>
        <w:t>30</w:t>
      </w:r>
      <w:r w:rsidR="00730C8E" w:rsidRPr="00E05B19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730C8E" w:rsidRPr="00E05B19">
        <w:rPr>
          <w:rFonts w:ascii="BrowalliaUPC" w:hAnsi="BrowalliaUPC" w:cs="BrowalliaUPC"/>
          <w:color w:val="auto"/>
          <w:sz w:val="28"/>
          <w:szCs w:val="28"/>
          <w:cs/>
        </w:rPr>
        <w:t>มิถุนายน</w:t>
      </w:r>
      <w:r w:rsidR="003E6065" w:rsidRPr="00E05B19">
        <w:rPr>
          <w:rFonts w:ascii="BrowalliaUPC" w:hAnsi="BrowalliaUPC" w:cs="BrowalliaUPC"/>
          <w:color w:val="auto"/>
          <w:sz w:val="28"/>
          <w:szCs w:val="28"/>
        </w:rPr>
        <w:t xml:space="preserve"> 2564</w:t>
      </w:r>
      <w:r w:rsidR="00FA09D0" w:rsidRPr="00E05B19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color w:val="auto"/>
          <w:sz w:val="28"/>
          <w:szCs w:val="28"/>
          <w:cs/>
        </w:rPr>
        <w:t>มีดังนี้</w:t>
      </w:r>
    </w:p>
    <w:p w14:paraId="70211486" w14:textId="401D59B5" w:rsidR="002E2C71" w:rsidRPr="00E05B19" w:rsidRDefault="002E2C71" w:rsidP="00935FB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tbl>
      <w:tblPr>
        <w:tblW w:w="9203" w:type="dxa"/>
        <w:tblInd w:w="360" w:type="dxa"/>
        <w:tblLook w:val="04A0" w:firstRow="1" w:lastRow="0" w:firstColumn="1" w:lastColumn="0" w:noHBand="0" w:noVBand="1"/>
      </w:tblPr>
      <w:tblGrid>
        <w:gridCol w:w="3390"/>
        <w:gridCol w:w="408"/>
        <w:gridCol w:w="1148"/>
        <w:gridCol w:w="652"/>
        <w:gridCol w:w="765"/>
        <w:gridCol w:w="1038"/>
        <w:gridCol w:w="379"/>
        <w:gridCol w:w="1423"/>
      </w:tblGrid>
      <w:tr w:rsidR="00E05B19" w:rsidRPr="00E05B19" w14:paraId="3A11BD51" w14:textId="77777777" w:rsidTr="00D21AB4">
        <w:trPr>
          <w:trHeight w:val="204"/>
        </w:trPr>
        <w:tc>
          <w:tcPr>
            <w:tcW w:w="3798" w:type="dxa"/>
            <w:gridSpan w:val="2"/>
            <w:noWrap/>
            <w:vAlign w:val="bottom"/>
            <w:hideMark/>
          </w:tcPr>
          <w:p w14:paraId="395F052D" w14:textId="77777777" w:rsidR="003258D8" w:rsidRPr="00E05B19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ทุนจดทะเบียน</w:t>
            </w:r>
          </w:p>
        </w:tc>
        <w:tc>
          <w:tcPr>
            <w:tcW w:w="1800" w:type="dxa"/>
            <w:gridSpan w:val="2"/>
            <w:noWrap/>
            <w:vAlign w:val="bottom"/>
            <w:hideMark/>
          </w:tcPr>
          <w:p w14:paraId="0D5652F0" w14:textId="77777777" w:rsidR="003258D8" w:rsidRPr="00E05B19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03" w:type="dxa"/>
            <w:gridSpan w:val="2"/>
            <w:noWrap/>
            <w:vAlign w:val="bottom"/>
            <w:hideMark/>
          </w:tcPr>
          <w:p w14:paraId="43B86E85" w14:textId="77777777" w:rsidR="003258D8" w:rsidRPr="00E05B19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02" w:type="dxa"/>
            <w:gridSpan w:val="2"/>
            <w:noWrap/>
            <w:vAlign w:val="bottom"/>
            <w:hideMark/>
          </w:tcPr>
          <w:p w14:paraId="1574BA0A" w14:textId="77777777" w:rsidR="003258D8" w:rsidRPr="00E05B19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พันบาท </w:t>
            </w:r>
          </w:p>
        </w:tc>
      </w:tr>
      <w:tr w:rsidR="00E05B19" w:rsidRPr="00E05B19" w14:paraId="580CD1A8" w14:textId="77777777" w:rsidTr="00D21AB4">
        <w:trPr>
          <w:trHeight w:val="204"/>
        </w:trPr>
        <w:tc>
          <w:tcPr>
            <w:tcW w:w="3798" w:type="dxa"/>
            <w:gridSpan w:val="2"/>
            <w:noWrap/>
            <w:vAlign w:val="bottom"/>
          </w:tcPr>
          <w:p w14:paraId="5598A24B" w14:textId="77777777" w:rsidR="003258D8" w:rsidRPr="00E05B19" w:rsidRDefault="003258D8" w:rsidP="002D4478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gridSpan w:val="2"/>
            <w:noWrap/>
            <w:vAlign w:val="bottom"/>
          </w:tcPr>
          <w:p w14:paraId="5B96F73A" w14:textId="77777777" w:rsidR="003258D8" w:rsidRPr="00E05B19" w:rsidRDefault="003258D8" w:rsidP="002D4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803" w:type="dxa"/>
            <w:gridSpan w:val="2"/>
            <w:noWrap/>
            <w:vAlign w:val="bottom"/>
          </w:tcPr>
          <w:p w14:paraId="4997600F" w14:textId="77777777" w:rsidR="003258D8" w:rsidRPr="00E05B19" w:rsidRDefault="003258D8" w:rsidP="002D447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802" w:type="dxa"/>
            <w:gridSpan w:val="2"/>
            <w:noWrap/>
            <w:vAlign w:val="bottom"/>
          </w:tcPr>
          <w:p w14:paraId="4F4D002E" w14:textId="77777777" w:rsidR="003258D8" w:rsidRPr="00E05B19" w:rsidRDefault="003258D8" w:rsidP="002D4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</w:tr>
      <w:tr w:rsidR="00E05B19" w:rsidRPr="00E05B19" w14:paraId="2BCA8ED5" w14:textId="77777777" w:rsidTr="00D21AB4">
        <w:trPr>
          <w:trHeight w:val="204"/>
        </w:trPr>
        <w:tc>
          <w:tcPr>
            <w:tcW w:w="3798" w:type="dxa"/>
            <w:gridSpan w:val="2"/>
            <w:noWrap/>
            <w:vAlign w:val="bottom"/>
          </w:tcPr>
          <w:p w14:paraId="7ED3F7EA" w14:textId="32C4094D" w:rsidR="00C9057C" w:rsidRPr="00E05B19" w:rsidRDefault="00C9057C" w:rsidP="00C9057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1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800" w:type="dxa"/>
            <w:gridSpan w:val="2"/>
            <w:noWrap/>
            <w:vAlign w:val="bottom"/>
          </w:tcPr>
          <w:p w14:paraId="24DABCB4" w14:textId="05BDD441" w:rsidR="00C9057C" w:rsidRPr="00E05B19" w:rsidRDefault="00C9057C" w:rsidP="00C9057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42,420,731</w:t>
            </w:r>
          </w:p>
        </w:tc>
        <w:tc>
          <w:tcPr>
            <w:tcW w:w="1803" w:type="dxa"/>
            <w:gridSpan w:val="2"/>
            <w:noWrap/>
            <w:vAlign w:val="bottom"/>
          </w:tcPr>
          <w:p w14:paraId="7686000E" w14:textId="3BF19319" w:rsidR="00C9057C" w:rsidRPr="00E05B19" w:rsidRDefault="00C9057C" w:rsidP="00C9057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2" w:type="dxa"/>
            <w:gridSpan w:val="2"/>
            <w:noWrap/>
            <w:vAlign w:val="bottom"/>
          </w:tcPr>
          <w:p w14:paraId="0DBD21E9" w14:textId="290E571A" w:rsidR="00C9057C" w:rsidRPr="00E05B19" w:rsidRDefault="00C9057C" w:rsidP="00C9057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3,181,555</w:t>
            </w:r>
          </w:p>
        </w:tc>
      </w:tr>
      <w:tr w:rsidR="00E05B19" w:rsidRPr="00E05B19" w14:paraId="468244C7" w14:textId="77777777" w:rsidTr="00D21AB4">
        <w:trPr>
          <w:trHeight w:val="204"/>
        </w:trPr>
        <w:tc>
          <w:tcPr>
            <w:tcW w:w="3798" w:type="dxa"/>
            <w:gridSpan w:val="2"/>
            <w:noWrap/>
            <w:vAlign w:val="bottom"/>
          </w:tcPr>
          <w:p w14:paraId="346A23B1" w14:textId="09F2BF87" w:rsidR="00C9057C" w:rsidRPr="00E05B19" w:rsidRDefault="00C9057C" w:rsidP="00C9057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ลดทุน</w:t>
            </w:r>
          </w:p>
        </w:tc>
        <w:tc>
          <w:tcPr>
            <w:tcW w:w="1800" w:type="dxa"/>
            <w:gridSpan w:val="2"/>
            <w:noWrap/>
            <w:vAlign w:val="bottom"/>
          </w:tcPr>
          <w:p w14:paraId="66E81929" w14:textId="5E847A2F" w:rsidR="00C9057C" w:rsidRPr="00E05B19" w:rsidRDefault="00C9057C" w:rsidP="00C9057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(10,200,702)</w:t>
            </w:r>
          </w:p>
        </w:tc>
        <w:tc>
          <w:tcPr>
            <w:tcW w:w="1803" w:type="dxa"/>
            <w:gridSpan w:val="2"/>
            <w:noWrap/>
            <w:vAlign w:val="bottom"/>
          </w:tcPr>
          <w:p w14:paraId="711A2E41" w14:textId="368C11B6" w:rsidR="00C9057C" w:rsidRPr="00E05B19" w:rsidRDefault="00C9057C" w:rsidP="00C9057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2" w:type="dxa"/>
            <w:gridSpan w:val="2"/>
            <w:noWrap/>
            <w:vAlign w:val="bottom"/>
          </w:tcPr>
          <w:p w14:paraId="146D7731" w14:textId="2630369F" w:rsidR="00C9057C" w:rsidRPr="00E05B19" w:rsidRDefault="00C9057C" w:rsidP="00C9057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(765,053)</w:t>
            </w:r>
          </w:p>
        </w:tc>
      </w:tr>
      <w:tr w:rsidR="00E05B19" w:rsidRPr="00E05B19" w14:paraId="1E67780D" w14:textId="77777777" w:rsidTr="00D21AB4">
        <w:trPr>
          <w:trHeight w:val="204"/>
        </w:trPr>
        <w:tc>
          <w:tcPr>
            <w:tcW w:w="3798" w:type="dxa"/>
            <w:gridSpan w:val="2"/>
            <w:noWrap/>
            <w:vAlign w:val="bottom"/>
          </w:tcPr>
          <w:p w14:paraId="14D65B25" w14:textId="40AA412F" w:rsidR="00C9057C" w:rsidRPr="00E05B19" w:rsidRDefault="00C9057C" w:rsidP="00C9057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00" w:type="dxa"/>
            <w:gridSpan w:val="2"/>
            <w:noWrap/>
            <w:vAlign w:val="bottom"/>
          </w:tcPr>
          <w:p w14:paraId="7E736524" w14:textId="1B503C3C" w:rsidR="00C9057C" w:rsidRPr="00E05B19" w:rsidRDefault="00C9057C" w:rsidP="00C9057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7,758,621</w:t>
            </w:r>
          </w:p>
        </w:tc>
        <w:tc>
          <w:tcPr>
            <w:tcW w:w="1803" w:type="dxa"/>
            <w:gridSpan w:val="2"/>
            <w:noWrap/>
          </w:tcPr>
          <w:p w14:paraId="2BFC19F4" w14:textId="0FAA5F0E" w:rsidR="00C9057C" w:rsidRPr="00E05B19" w:rsidRDefault="00C9057C" w:rsidP="00C9057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2" w:type="dxa"/>
            <w:gridSpan w:val="2"/>
            <w:noWrap/>
            <w:vAlign w:val="bottom"/>
          </w:tcPr>
          <w:p w14:paraId="017C737F" w14:textId="22AC31C1" w:rsidR="00C9057C" w:rsidRPr="00E05B19" w:rsidRDefault="00C9057C" w:rsidP="00C9057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581,897</w:t>
            </w:r>
          </w:p>
        </w:tc>
      </w:tr>
      <w:tr w:rsidR="00E05B19" w:rsidRPr="00E05B19" w14:paraId="55E636FF" w14:textId="77777777" w:rsidTr="00D21AB4">
        <w:trPr>
          <w:trHeight w:val="204"/>
        </w:trPr>
        <w:tc>
          <w:tcPr>
            <w:tcW w:w="3798" w:type="dxa"/>
            <w:gridSpan w:val="2"/>
            <w:noWrap/>
            <w:vAlign w:val="bottom"/>
            <w:hideMark/>
          </w:tcPr>
          <w:p w14:paraId="47C19628" w14:textId="4AF45A8B" w:rsidR="00C9057C" w:rsidRPr="00E05B19" w:rsidRDefault="00C9057C" w:rsidP="00C9057C">
            <w:pPr>
              <w:spacing w:line="240" w:lineRule="auto"/>
              <w:ind w:left="291" w:hanging="284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ยอดคงเหลือ ณ</w:t>
            </w: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วันที่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  <w:gridSpan w:val="2"/>
            <w:noWrap/>
            <w:vAlign w:val="bottom"/>
          </w:tcPr>
          <w:p w14:paraId="68AA5D90" w14:textId="7023977F" w:rsidR="00C9057C" w:rsidRPr="00E05B19" w:rsidRDefault="00C9057C" w:rsidP="00C9057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39,978,650</w:t>
            </w:r>
          </w:p>
        </w:tc>
        <w:tc>
          <w:tcPr>
            <w:tcW w:w="1803" w:type="dxa"/>
            <w:gridSpan w:val="2"/>
            <w:noWrap/>
          </w:tcPr>
          <w:p w14:paraId="6AD43FC4" w14:textId="77777777" w:rsidR="00C9057C" w:rsidRPr="00E05B19" w:rsidRDefault="00C9057C" w:rsidP="00C9057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802" w:type="dxa"/>
            <w:gridSpan w:val="2"/>
            <w:noWrap/>
            <w:vAlign w:val="bottom"/>
          </w:tcPr>
          <w:p w14:paraId="6B9F35F7" w14:textId="42FD713C" w:rsidR="00C9057C" w:rsidRPr="00E05B19" w:rsidRDefault="00C9057C" w:rsidP="00C9057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2,998,399</w:t>
            </w:r>
          </w:p>
        </w:tc>
      </w:tr>
      <w:tr w:rsidR="00E05B19" w:rsidRPr="00E05B19" w14:paraId="2701735E" w14:textId="77777777" w:rsidTr="00D21AB4">
        <w:trPr>
          <w:trHeight w:val="204"/>
        </w:trPr>
        <w:tc>
          <w:tcPr>
            <w:tcW w:w="3798" w:type="dxa"/>
            <w:gridSpan w:val="2"/>
            <w:noWrap/>
            <w:vAlign w:val="bottom"/>
          </w:tcPr>
          <w:p w14:paraId="2A32F994" w14:textId="77777777" w:rsidR="00911970" w:rsidRPr="00E05B19" w:rsidRDefault="00911970" w:rsidP="00250BAD">
            <w:pPr>
              <w:spacing w:line="240" w:lineRule="auto"/>
              <w:ind w:left="291" w:hanging="284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800" w:type="dxa"/>
            <w:gridSpan w:val="2"/>
            <w:noWrap/>
            <w:vAlign w:val="bottom"/>
          </w:tcPr>
          <w:p w14:paraId="009D72B8" w14:textId="77777777" w:rsidR="00911970" w:rsidRPr="00E05B19" w:rsidRDefault="00911970" w:rsidP="0091197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803" w:type="dxa"/>
            <w:gridSpan w:val="2"/>
            <w:noWrap/>
          </w:tcPr>
          <w:p w14:paraId="3346A90D" w14:textId="77777777" w:rsidR="00911970" w:rsidRPr="00E05B19" w:rsidRDefault="00911970" w:rsidP="00911970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802" w:type="dxa"/>
            <w:gridSpan w:val="2"/>
            <w:noWrap/>
            <w:vAlign w:val="bottom"/>
          </w:tcPr>
          <w:p w14:paraId="38D03802" w14:textId="77777777" w:rsidR="00911970" w:rsidRPr="00E05B19" w:rsidRDefault="00911970" w:rsidP="00911970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</w:tr>
      <w:tr w:rsidR="00E05B19" w:rsidRPr="00E05B19" w14:paraId="444BDD68" w14:textId="77777777" w:rsidTr="001C067A">
        <w:trPr>
          <w:trHeight w:val="408"/>
        </w:trPr>
        <w:tc>
          <w:tcPr>
            <w:tcW w:w="3390" w:type="dxa"/>
            <w:shd w:val="clear" w:color="auto" w:fill="auto"/>
            <w:noWrap/>
            <w:vAlign w:val="bottom"/>
            <w:hideMark/>
          </w:tcPr>
          <w:p w14:paraId="42B00FBC" w14:textId="77777777" w:rsidR="009E03BE" w:rsidRPr="00E05B19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ทุนชำระแล้ว</w:t>
            </w:r>
          </w:p>
        </w:tc>
        <w:tc>
          <w:tcPr>
            <w:tcW w:w="1556" w:type="dxa"/>
            <w:gridSpan w:val="2"/>
            <w:shd w:val="clear" w:color="auto" w:fill="auto"/>
            <w:noWrap/>
            <w:vAlign w:val="bottom"/>
            <w:hideMark/>
          </w:tcPr>
          <w:p w14:paraId="7B9AA5E2" w14:textId="77777777" w:rsidR="00DE3B93" w:rsidRPr="00E05B19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จำนวนหุ้น </w:t>
            </w:r>
          </w:p>
          <w:p w14:paraId="77587071" w14:textId="422E0C4C" w:rsidR="009E03BE" w:rsidRPr="00E05B19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(พันหุ้น</w:t>
            </w: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14:paraId="16DE9464" w14:textId="77777777" w:rsidR="009E03BE" w:rsidRPr="00E05B19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14:paraId="73EF852F" w14:textId="77777777" w:rsidR="009E03BE" w:rsidRPr="00E05B19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23" w:type="dxa"/>
          </w:tcPr>
          <w:p w14:paraId="29D4A93F" w14:textId="3600B6D3" w:rsidR="009E03BE" w:rsidRPr="00E05B19" w:rsidRDefault="009E03BE" w:rsidP="009E03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ส่วน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ต่ำ</w:t>
            </w:r>
          </w:p>
          <w:p w14:paraId="42F69904" w14:textId="77777777" w:rsidR="00DE3B93" w:rsidRPr="00E05B19" w:rsidRDefault="009E03BE" w:rsidP="009E03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  <w:t>มูลค่าหุ้น</w:t>
            </w: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 </w:t>
            </w:r>
          </w:p>
          <w:p w14:paraId="4354892A" w14:textId="76DACCFA" w:rsidR="009E03BE" w:rsidRPr="00E05B19" w:rsidRDefault="009E03BE" w:rsidP="009E03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(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พันบาท)</w:t>
            </w:r>
          </w:p>
        </w:tc>
      </w:tr>
      <w:tr w:rsidR="00E05B19" w:rsidRPr="00E05B19" w14:paraId="315BFEA2" w14:textId="77777777" w:rsidTr="001C067A">
        <w:trPr>
          <w:trHeight w:val="333"/>
        </w:trPr>
        <w:tc>
          <w:tcPr>
            <w:tcW w:w="3390" w:type="dxa"/>
            <w:shd w:val="clear" w:color="auto" w:fill="auto"/>
            <w:noWrap/>
            <w:vAlign w:val="bottom"/>
          </w:tcPr>
          <w:p w14:paraId="2D79BD45" w14:textId="77777777" w:rsidR="009E03BE" w:rsidRPr="00E05B19" w:rsidRDefault="009E03BE" w:rsidP="002D4478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556" w:type="dxa"/>
            <w:gridSpan w:val="2"/>
            <w:shd w:val="clear" w:color="auto" w:fill="auto"/>
            <w:noWrap/>
            <w:vAlign w:val="bottom"/>
          </w:tcPr>
          <w:p w14:paraId="325ECC6B" w14:textId="77777777" w:rsidR="009E03BE" w:rsidRPr="00E05B19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79D5023B" w14:textId="77777777" w:rsidR="009E03BE" w:rsidRPr="00E05B19" w:rsidRDefault="009E03BE" w:rsidP="002D447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7BC377B5" w14:textId="77777777" w:rsidR="009E03BE" w:rsidRPr="00E05B19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423" w:type="dxa"/>
          </w:tcPr>
          <w:p w14:paraId="4EE1B006" w14:textId="77777777" w:rsidR="009E03BE" w:rsidRPr="00E05B19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</w:tr>
      <w:tr w:rsidR="00E05B19" w:rsidRPr="00E05B19" w14:paraId="5A91B01C" w14:textId="77777777" w:rsidTr="001C067A">
        <w:trPr>
          <w:trHeight w:val="333"/>
        </w:trPr>
        <w:tc>
          <w:tcPr>
            <w:tcW w:w="3390" w:type="dxa"/>
            <w:shd w:val="clear" w:color="auto" w:fill="auto"/>
            <w:noWrap/>
            <w:vAlign w:val="bottom"/>
          </w:tcPr>
          <w:p w14:paraId="7F5826F6" w14:textId="0ECC3987" w:rsidR="00A03021" w:rsidRPr="00E05B19" w:rsidRDefault="00A03021" w:rsidP="00A03021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AE5A32"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 xml:space="preserve">1 </w:t>
            </w:r>
            <w:r w:rsidR="00AE5A32"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มกราคม </w:t>
            </w:r>
            <w:r w:rsidR="00AE5A32"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556" w:type="dxa"/>
            <w:gridSpan w:val="2"/>
            <w:shd w:val="clear" w:color="auto" w:fill="auto"/>
            <w:noWrap/>
            <w:vAlign w:val="bottom"/>
          </w:tcPr>
          <w:p w14:paraId="73DBA6EC" w14:textId="689883F2" w:rsidR="00A03021" w:rsidRPr="00E05B19" w:rsidRDefault="00A03021" w:rsidP="00A0302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32,220,029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4C9F99CE" w14:textId="77777777" w:rsidR="00A03021" w:rsidRPr="00E05B19" w:rsidRDefault="00A03021" w:rsidP="00A03021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21DC473C" w14:textId="29E8967C" w:rsidR="00A03021" w:rsidRPr="00E05B19" w:rsidRDefault="00A03021" w:rsidP="00A0302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2,416,502</w:t>
            </w:r>
          </w:p>
        </w:tc>
        <w:tc>
          <w:tcPr>
            <w:tcW w:w="1423" w:type="dxa"/>
            <w:vAlign w:val="bottom"/>
          </w:tcPr>
          <w:p w14:paraId="333731B1" w14:textId="023C43ED" w:rsidR="00A03021" w:rsidRPr="00E05B19" w:rsidRDefault="00A03021" w:rsidP="00A0302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(299,15</w:t>
            </w:r>
            <w:r w:rsidR="00503182"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5</w:t>
            </w: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</w:tr>
      <w:tr w:rsidR="00E05B19" w:rsidRPr="00E05B19" w14:paraId="6011639C" w14:textId="77777777" w:rsidTr="001C067A">
        <w:trPr>
          <w:trHeight w:val="204"/>
        </w:trPr>
        <w:tc>
          <w:tcPr>
            <w:tcW w:w="3390" w:type="dxa"/>
            <w:shd w:val="clear" w:color="auto" w:fill="auto"/>
            <w:noWrap/>
            <w:vAlign w:val="bottom"/>
            <w:hideMark/>
          </w:tcPr>
          <w:p w14:paraId="221DF68B" w14:textId="77777777" w:rsidR="00A03021" w:rsidRPr="00E05B19" w:rsidRDefault="00A03021" w:rsidP="00A03021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>เพิ่มทุน</w:t>
            </w:r>
          </w:p>
        </w:tc>
        <w:tc>
          <w:tcPr>
            <w:tcW w:w="1556" w:type="dxa"/>
            <w:gridSpan w:val="2"/>
            <w:shd w:val="clear" w:color="auto" w:fill="auto"/>
            <w:noWrap/>
            <w:vAlign w:val="bottom"/>
          </w:tcPr>
          <w:p w14:paraId="7287FA33" w14:textId="3E0AC397" w:rsidR="00A03021" w:rsidRPr="00E05B19" w:rsidRDefault="00A03021" w:rsidP="00A0302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6,482,069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65967035" w14:textId="5141D3A3" w:rsidR="00A03021" w:rsidRPr="00E05B19" w:rsidRDefault="00A03021" w:rsidP="00A03021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575BA0DB" w14:textId="5192E233" w:rsidR="00A03021" w:rsidRPr="00E05B19" w:rsidRDefault="00A03021" w:rsidP="00A0302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486,155</w:t>
            </w:r>
          </w:p>
        </w:tc>
        <w:tc>
          <w:tcPr>
            <w:tcW w:w="1423" w:type="dxa"/>
          </w:tcPr>
          <w:p w14:paraId="137BC483" w14:textId="502A1CB3" w:rsidR="00A03021" w:rsidRPr="00E05B19" w:rsidRDefault="00A03021" w:rsidP="00A0302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(260,93</w:t>
            </w:r>
            <w:r w:rsidR="003E2A90"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8</w:t>
            </w: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</w:tr>
      <w:tr w:rsidR="00A03021" w:rsidRPr="00E05B19" w14:paraId="6F588591" w14:textId="77777777" w:rsidTr="001C067A">
        <w:trPr>
          <w:trHeight w:val="204"/>
        </w:trPr>
        <w:tc>
          <w:tcPr>
            <w:tcW w:w="3390" w:type="dxa"/>
            <w:shd w:val="clear" w:color="auto" w:fill="auto"/>
            <w:noWrap/>
            <w:vAlign w:val="bottom"/>
            <w:hideMark/>
          </w:tcPr>
          <w:p w14:paraId="16274957" w14:textId="049D9524" w:rsidR="00A03021" w:rsidRPr="00E05B19" w:rsidRDefault="00A03021" w:rsidP="00A03021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2564</w:t>
            </w:r>
          </w:p>
        </w:tc>
        <w:tc>
          <w:tcPr>
            <w:tcW w:w="1556" w:type="dxa"/>
            <w:gridSpan w:val="2"/>
            <w:shd w:val="clear" w:color="auto" w:fill="auto"/>
            <w:noWrap/>
            <w:vAlign w:val="bottom"/>
          </w:tcPr>
          <w:p w14:paraId="7C355722" w14:textId="3DFE482E" w:rsidR="00A03021" w:rsidRPr="00E05B19" w:rsidRDefault="00A03021" w:rsidP="00A0302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38,702,098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14:paraId="255CACF6" w14:textId="77777777" w:rsidR="00A03021" w:rsidRPr="00E05B19" w:rsidRDefault="00A03021" w:rsidP="00A03021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14:paraId="6F642BB6" w14:textId="171223F6" w:rsidR="00A03021" w:rsidRPr="00E05B19" w:rsidRDefault="00A03021" w:rsidP="00A0302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2,902,657</w:t>
            </w:r>
          </w:p>
        </w:tc>
        <w:tc>
          <w:tcPr>
            <w:tcW w:w="1423" w:type="dxa"/>
          </w:tcPr>
          <w:p w14:paraId="1DE87DF8" w14:textId="44FD3236" w:rsidR="00A03021" w:rsidRPr="00E05B19" w:rsidRDefault="00A03021" w:rsidP="00A0302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(560,09</w:t>
            </w:r>
            <w:r w:rsidR="0019543F"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3</w:t>
            </w: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)</w:t>
            </w:r>
          </w:p>
        </w:tc>
      </w:tr>
    </w:tbl>
    <w:p w14:paraId="57B04CF6" w14:textId="095804D2" w:rsidR="002303DE" w:rsidRPr="00E05B19" w:rsidRDefault="002303DE" w:rsidP="0023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9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10BDA982" w14:textId="571CA310" w:rsidR="000C273A" w:rsidRPr="00E05B19" w:rsidRDefault="000C273A" w:rsidP="0023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9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00A8778E" w14:textId="3214BADF" w:rsidR="000C273A" w:rsidRPr="00E05B19" w:rsidRDefault="005F1293" w:rsidP="005F1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02"/>
        </w:tabs>
        <w:spacing w:line="240" w:lineRule="auto"/>
        <w:ind w:firstLine="709"/>
        <w:jc w:val="both"/>
        <w:textAlignment w:val="baselin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ab/>
      </w:r>
    </w:p>
    <w:p w14:paraId="6051D7C0" w14:textId="3ECEB951" w:rsidR="005F1293" w:rsidRPr="00E05B19" w:rsidRDefault="005F1293" w:rsidP="005F1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02"/>
        </w:tabs>
        <w:spacing w:line="240" w:lineRule="auto"/>
        <w:ind w:firstLine="709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1BA826BA" w14:textId="1CE2804B" w:rsidR="005F1293" w:rsidRPr="00E05B19" w:rsidRDefault="005F1293" w:rsidP="005F1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02"/>
        </w:tabs>
        <w:spacing w:line="240" w:lineRule="auto"/>
        <w:ind w:firstLine="709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3860851A" w14:textId="77777777" w:rsidR="005F1293" w:rsidRPr="00E05B19" w:rsidRDefault="005F1293" w:rsidP="005F1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02"/>
        </w:tabs>
        <w:spacing w:line="240" w:lineRule="auto"/>
        <w:ind w:firstLine="709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2E98F7AF" w14:textId="3D62D2C2" w:rsidR="000C273A" w:rsidRPr="00E05B19" w:rsidRDefault="000C273A" w:rsidP="0023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9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133C42AF" w14:textId="77777777" w:rsidR="000C273A" w:rsidRPr="00E05B19" w:rsidRDefault="000C273A" w:rsidP="0023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9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707D89E3" w14:textId="7F83C07D" w:rsidR="00F461F1" w:rsidRPr="00E05B19" w:rsidRDefault="00F461F1" w:rsidP="00F156C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กำไร</w:t>
      </w:r>
      <w:r w:rsidR="00116EE3"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 (ขาดทุน) </w:t>
      </w: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ต่อหุ้น</w:t>
      </w:r>
    </w:p>
    <w:p w14:paraId="1B1FB91C" w14:textId="77777777" w:rsidR="00F461F1" w:rsidRPr="00E05B19" w:rsidRDefault="00F461F1" w:rsidP="00B75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firstLine="70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B0D3387" w14:textId="65E7B1B9" w:rsidR="00F461F1" w:rsidRPr="00E05B19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E05B19">
        <w:rPr>
          <w:rFonts w:ascii="BrowalliaUPC" w:hAnsi="BrowalliaUPC" w:cs="BrowalliaUPC"/>
          <w:sz w:val="28"/>
          <w:szCs w:val="28"/>
          <w:cs/>
        </w:rPr>
        <w:t>กำไร</w:t>
      </w:r>
      <w:r w:rsidR="007862BF" w:rsidRPr="00E05B19">
        <w:rPr>
          <w:rFonts w:ascii="BrowalliaUPC" w:hAnsi="BrowalliaUPC" w:cs="BrowalliaUPC"/>
          <w:sz w:val="28"/>
          <w:szCs w:val="28"/>
          <w:cs/>
        </w:rPr>
        <w:t xml:space="preserve"> (ขาดทุน) </w:t>
      </w:r>
      <w:r w:rsidRPr="00E05B19">
        <w:rPr>
          <w:rFonts w:ascii="BrowalliaUPC" w:hAnsi="BrowalliaUPC" w:cs="BrowalliaUPC"/>
          <w:sz w:val="28"/>
          <w:szCs w:val="28"/>
          <w:cs/>
        </w:rPr>
        <w:t>ต่อหุ้นขั้นพื้นฐาน คำนวณโดยการหารกำไร</w:t>
      </w:r>
      <w:r w:rsidRPr="00E05B19">
        <w:rPr>
          <w:rFonts w:ascii="BrowalliaUPC" w:hAnsi="BrowalliaUPC" w:cs="BrowalliaUPC"/>
          <w:sz w:val="28"/>
          <w:szCs w:val="28"/>
        </w:rPr>
        <w:t xml:space="preserve"> (</w:t>
      </w:r>
      <w:r w:rsidRPr="00E05B19">
        <w:rPr>
          <w:rFonts w:ascii="BrowalliaUPC" w:hAnsi="BrowalliaUPC" w:cs="BrowalliaUPC"/>
          <w:sz w:val="28"/>
          <w:szCs w:val="28"/>
          <w:cs/>
        </w:rPr>
        <w:t>ขาดทุน</w:t>
      </w:r>
      <w:r w:rsidRPr="00E05B19">
        <w:rPr>
          <w:rFonts w:ascii="BrowalliaUPC" w:hAnsi="BrowalliaUPC" w:cs="BrowalliaUPC"/>
          <w:sz w:val="28"/>
          <w:szCs w:val="28"/>
        </w:rPr>
        <w:t xml:space="preserve">) </w:t>
      </w:r>
      <w:r w:rsidRPr="00E05B19">
        <w:rPr>
          <w:rFonts w:ascii="BrowalliaUPC" w:hAnsi="BrowalliaUPC" w:cs="BrowalliaUPC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ด้วยจำนวนหุ้นสามัญถัวเฉลี่ยถ่วงน้ำหนักที่ออกจำหน่ายและชำระแล้วในระหว่างงวด</w:t>
      </w:r>
    </w:p>
    <w:p w14:paraId="347E790B" w14:textId="77777777" w:rsidR="00F461F1" w:rsidRPr="00E05B19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174FF3B" w14:textId="3E7C7257" w:rsidR="00CC1DB9" w:rsidRPr="00E05B19" w:rsidRDefault="00077BDB" w:rsidP="00CC1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8"/>
        <w:jc w:val="thaiDistribute"/>
        <w:rPr>
          <w:rFonts w:ascii="BrowalliaUPC" w:hAnsi="BrowalliaUPC" w:cs="BrowalliaUPC"/>
          <w:sz w:val="28"/>
          <w:szCs w:val="28"/>
        </w:rPr>
      </w:pPr>
      <w:bookmarkStart w:id="3" w:name="_Hlk489968843"/>
      <w:bookmarkStart w:id="4" w:name="_Hlk490246382"/>
      <w:bookmarkStart w:id="5" w:name="_Hlk490226815"/>
      <w:r w:rsidRPr="00E05B19">
        <w:rPr>
          <w:rFonts w:ascii="BrowalliaUPC" w:hAnsi="BrowalliaUPC" w:cs="BrowalliaUPC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  <w:r w:rsidRPr="00E05B19">
        <w:rPr>
          <w:rFonts w:ascii="BrowalliaUPC" w:hAnsi="BrowalliaUPC" w:cs="BrowalliaUPC"/>
          <w:sz w:val="28"/>
          <w:szCs w:val="28"/>
        </w:rPr>
        <w:t xml:space="preserve">              </w:t>
      </w:r>
      <w:r w:rsidRPr="00E05B19">
        <w:rPr>
          <w:rFonts w:ascii="BrowalliaUPC" w:hAnsi="BrowalliaUPC" w:cs="BrowalliaUPC"/>
          <w:sz w:val="28"/>
          <w:szCs w:val="28"/>
          <w:cs/>
        </w:rPr>
        <w:t>บริษัทจึงไม่ได้คำนวณการปรับลดในกำไรต่อหุ้นที่อาจเกิดจากการใช้สิทธิของใบสำคัญแสดงสิทธิที่จะซื้อหุ้นสามัญ</w:t>
      </w:r>
      <w:bookmarkEnd w:id="3"/>
    </w:p>
    <w:p w14:paraId="41FD7A30" w14:textId="34455782" w:rsidR="000237CB" w:rsidRPr="00E05B19" w:rsidRDefault="00023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52D141C4" w14:textId="7A3C4D35" w:rsidR="00F461F1" w:rsidRPr="00E05B19" w:rsidRDefault="00F461F1" w:rsidP="004467D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ส่วนงานดำเนินงาน</w:t>
      </w:r>
      <w:r w:rsidRPr="00E05B19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</w:p>
    <w:p w14:paraId="40D4EC4C" w14:textId="77777777" w:rsidR="00F461F1" w:rsidRPr="00E05B19" w:rsidRDefault="00F461F1" w:rsidP="00BA2A32">
      <w:pPr>
        <w:tabs>
          <w:tab w:val="clear" w:pos="454"/>
          <w:tab w:val="left" w:pos="441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3E8C2186" w14:textId="661D3589" w:rsidR="009B7204" w:rsidRPr="00E05B19" w:rsidRDefault="00F461F1" w:rsidP="006E4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บริษัทและบริษัทย่อยมีส่วนงานที่รายงาน </w:t>
      </w:r>
      <w:r w:rsidRPr="00E05B19">
        <w:rPr>
          <w:rFonts w:ascii="BrowalliaUPC" w:hAnsi="BrowalliaUPC" w:cs="BrowalliaUPC"/>
          <w:sz w:val="28"/>
          <w:szCs w:val="28"/>
        </w:rPr>
        <w:t>2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ส่วนงานหลักคือ </w:t>
      </w:r>
      <w:r w:rsidRPr="00E05B19">
        <w:rPr>
          <w:rFonts w:ascii="BrowalliaUPC" w:hAnsi="BrowalliaUPC" w:cs="BrowalliaUPC"/>
          <w:sz w:val="28"/>
          <w:szCs w:val="28"/>
        </w:rPr>
        <w:t>(1)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E05B19">
        <w:rPr>
          <w:rFonts w:ascii="BrowalliaUPC" w:hAnsi="BrowalliaUPC" w:cs="BrowalliaUPC"/>
          <w:sz w:val="28"/>
          <w:szCs w:val="28"/>
        </w:rPr>
        <w:t>2</w:t>
      </w:r>
      <w:r w:rsidRPr="00E05B19">
        <w:rPr>
          <w:rFonts w:ascii="BrowalliaUPC" w:hAnsi="BrowalliaUPC" w:cs="BrowalliaUPC"/>
          <w:sz w:val="28"/>
          <w:szCs w:val="28"/>
          <w:cs/>
        </w:rPr>
        <w:t>) ธุรกิจบริการ</w:t>
      </w:r>
      <w:r w:rsidR="00FB7E21" w:rsidRPr="00E05B19">
        <w:rPr>
          <w:rFonts w:ascii="BrowalliaUPC" w:hAnsi="BrowalliaUPC" w:cs="BrowalliaUPC"/>
          <w:sz w:val="28"/>
          <w:szCs w:val="28"/>
          <w:cs/>
        </w:rPr>
        <w:t>ด้าน</w:t>
      </w:r>
      <w:r w:rsidRPr="00E05B19">
        <w:rPr>
          <w:rFonts w:ascii="BrowalliaUPC" w:hAnsi="BrowalliaUPC" w:cs="BrowalliaUPC"/>
          <w:sz w:val="28"/>
          <w:szCs w:val="28"/>
          <w:cs/>
        </w:rPr>
        <w:t>ความงาม</w:t>
      </w:r>
      <w:r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</w:t>
      </w:r>
      <w:r w:rsidR="00D95119" w:rsidRPr="00E05B19">
        <w:rPr>
          <w:rFonts w:ascii="BrowalliaUPC" w:hAnsi="BrowalliaUPC" w:cs="BrowalliaUPC"/>
          <w:sz w:val="28"/>
          <w:szCs w:val="28"/>
        </w:rPr>
        <w:t xml:space="preserve">        </w:t>
      </w:r>
      <w:r w:rsidRPr="00E05B19">
        <w:rPr>
          <w:rFonts w:ascii="BrowalliaUPC" w:hAnsi="BrowalliaUPC" w:cs="BrowalliaUPC"/>
          <w:sz w:val="28"/>
          <w:szCs w:val="28"/>
          <w:cs/>
        </w:rPr>
        <w:t>งบการเงิน ข้อมูลรายได้และกำไรขั้นต้นตามส่วนงานของบริษัทและบริษัทย่อยสำหรับงวดสามเดือน</w:t>
      </w:r>
      <w:r w:rsidR="00730C8E" w:rsidRPr="00E05B19">
        <w:rPr>
          <w:rFonts w:ascii="BrowalliaUPC" w:hAnsi="BrowalliaUPC" w:cs="BrowalliaUPC"/>
          <w:sz w:val="28"/>
          <w:szCs w:val="28"/>
          <w:cs/>
        </w:rPr>
        <w:t>และหกเดือน</w:t>
      </w:r>
      <w:r w:rsidRPr="00E05B19">
        <w:rPr>
          <w:rFonts w:ascii="BrowalliaUPC" w:hAnsi="BrowalliaUPC" w:cs="BrowalliaUPC"/>
          <w:sz w:val="28"/>
          <w:szCs w:val="28"/>
          <w:cs/>
        </w:rPr>
        <w:t>สิ้นสุดวันที่</w:t>
      </w:r>
      <w:r w:rsidR="00883F9C" w:rsidRPr="00E05B19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30C8E" w:rsidRPr="00E05B19">
        <w:rPr>
          <w:rFonts w:ascii="BrowalliaUPC" w:hAnsi="BrowalliaUPC" w:cs="BrowalliaUPC"/>
          <w:sz w:val="28"/>
          <w:szCs w:val="28"/>
          <w:lang w:val="en-GB"/>
        </w:rPr>
        <w:t>30</w:t>
      </w:r>
      <w:r w:rsidR="00730C8E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730C8E" w:rsidRPr="00E05B19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CC6C56" w:rsidRPr="00E05B19">
        <w:rPr>
          <w:rFonts w:ascii="BrowalliaUPC" w:hAnsi="BrowalliaUPC" w:cs="BrowalliaUPC"/>
          <w:sz w:val="28"/>
          <w:szCs w:val="28"/>
        </w:rPr>
        <w:t xml:space="preserve"> 2564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E05B19">
        <w:rPr>
          <w:rFonts w:ascii="BrowalliaUPC" w:hAnsi="BrowalliaUPC" w:cs="BrowalliaUPC"/>
          <w:sz w:val="28"/>
          <w:szCs w:val="28"/>
        </w:rPr>
        <w:t>25</w:t>
      </w:r>
      <w:r w:rsidR="00F63B0C" w:rsidRPr="00E05B19">
        <w:rPr>
          <w:rFonts w:ascii="BrowalliaUPC" w:hAnsi="BrowalliaUPC" w:cs="BrowalliaUPC"/>
          <w:sz w:val="28"/>
          <w:szCs w:val="28"/>
        </w:rPr>
        <w:t>6</w:t>
      </w:r>
      <w:r w:rsidR="00CC6C56" w:rsidRPr="00E05B19">
        <w:rPr>
          <w:rFonts w:ascii="BrowalliaUPC" w:hAnsi="BrowalliaUPC" w:cs="BrowalliaUPC"/>
          <w:sz w:val="28"/>
          <w:szCs w:val="28"/>
        </w:rPr>
        <w:t>3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มีดังต่อไปนี้</w:t>
      </w:r>
    </w:p>
    <w:p w14:paraId="65746F82" w14:textId="77777777" w:rsidR="003C400C" w:rsidRPr="00E05B19" w:rsidRDefault="003C400C" w:rsidP="00AF4976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5D14A59C" w14:textId="4979AC47" w:rsidR="00FB5947" w:rsidRPr="00E05B19" w:rsidRDefault="00FB5947" w:rsidP="004467D7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ind w:left="441" w:hanging="15"/>
        <w:jc w:val="thaiDistribute"/>
        <w:rPr>
          <w:rFonts w:ascii="BrowalliaUPC" w:hAnsi="BrowalliaUPC" w:cs="BrowalliaUPC"/>
          <w:sz w:val="4"/>
          <w:szCs w:val="4"/>
        </w:rPr>
      </w:pPr>
    </w:p>
    <w:p w14:paraId="5BD2EA6C" w14:textId="77777777" w:rsidR="00EF673B" w:rsidRPr="00E05B19" w:rsidRDefault="00EF673B" w:rsidP="004467D7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ind w:left="441" w:hanging="15"/>
        <w:jc w:val="thaiDistribute"/>
        <w:rPr>
          <w:rFonts w:ascii="BrowalliaUPC" w:hAnsi="BrowalliaUPC" w:cs="BrowalliaUPC"/>
          <w:sz w:val="4"/>
          <w:szCs w:val="4"/>
        </w:rPr>
      </w:pPr>
    </w:p>
    <w:p w14:paraId="0FB24D51" w14:textId="77777777" w:rsidR="00472CE3" w:rsidRPr="00E05B19" w:rsidRDefault="00472CE3" w:rsidP="00C3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"/>
          <w:szCs w:val="2"/>
        </w:rPr>
      </w:pPr>
    </w:p>
    <w:tbl>
      <w:tblPr>
        <w:tblW w:w="9214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126"/>
        <w:gridCol w:w="283"/>
        <w:gridCol w:w="850"/>
        <w:gridCol w:w="851"/>
        <w:gridCol w:w="850"/>
        <w:gridCol w:w="852"/>
        <w:gridCol w:w="850"/>
        <w:gridCol w:w="851"/>
        <w:gridCol w:w="850"/>
        <w:gridCol w:w="851"/>
      </w:tblGrid>
      <w:tr w:rsidR="00E05B19" w:rsidRPr="00E05B19" w14:paraId="0D84A5CE" w14:textId="77777777" w:rsidTr="00F45684">
        <w:trPr>
          <w:trHeight w:val="233"/>
        </w:trPr>
        <w:tc>
          <w:tcPr>
            <w:tcW w:w="2126" w:type="dxa"/>
          </w:tcPr>
          <w:p w14:paraId="7D4848AB" w14:textId="77777777" w:rsidR="00F82F67" w:rsidRPr="00E05B19" w:rsidRDefault="00F82F6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dxa"/>
          </w:tcPr>
          <w:p w14:paraId="5918B1C5" w14:textId="77777777" w:rsidR="00F82F67" w:rsidRPr="00E05B19" w:rsidRDefault="00F82F6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6805" w:type="dxa"/>
            <w:gridSpan w:val="8"/>
          </w:tcPr>
          <w:p w14:paraId="6C6583F8" w14:textId="512895CF" w:rsidR="00F82F67" w:rsidRPr="00E05B19" w:rsidRDefault="00F82F6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(หน่วย : พันบาท)</w:t>
            </w:r>
          </w:p>
        </w:tc>
      </w:tr>
      <w:tr w:rsidR="00E05B19" w:rsidRPr="00E05B19" w14:paraId="7A376FC6" w14:textId="77777777" w:rsidTr="00F45684">
        <w:trPr>
          <w:trHeight w:val="257"/>
        </w:trPr>
        <w:tc>
          <w:tcPr>
            <w:tcW w:w="2126" w:type="dxa"/>
          </w:tcPr>
          <w:p w14:paraId="34D978D3" w14:textId="77777777" w:rsidR="00A7491B" w:rsidRPr="00E05B19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15FCF7D8" w14:textId="77777777" w:rsidR="00A7491B" w:rsidRPr="00E05B19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6805" w:type="dxa"/>
            <w:gridSpan w:val="8"/>
          </w:tcPr>
          <w:p w14:paraId="24BCCDFF" w14:textId="77777777" w:rsidR="00A7491B" w:rsidRPr="00E05B19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งบการเงินรวม</w:t>
            </w:r>
          </w:p>
        </w:tc>
      </w:tr>
      <w:tr w:rsidR="00E05B19" w:rsidRPr="00E05B19" w14:paraId="29017BC7" w14:textId="77777777" w:rsidTr="00730C8E">
        <w:trPr>
          <w:trHeight w:val="162"/>
        </w:trPr>
        <w:tc>
          <w:tcPr>
            <w:tcW w:w="2126" w:type="dxa"/>
          </w:tcPr>
          <w:p w14:paraId="3BC7EB5A" w14:textId="77777777" w:rsidR="00A7491B" w:rsidRPr="00E05B19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7F9CAF3D" w14:textId="77777777" w:rsidR="00A7491B" w:rsidRPr="00E05B19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6805" w:type="dxa"/>
            <w:gridSpan w:val="8"/>
          </w:tcPr>
          <w:p w14:paraId="38FBA54E" w14:textId="61221094" w:rsidR="00A7491B" w:rsidRPr="00E05B19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สำหรับ</w:t>
            </w:r>
            <w:r w:rsidR="00466C5C" w:rsidRPr="00E05B19">
              <w:rPr>
                <w:rFonts w:ascii="BrowalliaUPC" w:hAnsi="BrowalliaUPC" w:cs="BrowalliaUPC"/>
                <w:sz w:val="20"/>
                <w:szCs w:val="20"/>
                <w:cs/>
              </w:rPr>
              <w:t>งวด</w:t>
            </w:r>
            <w:r w:rsidR="00F156C1" w:rsidRPr="00E05B19">
              <w:rPr>
                <w:rFonts w:ascii="BrowalliaUPC" w:hAnsi="BrowalliaUPC" w:cs="BrowalliaUPC"/>
                <w:sz w:val="20"/>
                <w:szCs w:val="20"/>
                <w:cs/>
              </w:rPr>
              <w:t>สามเดือน</w:t>
            </w:r>
            <w:r w:rsidR="00466C5C" w:rsidRPr="00E05B19">
              <w:rPr>
                <w:rFonts w:ascii="BrowalliaUPC" w:hAnsi="BrowalliaUPC" w:cs="BrowalliaUPC"/>
                <w:sz w:val="20"/>
                <w:szCs w:val="20"/>
                <w:cs/>
              </w:rPr>
              <w:t>สิ้นสุด</w:t>
            </w: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 xml:space="preserve">วันที่ </w:t>
            </w:r>
            <w:r w:rsidR="00730C8E" w:rsidRPr="00E05B19">
              <w:rPr>
                <w:rFonts w:ascii="BrowalliaUPC" w:hAnsi="BrowalliaUPC" w:cs="BrowalliaUPC"/>
                <w:sz w:val="20"/>
                <w:szCs w:val="20"/>
              </w:rPr>
              <w:t xml:space="preserve">30 </w:t>
            </w:r>
            <w:r w:rsidR="00730C8E" w:rsidRPr="00E05B19">
              <w:rPr>
                <w:rFonts w:ascii="BrowalliaUPC" w:hAnsi="BrowalliaUPC" w:cs="BrowalliaUPC"/>
                <w:sz w:val="20"/>
                <w:szCs w:val="20"/>
                <w:cs/>
              </w:rPr>
              <w:t>มิถุนายน</w:t>
            </w:r>
          </w:p>
        </w:tc>
      </w:tr>
      <w:tr w:rsidR="00E05B19" w:rsidRPr="00E05B19" w14:paraId="1D7D4F59" w14:textId="77777777" w:rsidTr="00F45684">
        <w:trPr>
          <w:trHeight w:val="491"/>
        </w:trPr>
        <w:tc>
          <w:tcPr>
            <w:tcW w:w="2126" w:type="dxa"/>
          </w:tcPr>
          <w:p w14:paraId="38F63DFC" w14:textId="77777777" w:rsidR="00A7491B" w:rsidRPr="00E05B19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59B4CB54" w14:textId="77777777" w:rsidR="00A7491B" w:rsidRPr="00E05B19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7E94D1B" w14:textId="77777777" w:rsidR="00A7491B" w:rsidRPr="00E05B19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2" w:type="dxa"/>
            <w:gridSpan w:val="2"/>
            <w:vAlign w:val="bottom"/>
          </w:tcPr>
          <w:p w14:paraId="1C3FB464" w14:textId="77777777" w:rsidR="00A7491B" w:rsidRPr="00E05B19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บริการด้าน</w:t>
            </w:r>
          </w:p>
          <w:p w14:paraId="52F820EA" w14:textId="77777777" w:rsidR="00A7491B" w:rsidRPr="00E05B19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01" w:type="dxa"/>
            <w:gridSpan w:val="2"/>
            <w:vAlign w:val="bottom"/>
          </w:tcPr>
          <w:p w14:paraId="1413A0E1" w14:textId="77777777" w:rsidR="00A7491B" w:rsidRPr="00E05B19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ตัดรายการ</w:t>
            </w:r>
          </w:p>
          <w:p w14:paraId="500F927B" w14:textId="77777777" w:rsidR="00A7491B" w:rsidRPr="00E05B19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701" w:type="dxa"/>
            <w:gridSpan w:val="2"/>
            <w:vAlign w:val="bottom"/>
          </w:tcPr>
          <w:p w14:paraId="0073621D" w14:textId="77777777" w:rsidR="00A7491B" w:rsidRPr="00E05B19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5879573" w14:textId="77777777" w:rsidR="00A7491B" w:rsidRPr="00E05B19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รวม</w:t>
            </w:r>
          </w:p>
        </w:tc>
      </w:tr>
      <w:tr w:rsidR="00E05B19" w:rsidRPr="00E05B19" w14:paraId="1670C3D3" w14:textId="77777777" w:rsidTr="00F45684">
        <w:trPr>
          <w:trHeight w:val="257"/>
        </w:trPr>
        <w:tc>
          <w:tcPr>
            <w:tcW w:w="2126" w:type="dxa"/>
          </w:tcPr>
          <w:p w14:paraId="6B59BDDB" w14:textId="77777777" w:rsidR="009025C6" w:rsidRPr="00E05B19" w:rsidRDefault="009025C6" w:rsidP="0090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6CD5610F" w14:textId="77777777" w:rsidR="009025C6" w:rsidRPr="00E05B19" w:rsidRDefault="009025C6" w:rsidP="009025C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50F968DF" w14:textId="1C569013" w:rsidR="009025C6" w:rsidRPr="00E05B19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2564</w:t>
            </w:r>
          </w:p>
        </w:tc>
        <w:tc>
          <w:tcPr>
            <w:tcW w:w="851" w:type="dxa"/>
            <w:vAlign w:val="bottom"/>
          </w:tcPr>
          <w:p w14:paraId="0B39068F" w14:textId="5AB5BA08" w:rsidR="009025C6" w:rsidRPr="00E05B19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50" w:type="dxa"/>
            <w:vAlign w:val="bottom"/>
          </w:tcPr>
          <w:p w14:paraId="25BD63BC" w14:textId="0D510860" w:rsidR="009025C6" w:rsidRPr="00E05B19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2564</w:t>
            </w:r>
          </w:p>
        </w:tc>
        <w:tc>
          <w:tcPr>
            <w:tcW w:w="852" w:type="dxa"/>
            <w:vAlign w:val="bottom"/>
          </w:tcPr>
          <w:p w14:paraId="6DA7D738" w14:textId="369A6CF1" w:rsidR="009025C6" w:rsidRPr="00E05B19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50" w:type="dxa"/>
            <w:vAlign w:val="bottom"/>
          </w:tcPr>
          <w:p w14:paraId="5AF87AD3" w14:textId="318CABBD" w:rsidR="009025C6" w:rsidRPr="00E05B19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right="-51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2564</w:t>
            </w:r>
          </w:p>
        </w:tc>
        <w:tc>
          <w:tcPr>
            <w:tcW w:w="851" w:type="dxa"/>
            <w:vAlign w:val="bottom"/>
          </w:tcPr>
          <w:p w14:paraId="098CD7AF" w14:textId="6CD9A8E6" w:rsidR="009025C6" w:rsidRPr="00E05B19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50" w:type="dxa"/>
            <w:vAlign w:val="bottom"/>
          </w:tcPr>
          <w:p w14:paraId="7B3AFEAE" w14:textId="6A9BF89B" w:rsidR="009025C6" w:rsidRPr="00E05B19" w:rsidRDefault="009025C6" w:rsidP="009025C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2564</w:t>
            </w:r>
          </w:p>
        </w:tc>
        <w:tc>
          <w:tcPr>
            <w:tcW w:w="851" w:type="dxa"/>
            <w:vAlign w:val="bottom"/>
          </w:tcPr>
          <w:p w14:paraId="21495C90" w14:textId="35ECD162" w:rsidR="009025C6" w:rsidRPr="00E05B19" w:rsidRDefault="009025C6" w:rsidP="00D73FC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</w:tr>
      <w:tr w:rsidR="00E05B19" w:rsidRPr="00E05B19" w14:paraId="14B00661" w14:textId="77777777" w:rsidTr="00F45684">
        <w:trPr>
          <w:trHeight w:val="233"/>
        </w:trPr>
        <w:tc>
          <w:tcPr>
            <w:tcW w:w="2126" w:type="dxa"/>
          </w:tcPr>
          <w:p w14:paraId="7F154260" w14:textId="77777777" w:rsidR="00A7491B" w:rsidRPr="00E05B19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dxa"/>
          </w:tcPr>
          <w:p w14:paraId="6DA05D13" w14:textId="77777777" w:rsidR="00A7491B" w:rsidRPr="00E05B19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3C1F9A03" w14:textId="77777777" w:rsidR="00A7491B" w:rsidRPr="00E05B19" w:rsidRDefault="00A7491B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23644586" w14:textId="77777777" w:rsidR="00A7491B" w:rsidRPr="00E05B19" w:rsidRDefault="00A7491B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58CBF6C0" w14:textId="77777777" w:rsidR="00A7491B" w:rsidRPr="00E05B19" w:rsidRDefault="00A7491B" w:rsidP="00CC6C56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2" w:type="dxa"/>
          </w:tcPr>
          <w:p w14:paraId="23C6121F" w14:textId="77777777" w:rsidR="00A7491B" w:rsidRPr="00E05B19" w:rsidRDefault="00A7491B" w:rsidP="00CC6C56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00B1F819" w14:textId="77777777" w:rsidR="00A7491B" w:rsidRPr="00E05B19" w:rsidRDefault="00A7491B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</w:tcPr>
          <w:p w14:paraId="46877979" w14:textId="77777777" w:rsidR="00A7491B" w:rsidRPr="00E05B19" w:rsidRDefault="00A7491B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</w:tcPr>
          <w:p w14:paraId="564BFF1C" w14:textId="77777777" w:rsidR="00A7491B" w:rsidRPr="00E05B19" w:rsidRDefault="00A7491B" w:rsidP="00CC6C56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3C86A68B" w14:textId="77777777" w:rsidR="00A7491B" w:rsidRPr="00E05B19" w:rsidRDefault="00A7491B" w:rsidP="00CC6C56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bookmarkEnd w:id="4"/>
      <w:bookmarkEnd w:id="5"/>
      <w:tr w:rsidR="00E05B19" w:rsidRPr="00E05B19" w14:paraId="3AD6B550" w14:textId="77777777" w:rsidTr="00263EA7">
        <w:trPr>
          <w:trHeight w:val="409"/>
        </w:trPr>
        <w:tc>
          <w:tcPr>
            <w:tcW w:w="2126" w:type="dxa"/>
          </w:tcPr>
          <w:p w14:paraId="3FF16F96" w14:textId="77777777" w:rsidR="009F0E59" w:rsidRPr="00E05B19" w:rsidRDefault="009F0E59" w:rsidP="009F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รายได้จากการขายและบริการจาก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 xml:space="preserve">         </w:t>
            </w: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5297BF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2ED7D178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1078A65B" w14:textId="5CB20013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599,</w:t>
            </w:r>
            <w:r w:rsidR="00F60AB1" w:rsidRPr="00E05B19">
              <w:rPr>
                <w:rFonts w:ascii="BrowalliaUPC" w:hAnsi="BrowalliaUPC" w:cs="BrowalliaUPC"/>
                <w:sz w:val="20"/>
                <w:szCs w:val="20"/>
              </w:rPr>
              <w:t>613</w:t>
            </w:r>
          </w:p>
        </w:tc>
        <w:tc>
          <w:tcPr>
            <w:tcW w:w="851" w:type="dxa"/>
            <w:shd w:val="clear" w:color="auto" w:fill="auto"/>
          </w:tcPr>
          <w:p w14:paraId="3B50780D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B960136" w14:textId="191A5069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430,615</w:t>
            </w:r>
          </w:p>
        </w:tc>
        <w:tc>
          <w:tcPr>
            <w:tcW w:w="850" w:type="dxa"/>
            <w:shd w:val="clear" w:color="auto" w:fill="auto"/>
          </w:tcPr>
          <w:p w14:paraId="5CEB3466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4B9580D" w14:textId="44F1E820" w:rsidR="009F0E59" w:rsidRPr="00E05B19" w:rsidRDefault="0097572F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880</w:t>
            </w:r>
          </w:p>
        </w:tc>
        <w:tc>
          <w:tcPr>
            <w:tcW w:w="852" w:type="dxa"/>
            <w:shd w:val="clear" w:color="auto" w:fill="auto"/>
          </w:tcPr>
          <w:p w14:paraId="368AB03D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</w:p>
          <w:p w14:paraId="55739F9F" w14:textId="0197D31B" w:rsidR="009F0E59" w:rsidRPr="00E05B19" w:rsidRDefault="009F0E59" w:rsidP="009F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4,571 </w:t>
            </w:r>
          </w:p>
        </w:tc>
        <w:tc>
          <w:tcPr>
            <w:tcW w:w="850" w:type="dxa"/>
            <w:shd w:val="clear" w:color="auto" w:fill="auto"/>
          </w:tcPr>
          <w:p w14:paraId="643B73EF" w14:textId="77777777" w:rsidR="009F0E59" w:rsidRPr="00E05B19" w:rsidRDefault="009F0E59" w:rsidP="009F0E59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FBF79BE" w14:textId="57DB77F5" w:rsidR="009F0E59" w:rsidRPr="00E05B19" w:rsidRDefault="009F0E59" w:rsidP="009F0E59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F5DF369" w14:textId="77777777" w:rsidR="009F0E59" w:rsidRPr="00E05B19" w:rsidRDefault="009F0E59" w:rsidP="009F0E59">
            <w:pP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7FAE45D6" w14:textId="324FE23B" w:rsidR="009F0E59" w:rsidRPr="00E05B19" w:rsidRDefault="009F0E59" w:rsidP="009F0E59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0E821B54" w14:textId="77777777" w:rsidR="009F0E59" w:rsidRPr="00E05B19" w:rsidRDefault="009F0E59" w:rsidP="009F0E59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5BBA1E73" w14:textId="2242EBE8" w:rsidR="009F0E59" w:rsidRPr="00E05B19" w:rsidRDefault="009F0E59" w:rsidP="009F0E59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600,</w:t>
            </w:r>
            <w:r w:rsidR="00BD7264" w:rsidRPr="00E05B19">
              <w:rPr>
                <w:rFonts w:ascii="BrowalliaUPC" w:hAnsi="BrowalliaUPC" w:cs="BrowalliaUPC"/>
                <w:sz w:val="20"/>
                <w:szCs w:val="20"/>
              </w:rPr>
              <w:t>493</w:t>
            </w:r>
          </w:p>
        </w:tc>
        <w:tc>
          <w:tcPr>
            <w:tcW w:w="851" w:type="dxa"/>
            <w:shd w:val="clear" w:color="auto" w:fill="auto"/>
          </w:tcPr>
          <w:p w14:paraId="71EB238A" w14:textId="77777777" w:rsidR="009F0E59" w:rsidRPr="00E05B19" w:rsidRDefault="009F0E59" w:rsidP="009F0E59">
            <w:pP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0E2EF76C" w14:textId="64BF5A65" w:rsidR="009F0E59" w:rsidRPr="00E05B19" w:rsidRDefault="009F0E59" w:rsidP="009F0E59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435,186 </w:t>
            </w:r>
          </w:p>
        </w:tc>
      </w:tr>
      <w:tr w:rsidR="00E05B19" w:rsidRPr="00E05B19" w14:paraId="11D1E1BF" w14:textId="77777777" w:rsidTr="004A01A6">
        <w:trPr>
          <w:trHeight w:val="216"/>
        </w:trPr>
        <w:tc>
          <w:tcPr>
            <w:tcW w:w="2126" w:type="dxa"/>
          </w:tcPr>
          <w:p w14:paraId="59F6980D" w14:textId="77777777" w:rsidR="009F0E59" w:rsidRPr="00E05B19" w:rsidRDefault="009F0E59" w:rsidP="009F0E59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 xml:space="preserve">       </w:t>
            </w: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340A54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11F46D6D" w14:textId="77777777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CA84B84" w14:textId="6916A598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3,022</w:t>
            </w:r>
          </w:p>
        </w:tc>
        <w:tc>
          <w:tcPr>
            <w:tcW w:w="851" w:type="dxa"/>
            <w:shd w:val="clear" w:color="auto" w:fill="auto"/>
          </w:tcPr>
          <w:p w14:paraId="3712542C" w14:textId="77777777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3502BFAD" w14:textId="4D09B236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1,037</w:t>
            </w:r>
          </w:p>
        </w:tc>
        <w:tc>
          <w:tcPr>
            <w:tcW w:w="850" w:type="dxa"/>
            <w:shd w:val="clear" w:color="auto" w:fill="auto"/>
          </w:tcPr>
          <w:p w14:paraId="0A5A9026" w14:textId="77777777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5800E1D" w14:textId="6C9D96BB" w:rsidR="009F0E59" w:rsidRPr="00E05B19" w:rsidRDefault="0076105E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294</w:t>
            </w:r>
          </w:p>
        </w:tc>
        <w:tc>
          <w:tcPr>
            <w:tcW w:w="852" w:type="dxa"/>
            <w:shd w:val="clear" w:color="auto" w:fill="auto"/>
          </w:tcPr>
          <w:p w14:paraId="76B396E0" w14:textId="77777777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5CAA4633" w14:textId="1F14A967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7,479 </w:t>
            </w:r>
          </w:p>
        </w:tc>
        <w:tc>
          <w:tcPr>
            <w:tcW w:w="850" w:type="dxa"/>
            <w:shd w:val="clear" w:color="auto" w:fill="auto"/>
          </w:tcPr>
          <w:p w14:paraId="1995CD92" w14:textId="77777777" w:rsidR="009F0E59" w:rsidRPr="00E05B19" w:rsidRDefault="009F0E59" w:rsidP="009F0E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B54004D" w14:textId="6084E93E" w:rsidR="009F0E59" w:rsidRPr="00E05B19" w:rsidRDefault="009F0E59" w:rsidP="009F0E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(3,</w:t>
            </w:r>
            <w:r w:rsidR="007D2F19" w:rsidRPr="00E05B19">
              <w:rPr>
                <w:rFonts w:ascii="BrowalliaUPC" w:hAnsi="BrowalliaUPC" w:cs="BrowalliaUPC"/>
                <w:sz w:val="20"/>
                <w:szCs w:val="20"/>
              </w:rPr>
              <w:t>316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07F67B79" w14:textId="77777777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309C416C" w14:textId="52259CA0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(8,516)</w:t>
            </w:r>
          </w:p>
        </w:tc>
        <w:tc>
          <w:tcPr>
            <w:tcW w:w="850" w:type="dxa"/>
            <w:shd w:val="clear" w:color="auto" w:fill="auto"/>
          </w:tcPr>
          <w:p w14:paraId="4BA7B5F0" w14:textId="77777777" w:rsidR="009F0E59" w:rsidRPr="00E05B19" w:rsidRDefault="009F0E59" w:rsidP="009F0E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5868F98" w14:textId="3D682A54" w:rsidR="009F0E59" w:rsidRPr="00E05B19" w:rsidRDefault="007D2F19" w:rsidP="009F0E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C25AAC5" w14:textId="77777777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463F9F5F" w14:textId="05795E5C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-   </w:t>
            </w:r>
          </w:p>
        </w:tc>
      </w:tr>
      <w:tr w:rsidR="00E05B19" w:rsidRPr="00E05B19" w14:paraId="20F39F0D" w14:textId="77777777" w:rsidTr="00701680">
        <w:trPr>
          <w:trHeight w:val="257"/>
        </w:trPr>
        <w:tc>
          <w:tcPr>
            <w:tcW w:w="2126" w:type="dxa"/>
          </w:tcPr>
          <w:p w14:paraId="3BCE14E2" w14:textId="77777777" w:rsidR="009F0E59" w:rsidRPr="00E05B19" w:rsidRDefault="009F0E59" w:rsidP="009F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03FA4A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6FA5E111" w14:textId="4064D20E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602,</w:t>
            </w:r>
            <w:r w:rsidR="00BD7264" w:rsidRPr="00E05B19">
              <w:rPr>
                <w:rFonts w:ascii="BrowalliaUPC" w:hAnsi="BrowalliaUPC" w:cs="BrowalliaUPC"/>
                <w:sz w:val="20"/>
                <w:szCs w:val="20"/>
              </w:rPr>
              <w:t>635</w:t>
            </w:r>
          </w:p>
        </w:tc>
        <w:tc>
          <w:tcPr>
            <w:tcW w:w="851" w:type="dxa"/>
            <w:shd w:val="clear" w:color="auto" w:fill="auto"/>
          </w:tcPr>
          <w:p w14:paraId="49B83080" w14:textId="1DC16BDF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431,652</w:t>
            </w:r>
          </w:p>
        </w:tc>
        <w:tc>
          <w:tcPr>
            <w:tcW w:w="850" w:type="dxa"/>
            <w:shd w:val="clear" w:color="auto" w:fill="auto"/>
          </w:tcPr>
          <w:p w14:paraId="3A298AEC" w14:textId="18188960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1,174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6C35334" w14:textId="1A107446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12,050</w:t>
            </w:r>
          </w:p>
        </w:tc>
        <w:tc>
          <w:tcPr>
            <w:tcW w:w="850" w:type="dxa"/>
            <w:shd w:val="clear" w:color="auto" w:fill="auto"/>
          </w:tcPr>
          <w:p w14:paraId="6E5BD910" w14:textId="5AB170A1" w:rsidR="009F0E59" w:rsidRPr="00E05B19" w:rsidRDefault="007D2F19" w:rsidP="009F0E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(3,316)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A33F96" w14:textId="10F35AB8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(8,516)</w:t>
            </w:r>
          </w:p>
        </w:tc>
        <w:tc>
          <w:tcPr>
            <w:tcW w:w="850" w:type="dxa"/>
            <w:shd w:val="clear" w:color="auto" w:fill="auto"/>
          </w:tcPr>
          <w:p w14:paraId="15CB323D" w14:textId="6997031C" w:rsidR="009F0E59" w:rsidRPr="00E05B19" w:rsidRDefault="007D2F19" w:rsidP="009F0E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600,</w:t>
            </w:r>
            <w:r w:rsidR="00BD7264" w:rsidRPr="00E05B19">
              <w:rPr>
                <w:rFonts w:ascii="BrowalliaUPC" w:hAnsi="BrowalliaUPC" w:cs="BrowalliaUPC"/>
                <w:sz w:val="20"/>
                <w:szCs w:val="20"/>
              </w:rPr>
              <w:t>493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531259" w14:textId="6FB81290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435,186</w:t>
            </w:r>
          </w:p>
        </w:tc>
      </w:tr>
      <w:tr w:rsidR="00E05B19" w:rsidRPr="00E05B19" w14:paraId="5D50DC72" w14:textId="77777777" w:rsidTr="00F45684">
        <w:trPr>
          <w:trHeight w:val="257"/>
        </w:trPr>
        <w:tc>
          <w:tcPr>
            <w:tcW w:w="2126" w:type="dxa"/>
          </w:tcPr>
          <w:p w14:paraId="3D296A79" w14:textId="77777777" w:rsidR="009F0E59" w:rsidRPr="00E05B19" w:rsidRDefault="009F0E59" w:rsidP="009F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E678FF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3CBCD50F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3467532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0AC35A" w14:textId="77777777" w:rsidR="009F0E59" w:rsidRPr="00E05B19" w:rsidRDefault="009F0E59" w:rsidP="009F0E59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4F5126A" w14:textId="77777777" w:rsidR="009F0E59" w:rsidRPr="00E05B19" w:rsidRDefault="009F0E59" w:rsidP="009F0E59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D02142" w14:textId="77777777" w:rsidR="009F0E59" w:rsidRPr="00E05B19" w:rsidRDefault="009F0E59" w:rsidP="009F0E59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98B604" w14:textId="77777777" w:rsidR="009F0E59" w:rsidRPr="00E05B19" w:rsidRDefault="009F0E59" w:rsidP="009F0E59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48BBDE0" w14:textId="77777777" w:rsidR="009F0E59" w:rsidRPr="00E05B19" w:rsidRDefault="009F0E59" w:rsidP="009F0E59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000F1F" w14:textId="77777777" w:rsidR="009F0E59" w:rsidRPr="00E05B19" w:rsidRDefault="009F0E59" w:rsidP="009F0E59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E05B19" w:rsidRPr="00E05B19" w14:paraId="16135322" w14:textId="77777777" w:rsidTr="00F45684">
        <w:trPr>
          <w:trHeight w:val="257"/>
        </w:trPr>
        <w:tc>
          <w:tcPr>
            <w:tcW w:w="2126" w:type="dxa"/>
            <w:shd w:val="clear" w:color="auto" w:fill="auto"/>
          </w:tcPr>
          <w:p w14:paraId="0225E67F" w14:textId="77777777" w:rsidR="009F0E59" w:rsidRPr="00E05B19" w:rsidRDefault="009F0E59" w:rsidP="009F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ประเภทของการรับรู้รายได้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>: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084AE4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702DBB82" w14:textId="19625944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57F6149" w14:textId="50B886FB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C3F17B" w14:textId="77777777" w:rsidR="009F0E59" w:rsidRPr="00E05B19" w:rsidRDefault="009F0E59" w:rsidP="009F0E59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213CBDB" w14:textId="521F29E4" w:rsidR="009F0E59" w:rsidRPr="00E05B19" w:rsidRDefault="009F0E59" w:rsidP="009F0E59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C807808" w14:textId="77777777" w:rsidR="009F0E59" w:rsidRPr="00E05B19" w:rsidRDefault="009F0E59" w:rsidP="009F0E59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89C530" w14:textId="10970073" w:rsidR="009F0E59" w:rsidRPr="00E05B19" w:rsidRDefault="009F0E59" w:rsidP="009F0E59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5EAD10" w14:textId="77777777" w:rsidR="009F0E59" w:rsidRPr="00E05B19" w:rsidRDefault="009F0E59" w:rsidP="009F0E59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A22047F" w14:textId="0BF8EF7B" w:rsidR="009F0E59" w:rsidRPr="00E05B19" w:rsidRDefault="009F0E59" w:rsidP="009F0E59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E05B19" w:rsidRPr="00E05B19" w14:paraId="13C1E27C" w14:textId="77777777" w:rsidTr="00263EA7">
        <w:trPr>
          <w:trHeight w:val="257"/>
        </w:trPr>
        <w:tc>
          <w:tcPr>
            <w:tcW w:w="2126" w:type="dxa"/>
          </w:tcPr>
          <w:p w14:paraId="7E68EE67" w14:textId="5DD355D8" w:rsidR="009F0E59" w:rsidRPr="00E05B19" w:rsidRDefault="009F0E59" w:rsidP="009F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ณ ช่วงเวลาหนึ่ง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8EE852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777351DA" w14:textId="5EC304FA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594,</w:t>
            </w:r>
            <w:r w:rsidR="00534955"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664</w:t>
            </w:r>
          </w:p>
        </w:tc>
        <w:tc>
          <w:tcPr>
            <w:tcW w:w="851" w:type="dxa"/>
            <w:shd w:val="clear" w:color="auto" w:fill="auto"/>
          </w:tcPr>
          <w:p w14:paraId="1E17FDA7" w14:textId="20540A14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418,483 </w:t>
            </w:r>
          </w:p>
        </w:tc>
        <w:tc>
          <w:tcPr>
            <w:tcW w:w="850" w:type="dxa"/>
            <w:shd w:val="clear" w:color="auto" w:fill="auto"/>
          </w:tcPr>
          <w:p w14:paraId="196AA10C" w14:textId="5DDC1597" w:rsidR="009F0E59" w:rsidRPr="00E05B19" w:rsidRDefault="0076105E" w:rsidP="0076105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1,056</w:t>
            </w:r>
          </w:p>
        </w:tc>
        <w:tc>
          <w:tcPr>
            <w:tcW w:w="852" w:type="dxa"/>
            <w:shd w:val="clear" w:color="auto" w:fill="auto"/>
          </w:tcPr>
          <w:p w14:paraId="2AB117BC" w14:textId="04496372" w:rsidR="009F0E59" w:rsidRPr="00E05B19" w:rsidRDefault="009F0E59" w:rsidP="009F0E5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4,022 </w:t>
            </w:r>
          </w:p>
        </w:tc>
        <w:tc>
          <w:tcPr>
            <w:tcW w:w="850" w:type="dxa"/>
            <w:shd w:val="clear" w:color="auto" w:fill="auto"/>
          </w:tcPr>
          <w:p w14:paraId="66E860FC" w14:textId="2C4A4E12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(3,</w:t>
            </w:r>
            <w:r w:rsidR="001B40E9"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316</w:t>
            </w: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7BDD8DA4" w14:textId="62EC0043" w:rsidR="009F0E59" w:rsidRPr="00E05B19" w:rsidRDefault="009F0E59" w:rsidP="009F0E5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(8,516)</w:t>
            </w:r>
          </w:p>
        </w:tc>
        <w:tc>
          <w:tcPr>
            <w:tcW w:w="850" w:type="dxa"/>
            <w:shd w:val="clear" w:color="auto" w:fill="auto"/>
          </w:tcPr>
          <w:p w14:paraId="7D8FD492" w14:textId="577CD5E8" w:rsidR="009F0E59" w:rsidRPr="00E05B19" w:rsidRDefault="0086157B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592,404</w:t>
            </w:r>
          </w:p>
        </w:tc>
        <w:tc>
          <w:tcPr>
            <w:tcW w:w="851" w:type="dxa"/>
            <w:shd w:val="clear" w:color="auto" w:fill="auto"/>
          </w:tcPr>
          <w:p w14:paraId="11DAD8F5" w14:textId="03AD203E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413,989 </w:t>
            </w:r>
          </w:p>
        </w:tc>
      </w:tr>
      <w:tr w:rsidR="00E05B19" w:rsidRPr="00E05B19" w14:paraId="1BAE0035" w14:textId="77777777" w:rsidTr="00263EA7">
        <w:trPr>
          <w:trHeight w:val="257"/>
        </w:trPr>
        <w:tc>
          <w:tcPr>
            <w:tcW w:w="2126" w:type="dxa"/>
          </w:tcPr>
          <w:p w14:paraId="101A5A5C" w14:textId="77777777" w:rsidR="009F0E59" w:rsidRPr="00E05B19" w:rsidRDefault="009F0E59" w:rsidP="009F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092E72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2147C001" w14:textId="26E8F781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7,971</w:t>
            </w:r>
          </w:p>
        </w:tc>
        <w:tc>
          <w:tcPr>
            <w:tcW w:w="851" w:type="dxa"/>
            <w:shd w:val="clear" w:color="auto" w:fill="auto"/>
          </w:tcPr>
          <w:p w14:paraId="589DB21D" w14:textId="5313605B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13,169 </w:t>
            </w:r>
          </w:p>
        </w:tc>
        <w:tc>
          <w:tcPr>
            <w:tcW w:w="850" w:type="dxa"/>
            <w:shd w:val="clear" w:color="auto" w:fill="auto"/>
          </w:tcPr>
          <w:p w14:paraId="34C6F4E0" w14:textId="211C30EB" w:rsidR="009F0E59" w:rsidRPr="00E05B19" w:rsidRDefault="0076105E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118</w:t>
            </w:r>
          </w:p>
        </w:tc>
        <w:tc>
          <w:tcPr>
            <w:tcW w:w="852" w:type="dxa"/>
            <w:shd w:val="clear" w:color="auto" w:fill="auto"/>
          </w:tcPr>
          <w:p w14:paraId="4FAD1642" w14:textId="0E78C0DE" w:rsidR="009F0E59" w:rsidRPr="00E05B19" w:rsidRDefault="009F0E59" w:rsidP="009F0E5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8,028 </w:t>
            </w:r>
          </w:p>
        </w:tc>
        <w:tc>
          <w:tcPr>
            <w:tcW w:w="850" w:type="dxa"/>
            <w:shd w:val="clear" w:color="auto" w:fill="auto"/>
          </w:tcPr>
          <w:p w14:paraId="3E3BB67F" w14:textId="0816FB88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3D4FBC8" w14:textId="12D2E5C1" w:rsidR="009F0E59" w:rsidRPr="00E05B19" w:rsidRDefault="009F0E59" w:rsidP="009F0E5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6CCBF2BB" w14:textId="640D7005" w:rsidR="009F0E59" w:rsidRPr="00E05B19" w:rsidRDefault="00534955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8,089</w:t>
            </w:r>
          </w:p>
        </w:tc>
        <w:tc>
          <w:tcPr>
            <w:tcW w:w="851" w:type="dxa"/>
            <w:shd w:val="clear" w:color="auto" w:fill="auto"/>
          </w:tcPr>
          <w:p w14:paraId="672BF049" w14:textId="23BA9CCD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21,197 </w:t>
            </w:r>
          </w:p>
        </w:tc>
      </w:tr>
      <w:tr w:rsidR="00E05B19" w:rsidRPr="00E05B19" w14:paraId="1F8FC3A7" w14:textId="77777777" w:rsidTr="00F45684">
        <w:trPr>
          <w:trHeight w:val="257"/>
        </w:trPr>
        <w:tc>
          <w:tcPr>
            <w:tcW w:w="2126" w:type="dxa"/>
          </w:tcPr>
          <w:p w14:paraId="7D4AA301" w14:textId="77777777" w:rsidR="009F0E59" w:rsidRPr="00E05B19" w:rsidRDefault="009F0E59" w:rsidP="009F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5C4E95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773F6F49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79D3675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3F18EB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0ABD739" w14:textId="77777777" w:rsidR="009F0E59" w:rsidRPr="00E05B19" w:rsidRDefault="009F0E59" w:rsidP="009F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B6C761A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FBBFD4" w14:textId="77777777" w:rsidR="009F0E59" w:rsidRPr="00E05B19" w:rsidRDefault="009F0E59" w:rsidP="009F0E5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FAEF92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C59FCA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E05B19" w:rsidRPr="00E05B19" w14:paraId="451B2767" w14:textId="77777777" w:rsidTr="00263EA7">
        <w:trPr>
          <w:trHeight w:val="257"/>
        </w:trPr>
        <w:tc>
          <w:tcPr>
            <w:tcW w:w="2126" w:type="dxa"/>
          </w:tcPr>
          <w:p w14:paraId="6951AB24" w14:textId="77777777" w:rsidR="009F0E59" w:rsidRPr="00E05B19" w:rsidRDefault="009F0E59" w:rsidP="009F0E59">
            <w:pPr>
              <w:spacing w:line="240" w:lineRule="auto"/>
              <w:ind w:right="-144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กำไร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 xml:space="preserve"> (</w:t>
            </w: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1F7D3C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3C145BFC" w14:textId="526BCF8D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220,466</w:t>
            </w:r>
          </w:p>
        </w:tc>
        <w:tc>
          <w:tcPr>
            <w:tcW w:w="851" w:type="dxa"/>
            <w:shd w:val="clear" w:color="auto" w:fill="auto"/>
          </w:tcPr>
          <w:p w14:paraId="7419AFAE" w14:textId="29645AA7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154,098</w:t>
            </w:r>
          </w:p>
        </w:tc>
        <w:tc>
          <w:tcPr>
            <w:tcW w:w="850" w:type="dxa"/>
            <w:shd w:val="clear" w:color="auto" w:fill="auto"/>
          </w:tcPr>
          <w:p w14:paraId="18759DF3" w14:textId="22BEABB1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(378)</w:t>
            </w:r>
          </w:p>
        </w:tc>
        <w:tc>
          <w:tcPr>
            <w:tcW w:w="852" w:type="dxa"/>
            <w:shd w:val="clear" w:color="auto" w:fill="auto"/>
          </w:tcPr>
          <w:p w14:paraId="733930F1" w14:textId="498BBDD2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(14,430)</w:t>
            </w:r>
          </w:p>
        </w:tc>
        <w:tc>
          <w:tcPr>
            <w:tcW w:w="850" w:type="dxa"/>
            <w:shd w:val="clear" w:color="auto" w:fill="auto"/>
          </w:tcPr>
          <w:p w14:paraId="74177A32" w14:textId="12CB458D" w:rsidR="009F0E59" w:rsidRPr="00E05B19" w:rsidRDefault="00E60110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117</w:t>
            </w:r>
          </w:p>
        </w:tc>
        <w:tc>
          <w:tcPr>
            <w:tcW w:w="851" w:type="dxa"/>
            <w:shd w:val="clear" w:color="auto" w:fill="auto"/>
          </w:tcPr>
          <w:p w14:paraId="43B7B8B0" w14:textId="3FC4E7AB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2,791 </w:t>
            </w:r>
          </w:p>
        </w:tc>
        <w:tc>
          <w:tcPr>
            <w:tcW w:w="850" w:type="dxa"/>
            <w:shd w:val="clear" w:color="auto" w:fill="auto"/>
          </w:tcPr>
          <w:p w14:paraId="7A3520C2" w14:textId="10A18593" w:rsidR="009F0E59" w:rsidRPr="00E05B19" w:rsidRDefault="0007509A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220,205</w:t>
            </w:r>
          </w:p>
        </w:tc>
        <w:tc>
          <w:tcPr>
            <w:tcW w:w="851" w:type="dxa"/>
            <w:shd w:val="clear" w:color="auto" w:fill="auto"/>
          </w:tcPr>
          <w:p w14:paraId="6336B719" w14:textId="491E39BE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142,459 </w:t>
            </w:r>
          </w:p>
        </w:tc>
      </w:tr>
      <w:tr w:rsidR="00E05B19" w:rsidRPr="00E05B19" w14:paraId="00C5CEB2" w14:textId="77777777" w:rsidTr="00701680">
        <w:trPr>
          <w:trHeight w:val="233"/>
        </w:trPr>
        <w:tc>
          <w:tcPr>
            <w:tcW w:w="2126" w:type="dxa"/>
          </w:tcPr>
          <w:p w14:paraId="3DC374C8" w14:textId="77777777" w:rsidR="009F0E59" w:rsidRPr="00E05B19" w:rsidRDefault="009F0E59" w:rsidP="009F0E59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63F8BF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</w:tcPr>
          <w:p w14:paraId="2C4A73EE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F4E424F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852AA2A" w14:textId="77777777" w:rsidR="009F0E59" w:rsidRPr="00E05B19" w:rsidRDefault="009F0E59" w:rsidP="009F0E59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656E273" w14:textId="77777777" w:rsidR="009F0E59" w:rsidRPr="00E05B19" w:rsidRDefault="009F0E59" w:rsidP="009F0E59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E3A43C5" w14:textId="77777777" w:rsidR="009F0E59" w:rsidRPr="00E05B19" w:rsidRDefault="009F0E59" w:rsidP="009F0E59">
            <w:pPr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46CF47" w14:textId="77777777" w:rsidR="009F0E59" w:rsidRPr="00E05B19" w:rsidRDefault="009F0E59" w:rsidP="009F0E59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38ADA84" w14:textId="0863987B" w:rsidR="009F0E59" w:rsidRPr="00E05B19" w:rsidRDefault="00617674" w:rsidP="009F0E59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EDE061" w14:textId="2799FCA0" w:rsidR="009F0E59" w:rsidRPr="00E05B19" w:rsidRDefault="009F0E59" w:rsidP="009F0E59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82</w:t>
            </w:r>
          </w:p>
        </w:tc>
      </w:tr>
      <w:tr w:rsidR="00E05B19" w:rsidRPr="00E05B19" w14:paraId="52ED947C" w14:textId="77777777" w:rsidTr="00701680">
        <w:trPr>
          <w:trHeight w:val="233"/>
        </w:trPr>
        <w:tc>
          <w:tcPr>
            <w:tcW w:w="2126" w:type="dxa"/>
          </w:tcPr>
          <w:p w14:paraId="3F9733E4" w14:textId="77777777" w:rsidR="009F0E59" w:rsidRPr="00E05B19" w:rsidRDefault="009F0E59" w:rsidP="009F0E59">
            <w:pPr>
              <w:spacing w:line="240" w:lineRule="auto"/>
              <w:ind w:left="155" w:right="-114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AE98A2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</w:tcPr>
          <w:p w14:paraId="132245E3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24DFD06F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94C0A4A" w14:textId="77777777" w:rsidR="009F0E59" w:rsidRPr="00E05B19" w:rsidRDefault="009F0E59" w:rsidP="009F0E59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5339C2A" w14:textId="77777777" w:rsidR="009F0E59" w:rsidRPr="00E05B19" w:rsidRDefault="009F0E59" w:rsidP="009F0E59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7FAC496" w14:textId="77777777" w:rsidR="009F0E59" w:rsidRPr="00E05B19" w:rsidRDefault="009F0E59" w:rsidP="009F0E59">
            <w:pPr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54735B" w14:textId="77777777" w:rsidR="009F0E59" w:rsidRPr="00E05B19" w:rsidRDefault="009F0E59" w:rsidP="009F0E59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4DA1AC3" w14:textId="06E2AC19" w:rsidR="009F0E59" w:rsidRPr="00E05B19" w:rsidRDefault="009F0E59" w:rsidP="009F0E59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617674" w:rsidRPr="00E05B19">
              <w:rPr>
                <w:rFonts w:ascii="BrowalliaUPC" w:hAnsi="BrowalliaUPC" w:cs="BrowalliaUPC"/>
                <w:sz w:val="20"/>
                <w:szCs w:val="20"/>
              </w:rPr>
              <w:t>15,879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41873B" w14:textId="597D4E5B" w:rsidR="009F0E59" w:rsidRPr="00E05B19" w:rsidRDefault="009F0E59" w:rsidP="009F0E59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(16,792)</w:t>
            </w:r>
          </w:p>
        </w:tc>
      </w:tr>
      <w:tr w:rsidR="00E05B19" w:rsidRPr="00E05B19" w14:paraId="6B437E80" w14:textId="77777777" w:rsidTr="00701680">
        <w:trPr>
          <w:trHeight w:val="257"/>
        </w:trPr>
        <w:tc>
          <w:tcPr>
            <w:tcW w:w="2126" w:type="dxa"/>
          </w:tcPr>
          <w:p w14:paraId="7F663FC5" w14:textId="77777777" w:rsidR="009F0E59" w:rsidRPr="00E05B19" w:rsidRDefault="009F0E59" w:rsidP="009F0E59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A969E5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4E503D73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75234A6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7BAB646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0EF598C" w14:textId="77777777" w:rsidR="009F0E59" w:rsidRPr="00E05B19" w:rsidRDefault="009F0E59" w:rsidP="009F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94B1997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1218582" w14:textId="77777777" w:rsidR="009F0E59" w:rsidRPr="00E05B19" w:rsidRDefault="009F0E59" w:rsidP="009F0E5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E0B82EC" w14:textId="46DFCCDD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617674" w:rsidRPr="00E05B19">
              <w:rPr>
                <w:rFonts w:ascii="BrowalliaUPC" w:hAnsi="BrowalliaUPC" w:cs="BrowalliaUPC"/>
                <w:sz w:val="20"/>
                <w:szCs w:val="20"/>
              </w:rPr>
              <w:t>16,413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AA8881" w14:textId="619AB232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(24,</w:t>
            </w:r>
            <w:r w:rsidR="009B77B3"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624</w:t>
            </w: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</w:tr>
      <w:tr w:rsidR="009F0E59" w:rsidRPr="00E05B19" w14:paraId="473A56C9" w14:textId="77777777" w:rsidTr="00475589">
        <w:trPr>
          <w:trHeight w:val="68"/>
        </w:trPr>
        <w:tc>
          <w:tcPr>
            <w:tcW w:w="2126" w:type="dxa"/>
          </w:tcPr>
          <w:p w14:paraId="459D2998" w14:textId="7BDA6AA4" w:rsidR="009F0E59" w:rsidRPr="00E05B19" w:rsidRDefault="009F0E59" w:rsidP="009F0E59">
            <w:pPr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517B7E" w14:textId="77777777" w:rsidR="009F0E59" w:rsidRPr="00E05B19" w:rsidRDefault="009F0E59" w:rsidP="009F0E5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1A388F12" w14:textId="354E8C25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1</w:t>
            </w:r>
            <w:r w:rsidR="00E03ACF"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04,658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9C2AEA" w14:textId="09F6791C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54,981</w:t>
            </w:r>
          </w:p>
        </w:tc>
        <w:tc>
          <w:tcPr>
            <w:tcW w:w="850" w:type="dxa"/>
            <w:shd w:val="clear" w:color="auto" w:fill="auto"/>
          </w:tcPr>
          <w:p w14:paraId="59273B15" w14:textId="612C181D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(25,</w:t>
            </w:r>
            <w:r w:rsidR="00E03ACF" w:rsidRPr="00E05B19">
              <w:rPr>
                <w:rFonts w:ascii="BrowalliaUPC" w:hAnsi="BrowalliaUPC" w:cs="BrowalliaUPC"/>
                <w:sz w:val="20"/>
                <w:szCs w:val="20"/>
              </w:rPr>
              <w:t>308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852" w:type="dxa"/>
            <w:shd w:val="clear" w:color="auto" w:fill="auto"/>
          </w:tcPr>
          <w:p w14:paraId="511279EE" w14:textId="10FDEB79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(39,990)</w:t>
            </w:r>
          </w:p>
        </w:tc>
        <w:tc>
          <w:tcPr>
            <w:tcW w:w="850" w:type="dxa"/>
            <w:shd w:val="clear" w:color="auto" w:fill="auto"/>
          </w:tcPr>
          <w:p w14:paraId="4CDC8F7A" w14:textId="4BB95D6E" w:rsidR="009F0E59" w:rsidRPr="00E05B19" w:rsidRDefault="005C3F41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29,948</w:t>
            </w:r>
          </w:p>
        </w:tc>
        <w:tc>
          <w:tcPr>
            <w:tcW w:w="851" w:type="dxa"/>
            <w:shd w:val="clear" w:color="auto" w:fill="auto"/>
          </w:tcPr>
          <w:p w14:paraId="44792A5D" w14:textId="7FF85AB1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(3,853)</w:t>
            </w:r>
          </w:p>
        </w:tc>
        <w:tc>
          <w:tcPr>
            <w:tcW w:w="850" w:type="dxa"/>
            <w:shd w:val="clear" w:color="auto" w:fill="auto"/>
          </w:tcPr>
          <w:p w14:paraId="775B12F7" w14:textId="53148399" w:rsidR="009F0E59" w:rsidRPr="00E05B19" w:rsidRDefault="005C3F41" w:rsidP="005C3F4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109,298</w:t>
            </w:r>
          </w:p>
        </w:tc>
        <w:tc>
          <w:tcPr>
            <w:tcW w:w="851" w:type="dxa"/>
            <w:shd w:val="clear" w:color="auto" w:fill="auto"/>
          </w:tcPr>
          <w:p w14:paraId="7BF37E1F" w14:textId="5AC40C80" w:rsidR="009F0E59" w:rsidRPr="00E05B19" w:rsidRDefault="009F0E59" w:rsidP="009F0E5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11,138 </w:t>
            </w:r>
          </w:p>
        </w:tc>
      </w:tr>
    </w:tbl>
    <w:p w14:paraId="46962550" w14:textId="3357D3C9" w:rsidR="00D53019" w:rsidRPr="00E05B19" w:rsidRDefault="00D53019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"/>
          <w:szCs w:val="2"/>
        </w:rPr>
      </w:pPr>
    </w:p>
    <w:p w14:paraId="4B64839C" w14:textId="6A19DD59" w:rsidR="000237CB" w:rsidRPr="00E05B19" w:rsidRDefault="000237CB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"/>
          <w:szCs w:val="2"/>
        </w:rPr>
      </w:pPr>
    </w:p>
    <w:p w14:paraId="7D4D8BD3" w14:textId="706F2B45" w:rsidR="000237CB" w:rsidRPr="00E05B19" w:rsidRDefault="000237CB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"/>
          <w:szCs w:val="2"/>
        </w:rPr>
      </w:pPr>
      <w:r w:rsidRPr="00E05B19">
        <w:rPr>
          <w:rFonts w:ascii="BrowalliaUPC" w:hAnsi="BrowalliaUPC" w:cs="BrowalliaUPC"/>
          <w:b/>
          <w:sz w:val="2"/>
          <w:szCs w:val="2"/>
          <w:cs/>
        </w:rPr>
        <w:br/>
      </w:r>
    </w:p>
    <w:p w14:paraId="69256EE9" w14:textId="46E18B1E" w:rsidR="000237CB" w:rsidRPr="00E05B19" w:rsidRDefault="000237CB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"/>
          <w:szCs w:val="2"/>
        </w:rPr>
      </w:pPr>
    </w:p>
    <w:p w14:paraId="55A2D93C" w14:textId="77777777" w:rsidR="005A3300" w:rsidRPr="00E05B19" w:rsidRDefault="005A3300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"/>
          <w:szCs w:val="2"/>
        </w:rPr>
      </w:pPr>
    </w:p>
    <w:p w14:paraId="58360CAC" w14:textId="2C9114E7" w:rsidR="000237CB" w:rsidRPr="00E05B19" w:rsidRDefault="000237CB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"/>
          <w:szCs w:val="2"/>
        </w:rPr>
      </w:pPr>
    </w:p>
    <w:p w14:paraId="54DBA368" w14:textId="09189D2F" w:rsidR="000237CB" w:rsidRPr="00E05B19" w:rsidRDefault="000237CB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"/>
          <w:szCs w:val="2"/>
        </w:rPr>
      </w:pPr>
    </w:p>
    <w:p w14:paraId="1052C3BB" w14:textId="522BA47D" w:rsidR="000237CB" w:rsidRPr="00E05B19" w:rsidRDefault="000237CB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"/>
          <w:szCs w:val="2"/>
        </w:rPr>
      </w:pPr>
    </w:p>
    <w:p w14:paraId="6F523B28" w14:textId="40B44F03" w:rsidR="000237CB" w:rsidRPr="00E05B19" w:rsidRDefault="000237CB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"/>
          <w:szCs w:val="2"/>
        </w:rPr>
      </w:pPr>
    </w:p>
    <w:tbl>
      <w:tblPr>
        <w:tblW w:w="9214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126"/>
        <w:gridCol w:w="283"/>
        <w:gridCol w:w="850"/>
        <w:gridCol w:w="851"/>
        <w:gridCol w:w="850"/>
        <w:gridCol w:w="852"/>
        <w:gridCol w:w="850"/>
        <w:gridCol w:w="851"/>
        <w:gridCol w:w="850"/>
        <w:gridCol w:w="851"/>
      </w:tblGrid>
      <w:tr w:rsidR="00E05B19" w:rsidRPr="00E05B19" w14:paraId="57898272" w14:textId="77777777" w:rsidTr="002E67C1">
        <w:trPr>
          <w:trHeight w:val="233"/>
        </w:trPr>
        <w:tc>
          <w:tcPr>
            <w:tcW w:w="2126" w:type="dxa"/>
          </w:tcPr>
          <w:p w14:paraId="32E44949" w14:textId="77777777" w:rsidR="00B83C48" w:rsidRPr="00E05B19" w:rsidRDefault="00B83C48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dxa"/>
          </w:tcPr>
          <w:p w14:paraId="7ADC4DDB" w14:textId="77777777" w:rsidR="00B83C48" w:rsidRPr="00E05B19" w:rsidRDefault="00B83C48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6805" w:type="dxa"/>
            <w:gridSpan w:val="8"/>
          </w:tcPr>
          <w:p w14:paraId="70A3D0AD" w14:textId="77777777" w:rsidR="00B83C48" w:rsidRPr="00E05B19" w:rsidRDefault="00B83C48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(หน่วย : พันบาท)</w:t>
            </w:r>
          </w:p>
        </w:tc>
      </w:tr>
      <w:tr w:rsidR="00E05B19" w:rsidRPr="00E05B19" w14:paraId="298C8415" w14:textId="77777777" w:rsidTr="002E67C1">
        <w:trPr>
          <w:trHeight w:val="257"/>
        </w:trPr>
        <w:tc>
          <w:tcPr>
            <w:tcW w:w="2126" w:type="dxa"/>
          </w:tcPr>
          <w:p w14:paraId="515E2428" w14:textId="77777777" w:rsidR="00B83C48" w:rsidRPr="00E05B19" w:rsidRDefault="00B83C48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239DFD15" w14:textId="77777777" w:rsidR="00B83C48" w:rsidRPr="00E05B19" w:rsidRDefault="00B83C48" w:rsidP="002E67C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6805" w:type="dxa"/>
            <w:gridSpan w:val="8"/>
          </w:tcPr>
          <w:p w14:paraId="7F02CD57" w14:textId="77777777" w:rsidR="00B83C48" w:rsidRPr="00E05B19" w:rsidRDefault="00B83C48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งบการเงินรวม</w:t>
            </w:r>
          </w:p>
        </w:tc>
      </w:tr>
      <w:tr w:rsidR="00E05B19" w:rsidRPr="00E05B19" w14:paraId="2EBAAFF8" w14:textId="77777777" w:rsidTr="002E67C1">
        <w:trPr>
          <w:trHeight w:val="162"/>
        </w:trPr>
        <w:tc>
          <w:tcPr>
            <w:tcW w:w="2126" w:type="dxa"/>
          </w:tcPr>
          <w:p w14:paraId="0EB3EEAD" w14:textId="77777777" w:rsidR="00B83C48" w:rsidRPr="00E05B19" w:rsidRDefault="00B83C48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27D81C8B" w14:textId="77777777" w:rsidR="00B83C48" w:rsidRPr="00E05B19" w:rsidRDefault="00B83C48" w:rsidP="002E67C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6805" w:type="dxa"/>
            <w:gridSpan w:val="8"/>
          </w:tcPr>
          <w:p w14:paraId="28CBD518" w14:textId="10C584BD" w:rsidR="00B83C48" w:rsidRPr="00E05B19" w:rsidRDefault="00B83C48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 xml:space="preserve">30 </w:t>
            </w: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มิถุนายน</w:t>
            </w:r>
          </w:p>
        </w:tc>
      </w:tr>
      <w:tr w:rsidR="00E05B19" w:rsidRPr="00E05B19" w14:paraId="4F583B82" w14:textId="77777777" w:rsidTr="002E67C1">
        <w:trPr>
          <w:trHeight w:val="491"/>
        </w:trPr>
        <w:tc>
          <w:tcPr>
            <w:tcW w:w="2126" w:type="dxa"/>
          </w:tcPr>
          <w:p w14:paraId="4AFD840D" w14:textId="77777777" w:rsidR="00B83C48" w:rsidRPr="00E05B19" w:rsidRDefault="00B83C48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7ABFC115" w14:textId="77777777" w:rsidR="00B83C48" w:rsidRPr="00E05B19" w:rsidRDefault="00B83C48" w:rsidP="002E67C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95F4515" w14:textId="77777777" w:rsidR="00B83C48" w:rsidRPr="00E05B19" w:rsidRDefault="00B83C48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2" w:type="dxa"/>
            <w:gridSpan w:val="2"/>
            <w:vAlign w:val="bottom"/>
          </w:tcPr>
          <w:p w14:paraId="46E9F33F" w14:textId="77777777" w:rsidR="00B83C48" w:rsidRPr="00E05B19" w:rsidRDefault="00B83C48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บริการด้าน</w:t>
            </w:r>
          </w:p>
          <w:p w14:paraId="18258FB5" w14:textId="77777777" w:rsidR="00B83C48" w:rsidRPr="00E05B19" w:rsidRDefault="00B83C48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01" w:type="dxa"/>
            <w:gridSpan w:val="2"/>
            <w:vAlign w:val="bottom"/>
          </w:tcPr>
          <w:p w14:paraId="7406C1BB" w14:textId="77777777" w:rsidR="00B83C48" w:rsidRPr="00E05B19" w:rsidRDefault="00B83C48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ตัดรายการ</w:t>
            </w:r>
          </w:p>
          <w:p w14:paraId="42431EDD" w14:textId="77777777" w:rsidR="00B83C48" w:rsidRPr="00E05B19" w:rsidRDefault="00B83C48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701" w:type="dxa"/>
            <w:gridSpan w:val="2"/>
            <w:vAlign w:val="bottom"/>
          </w:tcPr>
          <w:p w14:paraId="2403EEE9" w14:textId="77777777" w:rsidR="00B83C48" w:rsidRPr="00E05B19" w:rsidRDefault="00B83C48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5F12654" w14:textId="77777777" w:rsidR="00B83C48" w:rsidRPr="00E05B19" w:rsidRDefault="00B83C48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รวม</w:t>
            </w:r>
          </w:p>
        </w:tc>
      </w:tr>
      <w:tr w:rsidR="00E05B19" w:rsidRPr="00E05B19" w14:paraId="17D45883" w14:textId="77777777" w:rsidTr="002E67C1">
        <w:trPr>
          <w:trHeight w:val="257"/>
        </w:trPr>
        <w:tc>
          <w:tcPr>
            <w:tcW w:w="2126" w:type="dxa"/>
          </w:tcPr>
          <w:p w14:paraId="06EFBFA6" w14:textId="77777777" w:rsidR="00B83C48" w:rsidRPr="00E05B19" w:rsidRDefault="00B83C48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3697F97B" w14:textId="77777777" w:rsidR="00B83C48" w:rsidRPr="00E05B19" w:rsidRDefault="00B83C48" w:rsidP="002E67C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7F4AA3AB" w14:textId="77777777" w:rsidR="00B83C48" w:rsidRPr="00E05B19" w:rsidRDefault="00B83C48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2564</w:t>
            </w:r>
          </w:p>
        </w:tc>
        <w:tc>
          <w:tcPr>
            <w:tcW w:w="851" w:type="dxa"/>
            <w:vAlign w:val="bottom"/>
          </w:tcPr>
          <w:p w14:paraId="6D75DBF7" w14:textId="77777777" w:rsidR="00B83C48" w:rsidRPr="00E05B19" w:rsidRDefault="00B83C48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50" w:type="dxa"/>
            <w:vAlign w:val="bottom"/>
          </w:tcPr>
          <w:p w14:paraId="5D8494E1" w14:textId="77777777" w:rsidR="00B83C48" w:rsidRPr="00E05B19" w:rsidRDefault="00B83C48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2564</w:t>
            </w:r>
          </w:p>
        </w:tc>
        <w:tc>
          <w:tcPr>
            <w:tcW w:w="852" w:type="dxa"/>
            <w:vAlign w:val="bottom"/>
          </w:tcPr>
          <w:p w14:paraId="42506935" w14:textId="77777777" w:rsidR="00B83C48" w:rsidRPr="00E05B19" w:rsidRDefault="00B83C48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50" w:type="dxa"/>
            <w:vAlign w:val="bottom"/>
          </w:tcPr>
          <w:p w14:paraId="21E0FE8E" w14:textId="77777777" w:rsidR="00B83C48" w:rsidRPr="00E05B19" w:rsidRDefault="00B83C48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right="-51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2564</w:t>
            </w:r>
          </w:p>
        </w:tc>
        <w:tc>
          <w:tcPr>
            <w:tcW w:w="851" w:type="dxa"/>
            <w:vAlign w:val="bottom"/>
          </w:tcPr>
          <w:p w14:paraId="4F92616E" w14:textId="77777777" w:rsidR="00B83C48" w:rsidRPr="00E05B19" w:rsidRDefault="00B83C48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50" w:type="dxa"/>
            <w:vAlign w:val="bottom"/>
          </w:tcPr>
          <w:p w14:paraId="3DB09C9E" w14:textId="77777777" w:rsidR="00B83C48" w:rsidRPr="00E05B19" w:rsidRDefault="00B83C48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2564</w:t>
            </w:r>
          </w:p>
        </w:tc>
        <w:tc>
          <w:tcPr>
            <w:tcW w:w="851" w:type="dxa"/>
            <w:vAlign w:val="bottom"/>
          </w:tcPr>
          <w:p w14:paraId="3B752334" w14:textId="77777777" w:rsidR="00B83C48" w:rsidRPr="00E05B19" w:rsidRDefault="00B83C48" w:rsidP="002E67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</w:tr>
      <w:tr w:rsidR="00E05B19" w:rsidRPr="00E05B19" w14:paraId="1F0DDDBD" w14:textId="77777777" w:rsidTr="002E67C1">
        <w:trPr>
          <w:trHeight w:val="233"/>
        </w:trPr>
        <w:tc>
          <w:tcPr>
            <w:tcW w:w="2126" w:type="dxa"/>
          </w:tcPr>
          <w:p w14:paraId="48544C2B" w14:textId="77777777" w:rsidR="00B83C48" w:rsidRPr="00E05B19" w:rsidRDefault="00B83C48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dxa"/>
          </w:tcPr>
          <w:p w14:paraId="64FAD866" w14:textId="77777777" w:rsidR="00B83C48" w:rsidRPr="00E05B19" w:rsidRDefault="00B83C48" w:rsidP="002E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064CA58A" w14:textId="77777777" w:rsidR="00B83C48" w:rsidRPr="00E05B19" w:rsidRDefault="00B83C48" w:rsidP="002E67C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45774280" w14:textId="77777777" w:rsidR="00B83C48" w:rsidRPr="00E05B19" w:rsidRDefault="00B83C48" w:rsidP="002E67C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0B3EF827" w14:textId="77777777" w:rsidR="00B83C48" w:rsidRPr="00E05B19" w:rsidRDefault="00B83C48" w:rsidP="002E67C1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2" w:type="dxa"/>
          </w:tcPr>
          <w:p w14:paraId="09C2A6DF" w14:textId="77777777" w:rsidR="00B83C48" w:rsidRPr="00E05B19" w:rsidRDefault="00B83C48" w:rsidP="002E67C1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0B885D0E" w14:textId="77777777" w:rsidR="00B83C48" w:rsidRPr="00E05B19" w:rsidRDefault="00B83C48" w:rsidP="002E67C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</w:tcPr>
          <w:p w14:paraId="0966A3BA" w14:textId="77777777" w:rsidR="00B83C48" w:rsidRPr="00E05B19" w:rsidRDefault="00B83C48" w:rsidP="002E67C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</w:tcPr>
          <w:p w14:paraId="41A3CE8B" w14:textId="77777777" w:rsidR="00B83C48" w:rsidRPr="00E05B19" w:rsidRDefault="00B83C48" w:rsidP="002E67C1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44377846" w14:textId="77777777" w:rsidR="00B83C48" w:rsidRPr="00E05B19" w:rsidRDefault="00B83C48" w:rsidP="002E67C1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E05B19" w:rsidRPr="00E05B19" w14:paraId="381C48E2" w14:textId="77777777" w:rsidTr="00447F08">
        <w:trPr>
          <w:trHeight w:val="409"/>
        </w:trPr>
        <w:tc>
          <w:tcPr>
            <w:tcW w:w="2126" w:type="dxa"/>
          </w:tcPr>
          <w:p w14:paraId="720059FF" w14:textId="77777777" w:rsidR="007B337E" w:rsidRPr="00E05B19" w:rsidRDefault="007B337E" w:rsidP="007B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รายได้จากการขายและบริการจาก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 xml:space="preserve">         </w:t>
            </w: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8990A3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1F8481C3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27E8093" w14:textId="14B5075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1,014,</w:t>
            </w:r>
            <w:r w:rsidR="009642EB" w:rsidRPr="00E05B19">
              <w:rPr>
                <w:rFonts w:ascii="BrowalliaUPC" w:hAnsi="BrowalliaUPC" w:cs="BrowalliaUPC"/>
                <w:sz w:val="20"/>
                <w:szCs w:val="20"/>
              </w:rPr>
              <w:t>666</w:t>
            </w:r>
          </w:p>
        </w:tc>
        <w:tc>
          <w:tcPr>
            <w:tcW w:w="851" w:type="dxa"/>
            <w:shd w:val="clear" w:color="auto" w:fill="auto"/>
          </w:tcPr>
          <w:p w14:paraId="39AD4FCB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A176C8F" w14:textId="48DAE6C1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732,242</w:t>
            </w:r>
          </w:p>
        </w:tc>
        <w:tc>
          <w:tcPr>
            <w:tcW w:w="850" w:type="dxa"/>
            <w:shd w:val="clear" w:color="auto" w:fill="auto"/>
          </w:tcPr>
          <w:p w14:paraId="15807343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FAC65AB" w14:textId="4DE0178C" w:rsidR="007B337E" w:rsidRPr="00E05B19" w:rsidRDefault="0043202C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3,802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53C5220B" w14:textId="02C2984D" w:rsidR="007B337E" w:rsidRPr="00E05B19" w:rsidRDefault="007B337E" w:rsidP="007B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 xml:space="preserve">           26,994 </w:t>
            </w:r>
          </w:p>
        </w:tc>
        <w:tc>
          <w:tcPr>
            <w:tcW w:w="850" w:type="dxa"/>
            <w:shd w:val="clear" w:color="auto" w:fill="auto"/>
          </w:tcPr>
          <w:p w14:paraId="1159F044" w14:textId="77777777" w:rsidR="007B337E" w:rsidRPr="00E05B19" w:rsidRDefault="007B337E" w:rsidP="007B337E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CB7E06E" w14:textId="42632197" w:rsidR="007B337E" w:rsidRPr="00E05B19" w:rsidRDefault="007B337E" w:rsidP="007B337E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29AD09" w14:textId="28376957" w:rsidR="007B337E" w:rsidRPr="00E05B19" w:rsidRDefault="007B337E" w:rsidP="007B337E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 xml:space="preserve">                  -   </w:t>
            </w:r>
          </w:p>
        </w:tc>
        <w:tc>
          <w:tcPr>
            <w:tcW w:w="850" w:type="dxa"/>
            <w:shd w:val="clear" w:color="auto" w:fill="auto"/>
          </w:tcPr>
          <w:p w14:paraId="1629F2DE" w14:textId="77777777" w:rsidR="007B337E" w:rsidRPr="00E05B19" w:rsidRDefault="007B337E" w:rsidP="007B337E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ADFFA46" w14:textId="14253E43" w:rsidR="007B337E" w:rsidRPr="00E05B19" w:rsidRDefault="009642EB" w:rsidP="007B337E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1,018,468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913EA0" w14:textId="1EB98AC6" w:rsidR="007B337E" w:rsidRPr="00E05B19" w:rsidRDefault="007B337E" w:rsidP="007B337E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 xml:space="preserve">         759,236 </w:t>
            </w:r>
          </w:p>
        </w:tc>
      </w:tr>
      <w:tr w:rsidR="00E05B19" w:rsidRPr="00E05B19" w14:paraId="330A4CB7" w14:textId="77777777" w:rsidTr="002E67C1">
        <w:trPr>
          <w:trHeight w:val="331"/>
        </w:trPr>
        <w:tc>
          <w:tcPr>
            <w:tcW w:w="2126" w:type="dxa"/>
          </w:tcPr>
          <w:p w14:paraId="3024C7E4" w14:textId="77777777" w:rsidR="007B337E" w:rsidRPr="00E05B19" w:rsidRDefault="007B337E" w:rsidP="007B337E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 xml:space="preserve">       </w:t>
            </w: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153BBD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0825861D" w14:textId="77777777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5FA18731" w14:textId="2296B285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4,714</w:t>
            </w:r>
          </w:p>
        </w:tc>
        <w:tc>
          <w:tcPr>
            <w:tcW w:w="851" w:type="dxa"/>
            <w:shd w:val="clear" w:color="auto" w:fill="auto"/>
          </w:tcPr>
          <w:p w14:paraId="5A690608" w14:textId="77777777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52CC5238" w14:textId="547E551F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2,080</w:t>
            </w:r>
          </w:p>
        </w:tc>
        <w:tc>
          <w:tcPr>
            <w:tcW w:w="850" w:type="dxa"/>
            <w:shd w:val="clear" w:color="auto" w:fill="auto"/>
          </w:tcPr>
          <w:p w14:paraId="575AAACB" w14:textId="77777777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37B0C02" w14:textId="59EF617F" w:rsidR="007B337E" w:rsidRPr="00E05B19" w:rsidRDefault="0043202C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332</w:t>
            </w:r>
          </w:p>
        </w:tc>
        <w:tc>
          <w:tcPr>
            <w:tcW w:w="852" w:type="dxa"/>
            <w:shd w:val="clear" w:color="auto" w:fill="auto"/>
          </w:tcPr>
          <w:p w14:paraId="0DD49B99" w14:textId="77777777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22885E27" w14:textId="6C3A261A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8,188 </w:t>
            </w:r>
          </w:p>
        </w:tc>
        <w:tc>
          <w:tcPr>
            <w:tcW w:w="850" w:type="dxa"/>
            <w:shd w:val="clear" w:color="auto" w:fill="auto"/>
          </w:tcPr>
          <w:p w14:paraId="700C833B" w14:textId="77777777" w:rsidR="007B337E" w:rsidRPr="00E05B19" w:rsidRDefault="007B337E" w:rsidP="007B337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6490C533" w14:textId="7EDC8379" w:rsidR="007B337E" w:rsidRPr="00E05B19" w:rsidRDefault="007B337E" w:rsidP="007B337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DC17F5" w:rsidRPr="00E05B19">
              <w:rPr>
                <w:rFonts w:ascii="BrowalliaUPC" w:hAnsi="BrowalliaUPC" w:cs="BrowalliaUPC"/>
                <w:sz w:val="20"/>
                <w:szCs w:val="20"/>
              </w:rPr>
              <w:t>5,0</w:t>
            </w:r>
            <w:r w:rsidR="00655EA3" w:rsidRPr="00E05B19">
              <w:rPr>
                <w:rFonts w:ascii="BrowalliaUPC" w:hAnsi="BrowalliaUPC" w:cs="BrowalliaUPC"/>
                <w:sz w:val="20"/>
                <w:szCs w:val="20"/>
              </w:rPr>
              <w:t>46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309507B1" w14:textId="77777777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20EA16DD" w14:textId="650FF774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(10,268)</w:t>
            </w:r>
          </w:p>
        </w:tc>
        <w:tc>
          <w:tcPr>
            <w:tcW w:w="850" w:type="dxa"/>
            <w:shd w:val="clear" w:color="auto" w:fill="auto"/>
          </w:tcPr>
          <w:p w14:paraId="3975BF93" w14:textId="77777777" w:rsidR="007B337E" w:rsidRPr="00E05B19" w:rsidRDefault="007B337E" w:rsidP="007B337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F7BCDE3" w14:textId="39F5C095" w:rsidR="007B337E" w:rsidRPr="00E05B19" w:rsidRDefault="00BF30F7" w:rsidP="007B337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E857933" w14:textId="77777777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5B9660BE" w14:textId="67533783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-   </w:t>
            </w:r>
          </w:p>
        </w:tc>
      </w:tr>
      <w:tr w:rsidR="00E05B19" w:rsidRPr="00E05B19" w14:paraId="10CF9AC1" w14:textId="77777777" w:rsidTr="002E67C1">
        <w:trPr>
          <w:trHeight w:val="257"/>
        </w:trPr>
        <w:tc>
          <w:tcPr>
            <w:tcW w:w="2126" w:type="dxa"/>
          </w:tcPr>
          <w:p w14:paraId="2D2DCD57" w14:textId="77777777" w:rsidR="007B337E" w:rsidRPr="00E05B19" w:rsidRDefault="007B337E" w:rsidP="007B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2B59AC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071BF7E0" w14:textId="12274DA5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1,019,</w:t>
            </w:r>
            <w:r w:rsidR="00964827" w:rsidRPr="00E05B19">
              <w:rPr>
                <w:rFonts w:ascii="BrowalliaUPC" w:hAnsi="BrowalliaUPC" w:cs="BrowalliaUPC"/>
                <w:sz w:val="20"/>
                <w:szCs w:val="20"/>
              </w:rPr>
              <w:t>380</w:t>
            </w:r>
          </w:p>
        </w:tc>
        <w:tc>
          <w:tcPr>
            <w:tcW w:w="851" w:type="dxa"/>
            <w:shd w:val="clear" w:color="auto" w:fill="auto"/>
          </w:tcPr>
          <w:p w14:paraId="5700FE6D" w14:textId="2F58B646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734,322</w:t>
            </w:r>
          </w:p>
        </w:tc>
        <w:tc>
          <w:tcPr>
            <w:tcW w:w="850" w:type="dxa"/>
            <w:shd w:val="clear" w:color="auto" w:fill="auto"/>
          </w:tcPr>
          <w:p w14:paraId="5C2D8253" w14:textId="43D5FFA0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4,134</w:t>
            </w:r>
          </w:p>
        </w:tc>
        <w:tc>
          <w:tcPr>
            <w:tcW w:w="852" w:type="dxa"/>
            <w:shd w:val="clear" w:color="auto" w:fill="auto"/>
          </w:tcPr>
          <w:p w14:paraId="58ED851D" w14:textId="7BE4FFE4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35,182 </w:t>
            </w:r>
          </w:p>
        </w:tc>
        <w:tc>
          <w:tcPr>
            <w:tcW w:w="850" w:type="dxa"/>
            <w:shd w:val="clear" w:color="auto" w:fill="auto"/>
          </w:tcPr>
          <w:p w14:paraId="2B189702" w14:textId="6A7ED6B1" w:rsidR="007B337E" w:rsidRPr="00E05B19" w:rsidRDefault="00BF30F7" w:rsidP="007B337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(5,0</w:t>
            </w:r>
            <w:r w:rsidR="00655EA3" w:rsidRPr="00E05B19">
              <w:rPr>
                <w:rFonts w:ascii="BrowalliaUPC" w:hAnsi="BrowalliaUPC" w:cs="BrowalliaUPC"/>
                <w:sz w:val="20"/>
                <w:szCs w:val="20"/>
              </w:rPr>
              <w:t>46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6965E9A9" w14:textId="6608DAE6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(10,268)</w:t>
            </w:r>
          </w:p>
        </w:tc>
        <w:tc>
          <w:tcPr>
            <w:tcW w:w="850" w:type="dxa"/>
            <w:shd w:val="clear" w:color="auto" w:fill="auto"/>
          </w:tcPr>
          <w:p w14:paraId="05C1F29B" w14:textId="2FD49940" w:rsidR="007B337E" w:rsidRPr="00E05B19" w:rsidRDefault="007B337E" w:rsidP="007B337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1,018,468</w:t>
            </w:r>
          </w:p>
        </w:tc>
        <w:tc>
          <w:tcPr>
            <w:tcW w:w="851" w:type="dxa"/>
            <w:shd w:val="clear" w:color="auto" w:fill="auto"/>
          </w:tcPr>
          <w:p w14:paraId="7C84E199" w14:textId="5EAC39F9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759,236 </w:t>
            </w:r>
          </w:p>
        </w:tc>
      </w:tr>
      <w:tr w:rsidR="00E05B19" w:rsidRPr="00E05B19" w14:paraId="00A2FF6D" w14:textId="77777777" w:rsidTr="002E67C1">
        <w:trPr>
          <w:trHeight w:val="257"/>
        </w:trPr>
        <w:tc>
          <w:tcPr>
            <w:tcW w:w="2126" w:type="dxa"/>
          </w:tcPr>
          <w:p w14:paraId="07708E72" w14:textId="77777777" w:rsidR="007B337E" w:rsidRPr="00E05B19" w:rsidRDefault="007B337E" w:rsidP="007B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1564F7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43CEF806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60DE308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CB967B" w14:textId="77777777" w:rsidR="007B337E" w:rsidRPr="00E05B19" w:rsidRDefault="007B337E" w:rsidP="007B337E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658A7CD" w14:textId="77777777" w:rsidR="007B337E" w:rsidRPr="00E05B19" w:rsidRDefault="007B337E" w:rsidP="007B337E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2A4961" w14:textId="77777777" w:rsidR="007B337E" w:rsidRPr="00E05B19" w:rsidRDefault="007B337E" w:rsidP="007B337E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B4DC2EA" w14:textId="77777777" w:rsidR="007B337E" w:rsidRPr="00E05B19" w:rsidRDefault="007B337E" w:rsidP="007B337E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3B5916" w14:textId="77777777" w:rsidR="007B337E" w:rsidRPr="00E05B19" w:rsidRDefault="007B337E" w:rsidP="007B337E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D55ECE" w14:textId="77777777" w:rsidR="007B337E" w:rsidRPr="00E05B19" w:rsidRDefault="007B337E" w:rsidP="007B337E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E05B19" w:rsidRPr="00E05B19" w14:paraId="608A2C6F" w14:textId="77777777" w:rsidTr="002E67C1">
        <w:trPr>
          <w:trHeight w:val="257"/>
        </w:trPr>
        <w:tc>
          <w:tcPr>
            <w:tcW w:w="2126" w:type="dxa"/>
            <w:shd w:val="clear" w:color="auto" w:fill="auto"/>
          </w:tcPr>
          <w:p w14:paraId="082D9779" w14:textId="77777777" w:rsidR="007B337E" w:rsidRPr="00E05B19" w:rsidRDefault="007B337E" w:rsidP="007B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ประเภทของการรับรู้รายได้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>: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18AA24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4543FA5C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BE88452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292305" w14:textId="77777777" w:rsidR="007B337E" w:rsidRPr="00E05B19" w:rsidRDefault="007B337E" w:rsidP="007B337E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F313980" w14:textId="77777777" w:rsidR="007B337E" w:rsidRPr="00E05B19" w:rsidRDefault="007B337E" w:rsidP="007B337E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77D6AB" w14:textId="77777777" w:rsidR="007B337E" w:rsidRPr="00E05B19" w:rsidRDefault="007B337E" w:rsidP="007B337E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6732F91" w14:textId="77777777" w:rsidR="007B337E" w:rsidRPr="00E05B19" w:rsidRDefault="007B337E" w:rsidP="007B337E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F4B886" w14:textId="77777777" w:rsidR="007B337E" w:rsidRPr="00E05B19" w:rsidRDefault="007B337E" w:rsidP="007B337E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57C76B" w14:textId="77777777" w:rsidR="007B337E" w:rsidRPr="00E05B19" w:rsidRDefault="007B337E" w:rsidP="007B337E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E05B19" w:rsidRPr="00E05B19" w14:paraId="6D280113" w14:textId="77777777" w:rsidTr="002E67C1">
        <w:trPr>
          <w:trHeight w:val="257"/>
        </w:trPr>
        <w:tc>
          <w:tcPr>
            <w:tcW w:w="2126" w:type="dxa"/>
          </w:tcPr>
          <w:p w14:paraId="2FD792FD" w14:textId="77777777" w:rsidR="007B337E" w:rsidRPr="00E05B19" w:rsidRDefault="007B337E" w:rsidP="007B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ณ ช่วงเวลาหนึ่ง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2EC6A1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2986FCB6" w14:textId="41782C26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1,00</w:t>
            </w:r>
            <w:r w:rsidR="000F03F7"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2,</w:t>
            </w:r>
            <w:r w:rsidR="00B673AD"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212</w:t>
            </w:r>
          </w:p>
        </w:tc>
        <w:tc>
          <w:tcPr>
            <w:tcW w:w="851" w:type="dxa"/>
            <w:shd w:val="clear" w:color="auto" w:fill="auto"/>
          </w:tcPr>
          <w:p w14:paraId="3A998D16" w14:textId="79556156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708,389</w:t>
            </w:r>
          </w:p>
        </w:tc>
        <w:tc>
          <w:tcPr>
            <w:tcW w:w="850" w:type="dxa"/>
            <w:shd w:val="clear" w:color="auto" w:fill="auto"/>
          </w:tcPr>
          <w:p w14:paraId="2FC65CF6" w14:textId="13E6D8A6" w:rsidR="007B337E" w:rsidRPr="00E05B19" w:rsidRDefault="0043202C" w:rsidP="0043202C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2,989</w:t>
            </w:r>
          </w:p>
        </w:tc>
        <w:tc>
          <w:tcPr>
            <w:tcW w:w="852" w:type="dxa"/>
            <w:shd w:val="clear" w:color="auto" w:fill="auto"/>
          </w:tcPr>
          <w:p w14:paraId="67E90648" w14:textId="1B39DB25" w:rsidR="007B337E" w:rsidRPr="00E05B19" w:rsidRDefault="007B337E" w:rsidP="007B337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14,630 </w:t>
            </w:r>
          </w:p>
        </w:tc>
        <w:tc>
          <w:tcPr>
            <w:tcW w:w="850" w:type="dxa"/>
            <w:shd w:val="clear" w:color="auto" w:fill="auto"/>
          </w:tcPr>
          <w:p w14:paraId="71A2EBD8" w14:textId="5C131968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="00E34652"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5,046</w:t>
            </w: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123EA8B2" w14:textId="7CC29380" w:rsidR="007B337E" w:rsidRPr="00E05B19" w:rsidRDefault="007B337E" w:rsidP="007B33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(10,268)</w:t>
            </w:r>
          </w:p>
        </w:tc>
        <w:tc>
          <w:tcPr>
            <w:tcW w:w="850" w:type="dxa"/>
            <w:shd w:val="clear" w:color="auto" w:fill="auto"/>
          </w:tcPr>
          <w:p w14:paraId="08DA6572" w14:textId="3A38447C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1,00</w:t>
            </w:r>
            <w:r w:rsidR="00E34652"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0</w:t>
            </w: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 w:rsidR="00EB5205"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155</w:t>
            </w:r>
          </w:p>
        </w:tc>
        <w:tc>
          <w:tcPr>
            <w:tcW w:w="851" w:type="dxa"/>
            <w:shd w:val="clear" w:color="auto" w:fill="auto"/>
          </w:tcPr>
          <w:p w14:paraId="3D728368" w14:textId="1038DBC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712,751 </w:t>
            </w:r>
          </w:p>
        </w:tc>
      </w:tr>
      <w:tr w:rsidR="00E05B19" w:rsidRPr="00E05B19" w14:paraId="5AD9A3DA" w14:textId="77777777" w:rsidTr="002E67C1">
        <w:trPr>
          <w:trHeight w:val="257"/>
        </w:trPr>
        <w:tc>
          <w:tcPr>
            <w:tcW w:w="2126" w:type="dxa"/>
          </w:tcPr>
          <w:p w14:paraId="32BE1D01" w14:textId="77777777" w:rsidR="007B337E" w:rsidRPr="00E05B19" w:rsidRDefault="007B337E" w:rsidP="007B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6B86CE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321F65B4" w14:textId="6F1AE161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17,168</w:t>
            </w:r>
          </w:p>
        </w:tc>
        <w:tc>
          <w:tcPr>
            <w:tcW w:w="851" w:type="dxa"/>
            <w:shd w:val="clear" w:color="auto" w:fill="auto"/>
          </w:tcPr>
          <w:p w14:paraId="798D6E33" w14:textId="5B840C23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25,933</w:t>
            </w:r>
          </w:p>
        </w:tc>
        <w:tc>
          <w:tcPr>
            <w:tcW w:w="850" w:type="dxa"/>
            <w:shd w:val="clear" w:color="auto" w:fill="auto"/>
          </w:tcPr>
          <w:p w14:paraId="41C98321" w14:textId="3100D42E" w:rsidR="007B337E" w:rsidRPr="00E05B19" w:rsidRDefault="0043202C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1,145</w:t>
            </w:r>
          </w:p>
        </w:tc>
        <w:tc>
          <w:tcPr>
            <w:tcW w:w="852" w:type="dxa"/>
            <w:shd w:val="clear" w:color="auto" w:fill="auto"/>
          </w:tcPr>
          <w:p w14:paraId="6AB85257" w14:textId="1598E419" w:rsidR="007B337E" w:rsidRPr="00E05B19" w:rsidRDefault="007B337E" w:rsidP="007B337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20,552 </w:t>
            </w:r>
          </w:p>
        </w:tc>
        <w:tc>
          <w:tcPr>
            <w:tcW w:w="850" w:type="dxa"/>
            <w:shd w:val="clear" w:color="auto" w:fill="auto"/>
          </w:tcPr>
          <w:p w14:paraId="3C3BCD24" w14:textId="424B93C5" w:rsidR="007B337E" w:rsidRPr="00E05B19" w:rsidRDefault="003D173C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D39A961" w14:textId="4FA18F8F" w:rsidR="007B337E" w:rsidRPr="00E05B19" w:rsidRDefault="007B337E" w:rsidP="007B33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0823DD23" w14:textId="1E384D1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1</w:t>
            </w:r>
            <w:r w:rsidR="00EB5205" w:rsidRPr="00E05B19">
              <w:rPr>
                <w:rFonts w:ascii="BrowalliaUPC" w:hAnsi="BrowalliaUPC" w:cs="BrowalliaUPC"/>
                <w:sz w:val="20"/>
                <w:szCs w:val="20"/>
              </w:rPr>
              <w:t>8,313</w:t>
            </w:r>
          </w:p>
        </w:tc>
        <w:tc>
          <w:tcPr>
            <w:tcW w:w="851" w:type="dxa"/>
            <w:shd w:val="clear" w:color="auto" w:fill="auto"/>
          </w:tcPr>
          <w:p w14:paraId="62E73498" w14:textId="70541E5B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46,485 </w:t>
            </w:r>
          </w:p>
        </w:tc>
      </w:tr>
      <w:tr w:rsidR="00E05B19" w:rsidRPr="00E05B19" w14:paraId="46ECD91E" w14:textId="77777777" w:rsidTr="002E67C1">
        <w:trPr>
          <w:trHeight w:val="257"/>
        </w:trPr>
        <w:tc>
          <w:tcPr>
            <w:tcW w:w="2126" w:type="dxa"/>
          </w:tcPr>
          <w:p w14:paraId="6A6FCCF7" w14:textId="77777777" w:rsidR="007B337E" w:rsidRPr="00E05B19" w:rsidRDefault="007B337E" w:rsidP="007B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E1719B6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3742503B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60CBD9B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D29271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648B630" w14:textId="77777777" w:rsidR="007B337E" w:rsidRPr="00E05B19" w:rsidRDefault="007B337E" w:rsidP="007B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825808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7809D7" w14:textId="77777777" w:rsidR="007B337E" w:rsidRPr="00E05B19" w:rsidRDefault="007B337E" w:rsidP="007B33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1E5C44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0C66A68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E05B19" w:rsidRPr="00E05B19" w14:paraId="0D27AA96" w14:textId="77777777" w:rsidTr="002E67C1">
        <w:trPr>
          <w:trHeight w:val="257"/>
        </w:trPr>
        <w:tc>
          <w:tcPr>
            <w:tcW w:w="2126" w:type="dxa"/>
          </w:tcPr>
          <w:p w14:paraId="07523CBA" w14:textId="77777777" w:rsidR="007B337E" w:rsidRPr="00E05B19" w:rsidRDefault="007B337E" w:rsidP="007B337E">
            <w:pPr>
              <w:spacing w:line="240" w:lineRule="auto"/>
              <w:ind w:right="-144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กำไร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 xml:space="preserve"> (</w:t>
            </w: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F06377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3924B967" w14:textId="75453F3F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365,430</w:t>
            </w:r>
          </w:p>
        </w:tc>
        <w:tc>
          <w:tcPr>
            <w:tcW w:w="851" w:type="dxa"/>
            <w:shd w:val="clear" w:color="auto" w:fill="auto"/>
          </w:tcPr>
          <w:p w14:paraId="50E970EB" w14:textId="73D28A21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269,357</w:t>
            </w:r>
          </w:p>
        </w:tc>
        <w:tc>
          <w:tcPr>
            <w:tcW w:w="850" w:type="dxa"/>
            <w:shd w:val="clear" w:color="auto" w:fill="auto"/>
          </w:tcPr>
          <w:p w14:paraId="269DD2AC" w14:textId="1C2D9C95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1</w:t>
            </w:r>
            <w:r w:rsidR="007070F7" w:rsidRPr="00E05B19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>407</w:t>
            </w:r>
          </w:p>
        </w:tc>
        <w:tc>
          <w:tcPr>
            <w:tcW w:w="852" w:type="dxa"/>
            <w:shd w:val="clear" w:color="auto" w:fill="auto"/>
          </w:tcPr>
          <w:p w14:paraId="0FA7C829" w14:textId="25735BC4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(36,485)</w:t>
            </w:r>
          </w:p>
        </w:tc>
        <w:tc>
          <w:tcPr>
            <w:tcW w:w="850" w:type="dxa"/>
            <w:shd w:val="clear" w:color="auto" w:fill="auto"/>
          </w:tcPr>
          <w:p w14:paraId="32B67ECC" w14:textId="7A20DB15" w:rsidR="007B337E" w:rsidRPr="00E05B19" w:rsidRDefault="009123EC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272</w:t>
            </w:r>
          </w:p>
        </w:tc>
        <w:tc>
          <w:tcPr>
            <w:tcW w:w="851" w:type="dxa"/>
            <w:shd w:val="clear" w:color="auto" w:fill="auto"/>
          </w:tcPr>
          <w:p w14:paraId="1E2B30E7" w14:textId="040D36BF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2,876 </w:t>
            </w:r>
          </w:p>
        </w:tc>
        <w:tc>
          <w:tcPr>
            <w:tcW w:w="850" w:type="dxa"/>
            <w:shd w:val="clear" w:color="auto" w:fill="auto"/>
          </w:tcPr>
          <w:p w14:paraId="79FFCAC2" w14:textId="65CF8AF5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367,</w:t>
            </w:r>
            <w:r w:rsidR="007070F7" w:rsidRPr="00E05B19">
              <w:rPr>
                <w:rFonts w:ascii="BrowalliaUPC" w:hAnsi="BrowalliaUPC" w:cs="BrowalliaUPC"/>
                <w:sz w:val="20"/>
                <w:szCs w:val="20"/>
              </w:rPr>
              <w:t>109</w:t>
            </w:r>
          </w:p>
        </w:tc>
        <w:tc>
          <w:tcPr>
            <w:tcW w:w="851" w:type="dxa"/>
            <w:shd w:val="clear" w:color="auto" w:fill="auto"/>
          </w:tcPr>
          <w:p w14:paraId="65126132" w14:textId="661D8AAF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235,748 </w:t>
            </w:r>
          </w:p>
        </w:tc>
      </w:tr>
      <w:tr w:rsidR="00E05B19" w:rsidRPr="00E05B19" w14:paraId="67B460AE" w14:textId="77777777" w:rsidTr="00447F08">
        <w:trPr>
          <w:trHeight w:val="233"/>
        </w:trPr>
        <w:tc>
          <w:tcPr>
            <w:tcW w:w="2126" w:type="dxa"/>
          </w:tcPr>
          <w:p w14:paraId="45C7F3CA" w14:textId="77777777" w:rsidR="007B337E" w:rsidRPr="00E05B19" w:rsidRDefault="007B337E" w:rsidP="007B337E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E0682C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</w:tcPr>
          <w:p w14:paraId="16092705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782AA5C8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726E7FD" w14:textId="77777777" w:rsidR="007B337E" w:rsidRPr="00E05B19" w:rsidRDefault="007B337E" w:rsidP="007B337E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A9E91FA" w14:textId="77777777" w:rsidR="007B337E" w:rsidRPr="00E05B19" w:rsidRDefault="007B337E" w:rsidP="007B337E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052FF15" w14:textId="77777777" w:rsidR="007B337E" w:rsidRPr="00E05B19" w:rsidRDefault="007B337E" w:rsidP="007B337E">
            <w:pPr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B10AB9C" w14:textId="77777777" w:rsidR="007B337E" w:rsidRPr="00E05B19" w:rsidRDefault="007B337E" w:rsidP="007B337E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994577D" w14:textId="1AD2F612" w:rsidR="007B337E" w:rsidRPr="00E05B19" w:rsidRDefault="007B337E" w:rsidP="007B337E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8</w:t>
            </w:r>
            <w:r w:rsidR="000C3631" w:rsidRPr="00E05B19">
              <w:rPr>
                <w:rFonts w:ascii="BrowalliaUPC" w:hAnsi="BrowalliaUPC" w:cs="BrowalliaUPC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ED2BC1" w14:textId="165E3EB5" w:rsidR="007B337E" w:rsidRPr="00E05B19" w:rsidRDefault="007B337E" w:rsidP="007B337E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380</w:t>
            </w:r>
          </w:p>
        </w:tc>
      </w:tr>
      <w:tr w:rsidR="00E05B19" w:rsidRPr="00E05B19" w14:paraId="211E9875" w14:textId="77777777" w:rsidTr="00447F08">
        <w:trPr>
          <w:trHeight w:val="233"/>
        </w:trPr>
        <w:tc>
          <w:tcPr>
            <w:tcW w:w="2126" w:type="dxa"/>
          </w:tcPr>
          <w:p w14:paraId="0DEDDDB0" w14:textId="77777777" w:rsidR="007B337E" w:rsidRPr="00E05B19" w:rsidRDefault="007B337E" w:rsidP="007B337E">
            <w:pPr>
              <w:spacing w:line="240" w:lineRule="auto"/>
              <w:ind w:left="155" w:right="-114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5E60AE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</w:tcPr>
          <w:p w14:paraId="34AFF8CF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5DE8F1F1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C969519" w14:textId="77777777" w:rsidR="007B337E" w:rsidRPr="00E05B19" w:rsidRDefault="007B337E" w:rsidP="007B337E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7E2C529" w14:textId="77777777" w:rsidR="007B337E" w:rsidRPr="00E05B19" w:rsidRDefault="007B337E" w:rsidP="007B337E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1B29101" w14:textId="77777777" w:rsidR="007B337E" w:rsidRPr="00E05B19" w:rsidRDefault="007B337E" w:rsidP="007B337E">
            <w:pPr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71CEC6" w14:textId="77777777" w:rsidR="007B337E" w:rsidRPr="00E05B19" w:rsidRDefault="007B337E" w:rsidP="007B337E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B163BA1" w14:textId="4234851D" w:rsidR="007B337E" w:rsidRPr="00E05B19" w:rsidRDefault="007B337E" w:rsidP="007B337E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(3</w:t>
            </w:r>
            <w:r w:rsidR="00A572C0" w:rsidRPr="00E05B19">
              <w:rPr>
                <w:rFonts w:ascii="BrowalliaUPC" w:hAnsi="BrowalliaUPC" w:cs="BrowalliaUPC"/>
                <w:sz w:val="20"/>
                <w:szCs w:val="20"/>
              </w:rPr>
              <w:t>0,863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FA3DB8" w14:textId="38986525" w:rsidR="007B337E" w:rsidRPr="00E05B19" w:rsidRDefault="007B337E" w:rsidP="007B337E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(37,877)</w:t>
            </w:r>
          </w:p>
        </w:tc>
      </w:tr>
      <w:tr w:rsidR="00E05B19" w:rsidRPr="00E05B19" w14:paraId="247FF076" w14:textId="77777777" w:rsidTr="00447F08">
        <w:trPr>
          <w:trHeight w:val="257"/>
        </w:trPr>
        <w:tc>
          <w:tcPr>
            <w:tcW w:w="2126" w:type="dxa"/>
          </w:tcPr>
          <w:p w14:paraId="2DCB8776" w14:textId="77777777" w:rsidR="007B337E" w:rsidRPr="00E05B19" w:rsidRDefault="007B337E" w:rsidP="007B337E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18943A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6DFB7785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3250C4B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F559781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1A1E5D0" w14:textId="77777777" w:rsidR="007B337E" w:rsidRPr="00E05B19" w:rsidRDefault="007B337E" w:rsidP="007B3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AFA2E03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C3ED93" w14:textId="77777777" w:rsidR="007B337E" w:rsidRPr="00E05B19" w:rsidRDefault="007B337E" w:rsidP="007B33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97DFAFE" w14:textId="6672DF2E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A572C0" w:rsidRPr="00E05B19">
              <w:rPr>
                <w:rFonts w:ascii="BrowalliaUPC" w:hAnsi="BrowalliaUPC" w:cs="BrowalliaUPC"/>
                <w:sz w:val="20"/>
                <w:szCs w:val="20"/>
              </w:rPr>
              <w:t>3</w:t>
            </w:r>
            <w:r w:rsidR="00C91DC5" w:rsidRPr="00E05B19">
              <w:rPr>
                <w:rFonts w:ascii="BrowalliaUPC" w:hAnsi="BrowalliaUPC" w:cs="BrowalliaUPC"/>
                <w:sz w:val="20"/>
                <w:szCs w:val="20"/>
              </w:rPr>
              <w:t>4,650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12ACE6" w14:textId="496D098B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(49,984)</w:t>
            </w:r>
          </w:p>
        </w:tc>
      </w:tr>
      <w:tr w:rsidR="00E05B19" w:rsidRPr="00E05B19" w14:paraId="13B81A96" w14:textId="77777777" w:rsidTr="00BB64B5">
        <w:trPr>
          <w:trHeight w:val="68"/>
        </w:trPr>
        <w:tc>
          <w:tcPr>
            <w:tcW w:w="2126" w:type="dxa"/>
          </w:tcPr>
          <w:p w14:paraId="5B38B0D6" w14:textId="77777777" w:rsidR="007B337E" w:rsidRPr="00E05B19" w:rsidRDefault="007B337E" w:rsidP="007B337E">
            <w:pPr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 xml:space="preserve">กำไร </w:t>
            </w: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Pr="00E05B19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ขาดทุน</w:t>
            </w: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) </w:t>
            </w: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E4F702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72E4C577" w14:textId="4D100C2D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1</w:t>
            </w:r>
            <w:r w:rsidR="00D028EC"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39,994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7859D8" w14:textId="6F0A1802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(265,281)</w:t>
            </w:r>
          </w:p>
        </w:tc>
        <w:tc>
          <w:tcPr>
            <w:tcW w:w="850" w:type="dxa"/>
            <w:shd w:val="clear" w:color="auto" w:fill="auto"/>
          </w:tcPr>
          <w:p w14:paraId="1D1B97CD" w14:textId="5815F372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(38,</w:t>
            </w:r>
            <w:r w:rsidR="004D064D" w:rsidRPr="00E05B19">
              <w:rPr>
                <w:rFonts w:ascii="BrowalliaUPC" w:hAnsi="BrowalliaUPC" w:cs="BrowalliaUPC"/>
                <w:sz w:val="20"/>
                <w:szCs w:val="20"/>
              </w:rPr>
              <w:t>533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852" w:type="dxa"/>
            <w:shd w:val="clear" w:color="auto" w:fill="auto"/>
          </w:tcPr>
          <w:p w14:paraId="469B4F44" w14:textId="55942905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(57,359)</w:t>
            </w:r>
          </w:p>
        </w:tc>
        <w:tc>
          <w:tcPr>
            <w:tcW w:w="850" w:type="dxa"/>
            <w:shd w:val="clear" w:color="auto" w:fill="auto"/>
          </w:tcPr>
          <w:p w14:paraId="4F3CBB98" w14:textId="3F86F437" w:rsidR="007B337E" w:rsidRPr="00E05B19" w:rsidRDefault="00F64EE9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1</w:t>
            </w:r>
            <w:r w:rsidR="00451252" w:rsidRPr="00E05B19">
              <w:rPr>
                <w:rFonts w:ascii="BrowalliaUPC" w:hAnsi="BrowalliaUPC" w:cs="BrowalliaUPC"/>
                <w:sz w:val="20"/>
                <w:szCs w:val="20"/>
              </w:rPr>
              <w:t>7,097</w:t>
            </w:r>
          </w:p>
        </w:tc>
        <w:tc>
          <w:tcPr>
            <w:tcW w:w="851" w:type="dxa"/>
            <w:shd w:val="clear" w:color="auto" w:fill="auto"/>
          </w:tcPr>
          <w:p w14:paraId="67F59287" w14:textId="09F9F00B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(454,665)</w:t>
            </w:r>
          </w:p>
        </w:tc>
        <w:tc>
          <w:tcPr>
            <w:tcW w:w="850" w:type="dxa"/>
            <w:shd w:val="clear" w:color="auto" w:fill="auto"/>
          </w:tcPr>
          <w:p w14:paraId="53033CDA" w14:textId="0A21E91D" w:rsidR="007B337E" w:rsidRPr="00E05B19" w:rsidRDefault="00A15B20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118,558</w:t>
            </w:r>
          </w:p>
        </w:tc>
        <w:tc>
          <w:tcPr>
            <w:tcW w:w="851" w:type="dxa"/>
            <w:shd w:val="clear" w:color="auto" w:fill="auto"/>
          </w:tcPr>
          <w:p w14:paraId="3E42620B" w14:textId="7713EFCF" w:rsidR="007B337E" w:rsidRPr="00E05B19" w:rsidRDefault="007B337E" w:rsidP="007B337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(777,305)</w:t>
            </w:r>
          </w:p>
        </w:tc>
      </w:tr>
      <w:tr w:rsidR="00E05B19" w:rsidRPr="00E05B19" w14:paraId="3817F4DB" w14:textId="77777777" w:rsidTr="00447F08">
        <w:trPr>
          <w:trHeight w:val="68"/>
        </w:trPr>
        <w:tc>
          <w:tcPr>
            <w:tcW w:w="2126" w:type="dxa"/>
          </w:tcPr>
          <w:p w14:paraId="18E0B720" w14:textId="77777777" w:rsidR="007B337E" w:rsidRPr="00E05B19" w:rsidRDefault="007B337E" w:rsidP="007B337E">
            <w:pPr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DDF6CD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01520ED0" w14:textId="77247309" w:rsidR="007B337E" w:rsidRPr="00E05B19" w:rsidRDefault="007B337E" w:rsidP="007B337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1,790,558</w:t>
            </w:r>
          </w:p>
        </w:tc>
        <w:tc>
          <w:tcPr>
            <w:tcW w:w="851" w:type="dxa"/>
            <w:shd w:val="clear" w:color="auto" w:fill="auto"/>
          </w:tcPr>
          <w:p w14:paraId="440EEA40" w14:textId="71480706" w:rsidR="007B337E" w:rsidRPr="00E05B19" w:rsidRDefault="007B337E" w:rsidP="007B337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1,501,533</w:t>
            </w:r>
          </w:p>
        </w:tc>
        <w:tc>
          <w:tcPr>
            <w:tcW w:w="850" w:type="dxa"/>
            <w:shd w:val="clear" w:color="auto" w:fill="auto"/>
          </w:tcPr>
          <w:p w14:paraId="0B3D64EF" w14:textId="421A4A82" w:rsidR="007B337E" w:rsidRPr="00E05B19" w:rsidRDefault="004D064D" w:rsidP="00E302E7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224,637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D55CEEF" w14:textId="2FF69536" w:rsidR="007B337E" w:rsidRPr="00E05B19" w:rsidRDefault="007B337E" w:rsidP="007B337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997,694</w:t>
            </w:r>
          </w:p>
        </w:tc>
        <w:tc>
          <w:tcPr>
            <w:tcW w:w="850" w:type="dxa"/>
            <w:shd w:val="clear" w:color="auto" w:fill="auto"/>
          </w:tcPr>
          <w:p w14:paraId="6FF083CF" w14:textId="2406C409" w:rsidR="007B337E" w:rsidRPr="00E05B19" w:rsidRDefault="00451252" w:rsidP="000919AA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(118,116)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FD85FF" w14:textId="4C0BFD9F" w:rsidR="007B337E" w:rsidRPr="00E05B19" w:rsidRDefault="007B337E" w:rsidP="007B337E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="005F43F0"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942,609</w:t>
            </w: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10A73C2" w14:textId="44364754" w:rsidR="007B337E" w:rsidRPr="00E05B19" w:rsidRDefault="007B337E" w:rsidP="007B337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1</w:t>
            </w:r>
            <w:r w:rsidR="00A572C0" w:rsidRPr="00E05B19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706E00" w:rsidRPr="00E05B19">
              <w:rPr>
                <w:rFonts w:ascii="BrowalliaUPC" w:hAnsi="BrowalliaUPC" w:cs="BrowalliaUPC"/>
                <w:sz w:val="20"/>
                <w:szCs w:val="20"/>
              </w:rPr>
              <w:t>897,0</w:t>
            </w:r>
            <w:r w:rsidR="008D2E9D" w:rsidRPr="00E05B19">
              <w:rPr>
                <w:rFonts w:ascii="BrowalliaUPC" w:hAnsi="BrowalliaUPC" w:cs="BrowalliaUPC"/>
                <w:sz w:val="20"/>
                <w:szCs w:val="20"/>
              </w:rPr>
              <w:t>79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07B782" w14:textId="2F1F4426" w:rsidR="007B337E" w:rsidRPr="00E05B19" w:rsidRDefault="007B6AAC" w:rsidP="007B337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1,556,618</w:t>
            </w:r>
          </w:p>
        </w:tc>
      </w:tr>
      <w:tr w:rsidR="007B337E" w:rsidRPr="00E05B19" w14:paraId="18CD953F" w14:textId="77777777" w:rsidTr="002E67C1">
        <w:trPr>
          <w:trHeight w:val="68"/>
        </w:trPr>
        <w:tc>
          <w:tcPr>
            <w:tcW w:w="2126" w:type="dxa"/>
          </w:tcPr>
          <w:p w14:paraId="0A194E81" w14:textId="77777777" w:rsidR="007B337E" w:rsidRPr="00E05B19" w:rsidRDefault="007B337E" w:rsidP="007B337E">
            <w:pPr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E54F48" w14:textId="77777777" w:rsidR="007B337E" w:rsidRPr="00E05B19" w:rsidRDefault="007B337E" w:rsidP="007B337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031F3B47" w14:textId="5398DE04" w:rsidR="007B337E" w:rsidRPr="00E05B19" w:rsidRDefault="004D064D" w:rsidP="007B337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1,603,783</w:t>
            </w:r>
          </w:p>
        </w:tc>
        <w:tc>
          <w:tcPr>
            <w:tcW w:w="851" w:type="dxa"/>
            <w:shd w:val="clear" w:color="auto" w:fill="auto"/>
          </w:tcPr>
          <w:p w14:paraId="6031B628" w14:textId="73426C95" w:rsidR="007B337E" w:rsidRPr="00E05B19" w:rsidRDefault="007B337E" w:rsidP="007B337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1,679,386</w:t>
            </w:r>
          </w:p>
        </w:tc>
        <w:tc>
          <w:tcPr>
            <w:tcW w:w="850" w:type="dxa"/>
            <w:shd w:val="clear" w:color="auto" w:fill="auto"/>
          </w:tcPr>
          <w:p w14:paraId="6E26128B" w14:textId="662F960A" w:rsidR="007B337E" w:rsidRPr="00E05B19" w:rsidRDefault="004D064D" w:rsidP="007B337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1,034,167</w:t>
            </w:r>
          </w:p>
        </w:tc>
        <w:tc>
          <w:tcPr>
            <w:tcW w:w="852" w:type="dxa"/>
            <w:shd w:val="clear" w:color="auto" w:fill="auto"/>
          </w:tcPr>
          <w:p w14:paraId="45A2528F" w14:textId="21C6FDC7" w:rsidR="007B337E" w:rsidRPr="00E05B19" w:rsidRDefault="007B337E" w:rsidP="007B337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2,047,981 </w:t>
            </w:r>
          </w:p>
        </w:tc>
        <w:tc>
          <w:tcPr>
            <w:tcW w:w="850" w:type="dxa"/>
            <w:shd w:val="clear" w:color="auto" w:fill="auto"/>
          </w:tcPr>
          <w:p w14:paraId="7F461FB9" w14:textId="6A0FFB3F" w:rsidR="007B337E" w:rsidRPr="00E05B19" w:rsidRDefault="007B337E" w:rsidP="007B337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451252" w:rsidRPr="00E05B19">
              <w:rPr>
                <w:rFonts w:ascii="BrowalliaUPC" w:hAnsi="BrowalliaUPC" w:cs="BrowalliaUPC"/>
                <w:sz w:val="20"/>
                <w:szCs w:val="20"/>
              </w:rPr>
              <w:t>310,532</w:t>
            </w:r>
            <w:r w:rsidRPr="00E05B19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403BEC00" w14:textId="4C17EC22" w:rsidR="007B337E" w:rsidRPr="00E05B19" w:rsidRDefault="007B337E" w:rsidP="007B337E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(1,</w:t>
            </w:r>
            <w:r w:rsidR="00576115"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429,113</w:t>
            </w: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55D99623" w14:textId="4A2EFEE3" w:rsidR="007B337E" w:rsidRPr="00E05B19" w:rsidRDefault="00706E00" w:rsidP="00706E0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</w:rPr>
              <w:t>2,327,418</w:t>
            </w:r>
          </w:p>
        </w:tc>
        <w:tc>
          <w:tcPr>
            <w:tcW w:w="851" w:type="dxa"/>
            <w:shd w:val="clear" w:color="auto" w:fill="auto"/>
          </w:tcPr>
          <w:p w14:paraId="1761AA43" w14:textId="6E913E07" w:rsidR="007B337E" w:rsidRPr="00E05B19" w:rsidRDefault="007B337E" w:rsidP="007B337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  <w:r w:rsidR="00576115"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>2,298,254</w:t>
            </w:r>
            <w:r w:rsidRPr="00E05B19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05F7F79F" w14:textId="77777777" w:rsidR="00F20C10" w:rsidRPr="00E05B19" w:rsidRDefault="00F20C10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3085FCA9" w14:textId="77C366EE" w:rsidR="00707DD8" w:rsidRPr="00E05B19" w:rsidRDefault="00707DD8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  <w:r w:rsidRPr="00E05B19">
        <w:rPr>
          <w:rFonts w:ascii="BrowalliaUPC" w:hAnsi="BrowalliaUPC" w:cs="BrowalliaUPC"/>
          <w:b/>
          <w:sz w:val="28"/>
          <w:szCs w:val="28"/>
          <w:cs/>
        </w:rPr>
        <w:t>การปันส่วนราคาให้กับภาระที่ต้องปฏิบัติตามสัญญา (ที่ยังไม่เสร็จสิ้นหรือเสร็จสิ้นแล้วบางส่วน) สำหรับงว</w:t>
      </w:r>
      <w:r w:rsidR="00C91208" w:rsidRPr="00E05B19">
        <w:rPr>
          <w:rFonts w:ascii="BrowalliaUPC" w:hAnsi="BrowalliaUPC" w:cs="BrowalliaUPC"/>
          <w:b/>
          <w:sz w:val="28"/>
          <w:szCs w:val="28"/>
          <w:cs/>
        </w:rPr>
        <w:t>ด</w:t>
      </w:r>
      <w:r w:rsidR="00B83C48" w:rsidRPr="00E05B19">
        <w:rPr>
          <w:rFonts w:ascii="BrowalliaUPC" w:hAnsi="BrowalliaUPC" w:cs="BrowalliaUPC"/>
          <w:b/>
          <w:sz w:val="28"/>
          <w:szCs w:val="28"/>
          <w:cs/>
        </w:rPr>
        <w:t>หก</w:t>
      </w:r>
      <w:r w:rsidRPr="00E05B19">
        <w:rPr>
          <w:rFonts w:ascii="BrowalliaUPC" w:hAnsi="BrowalliaUPC" w:cs="BrowalliaUPC"/>
          <w:b/>
          <w:sz w:val="28"/>
          <w:szCs w:val="28"/>
          <w:cs/>
        </w:rPr>
        <w:t xml:space="preserve">เดือนสิ้นสุดวันที่ </w:t>
      </w:r>
      <w:r w:rsidR="005D07C6" w:rsidRPr="00E05B19">
        <w:rPr>
          <w:rFonts w:ascii="BrowalliaUPC" w:hAnsi="BrowalliaUPC" w:cs="BrowalliaUPC"/>
          <w:sz w:val="28"/>
          <w:szCs w:val="28"/>
          <w:lang w:val="en-GB"/>
        </w:rPr>
        <w:t>30</w:t>
      </w:r>
      <w:r w:rsidR="005D07C6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5D07C6" w:rsidRPr="00E05B19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3C36F1" w:rsidRPr="00E05B19">
        <w:rPr>
          <w:rFonts w:ascii="BrowalliaUPC" w:hAnsi="BrowalliaUPC" w:cs="BrowalliaUPC"/>
          <w:sz w:val="28"/>
          <w:szCs w:val="28"/>
        </w:rPr>
        <w:t xml:space="preserve"> 2564</w:t>
      </w:r>
      <w:r w:rsidRPr="00E05B19">
        <w:rPr>
          <w:rFonts w:ascii="BrowalliaUPC" w:hAnsi="BrowalliaUPC" w:cs="BrowalliaUPC"/>
          <w:b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b/>
          <w:sz w:val="28"/>
          <w:szCs w:val="28"/>
          <w:cs/>
        </w:rPr>
        <w:t>มีดังนี้</w:t>
      </w:r>
    </w:p>
    <w:p w14:paraId="3789A2D7" w14:textId="097AF6CC" w:rsidR="00406384" w:rsidRPr="00E05B19" w:rsidRDefault="00406384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tbl>
      <w:tblPr>
        <w:tblW w:w="903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36"/>
        <w:gridCol w:w="2183"/>
        <w:gridCol w:w="236"/>
        <w:gridCol w:w="2183"/>
      </w:tblGrid>
      <w:tr w:rsidR="00E05B19" w:rsidRPr="00E05B19" w14:paraId="23960B40" w14:textId="77777777" w:rsidTr="005D07C6">
        <w:tc>
          <w:tcPr>
            <w:tcW w:w="4436" w:type="dxa"/>
          </w:tcPr>
          <w:p w14:paraId="54FAFCF7" w14:textId="77777777" w:rsidR="0088757C" w:rsidRPr="00E05B19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3BC7697F" w14:textId="77777777" w:rsidR="0088757C" w:rsidRPr="00E05B19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C26F7D6" w14:textId="77777777" w:rsidR="0088757C" w:rsidRPr="00E05B19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2DFED09E" w14:textId="77777777" w:rsidR="0088757C" w:rsidRPr="00E05B19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05B19" w:rsidRPr="00E05B19" w14:paraId="10EC7373" w14:textId="77777777" w:rsidTr="005D07C6">
        <w:tc>
          <w:tcPr>
            <w:tcW w:w="4436" w:type="dxa"/>
          </w:tcPr>
          <w:p w14:paraId="4E3A6586" w14:textId="77777777" w:rsidR="0088757C" w:rsidRPr="00E05B19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3155A643" w14:textId="77777777" w:rsidR="0088757C" w:rsidRPr="00E05B19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3DD83759" w14:textId="77777777" w:rsidR="0088757C" w:rsidRPr="00E05B19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2AD03776" w14:textId="77777777" w:rsidR="0088757C" w:rsidRPr="00E05B19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05B19" w:rsidRPr="00E05B19" w14:paraId="546218DF" w14:textId="77777777" w:rsidTr="005D07C6">
        <w:trPr>
          <w:trHeight w:val="341"/>
        </w:trPr>
        <w:tc>
          <w:tcPr>
            <w:tcW w:w="4436" w:type="dxa"/>
          </w:tcPr>
          <w:p w14:paraId="5A15C47D" w14:textId="77777777" w:rsidR="0088757C" w:rsidRPr="00E05B19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101FD4B7" w14:textId="77777777" w:rsidR="0088757C" w:rsidRPr="00E05B19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30303A23" w14:textId="77777777" w:rsidR="0088757C" w:rsidRPr="00E05B19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45331965" w14:textId="77777777" w:rsidR="0088757C" w:rsidRPr="00E05B19" w:rsidRDefault="0088757C" w:rsidP="00B312C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05B19" w:rsidRPr="00E05B19" w14:paraId="2AA16C7C" w14:textId="77777777" w:rsidTr="005D07C6">
        <w:tc>
          <w:tcPr>
            <w:tcW w:w="4436" w:type="dxa"/>
          </w:tcPr>
          <w:p w14:paraId="52611367" w14:textId="1AD43563" w:rsidR="00665A9A" w:rsidRPr="00E05B19" w:rsidRDefault="00665A9A" w:rsidP="00665A9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183" w:type="dxa"/>
            <w:shd w:val="clear" w:color="auto" w:fill="auto"/>
          </w:tcPr>
          <w:p w14:paraId="713241F0" w14:textId="21E2C474" w:rsidR="00665A9A" w:rsidRPr="00E05B19" w:rsidRDefault="00665A9A" w:rsidP="00665A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6,832</w:t>
            </w:r>
          </w:p>
        </w:tc>
        <w:tc>
          <w:tcPr>
            <w:tcW w:w="236" w:type="dxa"/>
            <w:shd w:val="clear" w:color="auto" w:fill="auto"/>
          </w:tcPr>
          <w:p w14:paraId="30188721" w14:textId="77777777" w:rsidR="00665A9A" w:rsidRPr="00E05B19" w:rsidRDefault="00665A9A" w:rsidP="00665A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3804C90B" w14:textId="13976771" w:rsidR="00665A9A" w:rsidRPr="00E05B19" w:rsidRDefault="00665A9A" w:rsidP="00665A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6,832</w:t>
            </w:r>
          </w:p>
        </w:tc>
      </w:tr>
      <w:tr w:rsidR="00E05B19" w:rsidRPr="00E05B19" w14:paraId="70C62224" w14:textId="77777777" w:rsidTr="005D07C6">
        <w:tc>
          <w:tcPr>
            <w:tcW w:w="4436" w:type="dxa"/>
          </w:tcPr>
          <w:p w14:paraId="5ADA4369" w14:textId="5A10C81E" w:rsidR="00665A9A" w:rsidRPr="00E05B19" w:rsidRDefault="00665A9A" w:rsidP="00665A9A">
            <w:pPr>
              <w:tabs>
                <w:tab w:val="left" w:pos="3390"/>
              </w:tabs>
              <w:spacing w:line="240" w:lineRule="auto"/>
              <w:ind w:right="-198"/>
              <w:jc w:val="thaiDistribute"/>
              <w:rPr>
                <w:rFonts w:ascii="BrowalliaUPC" w:hAnsi="BrowalliaUPC" w:cs="BrowalliaUPC"/>
                <w:sz w:val="28"/>
                <w:szCs w:val="28"/>
                <w:highlight w:val="yellow"/>
                <w:cs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2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 ขึ้นไป</w:t>
            </w:r>
          </w:p>
        </w:tc>
        <w:tc>
          <w:tcPr>
            <w:tcW w:w="2183" w:type="dxa"/>
            <w:shd w:val="clear" w:color="auto" w:fill="auto"/>
          </w:tcPr>
          <w:p w14:paraId="0258F84D" w14:textId="3268109A" w:rsidR="00665A9A" w:rsidRPr="00E05B19" w:rsidRDefault="00665A9A" w:rsidP="00665A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12,185</w:t>
            </w:r>
          </w:p>
        </w:tc>
        <w:tc>
          <w:tcPr>
            <w:tcW w:w="236" w:type="dxa"/>
            <w:shd w:val="clear" w:color="auto" w:fill="auto"/>
          </w:tcPr>
          <w:p w14:paraId="2A3A5DB1" w14:textId="77777777" w:rsidR="00665A9A" w:rsidRPr="00E05B19" w:rsidRDefault="00665A9A" w:rsidP="00665A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C29203A" w14:textId="5D51A069" w:rsidR="00665A9A" w:rsidRPr="00E05B19" w:rsidRDefault="00665A9A" w:rsidP="00665A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12,185</w:t>
            </w:r>
          </w:p>
        </w:tc>
      </w:tr>
      <w:tr w:rsidR="00665A9A" w:rsidRPr="00E05B19" w14:paraId="7A88F0C0" w14:textId="77777777" w:rsidTr="005D07C6">
        <w:tc>
          <w:tcPr>
            <w:tcW w:w="4436" w:type="dxa"/>
          </w:tcPr>
          <w:p w14:paraId="7C18AD72" w14:textId="50DA06BB" w:rsidR="00665A9A" w:rsidRPr="00E05B19" w:rsidRDefault="00665A9A" w:rsidP="00665A9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9C2DDAE" w14:textId="1F83CC64" w:rsidR="00665A9A" w:rsidRPr="00E05B19" w:rsidRDefault="00665A9A" w:rsidP="00665A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19,017</w:t>
            </w:r>
          </w:p>
        </w:tc>
        <w:tc>
          <w:tcPr>
            <w:tcW w:w="236" w:type="dxa"/>
            <w:shd w:val="clear" w:color="auto" w:fill="auto"/>
          </w:tcPr>
          <w:p w14:paraId="23BF5260" w14:textId="77777777" w:rsidR="00665A9A" w:rsidRPr="00E05B19" w:rsidRDefault="00665A9A" w:rsidP="00665A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DC7F182" w14:textId="1E44CF8D" w:rsidR="00665A9A" w:rsidRPr="00E05B19" w:rsidRDefault="00665A9A" w:rsidP="00665A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19,017</w:t>
            </w:r>
          </w:p>
        </w:tc>
      </w:tr>
    </w:tbl>
    <w:p w14:paraId="540CFF93" w14:textId="36DAAE87" w:rsidR="00E43D78" w:rsidRPr="00E05B19" w:rsidRDefault="00E43D78" w:rsidP="00A43D21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0A92AC38" w14:textId="6E1BA074" w:rsidR="004D6083" w:rsidRPr="00E05B19" w:rsidRDefault="005D5277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  <w:r w:rsidRPr="00E05B19">
        <w:rPr>
          <w:rFonts w:ascii="BrowalliaUPC" w:hAnsi="BrowalliaUPC" w:cs="BrowalliaUPC"/>
          <w:b/>
          <w:sz w:val="28"/>
          <w:szCs w:val="28"/>
          <w:cs/>
        </w:rPr>
        <w:t xml:space="preserve">ภาระที่ต้องปฏิบัติตามสัญญาดังกล่าวคาดว่าจะรับรู้เกินกว่า </w:t>
      </w:r>
      <w:r w:rsidRPr="00E05B19">
        <w:rPr>
          <w:rFonts w:ascii="BrowalliaUPC" w:hAnsi="BrowalliaUPC" w:cs="BrowalliaUPC"/>
          <w:bCs/>
          <w:sz w:val="28"/>
          <w:szCs w:val="28"/>
        </w:rPr>
        <w:t>1</w:t>
      </w:r>
      <w:r w:rsidRPr="00E05B19">
        <w:rPr>
          <w:rFonts w:ascii="BrowalliaUPC" w:hAnsi="BrowalliaUPC" w:cs="BrowalliaUPC"/>
          <w:b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b/>
          <w:sz w:val="28"/>
          <w:szCs w:val="28"/>
          <w:cs/>
        </w:rPr>
        <w:t>ปี ซึ่งเกี่ยวข้องกับการให้บริการบำรุงรักษาเครื่องมือแพทย์และบริการด้านความงามที่จะเสร็จสิ้นภายใน</w:t>
      </w:r>
      <w:r w:rsidRPr="00E05B19">
        <w:rPr>
          <w:rFonts w:ascii="BrowalliaUPC" w:hAnsi="BrowalliaUPC" w:cs="BrowalliaUPC"/>
          <w:bCs/>
          <w:sz w:val="28"/>
          <w:szCs w:val="28"/>
          <w:cs/>
        </w:rPr>
        <w:t xml:space="preserve"> </w:t>
      </w:r>
      <w:r w:rsidRPr="00E05B19">
        <w:rPr>
          <w:rFonts w:ascii="BrowalliaUPC" w:hAnsi="BrowalliaUPC" w:cs="BrowalliaUPC"/>
          <w:bCs/>
          <w:sz w:val="28"/>
          <w:szCs w:val="28"/>
        </w:rPr>
        <w:t xml:space="preserve">3 </w:t>
      </w:r>
      <w:r w:rsidRPr="00E05B19">
        <w:rPr>
          <w:rFonts w:ascii="BrowalliaUPC" w:hAnsi="BrowalliaUPC" w:cs="BrowalliaUPC"/>
          <w:b/>
          <w:sz w:val="28"/>
          <w:szCs w:val="28"/>
          <w:cs/>
        </w:rPr>
        <w:t>ปี</w:t>
      </w:r>
    </w:p>
    <w:p w14:paraId="34E763B3" w14:textId="2BE890B0" w:rsidR="00727AC3" w:rsidRPr="00E05B19" w:rsidRDefault="00727AC3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14036E6E" w14:textId="62B0382B" w:rsidR="00727AC3" w:rsidRPr="00E05B19" w:rsidRDefault="00727AC3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1D67AB08" w14:textId="2D190A7B" w:rsidR="00727AC3" w:rsidRPr="00E05B19" w:rsidRDefault="00727AC3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34B3C97B" w14:textId="70454162" w:rsidR="00727AC3" w:rsidRPr="00E05B19" w:rsidRDefault="00727AC3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2BEA344E" w14:textId="52E556CC" w:rsidR="00727AC3" w:rsidRPr="00E05B19" w:rsidRDefault="00727AC3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433FAE5F" w14:textId="7D113951" w:rsidR="00727AC3" w:rsidRPr="00E05B19" w:rsidRDefault="00727AC3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18D0CB38" w14:textId="1D10E150" w:rsidR="00727AC3" w:rsidRPr="00E05B19" w:rsidRDefault="00727AC3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2BA075DB" w14:textId="45D62A73" w:rsidR="00727AC3" w:rsidRPr="00E05B19" w:rsidRDefault="00727AC3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44275A17" w14:textId="77777777" w:rsidR="00727AC3" w:rsidRPr="00E05B19" w:rsidRDefault="00727AC3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4760C8F8" w14:textId="2FD37039" w:rsidR="004D2ACE" w:rsidRPr="00E05B19" w:rsidRDefault="00302E15" w:rsidP="004D2ACE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เครื่องมือทางการเงิ</w:t>
      </w:r>
      <w:r w:rsidR="004D2ACE"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น</w:t>
      </w:r>
    </w:p>
    <w:p w14:paraId="5D850DF3" w14:textId="77777777" w:rsidR="004D2ACE" w:rsidRPr="00E05B19" w:rsidRDefault="004D2ACE" w:rsidP="004D2AC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D2448F8" w14:textId="77777777" w:rsidR="00135593" w:rsidRPr="00E05B19" w:rsidRDefault="00135593" w:rsidP="00517FC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851"/>
          <w:tab w:val="left" w:pos="8306"/>
        </w:tabs>
        <w:spacing w:line="240" w:lineRule="auto"/>
        <w:contextualSpacing w:val="0"/>
        <w:jc w:val="thaiDistribute"/>
        <w:rPr>
          <w:rFonts w:ascii="BrowalliaUPC" w:eastAsia="Cordia New" w:hAnsi="BrowalliaUPC" w:cs="BrowalliaUPC"/>
          <w:vanish/>
          <w:sz w:val="28"/>
          <w:szCs w:val="28"/>
          <w:cs/>
          <w:lang w:eastAsia="th-TH"/>
        </w:rPr>
      </w:pPr>
    </w:p>
    <w:p w14:paraId="388CA2DD" w14:textId="77777777" w:rsidR="00135593" w:rsidRPr="00E05B19" w:rsidRDefault="00135593" w:rsidP="00517FC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851"/>
          <w:tab w:val="left" w:pos="8306"/>
        </w:tabs>
        <w:spacing w:line="240" w:lineRule="auto"/>
        <w:contextualSpacing w:val="0"/>
        <w:jc w:val="thaiDistribute"/>
        <w:rPr>
          <w:rFonts w:ascii="BrowalliaUPC" w:eastAsia="Cordia New" w:hAnsi="BrowalliaUPC" w:cs="BrowalliaUPC"/>
          <w:vanish/>
          <w:sz w:val="28"/>
          <w:szCs w:val="28"/>
          <w:cs/>
          <w:lang w:eastAsia="th-TH"/>
        </w:rPr>
      </w:pPr>
    </w:p>
    <w:p w14:paraId="6CCE9FAE" w14:textId="48797D3F" w:rsidR="004D2ACE" w:rsidRPr="00E05B19" w:rsidRDefault="004D2ACE" w:rsidP="00A67E1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E05B19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ตราสารอนุพันธ์ทางการเงิน</w:t>
      </w:r>
    </w:p>
    <w:p w14:paraId="4DD0BF69" w14:textId="77777777" w:rsidR="004D2ACE" w:rsidRPr="00E05B19" w:rsidRDefault="004D2ACE" w:rsidP="00A67E1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5C4BF9E2" w14:textId="77777777" w:rsidR="004D2ACE" w:rsidRPr="00E05B19" w:rsidRDefault="004D2ACE" w:rsidP="00A67E1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05B19">
        <w:rPr>
          <w:rFonts w:ascii="BrowalliaUPC" w:hAnsi="BrowalliaUPC" w:cs="BrowalliaUPC"/>
          <w:color w:val="auto"/>
          <w:sz w:val="28"/>
          <w:szCs w:val="28"/>
          <w:cs/>
        </w:rPr>
        <w:t>กลุ่มบริษัททำสัญญาซื้อขายเงินตราต่างประเทศล่วงหน้าไว้เพื่อจุดประสงค์ในการป้องกันความเสี่ยงที่เกิดจากการผันผวนของอัตราแลกเปลี่ยนเงินตราต่างประเทศ</w:t>
      </w:r>
      <w:r w:rsidRPr="00E05B19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color w:val="auto"/>
          <w:sz w:val="28"/>
          <w:szCs w:val="28"/>
          <w:cs/>
        </w:rPr>
        <w:t>ไม่ใช่เพื่อการเก็งกำไรหรือเพื่อการค้า</w:t>
      </w:r>
      <w:r w:rsidRPr="00E05B19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color w:val="auto"/>
          <w:sz w:val="28"/>
          <w:szCs w:val="28"/>
          <w:cs/>
        </w:rPr>
        <w:t xml:space="preserve">อย่างไรก็ตาม สัญญาอนุพันธ์ดังกล่าวไม่เข้าเงื่อนไขการป้องกันความเสี่ยง จึงถูกจัดประเภทเป็นตราสารอนุพันธ์ทางการเงินวัดมูลค่าด้วยมูลค่ายุติธรรมผ่านกำไรหรือขาดทุน และแสดงรายการไว้เป็นสินทรัพย์หรือหนี้สินหมุนเวียน เนื่องจากจะครบกำหนดภายใน </w:t>
      </w:r>
      <w:r w:rsidRPr="00E05B19">
        <w:rPr>
          <w:rFonts w:ascii="BrowalliaUPC" w:hAnsi="BrowalliaUPC" w:cs="BrowalliaUPC"/>
          <w:color w:val="auto"/>
          <w:sz w:val="28"/>
          <w:szCs w:val="28"/>
        </w:rPr>
        <w:t>12</w:t>
      </w:r>
      <w:r w:rsidRPr="00E05B19">
        <w:rPr>
          <w:rFonts w:ascii="BrowalliaUPC" w:hAnsi="BrowalliaUPC" w:cs="BrowalliaUPC"/>
          <w:color w:val="auto"/>
          <w:sz w:val="28"/>
          <w:szCs w:val="28"/>
          <w:cs/>
        </w:rPr>
        <w:t xml:space="preserve"> เดือนหลังรอบระยะเวลาบัญชี</w:t>
      </w:r>
    </w:p>
    <w:p w14:paraId="0EFC55E5" w14:textId="77777777" w:rsidR="00D542D4" w:rsidRPr="00E05B19" w:rsidRDefault="00D542D4" w:rsidP="00A67E1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</w:p>
    <w:p w14:paraId="3F9E0D6C" w14:textId="2C9D9DC3" w:rsidR="004D2ACE" w:rsidRPr="00E05B19" w:rsidRDefault="004D2ACE" w:rsidP="00A67E1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05B19">
        <w:rPr>
          <w:rFonts w:ascii="BrowalliaUPC" w:hAnsi="BrowalliaUPC" w:cs="BrowalliaUPC"/>
          <w:color w:val="auto"/>
          <w:sz w:val="28"/>
          <w:szCs w:val="28"/>
          <w:cs/>
        </w:rPr>
        <w:t>ตราสารอนุพันธ์ทางการเงินของกลุ่มบริษัทที่วัดมูลค่าด้วยวิธีมูลค่ายุติธรรมผ่านกำไรหรือขาดทุนมีรายละเอียดดังนี้</w:t>
      </w:r>
    </w:p>
    <w:p w14:paraId="2D75BAF5" w14:textId="77777777" w:rsidR="004D2ACE" w:rsidRPr="00E05B19" w:rsidRDefault="004D2ACE" w:rsidP="00A67E17">
      <w:pPr>
        <w:tabs>
          <w:tab w:val="clear" w:pos="454"/>
          <w:tab w:val="clear" w:pos="907"/>
          <w:tab w:val="left" w:pos="993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6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82"/>
        <w:gridCol w:w="2381"/>
        <w:gridCol w:w="238"/>
        <w:gridCol w:w="2365"/>
      </w:tblGrid>
      <w:tr w:rsidR="00E05B19" w:rsidRPr="00E05B19" w14:paraId="59701AB5" w14:textId="77777777" w:rsidTr="00A67E17">
        <w:trPr>
          <w:cantSplit/>
          <w:trHeight w:val="385"/>
        </w:trPr>
        <w:tc>
          <w:tcPr>
            <w:tcW w:w="4082" w:type="dxa"/>
          </w:tcPr>
          <w:p w14:paraId="189210DD" w14:textId="77777777" w:rsidR="004D2ACE" w:rsidRPr="00E05B19" w:rsidRDefault="004D2ACE" w:rsidP="006A3FE3">
            <w:pPr>
              <w:ind w:left="851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84" w:type="dxa"/>
            <w:gridSpan w:val="3"/>
          </w:tcPr>
          <w:p w14:paraId="369DA92E" w14:textId="77777777" w:rsidR="004D2ACE" w:rsidRPr="00E05B19" w:rsidRDefault="004D2ACE" w:rsidP="006A3FE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E05B19" w:rsidRPr="00E05B19" w14:paraId="152E1D6E" w14:textId="77777777" w:rsidTr="00A67E17">
        <w:trPr>
          <w:cantSplit/>
          <w:trHeight w:val="385"/>
        </w:trPr>
        <w:tc>
          <w:tcPr>
            <w:tcW w:w="4082" w:type="dxa"/>
          </w:tcPr>
          <w:p w14:paraId="3CBD7928" w14:textId="77777777" w:rsidR="004D2ACE" w:rsidRPr="00E05B19" w:rsidRDefault="004D2ACE" w:rsidP="006A3FE3">
            <w:pPr>
              <w:ind w:left="851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84" w:type="dxa"/>
            <w:gridSpan w:val="3"/>
          </w:tcPr>
          <w:p w14:paraId="4BDDC07B" w14:textId="77777777" w:rsidR="004D2ACE" w:rsidRPr="00E05B19" w:rsidRDefault="004D2ACE" w:rsidP="00317AB7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E05B19" w:rsidRPr="00E05B19" w14:paraId="7FC32BF4" w14:textId="77777777" w:rsidTr="00A67E17">
        <w:trPr>
          <w:cantSplit/>
          <w:trHeight w:val="67"/>
        </w:trPr>
        <w:tc>
          <w:tcPr>
            <w:tcW w:w="4082" w:type="dxa"/>
            <w:vAlign w:val="bottom"/>
          </w:tcPr>
          <w:p w14:paraId="252BCA46" w14:textId="77777777" w:rsidR="004D2ACE" w:rsidRPr="00E05B19" w:rsidRDefault="004D2ACE" w:rsidP="00F0316B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734"/>
              </w:tabs>
              <w:ind w:firstLine="33"/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2381" w:type="dxa"/>
            <w:vAlign w:val="bottom"/>
          </w:tcPr>
          <w:p w14:paraId="1BFB9395" w14:textId="6BE5F037" w:rsidR="004D2ACE" w:rsidRPr="00E05B19" w:rsidRDefault="00A73550" w:rsidP="00F0316B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มิถุนายน</w:t>
            </w:r>
            <w:r w:rsidR="00DD6ED4" w:rsidRPr="00E05B19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</w:t>
            </w:r>
            <w:r w:rsidR="00DD6ED4" w:rsidRPr="00E05B19">
              <w:rPr>
                <w:rFonts w:ascii="BrowalliaUPC" w:eastAsia="Calibri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38" w:type="dxa"/>
            <w:vAlign w:val="center"/>
          </w:tcPr>
          <w:p w14:paraId="1D597ECB" w14:textId="77777777" w:rsidR="004D2ACE" w:rsidRPr="00E05B19" w:rsidRDefault="004D2ACE" w:rsidP="00F0316B">
            <w:pPr>
              <w:ind w:left="851"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65" w:type="dxa"/>
            <w:vAlign w:val="bottom"/>
          </w:tcPr>
          <w:p w14:paraId="0D61E60D" w14:textId="119057BC" w:rsidR="004D2ACE" w:rsidRPr="00E05B19" w:rsidRDefault="00DD6ED4" w:rsidP="00F0316B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572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05B19">
              <w:rPr>
                <w:rFonts w:ascii="BrowalliaUPC" w:eastAsia="Calibri" w:hAnsi="BrowalliaUPC" w:cs="BrowalliaUPC"/>
                <w:sz w:val="28"/>
                <w:szCs w:val="28"/>
              </w:rPr>
              <w:t>31</w:t>
            </w:r>
            <w:r w:rsidRPr="00E05B19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05B19">
              <w:rPr>
                <w:rFonts w:ascii="BrowalliaUPC" w:eastAsia="Calibri" w:hAnsi="BrowalliaUPC" w:cs="BrowalliaUPC"/>
                <w:sz w:val="28"/>
                <w:szCs w:val="28"/>
              </w:rPr>
              <w:t>2563</w:t>
            </w:r>
          </w:p>
        </w:tc>
      </w:tr>
      <w:tr w:rsidR="00E05B19" w:rsidRPr="00E05B19" w14:paraId="3F686667" w14:textId="77777777" w:rsidTr="00A67E17">
        <w:trPr>
          <w:cantSplit/>
          <w:trHeight w:val="67"/>
        </w:trPr>
        <w:tc>
          <w:tcPr>
            <w:tcW w:w="4082" w:type="dxa"/>
            <w:vAlign w:val="bottom"/>
          </w:tcPr>
          <w:p w14:paraId="7D7A286C" w14:textId="77777777" w:rsidR="004D2ACE" w:rsidRPr="00E05B19" w:rsidRDefault="004D2ACE" w:rsidP="006A3FE3">
            <w:pPr>
              <w:ind w:left="851"/>
              <w:rPr>
                <w:rFonts w:ascii="BrowalliaUPC" w:eastAsia="Calibri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81" w:type="dxa"/>
            <w:vAlign w:val="bottom"/>
          </w:tcPr>
          <w:p w14:paraId="526DAFF1" w14:textId="77777777" w:rsidR="004D2ACE" w:rsidRPr="00E05B19" w:rsidRDefault="004D2ACE" w:rsidP="006A3FE3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</w:tcPr>
          <w:p w14:paraId="5503A25E" w14:textId="77777777" w:rsidR="004D2ACE" w:rsidRPr="00E05B19" w:rsidRDefault="004D2ACE" w:rsidP="006A3FE3">
            <w:pPr>
              <w:ind w:left="851" w:right="-13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65" w:type="dxa"/>
            <w:vAlign w:val="bottom"/>
          </w:tcPr>
          <w:p w14:paraId="0778C69F" w14:textId="77777777" w:rsidR="004D2ACE" w:rsidRPr="00E05B19" w:rsidRDefault="004D2ACE" w:rsidP="006A3FE3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</w:tr>
      <w:tr w:rsidR="004D2ACE" w:rsidRPr="00E05B19" w14:paraId="74878B00" w14:textId="77777777" w:rsidTr="00A67E17">
        <w:trPr>
          <w:cantSplit/>
          <w:trHeight w:val="155"/>
        </w:trPr>
        <w:tc>
          <w:tcPr>
            <w:tcW w:w="4082" w:type="dxa"/>
          </w:tcPr>
          <w:p w14:paraId="232D5071" w14:textId="5AED8C52" w:rsidR="004D2ACE" w:rsidRPr="00E05B19" w:rsidRDefault="004D2ACE" w:rsidP="00AA02CC">
            <w:pPr>
              <w:tabs>
                <w:tab w:val="clear" w:pos="907"/>
                <w:tab w:val="left" w:pos="883"/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สัญญา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ซื้อ</w:t>
            </w:r>
            <w:r w:rsidRPr="00E05B19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ขายเงินตราต่างประเทศล่วงหน้า</w:t>
            </w:r>
          </w:p>
        </w:tc>
        <w:tc>
          <w:tcPr>
            <w:tcW w:w="2381" w:type="dxa"/>
            <w:shd w:val="clear" w:color="auto" w:fill="auto"/>
          </w:tcPr>
          <w:p w14:paraId="1C73BC6B" w14:textId="1093DC78" w:rsidR="004D2ACE" w:rsidRPr="00E05B19" w:rsidRDefault="00665A9A" w:rsidP="006A3FE3">
            <w:pPr>
              <w:ind w:left="85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1F1025A5" w14:textId="77777777" w:rsidR="004D2ACE" w:rsidRPr="00E05B19" w:rsidRDefault="004D2ACE" w:rsidP="006A3FE3">
            <w:pPr>
              <w:tabs>
                <w:tab w:val="left" w:pos="988"/>
              </w:tabs>
              <w:ind w:left="851"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14:paraId="4980FD70" w14:textId="032D11F4" w:rsidR="004D2ACE" w:rsidRPr="00E05B19" w:rsidRDefault="00DD6ED4" w:rsidP="006A3FE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05B19">
              <w:rPr>
                <w:rFonts w:ascii="BrowalliaUPC" w:eastAsia="Calibri" w:hAnsi="BrowalliaUPC" w:cs="BrowalliaUPC"/>
                <w:sz w:val="28"/>
                <w:szCs w:val="28"/>
              </w:rPr>
              <w:t>1,020</w:t>
            </w:r>
          </w:p>
        </w:tc>
      </w:tr>
    </w:tbl>
    <w:p w14:paraId="1C76CC73" w14:textId="0EEC6CA0" w:rsidR="00E30CA2" w:rsidRPr="00E05B19" w:rsidRDefault="00E30CA2" w:rsidP="006A3FE3">
      <w:pPr>
        <w:pStyle w:val="CordiaNew"/>
        <w:tabs>
          <w:tab w:val="clear" w:pos="4153"/>
          <w:tab w:val="left" w:pos="426"/>
        </w:tabs>
        <w:ind w:left="851"/>
        <w:jc w:val="thaiDistribute"/>
        <w:rPr>
          <w:rFonts w:ascii="BrowalliaUPC" w:hAnsi="BrowalliaUPC" w:cs="BrowalliaUPC"/>
          <w:color w:val="auto"/>
          <w:sz w:val="28"/>
          <w:szCs w:val="28"/>
          <w:lang w:val="en-GB"/>
        </w:rPr>
      </w:pPr>
    </w:p>
    <w:p w14:paraId="44039842" w14:textId="036469A8" w:rsidR="00AA02CC" w:rsidRPr="00E05B19" w:rsidRDefault="00645126" w:rsidP="00A67E1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05B19">
        <w:rPr>
          <w:rFonts w:ascii="BrowalliaUPC" w:hAnsi="BrowalliaUPC" w:cs="BrowalliaUPC"/>
          <w:color w:val="auto"/>
          <w:sz w:val="28"/>
          <w:szCs w:val="28"/>
          <w:cs/>
        </w:rPr>
        <w:t xml:space="preserve">ณ วันที่ </w:t>
      </w:r>
      <w:r w:rsidR="00A73550" w:rsidRPr="00E05B19">
        <w:rPr>
          <w:rFonts w:ascii="BrowalliaUPC" w:hAnsi="BrowalliaUPC" w:cs="BrowalliaUPC"/>
          <w:color w:val="auto"/>
          <w:sz w:val="28"/>
          <w:szCs w:val="28"/>
        </w:rPr>
        <w:t xml:space="preserve">30 </w:t>
      </w:r>
      <w:r w:rsidR="00A73550" w:rsidRPr="00E05B19">
        <w:rPr>
          <w:rFonts w:ascii="BrowalliaUPC" w:hAnsi="BrowalliaUPC" w:cs="BrowalliaUPC"/>
          <w:color w:val="auto"/>
          <w:sz w:val="28"/>
          <w:szCs w:val="28"/>
          <w:cs/>
        </w:rPr>
        <w:t>มิถุนายน</w:t>
      </w:r>
      <w:r w:rsidR="003652AA" w:rsidRPr="00E05B19">
        <w:rPr>
          <w:rFonts w:ascii="BrowalliaUPC" w:hAnsi="BrowalliaUPC" w:cs="BrowalliaUPC"/>
          <w:color w:val="auto"/>
          <w:sz w:val="28"/>
          <w:szCs w:val="28"/>
        </w:rPr>
        <w:t xml:space="preserve"> 2564</w:t>
      </w:r>
      <w:r w:rsidR="00EA2CEB" w:rsidRPr="00E05B19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Pr="00E05B19">
        <w:rPr>
          <w:rFonts w:ascii="BrowalliaUPC" w:hAnsi="BrowalliaUPC" w:cs="BrowalliaUPC"/>
          <w:color w:val="auto"/>
          <w:sz w:val="28"/>
          <w:szCs w:val="28"/>
          <w:cs/>
        </w:rPr>
        <w:t>บริษัทมีสัญญาซื้อขายเงินตราต่างประเทศล่วงหน้า</w:t>
      </w:r>
      <w:r w:rsidR="00687BF4" w:rsidRPr="00E05B19">
        <w:rPr>
          <w:rFonts w:ascii="BrowalliaUPC" w:hAnsi="BrowalliaUPC" w:cs="BrowalliaUPC" w:hint="cs"/>
          <w:color w:val="auto"/>
          <w:sz w:val="28"/>
          <w:szCs w:val="28"/>
          <w:cs/>
        </w:rPr>
        <w:t>ที่มีสถานะเปิด</w:t>
      </w:r>
      <w:r w:rsidRPr="00E05B19">
        <w:rPr>
          <w:rFonts w:ascii="BrowalliaUPC" w:hAnsi="BrowalliaUPC" w:cs="BrowalliaUPC"/>
          <w:color w:val="auto"/>
          <w:sz w:val="28"/>
          <w:szCs w:val="28"/>
          <w:cs/>
        </w:rPr>
        <w:t xml:space="preserve"> ดังนี้</w:t>
      </w:r>
    </w:p>
    <w:p w14:paraId="19A495DB" w14:textId="77777777" w:rsidR="00645126" w:rsidRPr="00E05B19" w:rsidRDefault="00645126" w:rsidP="006A3FE3">
      <w:pPr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highlight w:val="yellow"/>
          <w:cs/>
          <w:lang w:val="en-GB"/>
        </w:rPr>
      </w:pPr>
    </w:p>
    <w:tbl>
      <w:tblPr>
        <w:tblW w:w="9078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2381"/>
        <w:gridCol w:w="236"/>
        <w:gridCol w:w="2379"/>
      </w:tblGrid>
      <w:tr w:rsidR="00E05B19" w:rsidRPr="00E05B19" w14:paraId="52DBDF2E" w14:textId="77777777" w:rsidTr="00A67E17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5A15B4F2" w14:textId="77777777" w:rsidR="00645126" w:rsidRPr="00E05B19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499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DCB7F35" w14:textId="77777777" w:rsidR="00645126" w:rsidRPr="00E05B19" w:rsidRDefault="00645126" w:rsidP="00B530A7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05B19" w:rsidRPr="00E05B19" w14:paraId="3AA2FED8" w14:textId="77777777" w:rsidTr="00A67E17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580DDA20" w14:textId="77777777" w:rsidR="00645126" w:rsidRPr="00E05B19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8"/>
                <w:szCs w:val="28"/>
                <w:lang w:val="en-US" w:eastAsia="en-US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5E57A" w14:textId="77777777" w:rsidR="00645126" w:rsidRPr="00E05B19" w:rsidRDefault="00645126" w:rsidP="00B530A7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05B19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จำนวนเงินตราต่างประเทศ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F149B9" w14:textId="77777777" w:rsidR="00645126" w:rsidRPr="00E05B19" w:rsidRDefault="00645126" w:rsidP="00B530A7">
            <w:pP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5EDDD" w14:textId="77777777" w:rsidR="00645126" w:rsidRPr="00E05B19" w:rsidRDefault="00645126" w:rsidP="00B530A7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05B19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อัตราแลกเปลี่ยนตามสัญญา</w:t>
            </w:r>
          </w:p>
        </w:tc>
      </w:tr>
      <w:tr w:rsidR="00E05B19" w:rsidRPr="00E05B19" w14:paraId="292E8A76" w14:textId="77777777" w:rsidTr="00A67E17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1A1769DB" w14:textId="77777777" w:rsidR="00645126" w:rsidRPr="00E05B19" w:rsidRDefault="00645126" w:rsidP="006A3FE3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851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0F44B1AE" w14:textId="77777777" w:rsidR="00645126" w:rsidRPr="00E05B19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611FC0" w14:textId="77777777" w:rsidR="00645126" w:rsidRPr="00E05B19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7E0BE3C9" w14:textId="77777777" w:rsidR="00645126" w:rsidRPr="00E05B19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</w:tr>
      <w:tr w:rsidR="00E05B19" w:rsidRPr="00E05B19" w14:paraId="4AA45DFB" w14:textId="77777777" w:rsidTr="00A67E17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8ED4" w14:textId="77777777" w:rsidR="00B60D74" w:rsidRPr="00E05B19" w:rsidRDefault="00B60D74" w:rsidP="00B60D7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05B19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20AE638A" w14:textId="472D47CC" w:rsidR="00B60D74" w:rsidRPr="00E05B19" w:rsidRDefault="00B60D74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E05B19">
              <w:rPr>
                <w:rFonts w:ascii="BrowalliaUPC" w:hAnsi="BrowalliaUPC"/>
                <w:sz w:val="28"/>
                <w:szCs w:val="28"/>
                <w:lang w:val="en-US"/>
              </w:rPr>
              <w:t>3,512,290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2D56CF" w14:textId="77777777" w:rsidR="00B60D74" w:rsidRPr="00E05B19" w:rsidRDefault="00B60D74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2D73" w14:textId="2F28324E" w:rsidR="00B60D74" w:rsidRPr="00E05B19" w:rsidRDefault="00B60D74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/>
                <w:sz w:val="28"/>
                <w:szCs w:val="28"/>
                <w:lang w:val="en-GB"/>
              </w:rPr>
              <w:t>32.22</w:t>
            </w:r>
          </w:p>
        </w:tc>
      </w:tr>
      <w:tr w:rsidR="00E05B19" w:rsidRPr="00E05B19" w14:paraId="793E28FC" w14:textId="77777777" w:rsidTr="00A67E17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4D736480" w14:textId="14481A8A" w:rsidR="00B60D74" w:rsidRPr="00E05B19" w:rsidRDefault="00B60D74" w:rsidP="00B60D7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สวิตเซอร์แลนด์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5EE35944" w14:textId="341EA1F8" w:rsidR="00B60D74" w:rsidRPr="00E05B19" w:rsidRDefault="00B60D74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E05B19">
              <w:rPr>
                <w:rFonts w:ascii="BrowalliaUPC" w:hAnsi="BrowalliaUPC"/>
                <w:sz w:val="28"/>
                <w:szCs w:val="28"/>
                <w:lang w:val="en-US"/>
              </w:rPr>
              <w:t>3,713,361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E46C94" w14:textId="77777777" w:rsidR="00B60D74" w:rsidRPr="00E05B19" w:rsidRDefault="00B60D74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652AB" w14:textId="16387373" w:rsidR="00B60D74" w:rsidRPr="00E05B19" w:rsidRDefault="00B60D74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/>
                <w:sz w:val="28"/>
                <w:szCs w:val="28"/>
                <w:lang w:val="en-GB"/>
              </w:rPr>
              <w:t>38.52</w:t>
            </w:r>
          </w:p>
        </w:tc>
      </w:tr>
      <w:tr w:rsidR="00B60D74" w:rsidRPr="00E05B19" w14:paraId="02C01156" w14:textId="77777777" w:rsidTr="00A67E17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77B4621C" w14:textId="3B336F5F" w:rsidR="00B60D74" w:rsidRPr="00E05B19" w:rsidRDefault="00B60D74" w:rsidP="00B60D7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ยู</w:t>
            </w:r>
            <w:proofErr w:type="spellStart"/>
            <w:r w:rsidRPr="00E05B19">
              <w:rPr>
                <w:rFonts w:ascii="BrowalliaUPC" w:eastAsia="Calibri" w:hAnsi="BrowalliaUPC" w:cs="BrowalliaUPC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5E24D3CA" w14:textId="0EB1B9C7" w:rsidR="00B60D74" w:rsidRPr="00E05B19" w:rsidRDefault="00B60D74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E05B19">
              <w:rPr>
                <w:rFonts w:ascii="BrowalliaUPC" w:hAnsi="BrowalliaUPC"/>
                <w:sz w:val="28"/>
                <w:szCs w:val="28"/>
                <w:lang w:val="en-US"/>
              </w:rPr>
              <w:t>117,286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DDE3E5" w14:textId="77777777" w:rsidR="00B60D74" w:rsidRPr="00E05B19" w:rsidRDefault="00B60D74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C972A" w14:textId="5330C735" w:rsidR="00B60D74" w:rsidRPr="00E05B19" w:rsidRDefault="00B60D74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/>
                <w:sz w:val="28"/>
                <w:szCs w:val="28"/>
                <w:lang w:val="en-GB"/>
              </w:rPr>
              <w:t>35.17</w:t>
            </w:r>
          </w:p>
        </w:tc>
      </w:tr>
    </w:tbl>
    <w:p w14:paraId="65387011" w14:textId="77777777" w:rsidR="00832601" w:rsidRPr="00E05B19" w:rsidRDefault="00832601" w:rsidP="00C3052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26E2802" w14:textId="626701F1" w:rsidR="00C600BB" w:rsidRPr="00E05B19" w:rsidRDefault="00645126" w:rsidP="0007447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ภาระผูกพันและหนี้สินที่อาจเกิดขึ้น</w:t>
      </w:r>
    </w:p>
    <w:p w14:paraId="24C253A4" w14:textId="4E0F934B" w:rsidR="00074474" w:rsidRPr="00E05B19" w:rsidRDefault="00074474" w:rsidP="00074474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4692807C" w14:textId="487034B8" w:rsidR="00074474" w:rsidRPr="00E05B19" w:rsidRDefault="00074474" w:rsidP="00C3052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05B19">
        <w:rPr>
          <w:rFonts w:ascii="BrowalliaUPC" w:hAnsi="BrowalliaUPC" w:cs="BrowalliaUPC"/>
          <w:color w:val="auto"/>
          <w:sz w:val="28"/>
          <w:szCs w:val="28"/>
          <w:cs/>
        </w:rPr>
        <w:t xml:space="preserve">ณ วันที่ </w:t>
      </w:r>
      <w:r w:rsidR="00A73550" w:rsidRPr="00E05B19">
        <w:rPr>
          <w:rFonts w:ascii="BrowalliaUPC" w:hAnsi="BrowalliaUPC" w:cs="BrowalliaUPC"/>
          <w:color w:val="auto"/>
          <w:sz w:val="28"/>
          <w:szCs w:val="28"/>
          <w:lang w:val="en-GB"/>
        </w:rPr>
        <w:t>30</w:t>
      </w:r>
      <w:r w:rsidR="00A73550" w:rsidRPr="00E05B19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A73550" w:rsidRPr="00E05B19">
        <w:rPr>
          <w:rFonts w:ascii="BrowalliaUPC" w:hAnsi="BrowalliaUPC" w:cs="BrowalliaUPC"/>
          <w:color w:val="auto"/>
          <w:sz w:val="28"/>
          <w:szCs w:val="28"/>
          <w:cs/>
        </w:rPr>
        <w:t>มิถุนายน</w:t>
      </w:r>
      <w:r w:rsidR="003652AA" w:rsidRPr="00E05B19">
        <w:rPr>
          <w:rFonts w:ascii="BrowalliaUPC" w:hAnsi="BrowalliaUPC" w:cs="BrowalliaUPC"/>
          <w:color w:val="auto"/>
          <w:sz w:val="28"/>
          <w:szCs w:val="28"/>
        </w:rPr>
        <w:t xml:space="preserve"> 2564</w:t>
      </w:r>
      <w:r w:rsidRPr="00E05B19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color w:val="auto"/>
          <w:sz w:val="28"/>
          <w:szCs w:val="28"/>
          <w:cs/>
        </w:rPr>
        <w:t>บริษัทและบริษัทย่อย</w:t>
      </w:r>
      <w:r w:rsidR="00973311" w:rsidRPr="00E05B19">
        <w:rPr>
          <w:rFonts w:ascii="BrowalliaUPC" w:hAnsi="BrowalliaUPC" w:cs="BrowalliaUPC"/>
          <w:color w:val="auto"/>
          <w:sz w:val="28"/>
          <w:szCs w:val="28"/>
          <w:cs/>
        </w:rPr>
        <w:t>มีภาระผูกพัน ดังต่อไปนี้</w:t>
      </w:r>
    </w:p>
    <w:p w14:paraId="10456E58" w14:textId="63F8FF4C" w:rsidR="00B36CD5" w:rsidRPr="00E05B19" w:rsidRDefault="00B36CD5" w:rsidP="007917D4">
      <w:pPr>
        <w:pStyle w:val="CordiaNew"/>
        <w:tabs>
          <w:tab w:val="clear" w:pos="4153"/>
          <w:tab w:val="left" w:pos="426"/>
        </w:tabs>
        <w:ind w:left="-426" w:firstLine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cs/>
        </w:rPr>
      </w:pPr>
    </w:p>
    <w:p w14:paraId="51759B38" w14:textId="77777777" w:rsidR="000E4B82" w:rsidRPr="00E05B19" w:rsidRDefault="000E4B82" w:rsidP="00517FC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  <w:bookmarkStart w:id="6" w:name="_Hlk482281160"/>
    </w:p>
    <w:p w14:paraId="060D1E07" w14:textId="77777777" w:rsidR="000E4B82" w:rsidRPr="00E05B19" w:rsidRDefault="000E4B82" w:rsidP="00517FC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4A35A88A" w14:textId="77777777" w:rsidR="000E4B82" w:rsidRPr="00E05B19" w:rsidRDefault="000E4B82" w:rsidP="00517FC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2C7E7381" w14:textId="77777777" w:rsidR="000E4B82" w:rsidRPr="00E05B19" w:rsidRDefault="000E4B82" w:rsidP="00517FC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5432082F" w14:textId="77777777" w:rsidR="000E4B82" w:rsidRPr="00E05B19" w:rsidRDefault="000E4B82" w:rsidP="00517FC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67190E32" w14:textId="77777777" w:rsidR="000E4B82" w:rsidRPr="00E05B19" w:rsidRDefault="000E4B82" w:rsidP="00517FC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bookmarkEnd w:id="6"/>
    <w:p w14:paraId="39D03473" w14:textId="77777777" w:rsidR="007917D4" w:rsidRPr="00E05B19" w:rsidRDefault="007917D4" w:rsidP="00517FC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4F865CAE" w14:textId="77777777" w:rsidR="007917D4" w:rsidRPr="00E05B19" w:rsidRDefault="007917D4" w:rsidP="00517FC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042D2C05" w14:textId="77777777" w:rsidR="007917D4" w:rsidRPr="00E05B19" w:rsidRDefault="007917D4" w:rsidP="00517FC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53232E5A" w14:textId="37802F97" w:rsidR="00566B2B" w:rsidRPr="00E05B19" w:rsidRDefault="00566B2B" w:rsidP="00B4700F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hanging="294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</w:t>
      </w:r>
      <w:r w:rsidR="00FF01DF"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11E48DC9" w14:textId="77777777" w:rsidR="007917D4" w:rsidRPr="00E05B19" w:rsidRDefault="007917D4" w:rsidP="00BC1249">
      <w:pPr>
        <w:pStyle w:val="Preformatted"/>
        <w:tabs>
          <w:tab w:val="clear" w:pos="0"/>
          <w:tab w:val="left" w:pos="720"/>
          <w:tab w:val="left" w:pos="993"/>
        </w:tabs>
        <w:ind w:left="993" w:hanging="567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0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00"/>
        <w:gridCol w:w="2279"/>
        <w:gridCol w:w="240"/>
        <w:gridCol w:w="2281"/>
      </w:tblGrid>
      <w:tr w:rsidR="00E05B19" w:rsidRPr="00E05B19" w14:paraId="2C10CDBD" w14:textId="77777777" w:rsidTr="004E5502">
        <w:tc>
          <w:tcPr>
            <w:tcW w:w="3600" w:type="dxa"/>
          </w:tcPr>
          <w:p w14:paraId="70A80755" w14:textId="77777777" w:rsidR="00566B2B" w:rsidRPr="00E05B1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</w:tcPr>
          <w:p w14:paraId="792E4515" w14:textId="77777777" w:rsidR="00566B2B" w:rsidRPr="00E05B1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E05B1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47E8C078" w:rsidR="00566B2B" w:rsidRPr="00E05B1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="00FC6317"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E05B19" w:rsidRPr="00E05B19" w14:paraId="0B4B99B5" w14:textId="77777777" w:rsidTr="004E5502">
        <w:tc>
          <w:tcPr>
            <w:tcW w:w="3600" w:type="dxa"/>
          </w:tcPr>
          <w:p w14:paraId="1BB18E0D" w14:textId="77777777" w:rsidR="00566B2B" w:rsidRPr="00E05B1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E05B19" w:rsidRDefault="00566B2B" w:rsidP="00DD2CF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E05B1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E05B19" w:rsidRDefault="00566B2B" w:rsidP="00DD2CFF">
            <w:pPr>
              <w:tabs>
                <w:tab w:val="clear" w:pos="227"/>
                <w:tab w:val="clear" w:pos="680"/>
                <w:tab w:val="left" w:pos="426"/>
                <w:tab w:val="left" w:pos="993"/>
                <w:tab w:val="left" w:pos="3090"/>
                <w:tab w:val="left" w:pos="4860"/>
              </w:tabs>
              <w:spacing w:line="240" w:lineRule="auto"/>
              <w:ind w:right="-108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05B19" w:rsidRPr="00E05B19" w14:paraId="12E32386" w14:textId="77777777" w:rsidTr="004E5502">
        <w:tc>
          <w:tcPr>
            <w:tcW w:w="3600" w:type="dxa"/>
          </w:tcPr>
          <w:p w14:paraId="6E545EC9" w14:textId="77777777" w:rsidR="00566B2B" w:rsidRPr="00E05B1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E05B19" w:rsidRDefault="00566B2B" w:rsidP="00AD29E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E05B1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E05B19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E05B19" w:rsidRPr="00E05B19" w14:paraId="6642DAA2" w14:textId="77777777" w:rsidTr="004E5502">
        <w:tc>
          <w:tcPr>
            <w:tcW w:w="3600" w:type="dxa"/>
            <w:hideMark/>
          </w:tcPr>
          <w:p w14:paraId="2ED6993B" w14:textId="1CC711A2" w:rsidR="00E654CB" w:rsidRPr="00E05B19" w:rsidRDefault="00E654CB" w:rsidP="00E654CB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ภายใน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79" w:type="dxa"/>
            <w:shd w:val="clear" w:color="auto" w:fill="auto"/>
          </w:tcPr>
          <w:p w14:paraId="79C14632" w14:textId="02051F72" w:rsidR="00E654CB" w:rsidRPr="00E05B19" w:rsidRDefault="00E654CB" w:rsidP="00E654CB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3,927</w:t>
            </w:r>
          </w:p>
        </w:tc>
        <w:tc>
          <w:tcPr>
            <w:tcW w:w="240" w:type="dxa"/>
          </w:tcPr>
          <w:p w14:paraId="06AEDD3C" w14:textId="77777777" w:rsidR="00E654CB" w:rsidRPr="00E05B19" w:rsidRDefault="00E654CB" w:rsidP="00E654CB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1DEBBA3E" w:rsidR="00E654CB" w:rsidRPr="00E05B19" w:rsidRDefault="00E654CB" w:rsidP="00E654CB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2,918</w:t>
            </w:r>
          </w:p>
        </w:tc>
      </w:tr>
      <w:tr w:rsidR="00E05B19" w:rsidRPr="00E05B19" w14:paraId="5EF0E0CE" w14:textId="77777777" w:rsidTr="004E5502">
        <w:tc>
          <w:tcPr>
            <w:tcW w:w="3600" w:type="dxa"/>
            <w:hideMark/>
          </w:tcPr>
          <w:p w14:paraId="2DCA6A5F" w14:textId="3E6ADAE9" w:rsidR="00E654CB" w:rsidRPr="00E05B19" w:rsidRDefault="00E654CB" w:rsidP="00E654CB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 แต่ไม่เกิน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79" w:type="dxa"/>
            <w:shd w:val="clear" w:color="auto" w:fill="auto"/>
          </w:tcPr>
          <w:p w14:paraId="495F791B" w14:textId="1993FFC1" w:rsidR="00E654CB" w:rsidRPr="00E05B19" w:rsidRDefault="00E654CB" w:rsidP="00E654CB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1,926</w:t>
            </w:r>
          </w:p>
        </w:tc>
        <w:tc>
          <w:tcPr>
            <w:tcW w:w="240" w:type="dxa"/>
          </w:tcPr>
          <w:p w14:paraId="6EB5DC4B" w14:textId="77777777" w:rsidR="00E654CB" w:rsidRPr="00E05B19" w:rsidRDefault="00E654CB" w:rsidP="00E654CB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7754AE0B" w:rsidR="00E654CB" w:rsidRPr="00E05B19" w:rsidRDefault="00E654CB" w:rsidP="00E654CB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1,744</w:t>
            </w:r>
          </w:p>
        </w:tc>
      </w:tr>
      <w:tr w:rsidR="00E654CB" w:rsidRPr="00E05B19" w14:paraId="69AD3354" w14:textId="77777777" w:rsidTr="004E5502">
        <w:tc>
          <w:tcPr>
            <w:tcW w:w="3600" w:type="dxa"/>
            <w:hideMark/>
          </w:tcPr>
          <w:p w14:paraId="59ED154D" w14:textId="77777777" w:rsidR="00E654CB" w:rsidRPr="00E05B19" w:rsidRDefault="00E654CB" w:rsidP="00E654CB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101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5DC75074" w:rsidR="00E654CB" w:rsidRPr="00E05B19" w:rsidRDefault="00E654CB" w:rsidP="00E654CB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5,853</w:t>
            </w:r>
          </w:p>
        </w:tc>
        <w:tc>
          <w:tcPr>
            <w:tcW w:w="240" w:type="dxa"/>
          </w:tcPr>
          <w:p w14:paraId="63E708A0" w14:textId="77777777" w:rsidR="00E654CB" w:rsidRPr="00E05B19" w:rsidRDefault="00E654CB" w:rsidP="00E654CB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1EEAA530" w:rsidR="00E654CB" w:rsidRPr="00E05B19" w:rsidRDefault="00E654CB" w:rsidP="00E654CB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E05B19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4,662</w:t>
            </w:r>
          </w:p>
        </w:tc>
      </w:tr>
    </w:tbl>
    <w:p w14:paraId="557EFD65" w14:textId="77777777" w:rsidR="001A7A48" w:rsidRPr="00E05B19" w:rsidRDefault="001A7A48" w:rsidP="001A7A48">
      <w:pPr>
        <w:pStyle w:val="Preformatted"/>
        <w:tabs>
          <w:tab w:val="clear" w:pos="0"/>
          <w:tab w:val="clear" w:pos="959"/>
          <w:tab w:val="clear" w:pos="1918"/>
          <w:tab w:val="left" w:pos="709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25262FBD" w14:textId="212E60A1" w:rsidR="00784A10" w:rsidRPr="00E05B19" w:rsidRDefault="009360DF" w:rsidP="009360DF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lastRenderedPageBreak/>
        <w:t>บริษัทได้ทำสัญญาว่าจ้างที่ปรึกษาในการติดต่อประสานงานกับสำนักงานคณะกรรมการกำกับหลักทรัพย์และตลาดหลักทรัพย์แห่งประเทศไทย และสถาบันการเงิน</w:t>
      </w:r>
      <w:r w:rsidR="00D72055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รวมถึงฝ่ายบริหารในงานบัญชีและการเงิน</w:t>
      </w:r>
      <w:r w:rsidR="0054267C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โดยมีค่าตอบแทนจำนวน </w:t>
      </w:r>
      <w:r w:rsidRPr="00E05B19">
        <w:rPr>
          <w:rFonts w:ascii="BrowalliaUPC" w:hAnsi="BrowalliaUPC" w:cs="BrowalliaUPC"/>
          <w:sz w:val="28"/>
          <w:szCs w:val="28"/>
        </w:rPr>
        <w:t xml:space="preserve">0.90 </w:t>
      </w:r>
      <w:r w:rsidRPr="00E05B19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1F2342B5" w14:textId="1CC36587" w:rsidR="009360DF" w:rsidRPr="00E05B19" w:rsidRDefault="009360DF" w:rsidP="009360DF">
      <w:pPr>
        <w:pStyle w:val="Preformatted"/>
        <w:tabs>
          <w:tab w:val="clear" w:pos="0"/>
          <w:tab w:val="clear" w:pos="959"/>
          <w:tab w:val="clear" w:pos="1918"/>
          <w:tab w:val="left" w:pos="993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7DA13C29" w14:textId="04B9B2DF" w:rsidR="003C77F3" w:rsidRPr="00E05B19" w:rsidRDefault="0088182E" w:rsidP="00784A10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แห่งหนึ่งมีภาระผูกพันจากการที่ธนาคารออกหนังสือค้ำประกันในนามของบริษัทและบริษัทย่อย ซึ่งเกี่ยวเนื่องกับภาระผูกพันทางปฏิบัติบางประการตามปกติธุรกิจจำนวน </w:t>
      </w:r>
      <w:r w:rsidR="00735B37" w:rsidRPr="00E05B19">
        <w:rPr>
          <w:rFonts w:ascii="BrowalliaUPC" w:hAnsi="BrowalliaUPC" w:cs="BrowalliaUPC"/>
          <w:sz w:val="28"/>
          <w:szCs w:val="28"/>
        </w:rPr>
        <w:t>191.09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ล้านบาท และ</w:t>
      </w:r>
      <w:r w:rsidR="00925C52" w:rsidRPr="00E05B19">
        <w:rPr>
          <w:rFonts w:ascii="BrowalliaUPC" w:hAnsi="BrowalliaUPC" w:cs="BrowalliaUPC"/>
          <w:sz w:val="28"/>
          <w:szCs w:val="28"/>
        </w:rPr>
        <w:t xml:space="preserve"> 12.20 </w:t>
      </w:r>
      <w:r w:rsidRPr="00E05B19">
        <w:rPr>
          <w:rFonts w:ascii="BrowalliaUPC" w:hAnsi="BrowalliaUPC" w:cs="BrowalliaUPC"/>
          <w:sz w:val="28"/>
          <w:szCs w:val="28"/>
          <w:cs/>
        </w:rPr>
        <w:t>ล้านบาท ตามลำดับ</w:t>
      </w:r>
    </w:p>
    <w:p w14:paraId="50B35781" w14:textId="77777777" w:rsidR="003C77F3" w:rsidRPr="00E05B19" w:rsidRDefault="003C77F3" w:rsidP="007917D4">
      <w:pPr>
        <w:pStyle w:val="Preformatted"/>
        <w:tabs>
          <w:tab w:val="clear" w:pos="0"/>
          <w:tab w:val="clear" w:pos="959"/>
          <w:tab w:val="left" w:pos="720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252350FF" w14:textId="20CC955D" w:rsidR="00990CE6" w:rsidRPr="00E05B19" w:rsidRDefault="003C77F3" w:rsidP="00784A10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บริษัททำสัญญาจ้างพัฒนาโปรแกรมซอฟท์แวร์โดยมีมูลค่าสัญญาและภาระผูกพันจำนวน </w:t>
      </w:r>
      <w:r w:rsidR="00735B37" w:rsidRPr="00E05B19">
        <w:rPr>
          <w:rFonts w:ascii="BrowalliaUPC" w:hAnsi="BrowalliaUPC" w:cs="BrowalliaUPC"/>
          <w:sz w:val="28"/>
          <w:szCs w:val="28"/>
        </w:rPr>
        <w:t>3.80</w:t>
      </w:r>
      <w:r w:rsidR="00E82824"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77560ED9" w14:textId="77777777" w:rsidR="00990CE6" w:rsidRPr="00E05B19" w:rsidRDefault="00990CE6" w:rsidP="007917D4">
      <w:pPr>
        <w:pStyle w:val="Preformatted"/>
        <w:tabs>
          <w:tab w:val="clear" w:pos="0"/>
          <w:tab w:val="clear" w:pos="959"/>
          <w:tab w:val="left" w:pos="720"/>
        </w:tabs>
        <w:ind w:left="1080"/>
        <w:jc w:val="thaiDistribute"/>
        <w:rPr>
          <w:rFonts w:ascii="BrowalliaUPC" w:hAnsi="BrowalliaUPC" w:cs="BrowalliaUPC"/>
          <w:sz w:val="28"/>
          <w:szCs w:val="28"/>
        </w:rPr>
      </w:pPr>
    </w:p>
    <w:p w14:paraId="7CB0D21D" w14:textId="20C9F8AF" w:rsidR="004062CD" w:rsidRPr="00E05B19" w:rsidRDefault="0012425E" w:rsidP="00784A10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>บริษัทและบริษัทย่อยตกลงทำสัญญาตัวแทนจำหน่ายเครื่องมือแพทย์กับบริษัท</w:t>
      </w:r>
      <w:r w:rsidR="00A625EF" w:rsidRPr="00E05B19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ในต่างประเทศ </w:t>
      </w:r>
      <w:r w:rsidR="00D50898" w:rsidRPr="00E05B19">
        <w:rPr>
          <w:rFonts w:ascii="BrowalliaUPC" w:hAnsi="BrowalliaUPC" w:cs="BrowalliaUPC"/>
          <w:sz w:val="28"/>
          <w:szCs w:val="28"/>
        </w:rPr>
        <w:t>2</w:t>
      </w:r>
      <w:r w:rsidR="00577105" w:rsidRPr="00E05B19">
        <w:rPr>
          <w:rFonts w:ascii="BrowalliaUPC" w:hAnsi="BrowalliaUPC" w:cs="BrowalliaUPC"/>
          <w:sz w:val="28"/>
          <w:szCs w:val="28"/>
        </w:rPr>
        <w:t>1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แห่ง และ</w:t>
      </w:r>
      <w:r w:rsidR="002954C4" w:rsidRPr="00E05B19">
        <w:rPr>
          <w:rFonts w:ascii="BrowalliaUPC" w:hAnsi="BrowalliaUPC" w:cs="BrowalliaUPC"/>
          <w:sz w:val="28"/>
          <w:szCs w:val="28"/>
          <w:cs/>
        </w:rPr>
        <w:t xml:space="preserve">       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3701B" w:rsidRPr="00E05B19">
        <w:rPr>
          <w:rFonts w:ascii="BrowalliaUPC" w:hAnsi="BrowalliaUPC" w:cs="BrowalliaUPC"/>
          <w:sz w:val="28"/>
          <w:szCs w:val="28"/>
        </w:rPr>
        <w:t>9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แห่ง</w:t>
      </w:r>
      <w:r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ตามลำดับ โดยบริษัทและบริษัทย่อยได้รับอนุญาตให้เป็นตัวแทนจำหน่ายเครื่องมือแพทย์ใน</w:t>
      </w:r>
      <w:r w:rsidR="003A370C" w:rsidRPr="00E05B19">
        <w:rPr>
          <w:rFonts w:ascii="BrowalliaUPC" w:hAnsi="BrowalliaUPC" w:cs="BrowalliaUPC"/>
          <w:sz w:val="28"/>
          <w:szCs w:val="28"/>
          <w:cs/>
        </w:rPr>
        <w:t xml:space="preserve">               </w:t>
      </w:r>
      <w:r w:rsidRPr="00E05B19">
        <w:rPr>
          <w:rFonts w:ascii="BrowalliaUPC" w:hAnsi="BrowalliaUPC" w:cs="BrowalliaUPC"/>
          <w:sz w:val="28"/>
          <w:szCs w:val="28"/>
          <w:cs/>
        </w:rPr>
        <w:t>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  <w:bookmarkStart w:id="7" w:name="_Hlk5908315"/>
      <w:bookmarkStart w:id="8" w:name="_Hlk5908296"/>
      <w:bookmarkStart w:id="9" w:name="_Hlk5908283"/>
    </w:p>
    <w:p w14:paraId="46FB266E" w14:textId="77777777" w:rsidR="00D96163" w:rsidRPr="00E05B19" w:rsidRDefault="00D96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eastAsia="zh-CN"/>
        </w:rPr>
      </w:pPr>
    </w:p>
    <w:bookmarkEnd w:id="7"/>
    <w:p w14:paraId="7BA75609" w14:textId="514A8439" w:rsidR="00B91B8D" w:rsidRPr="00E05B19" w:rsidRDefault="006A4691" w:rsidP="00784A10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>บริษัทและบริษัทย่อยมี</w:t>
      </w:r>
      <w:r w:rsidR="00B91B8D" w:rsidRPr="00E05B19">
        <w:rPr>
          <w:rFonts w:ascii="BrowalliaUPC" w:hAnsi="BrowalliaUPC" w:cs="BrowalliaUPC"/>
          <w:sz w:val="28"/>
          <w:szCs w:val="28"/>
          <w:cs/>
        </w:rPr>
        <w:t xml:space="preserve">ภาระผูกพันเกี่ยวกับการซื้อสินค้าจำนวน </w:t>
      </w:r>
      <w:r w:rsidR="00666315" w:rsidRPr="00E05B19">
        <w:rPr>
          <w:rFonts w:ascii="BrowalliaUPC" w:hAnsi="BrowalliaUPC" w:cs="BrowalliaUPC"/>
          <w:sz w:val="28"/>
          <w:szCs w:val="28"/>
        </w:rPr>
        <w:t>123.39</w:t>
      </w:r>
      <w:r w:rsidR="00B91B8D"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ล้าน</w:t>
      </w:r>
      <w:r w:rsidR="00B91B8D" w:rsidRPr="00E05B19">
        <w:rPr>
          <w:rFonts w:ascii="BrowalliaUPC" w:hAnsi="BrowalliaUPC" w:cs="BrowalliaUPC"/>
          <w:sz w:val="28"/>
          <w:szCs w:val="28"/>
          <w:cs/>
        </w:rPr>
        <w:t>บาท</w:t>
      </w:r>
      <w:r w:rsidRPr="00E05B19">
        <w:rPr>
          <w:rFonts w:ascii="BrowalliaUPC" w:hAnsi="BrowalliaUPC" w:cs="BrowalliaUPC"/>
          <w:sz w:val="28"/>
          <w:szCs w:val="28"/>
          <w:cs/>
        </w:rPr>
        <w:t xml:space="preserve"> และ</w:t>
      </w:r>
      <w:r w:rsidR="00925C52" w:rsidRPr="00E05B19">
        <w:rPr>
          <w:rFonts w:ascii="BrowalliaUPC" w:hAnsi="BrowalliaUPC" w:cs="BrowalliaUPC"/>
          <w:sz w:val="28"/>
          <w:szCs w:val="28"/>
        </w:rPr>
        <w:t xml:space="preserve"> </w:t>
      </w:r>
      <w:r w:rsidR="00666315" w:rsidRPr="00E05B19">
        <w:rPr>
          <w:rFonts w:ascii="BrowalliaUPC" w:hAnsi="BrowalliaUPC" w:cs="BrowalliaUPC"/>
          <w:sz w:val="28"/>
          <w:szCs w:val="28"/>
        </w:rPr>
        <w:t>57.58</w:t>
      </w:r>
      <w:r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ล้านบาท ตามลำดั</w:t>
      </w:r>
      <w:r w:rsidR="0009160C" w:rsidRPr="00E05B19">
        <w:rPr>
          <w:rFonts w:ascii="BrowalliaUPC" w:hAnsi="BrowalliaUPC" w:cs="BrowalliaUPC"/>
          <w:sz w:val="28"/>
          <w:szCs w:val="28"/>
          <w:cs/>
        </w:rPr>
        <w:t>บ</w:t>
      </w:r>
    </w:p>
    <w:p w14:paraId="7C08FEFB" w14:textId="77777777" w:rsidR="00BE30F5" w:rsidRPr="00E05B19" w:rsidRDefault="00BE30F5" w:rsidP="00784A10">
      <w:pPr>
        <w:pStyle w:val="Preformatted"/>
        <w:tabs>
          <w:tab w:val="clear" w:pos="0"/>
          <w:tab w:val="clear" w:pos="959"/>
          <w:tab w:val="clear" w:pos="1918"/>
          <w:tab w:val="left" w:pos="993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1D9192AD" w14:textId="6D48D3B3" w:rsidR="002525A3" w:rsidRPr="00E05B19" w:rsidRDefault="002525A3" w:rsidP="00784A10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E05B19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2C5CAB" w:rsidRPr="00E05B19">
        <w:rPr>
          <w:rFonts w:ascii="BrowalliaUPC" w:hAnsi="BrowalliaUPC" w:cs="BrowalliaUPC"/>
          <w:sz w:val="28"/>
          <w:szCs w:val="28"/>
        </w:rPr>
        <w:t xml:space="preserve">30 </w:t>
      </w:r>
      <w:r w:rsidR="002C5CAB" w:rsidRPr="00E05B19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8C2121" w:rsidRPr="00E05B19">
        <w:rPr>
          <w:rFonts w:ascii="BrowalliaUPC" w:hAnsi="BrowalliaUPC" w:cs="BrowalliaUPC"/>
          <w:sz w:val="28"/>
          <w:szCs w:val="28"/>
        </w:rPr>
        <w:t xml:space="preserve"> 2564</w:t>
      </w:r>
      <w:r w:rsidRPr="00E05B19">
        <w:rPr>
          <w:rFonts w:ascii="BrowalliaUPC" w:hAnsi="BrowalliaUPC" w:cs="BrowalliaUPC"/>
          <w:sz w:val="28"/>
          <w:szCs w:val="28"/>
        </w:rPr>
        <w:t xml:space="preserve"> </w:t>
      </w:r>
      <w:r w:rsidRPr="00E05B19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5362044A" w14:textId="77777777" w:rsidR="0010648E" w:rsidRPr="00E05B19" w:rsidRDefault="0010648E" w:rsidP="0010648E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339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1134"/>
        <w:gridCol w:w="1275"/>
        <w:gridCol w:w="1392"/>
        <w:gridCol w:w="1277"/>
      </w:tblGrid>
      <w:tr w:rsidR="00E05B19" w:rsidRPr="00E05B19" w14:paraId="7EA0E40A" w14:textId="77777777" w:rsidTr="00220465">
        <w:trPr>
          <w:trHeight w:val="20"/>
        </w:trPr>
        <w:tc>
          <w:tcPr>
            <w:tcW w:w="3261" w:type="dxa"/>
          </w:tcPr>
          <w:p w14:paraId="47EC0AE9" w14:textId="77777777" w:rsidR="0010648E" w:rsidRPr="00E05B19" w:rsidRDefault="0010648E" w:rsidP="00220465">
            <w:pPr>
              <w:spacing w:line="240" w:lineRule="auto"/>
              <w:ind w:left="993" w:hanging="507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456B5E64" w14:textId="77777777" w:rsidR="0010648E" w:rsidRPr="00E05B19" w:rsidRDefault="0010648E" w:rsidP="002204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431102B0" w14:textId="77777777" w:rsidR="0010648E" w:rsidRPr="00E05B19" w:rsidRDefault="0010648E" w:rsidP="00220465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</w:t>
            </w:r>
            <w:proofErr w:type="gramStart"/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proofErr w:type="gramEnd"/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E05B19" w:rsidRPr="00E05B19" w14:paraId="5842998B" w14:textId="77777777" w:rsidTr="00220465">
        <w:trPr>
          <w:trHeight w:val="20"/>
        </w:trPr>
        <w:tc>
          <w:tcPr>
            <w:tcW w:w="3261" w:type="dxa"/>
          </w:tcPr>
          <w:p w14:paraId="7D59461F" w14:textId="77777777" w:rsidR="0010648E" w:rsidRPr="00E05B19" w:rsidRDefault="0010648E" w:rsidP="00220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hideMark/>
          </w:tcPr>
          <w:p w14:paraId="64E40214" w14:textId="77777777" w:rsidR="0010648E" w:rsidRPr="00E05B19" w:rsidRDefault="0010648E" w:rsidP="00220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1A30ABFC" w14:textId="77777777" w:rsidR="0010648E" w:rsidRPr="00E05B19" w:rsidRDefault="0010648E" w:rsidP="0022046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993" w:right="90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E05B19" w:rsidRPr="00E05B19" w14:paraId="3625D618" w14:textId="77777777" w:rsidTr="00220465">
        <w:trPr>
          <w:trHeight w:val="20"/>
        </w:trPr>
        <w:tc>
          <w:tcPr>
            <w:tcW w:w="3261" w:type="dxa"/>
          </w:tcPr>
          <w:p w14:paraId="0E094FC7" w14:textId="77777777" w:rsidR="0010648E" w:rsidRPr="00E05B19" w:rsidRDefault="0010648E" w:rsidP="00220465">
            <w:pPr>
              <w:spacing w:line="240" w:lineRule="auto"/>
              <w:ind w:left="993" w:hanging="507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hideMark/>
          </w:tcPr>
          <w:p w14:paraId="16463673" w14:textId="77777777" w:rsidR="0010648E" w:rsidRPr="00E05B19" w:rsidRDefault="0010648E" w:rsidP="007A0030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1EA39340" w14:textId="77777777" w:rsidR="0010648E" w:rsidRPr="00E05B19" w:rsidRDefault="0010648E" w:rsidP="0022046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0454BDF1" w14:textId="77777777" w:rsidR="0010648E" w:rsidRPr="00E05B19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4207892A" w14:textId="77777777" w:rsidR="0010648E" w:rsidRPr="00E05B19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E05B19" w:rsidRPr="00E05B19" w14:paraId="5E5A3556" w14:textId="77777777" w:rsidTr="00220465">
        <w:trPr>
          <w:trHeight w:val="20"/>
        </w:trPr>
        <w:tc>
          <w:tcPr>
            <w:tcW w:w="3261" w:type="dxa"/>
            <w:hideMark/>
          </w:tcPr>
          <w:p w14:paraId="64931548" w14:textId="77777777" w:rsidR="0010648E" w:rsidRPr="00E05B19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79A45EB1" w14:textId="77777777" w:rsidR="0010648E" w:rsidRPr="00E05B19" w:rsidRDefault="0010648E" w:rsidP="00220465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1D1AFF3" w14:textId="77777777" w:rsidR="0010648E" w:rsidRPr="00E05B19" w:rsidRDefault="0010648E" w:rsidP="00220465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5457DCA9" w14:textId="77777777" w:rsidR="0010648E" w:rsidRPr="00E05B19" w:rsidRDefault="0010648E" w:rsidP="00220465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49B92200" w14:textId="77777777" w:rsidR="0010648E" w:rsidRPr="00E05B19" w:rsidRDefault="0010648E" w:rsidP="00220465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E05B19" w:rsidRPr="00E05B19" w14:paraId="0ECA978C" w14:textId="77777777" w:rsidTr="00220465">
        <w:trPr>
          <w:trHeight w:val="20"/>
        </w:trPr>
        <w:tc>
          <w:tcPr>
            <w:tcW w:w="3261" w:type="dxa"/>
          </w:tcPr>
          <w:p w14:paraId="45BD0E31" w14:textId="77777777" w:rsidR="0010648E" w:rsidRPr="00E05B19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34" w:type="dxa"/>
          </w:tcPr>
          <w:p w14:paraId="00D64180" w14:textId="77777777" w:rsidR="0010648E" w:rsidRPr="00E05B19" w:rsidRDefault="0010648E" w:rsidP="00220465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69B7ADB" w14:textId="77777777" w:rsidR="0010648E" w:rsidRPr="00E05B19" w:rsidRDefault="0010648E" w:rsidP="00220465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05C4F59C" w14:textId="77777777" w:rsidR="0010648E" w:rsidRPr="00E05B19" w:rsidRDefault="0010648E" w:rsidP="00220465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0F1CA3" w14:textId="77777777" w:rsidR="0010648E" w:rsidRPr="00E05B19" w:rsidRDefault="0010648E" w:rsidP="00220465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E05B19" w:rsidRPr="00E05B19" w14:paraId="3E9FB5A6" w14:textId="77777777" w:rsidTr="00220465">
        <w:trPr>
          <w:trHeight w:val="20"/>
        </w:trPr>
        <w:tc>
          <w:tcPr>
            <w:tcW w:w="3261" w:type="dxa"/>
            <w:hideMark/>
          </w:tcPr>
          <w:p w14:paraId="0D2492EE" w14:textId="77777777" w:rsidR="009C69CE" w:rsidRPr="00E05B19" w:rsidRDefault="009C69CE" w:rsidP="009C69CE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34" w:type="dxa"/>
            <w:hideMark/>
          </w:tcPr>
          <w:p w14:paraId="4F25695C" w14:textId="77777777" w:rsidR="009C69CE" w:rsidRPr="00E05B19" w:rsidRDefault="009C69CE" w:rsidP="009C69CE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FFFFFF"/>
          </w:tcPr>
          <w:p w14:paraId="6947D166" w14:textId="5DBED8E3" w:rsidR="009C69CE" w:rsidRPr="00E05B19" w:rsidRDefault="009C69CE" w:rsidP="009C69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</w:t>
            </w:r>
            <w:r w:rsidR="004D5963"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7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,000</w:t>
            </w:r>
          </w:p>
        </w:tc>
        <w:tc>
          <w:tcPr>
            <w:tcW w:w="1392" w:type="dxa"/>
            <w:shd w:val="clear" w:color="auto" w:fill="FFFFFF"/>
          </w:tcPr>
          <w:p w14:paraId="0339343D" w14:textId="189F7B2C" w:rsidR="009C69CE" w:rsidRPr="00E05B19" w:rsidRDefault="009C69CE" w:rsidP="009C69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</w:t>
            </w:r>
            <w:r w:rsidR="00AA72AC"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3,534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  <w:shd w:val="clear" w:color="auto" w:fill="FFFFFF"/>
          </w:tcPr>
          <w:p w14:paraId="4495B724" w14:textId="20F17BBE" w:rsidR="009C69CE" w:rsidRPr="00E05B19" w:rsidRDefault="009C69CE" w:rsidP="009C69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13,4</w:t>
            </w:r>
            <w:r w:rsidR="00AA72AC"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66</w:t>
            </w:r>
          </w:p>
        </w:tc>
      </w:tr>
      <w:tr w:rsidR="00E05B19" w:rsidRPr="00E05B19" w14:paraId="0A3CB0A4" w14:textId="77777777" w:rsidTr="00220465">
        <w:trPr>
          <w:trHeight w:val="20"/>
        </w:trPr>
        <w:tc>
          <w:tcPr>
            <w:tcW w:w="3261" w:type="dxa"/>
          </w:tcPr>
          <w:p w14:paraId="1F8ED9F1" w14:textId="7BCA1192" w:rsidR="004D5963" w:rsidRPr="00E05B19" w:rsidRDefault="004D5963" w:rsidP="009C69CE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ตั๋ว</w:t>
            </w:r>
            <w:r w:rsidR="008170B4"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สัญญาใช้เงิน</w:t>
            </w:r>
          </w:p>
        </w:tc>
        <w:tc>
          <w:tcPr>
            <w:tcW w:w="1134" w:type="dxa"/>
          </w:tcPr>
          <w:p w14:paraId="464BBC35" w14:textId="6FBC73A8" w:rsidR="004D5963" w:rsidRPr="00E05B19" w:rsidRDefault="004D5963" w:rsidP="009C69CE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05B19">
              <w:rPr>
                <w:rFonts w:ascii="BrowalliaUPC" w:hAnsi="BrowalliaUPC" w:cs="BrowalliaUPC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FFFFFF"/>
          </w:tcPr>
          <w:p w14:paraId="628005EF" w14:textId="152E9039" w:rsidR="004D5963" w:rsidRPr="00E05B19" w:rsidRDefault="004D5963" w:rsidP="009C69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1392" w:type="dxa"/>
            <w:shd w:val="clear" w:color="auto" w:fill="FFFFFF"/>
          </w:tcPr>
          <w:p w14:paraId="64708301" w14:textId="2E22D7A8" w:rsidR="004D5963" w:rsidRPr="00E05B19" w:rsidRDefault="004D5963" w:rsidP="009C69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(10,000)</w:t>
            </w:r>
          </w:p>
        </w:tc>
        <w:tc>
          <w:tcPr>
            <w:tcW w:w="1277" w:type="dxa"/>
            <w:shd w:val="clear" w:color="auto" w:fill="FFFFFF"/>
          </w:tcPr>
          <w:p w14:paraId="4B5EADC1" w14:textId="09B81968" w:rsidR="004D5963" w:rsidRPr="00E05B19" w:rsidRDefault="004D5963" w:rsidP="009C69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-</w:t>
            </w:r>
          </w:p>
        </w:tc>
      </w:tr>
      <w:tr w:rsidR="00E05B19" w:rsidRPr="00E05B19" w14:paraId="3CB060B2" w14:textId="77777777" w:rsidTr="00220465">
        <w:trPr>
          <w:trHeight w:val="20"/>
        </w:trPr>
        <w:tc>
          <w:tcPr>
            <w:tcW w:w="3261" w:type="dxa"/>
            <w:hideMark/>
          </w:tcPr>
          <w:p w14:paraId="39BEB538" w14:textId="77777777" w:rsidR="00260FD6" w:rsidRPr="00E05B19" w:rsidRDefault="00260FD6" w:rsidP="00260FD6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เลต</w:t>
            </w:r>
            <w:proofErr w:type="spellStart"/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เต</w:t>
            </w:r>
            <w:proofErr w:type="spellEnd"/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อร์</w:t>
            </w:r>
            <w:proofErr w:type="spellStart"/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ออฟ</w:t>
            </w:r>
            <w:proofErr w:type="spellEnd"/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เครดิตและ</w:t>
            </w:r>
            <w:proofErr w:type="spellStart"/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ทรั</w:t>
            </w:r>
            <w:proofErr w:type="spellEnd"/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สต์รีซีท </w:t>
            </w:r>
          </w:p>
        </w:tc>
        <w:tc>
          <w:tcPr>
            <w:tcW w:w="1134" w:type="dxa"/>
            <w:hideMark/>
          </w:tcPr>
          <w:p w14:paraId="643B0566" w14:textId="77777777" w:rsidR="00260FD6" w:rsidRPr="00E05B19" w:rsidRDefault="00260FD6" w:rsidP="00260FD6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</w:tcPr>
          <w:p w14:paraId="474B1503" w14:textId="1F4ED3FD" w:rsidR="00260FD6" w:rsidRPr="00E05B19" w:rsidRDefault="000531E4" w:rsidP="00260FD6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</w:t>
            </w:r>
            <w:r w:rsidR="00260FD6"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87,000</w:t>
            </w:r>
          </w:p>
        </w:tc>
        <w:tc>
          <w:tcPr>
            <w:tcW w:w="1392" w:type="dxa"/>
          </w:tcPr>
          <w:p w14:paraId="2671F0B4" w14:textId="10B1A9E1" w:rsidR="00260FD6" w:rsidRPr="00E05B19" w:rsidRDefault="004D6A57" w:rsidP="00260FD6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</w:t>
            </w:r>
            <w:r w:rsidR="00260FD6"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95,512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</w:tcPr>
          <w:p w14:paraId="7C2BF058" w14:textId="723F9C43" w:rsidR="00260FD6" w:rsidRPr="00E05B19" w:rsidRDefault="00260FD6" w:rsidP="00260FD6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391,488</w:t>
            </w:r>
          </w:p>
        </w:tc>
      </w:tr>
      <w:tr w:rsidR="00E05B19" w:rsidRPr="00E05B19" w14:paraId="13830A9C" w14:textId="77777777" w:rsidTr="00220465">
        <w:trPr>
          <w:trHeight w:val="379"/>
        </w:trPr>
        <w:tc>
          <w:tcPr>
            <w:tcW w:w="3261" w:type="dxa"/>
          </w:tcPr>
          <w:p w14:paraId="557A68E6" w14:textId="77777777" w:rsidR="0010648E" w:rsidRPr="00E05B19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54173065" w14:textId="77777777" w:rsidR="0010648E" w:rsidRPr="00E05B19" w:rsidRDefault="0010648E" w:rsidP="002204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18A881AA" w14:textId="77777777" w:rsidR="0010648E" w:rsidRPr="00E05B19" w:rsidRDefault="0010648E" w:rsidP="00220465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rPr>
                <w:rFonts w:ascii="BrowalliaUPC" w:hAnsi="BrowalliaUPC" w:cs="BrowalliaUPC"/>
                <w:sz w:val="32"/>
                <w:szCs w:val="32"/>
              </w:rPr>
            </w:pPr>
          </w:p>
        </w:tc>
      </w:tr>
      <w:tr w:rsidR="00E05B19" w:rsidRPr="00E05B19" w14:paraId="6E120286" w14:textId="77777777" w:rsidTr="00220465">
        <w:trPr>
          <w:trHeight w:val="20"/>
        </w:trPr>
        <w:tc>
          <w:tcPr>
            <w:tcW w:w="3261" w:type="dxa"/>
          </w:tcPr>
          <w:p w14:paraId="253AD0D3" w14:textId="77777777" w:rsidR="0010648E" w:rsidRPr="00E05B19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5C69F36F" w14:textId="77777777" w:rsidR="0010648E" w:rsidRPr="00E05B19" w:rsidRDefault="0010648E" w:rsidP="002204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67ACDFC9" w14:textId="77777777" w:rsidR="0010648E" w:rsidRPr="00E05B19" w:rsidRDefault="0010648E" w:rsidP="00220465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</w:rPr>
              <w:t>(</w:t>
            </w:r>
            <w:proofErr w:type="gramStart"/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E05B1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proofErr w:type="gramEnd"/>
            <w:r w:rsidRPr="00E05B19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E05B19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E05B19" w:rsidRPr="00E05B19" w14:paraId="7F09BB09" w14:textId="77777777" w:rsidTr="00220465">
        <w:trPr>
          <w:trHeight w:val="20"/>
        </w:trPr>
        <w:tc>
          <w:tcPr>
            <w:tcW w:w="3261" w:type="dxa"/>
          </w:tcPr>
          <w:p w14:paraId="43F7CD15" w14:textId="77777777" w:rsidR="0010648E" w:rsidRPr="00E05B19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148388F5" w14:textId="77777777" w:rsidR="0010648E" w:rsidRPr="00E05B19" w:rsidRDefault="0010648E" w:rsidP="00220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shd w:val="clear" w:color="auto" w:fill="auto"/>
          </w:tcPr>
          <w:p w14:paraId="1529C8D1" w14:textId="77777777" w:rsidR="0010648E" w:rsidRPr="00E05B19" w:rsidRDefault="0010648E" w:rsidP="00220465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  <w:tab w:val="left" w:pos="945"/>
              </w:tabs>
              <w:spacing w:line="240" w:lineRule="auto"/>
              <w:ind w:left="993" w:right="104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05B19" w:rsidRPr="00E05B19" w14:paraId="1F5EBBCA" w14:textId="77777777" w:rsidTr="00220465">
        <w:trPr>
          <w:trHeight w:val="20"/>
        </w:trPr>
        <w:tc>
          <w:tcPr>
            <w:tcW w:w="3261" w:type="dxa"/>
          </w:tcPr>
          <w:p w14:paraId="3359428E" w14:textId="77777777" w:rsidR="0010648E" w:rsidRPr="00E05B19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025B05DA" w14:textId="77777777" w:rsidR="0010648E" w:rsidRPr="00E05B19" w:rsidRDefault="0010648E" w:rsidP="007A0030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shd w:val="clear" w:color="auto" w:fill="auto"/>
          </w:tcPr>
          <w:p w14:paraId="78FC1B83" w14:textId="77777777" w:rsidR="0010648E" w:rsidRPr="00E05B19" w:rsidRDefault="0010648E" w:rsidP="0022046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shd w:val="clear" w:color="auto" w:fill="auto"/>
          </w:tcPr>
          <w:p w14:paraId="7AB86DF2" w14:textId="77777777" w:rsidR="0010648E" w:rsidRPr="00E05B19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105EC957" w14:textId="77777777" w:rsidR="0010648E" w:rsidRPr="00E05B19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E05B19" w:rsidRPr="00E05B19" w14:paraId="67DEFF78" w14:textId="77777777" w:rsidTr="00220465">
        <w:trPr>
          <w:trHeight w:val="20"/>
        </w:trPr>
        <w:tc>
          <w:tcPr>
            <w:tcW w:w="3261" w:type="dxa"/>
          </w:tcPr>
          <w:p w14:paraId="1056FC2B" w14:textId="77777777" w:rsidR="0010648E" w:rsidRPr="00E05B19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7414B18B" w14:textId="77777777" w:rsidR="0010648E" w:rsidRPr="00E05B19" w:rsidRDefault="0010648E" w:rsidP="00220465">
            <w:pP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8EC1CFA" w14:textId="77777777" w:rsidR="0010648E" w:rsidRPr="00E05B19" w:rsidRDefault="0010648E" w:rsidP="00220465">
            <w:pP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752089D8" w14:textId="77777777" w:rsidR="0010648E" w:rsidRPr="00E05B19" w:rsidRDefault="0010648E" w:rsidP="00220465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7C551A4D" w14:textId="77777777" w:rsidR="0010648E" w:rsidRPr="00E05B19" w:rsidRDefault="0010648E" w:rsidP="00220465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E05B19" w:rsidRPr="00E05B19" w14:paraId="41B58CA4" w14:textId="77777777" w:rsidTr="00220465">
        <w:trPr>
          <w:trHeight w:val="20"/>
        </w:trPr>
        <w:tc>
          <w:tcPr>
            <w:tcW w:w="3261" w:type="dxa"/>
          </w:tcPr>
          <w:p w14:paraId="70FB9667" w14:textId="77777777" w:rsidR="0010648E" w:rsidRPr="00E05B19" w:rsidRDefault="0010648E" w:rsidP="00220465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34" w:type="dxa"/>
          </w:tcPr>
          <w:p w14:paraId="7EC5D843" w14:textId="77777777" w:rsidR="0010648E" w:rsidRPr="00E05B19" w:rsidRDefault="0010648E" w:rsidP="00220465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068372" w14:textId="77777777" w:rsidR="0010648E" w:rsidRPr="00E05B19" w:rsidRDefault="0010648E" w:rsidP="00220465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1FED5EB1" w14:textId="77777777" w:rsidR="0010648E" w:rsidRPr="00E05B19" w:rsidRDefault="0010648E" w:rsidP="00220465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0568191" w14:textId="77777777" w:rsidR="0010648E" w:rsidRPr="00E05B19" w:rsidRDefault="0010648E" w:rsidP="00220465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E05B19" w:rsidRPr="00E05B19" w14:paraId="00185909" w14:textId="77777777" w:rsidTr="00220465">
        <w:trPr>
          <w:trHeight w:val="20"/>
        </w:trPr>
        <w:tc>
          <w:tcPr>
            <w:tcW w:w="3261" w:type="dxa"/>
          </w:tcPr>
          <w:p w14:paraId="6CE137E2" w14:textId="77777777" w:rsidR="000F04E8" w:rsidRPr="00E05B19" w:rsidRDefault="000F04E8" w:rsidP="000F04E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34" w:type="dxa"/>
          </w:tcPr>
          <w:p w14:paraId="1729BDCF" w14:textId="77777777" w:rsidR="000F04E8" w:rsidRPr="00E05B19" w:rsidRDefault="000F04E8" w:rsidP="000F04E8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37636679" w14:textId="32B6DA8B" w:rsidR="000F04E8" w:rsidRPr="00E05B19" w:rsidRDefault="000F04E8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15,000</w:t>
            </w:r>
          </w:p>
        </w:tc>
        <w:tc>
          <w:tcPr>
            <w:tcW w:w="1392" w:type="dxa"/>
            <w:shd w:val="clear" w:color="auto" w:fill="auto"/>
          </w:tcPr>
          <w:p w14:paraId="7B5EF33D" w14:textId="2BEAE7E8" w:rsidR="000F04E8" w:rsidRPr="00E05B19" w:rsidRDefault="000F04E8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(1,552)</w:t>
            </w:r>
          </w:p>
        </w:tc>
        <w:tc>
          <w:tcPr>
            <w:tcW w:w="1277" w:type="dxa"/>
            <w:shd w:val="clear" w:color="auto" w:fill="auto"/>
          </w:tcPr>
          <w:p w14:paraId="04A66FB6" w14:textId="6DCF67DA" w:rsidR="000F04E8" w:rsidRPr="00E05B19" w:rsidRDefault="000F04E8" w:rsidP="000F04E8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13,448</w:t>
            </w:r>
          </w:p>
        </w:tc>
      </w:tr>
      <w:tr w:rsidR="000F04E8" w:rsidRPr="00E05B19" w14:paraId="7BFE94D3" w14:textId="77777777" w:rsidTr="00220465">
        <w:trPr>
          <w:trHeight w:val="20"/>
        </w:trPr>
        <w:tc>
          <w:tcPr>
            <w:tcW w:w="3261" w:type="dxa"/>
          </w:tcPr>
          <w:p w14:paraId="44A7657D" w14:textId="77777777" w:rsidR="000F04E8" w:rsidRPr="00E05B19" w:rsidRDefault="000F04E8" w:rsidP="000F04E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เลต</w:t>
            </w:r>
            <w:proofErr w:type="spellStart"/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เต</w:t>
            </w:r>
            <w:proofErr w:type="spellEnd"/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อร์</w:t>
            </w:r>
            <w:proofErr w:type="spellStart"/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ออฟ</w:t>
            </w:r>
            <w:proofErr w:type="spellEnd"/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เครดิตและ</w:t>
            </w:r>
            <w:proofErr w:type="spellStart"/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ทรั</w:t>
            </w:r>
            <w:proofErr w:type="spellEnd"/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สต์รีซีท </w:t>
            </w:r>
          </w:p>
        </w:tc>
        <w:tc>
          <w:tcPr>
            <w:tcW w:w="1134" w:type="dxa"/>
          </w:tcPr>
          <w:p w14:paraId="64ED3696" w14:textId="77777777" w:rsidR="000F04E8" w:rsidRPr="00E05B19" w:rsidRDefault="000F04E8" w:rsidP="000F04E8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B5411F3" w14:textId="398CD375" w:rsidR="000F04E8" w:rsidRPr="00E05B19" w:rsidRDefault="00C9233E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3</w:t>
            </w:r>
            <w:r w:rsidR="000F04E8"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57,000</w:t>
            </w:r>
          </w:p>
        </w:tc>
        <w:tc>
          <w:tcPr>
            <w:tcW w:w="1392" w:type="dxa"/>
            <w:shd w:val="clear" w:color="auto" w:fill="auto"/>
          </w:tcPr>
          <w:p w14:paraId="634181F9" w14:textId="6D0471E8" w:rsidR="000F04E8" w:rsidRPr="00E05B19" w:rsidRDefault="000F04E8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(47,046)</w:t>
            </w:r>
          </w:p>
        </w:tc>
        <w:tc>
          <w:tcPr>
            <w:tcW w:w="1277" w:type="dxa"/>
            <w:shd w:val="clear" w:color="auto" w:fill="auto"/>
          </w:tcPr>
          <w:p w14:paraId="63242078" w14:textId="23C7553F" w:rsidR="000F04E8" w:rsidRPr="00E05B19" w:rsidRDefault="008F19C1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E05B19">
              <w:rPr>
                <w:rFonts w:ascii="BrowalliaUPC" w:hAnsi="BrowalliaUPC" w:cs="BrowalliaUPC"/>
                <w:sz w:val="28"/>
                <w:szCs w:val="28"/>
                <w:lang w:eastAsia="en-GB"/>
              </w:rPr>
              <w:t>3</w:t>
            </w:r>
            <w:r w:rsidR="000F04E8" w:rsidRPr="00E05B19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09,954</w:t>
            </w:r>
          </w:p>
        </w:tc>
      </w:tr>
    </w:tbl>
    <w:p w14:paraId="22D70E13" w14:textId="4EC1C5B4" w:rsidR="00CC00D7" w:rsidRPr="00E05B19" w:rsidRDefault="00CC00D7" w:rsidP="00B91B8D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7ACA75AF" w14:textId="3B8827DE" w:rsidR="004E0A55" w:rsidRPr="00E05B19" w:rsidRDefault="004E0A55" w:rsidP="00B91B8D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716E4EE1" w14:textId="1241A163" w:rsidR="004E0A55" w:rsidRPr="00E05B19" w:rsidRDefault="004E0A55" w:rsidP="00B91B8D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7AD8FF18" w14:textId="215EF003" w:rsidR="004E0A55" w:rsidRPr="00E05B19" w:rsidRDefault="004E0A55" w:rsidP="00B91B8D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bookmarkEnd w:id="8"/>
    <w:bookmarkEnd w:id="9"/>
    <w:p w14:paraId="4BAB08AC" w14:textId="48EE3DC4" w:rsidR="00BC1249" w:rsidRPr="00E05B19" w:rsidRDefault="00645126" w:rsidP="00D71A61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คดีฟ้องร้อง</w:t>
      </w:r>
    </w:p>
    <w:p w14:paraId="76C45A19" w14:textId="3EA5B3B1" w:rsidR="005405A7" w:rsidRPr="00E05B19" w:rsidRDefault="005405A7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1052DB7" w14:textId="6F5035E4" w:rsidR="00EB6C95" w:rsidRPr="00E05B19" w:rsidRDefault="00EB6C95" w:rsidP="00EB6C95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ขณะนี้บริษัทและบริษัทย่อย ไม่มีคดีความที่มีสาระสำคัญเปลี่ยนแปลงจากงบการเงินสำหรับปีสิ้นสุดวันที่ </w:t>
      </w:r>
      <w:r w:rsidR="00B37657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                          </w:t>
      </w:r>
      <w:r w:rsidRPr="00E05B1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ธันวาคม </w:t>
      </w:r>
      <w:r w:rsidRPr="00E05B1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</w:t>
      </w:r>
      <w:r w:rsidR="00CC65FA" w:rsidRPr="00E05B1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</w:t>
      </w:r>
      <w:r w:rsidRPr="00E05B1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1E2FC8" w:rsidRPr="00E05B1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และ</w:t>
      </w:r>
      <w:r w:rsidR="00445C78" w:rsidRPr="00E05B1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งบการเงินระหว่างกาลสำหรับงวดสามเดือนสิ้นสุดวันที่ </w:t>
      </w:r>
      <w:r w:rsidR="00445C78" w:rsidRPr="00E05B1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="00445C78" w:rsidRPr="00E05B1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มีนาคม </w:t>
      </w:r>
      <w:r w:rsidR="00445C78" w:rsidRPr="00E05B1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2564 </w:t>
      </w:r>
      <w:r w:rsidR="00432EDA" w:rsidRPr="00E05B1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ยกเว้นคดีความดังต่อไปนี้</w:t>
      </w:r>
    </w:p>
    <w:p w14:paraId="6BB00CE7" w14:textId="0757640B" w:rsidR="003A7DFF" w:rsidRPr="00E05B19" w:rsidRDefault="003A7DFF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88E2E40" w14:textId="77777777" w:rsidR="009474D1" w:rsidRPr="00E05B19" w:rsidRDefault="009474D1" w:rsidP="00517FC8">
      <w:pPr>
        <w:pStyle w:val="ListParagraph"/>
        <w:numPr>
          <w:ilvl w:val="0"/>
          <w:numId w:val="23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2DAB9472" w14:textId="77777777" w:rsidR="009474D1" w:rsidRPr="00E05B19" w:rsidRDefault="009474D1" w:rsidP="00517FC8">
      <w:pPr>
        <w:pStyle w:val="ListParagraph"/>
        <w:numPr>
          <w:ilvl w:val="0"/>
          <w:numId w:val="23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568BE2E7" w14:textId="77777777" w:rsidR="009474D1" w:rsidRPr="00E05B19" w:rsidRDefault="009474D1" w:rsidP="00517FC8">
      <w:pPr>
        <w:pStyle w:val="ListParagraph"/>
        <w:numPr>
          <w:ilvl w:val="0"/>
          <w:numId w:val="23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534184D1" w14:textId="15338A0F" w:rsidR="00FD569A" w:rsidRPr="00E05B19" w:rsidRDefault="0044390B" w:rsidP="00517FC8">
      <w:pPr>
        <w:pStyle w:val="Preformatted"/>
        <w:numPr>
          <w:ilvl w:val="1"/>
          <w:numId w:val="25"/>
        </w:numPr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  <w:u w:val="single"/>
          <w:lang w:eastAsia="en-US"/>
        </w:rPr>
      </w:pPr>
      <w:r w:rsidRPr="00E05B19">
        <w:rPr>
          <w:rFonts w:ascii="BrowalliaUPC" w:hAnsi="BrowalliaUPC" w:cs="BrowalliaUPC" w:hint="cs"/>
          <w:sz w:val="28"/>
          <w:szCs w:val="28"/>
          <w:u w:val="single"/>
          <w:cs/>
          <w:lang w:eastAsia="en-US"/>
        </w:rPr>
        <w:t>คดี</w:t>
      </w:r>
      <w:r w:rsidR="00FD569A" w:rsidRPr="00E05B19">
        <w:rPr>
          <w:rFonts w:ascii="BrowalliaUPC" w:hAnsi="BrowalliaUPC" w:cs="BrowalliaUPC" w:hint="cs"/>
          <w:sz w:val="28"/>
          <w:szCs w:val="28"/>
          <w:u w:val="single"/>
          <w:cs/>
          <w:lang w:eastAsia="en-US"/>
        </w:rPr>
        <w:t>ความเกี่ยวกับการฟื้นฟูกิจกา</w:t>
      </w:r>
      <w:r w:rsidR="00507A37" w:rsidRPr="00E05B19">
        <w:rPr>
          <w:rFonts w:ascii="BrowalliaUPC" w:hAnsi="BrowalliaUPC" w:cs="BrowalliaUPC" w:hint="cs"/>
          <w:sz w:val="28"/>
          <w:szCs w:val="28"/>
          <w:u w:val="single"/>
          <w:cs/>
          <w:lang w:eastAsia="en-US"/>
        </w:rPr>
        <w:t>รของบริษัทย่อยทางอ้อม</w:t>
      </w:r>
    </w:p>
    <w:p w14:paraId="4B893E8F" w14:textId="77777777" w:rsidR="00FD569A" w:rsidRPr="00E05B19" w:rsidRDefault="00FD569A" w:rsidP="00FD569A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lang w:eastAsia="en-US"/>
        </w:rPr>
      </w:pPr>
    </w:p>
    <w:p w14:paraId="70A6A17B" w14:textId="0F698649" w:rsidR="00FD569A" w:rsidRPr="00E05B19" w:rsidRDefault="00DA6406" w:rsidP="00FD569A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 xml:space="preserve">วันที่ </w:t>
      </w:r>
      <w:r w:rsidRPr="00E05B19">
        <w:rPr>
          <w:rFonts w:ascii="BrowalliaUPC" w:hAnsi="BrowalliaUPC" w:cs="BrowalliaUPC"/>
          <w:sz w:val="28"/>
          <w:szCs w:val="28"/>
          <w:lang w:eastAsia="en-US"/>
        </w:rPr>
        <w:t>24</w:t>
      </w: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 xml:space="preserve"> เมษายน </w:t>
      </w:r>
      <w:r w:rsidRPr="00E05B19">
        <w:rPr>
          <w:rFonts w:ascii="BrowalliaUPC" w:hAnsi="BrowalliaUPC" w:cs="BrowalliaUPC"/>
          <w:sz w:val="28"/>
          <w:szCs w:val="28"/>
          <w:lang w:eastAsia="en-US"/>
        </w:rPr>
        <w:t>2563</w:t>
      </w: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 xml:space="preserve"> คณะกรรมการชุดปัจจุบันของบริษัท วุฒิศักดิ์ คลินิก อินเตอร์กรุ๊ป จำกัด ยื่นคำร้องขอฟื้นฟูกิจการของวุฒิศักดิ์ต่อศาลล้มละลายกลาง ซึ่งศาลล้มละลายกลางมีคำสั่งให้ยกคำร้อง เมื่อวันที่ </w:t>
      </w:r>
      <w:r w:rsidR="00B37657">
        <w:rPr>
          <w:rFonts w:ascii="BrowalliaUPC" w:hAnsi="BrowalliaUPC" w:cs="BrowalliaUPC"/>
          <w:sz w:val="28"/>
          <w:szCs w:val="28"/>
          <w:lang w:eastAsia="en-US"/>
        </w:rPr>
        <w:t xml:space="preserve">                         </w:t>
      </w:r>
      <w:r w:rsidR="004E16CB" w:rsidRPr="00E05B19">
        <w:rPr>
          <w:rFonts w:ascii="BrowalliaUPC" w:hAnsi="BrowalliaUPC" w:cs="BrowalliaUPC"/>
          <w:sz w:val="28"/>
          <w:szCs w:val="28"/>
          <w:lang w:eastAsia="en-US"/>
        </w:rPr>
        <w:t>5</w:t>
      </w: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 xml:space="preserve"> พฤศจิกายน </w:t>
      </w:r>
      <w:r w:rsidR="004E16CB" w:rsidRPr="00E05B19">
        <w:rPr>
          <w:rFonts w:ascii="BrowalliaUPC" w:hAnsi="BrowalliaUPC" w:cs="BrowalliaUPC"/>
          <w:sz w:val="28"/>
          <w:szCs w:val="28"/>
          <w:lang w:eastAsia="en-US"/>
        </w:rPr>
        <w:t>2563</w:t>
      </w: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 xml:space="preserve"> และต่อมาฝ่ายบริหารของกลุ่มวุฒิศักดิ์ได้ยื่นอุทธรณ์ต่อศาลล้มละลายกลางเมื่อวันที่ </w:t>
      </w:r>
      <w:r w:rsidR="00B37657">
        <w:rPr>
          <w:rFonts w:ascii="BrowalliaUPC" w:hAnsi="BrowalliaUPC" w:cs="BrowalliaUPC"/>
          <w:sz w:val="28"/>
          <w:szCs w:val="28"/>
          <w:lang w:eastAsia="en-US"/>
        </w:rPr>
        <w:t xml:space="preserve">                  </w:t>
      </w:r>
      <w:r w:rsidR="004E16CB" w:rsidRPr="00E05B19">
        <w:rPr>
          <w:rFonts w:ascii="BrowalliaUPC" w:hAnsi="BrowalliaUPC" w:cs="BrowalliaUPC"/>
          <w:sz w:val="28"/>
          <w:szCs w:val="28"/>
          <w:lang w:eastAsia="en-US"/>
        </w:rPr>
        <w:t>4</w:t>
      </w: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 xml:space="preserve"> มกราคม </w:t>
      </w:r>
      <w:r w:rsidR="004E16CB" w:rsidRPr="00E05B19">
        <w:rPr>
          <w:rFonts w:ascii="BrowalliaUPC" w:hAnsi="BrowalliaUPC" w:cs="BrowalliaUPC"/>
          <w:sz w:val="28"/>
          <w:szCs w:val="28"/>
          <w:lang w:eastAsia="en-US"/>
        </w:rPr>
        <w:t>2564</w:t>
      </w: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 xml:space="preserve"> ซึ่งศาลมีคำสั่งให้ฟังคำพิพากษาศาลอุทธรณ์คดีชำนัญพิเศษ ในวันที่ </w:t>
      </w:r>
      <w:r w:rsidR="004E16CB" w:rsidRPr="00E05B19">
        <w:rPr>
          <w:rFonts w:ascii="BrowalliaUPC" w:hAnsi="BrowalliaUPC" w:cs="BrowalliaUPC"/>
          <w:sz w:val="28"/>
          <w:szCs w:val="28"/>
          <w:lang w:eastAsia="en-US"/>
        </w:rPr>
        <w:t>31</w:t>
      </w: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 xml:space="preserve"> สิงหาคม </w:t>
      </w:r>
      <w:r w:rsidR="004E16CB" w:rsidRPr="00E05B19">
        <w:rPr>
          <w:rFonts w:ascii="BrowalliaUPC" w:hAnsi="BrowalliaUPC" w:cs="BrowalliaUPC"/>
          <w:sz w:val="28"/>
          <w:szCs w:val="28"/>
          <w:lang w:eastAsia="en-US"/>
        </w:rPr>
        <w:t>2564</w:t>
      </w: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 xml:space="preserve">   </w:t>
      </w:r>
    </w:p>
    <w:p w14:paraId="4F2A7D62" w14:textId="77777777" w:rsidR="00FD569A" w:rsidRPr="00E05B19" w:rsidRDefault="00FD569A" w:rsidP="00FD569A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p w14:paraId="6DEF0FFD" w14:textId="23288502" w:rsidR="005A04B4" w:rsidRPr="00E05B19" w:rsidRDefault="005A04B4" w:rsidP="00517FC8">
      <w:pPr>
        <w:pStyle w:val="Preformatted"/>
        <w:numPr>
          <w:ilvl w:val="1"/>
          <w:numId w:val="27"/>
        </w:numPr>
        <w:tabs>
          <w:tab w:val="clear" w:pos="0"/>
          <w:tab w:val="clear" w:pos="959"/>
          <w:tab w:val="clear" w:pos="1918"/>
          <w:tab w:val="left" w:pos="633"/>
          <w:tab w:val="left" w:pos="212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  <w:r w:rsidRPr="00E05B19">
        <w:rPr>
          <w:rStyle w:val="normaltextrun"/>
          <w:rFonts w:ascii="BrowalliaUPC" w:hAnsi="BrowalliaUPC" w:cs="BrowalliaUPC" w:hint="cs"/>
          <w:sz w:val="28"/>
          <w:szCs w:val="28"/>
          <w:u w:val="single"/>
          <w:cs/>
        </w:rPr>
        <w:t>คดีความเกี่ยวกับการซื้อขายหุ้น</w:t>
      </w:r>
      <w:r w:rsidRPr="00E05B19">
        <w:rPr>
          <w:rStyle w:val="eop"/>
          <w:rFonts w:ascii="BrowalliaUPC" w:hAnsi="BrowalliaUPC" w:cs="BrowalliaUPC" w:hint="cs"/>
          <w:sz w:val="28"/>
          <w:szCs w:val="28"/>
        </w:rPr>
        <w:t> </w:t>
      </w:r>
    </w:p>
    <w:p w14:paraId="07454956" w14:textId="77777777" w:rsidR="005A04B4" w:rsidRPr="00E05B19" w:rsidRDefault="005A04B4" w:rsidP="005A04B4">
      <w:pPr>
        <w:pStyle w:val="paragraph"/>
        <w:spacing w:before="0" w:beforeAutospacing="0" w:after="0" w:afterAutospacing="0"/>
        <w:ind w:left="42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E05B19">
        <w:rPr>
          <w:rStyle w:val="eop"/>
          <w:rFonts w:ascii="BrowalliaUPC" w:hAnsi="BrowalliaUPC" w:cs="BrowalliaUPC" w:hint="cs"/>
          <w:sz w:val="28"/>
          <w:szCs w:val="28"/>
        </w:rPr>
        <w:t> </w:t>
      </w:r>
    </w:p>
    <w:p w14:paraId="081B156D" w14:textId="0E6A7797" w:rsidR="005A04B4" w:rsidRPr="001E203E" w:rsidRDefault="005A04B4" w:rsidP="00DA2F54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>เมื่อวันที่</w:t>
      </w:r>
      <w:r w:rsidRPr="00E05B19">
        <w:rPr>
          <w:rFonts w:ascii="BrowalliaUPC" w:hAnsi="BrowalliaUPC" w:cs="BrowalliaUPC" w:hint="cs"/>
          <w:sz w:val="28"/>
          <w:szCs w:val="28"/>
          <w:lang w:eastAsia="en-US"/>
        </w:rPr>
        <w:t> 17 </w:t>
      </w: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>กันยายน</w:t>
      </w:r>
      <w:r w:rsidRPr="00E05B19">
        <w:rPr>
          <w:rFonts w:ascii="BrowalliaUPC" w:hAnsi="BrowalliaUPC" w:cs="BrowalliaUPC" w:hint="cs"/>
          <w:sz w:val="28"/>
          <w:szCs w:val="28"/>
          <w:lang w:eastAsia="en-US"/>
        </w:rPr>
        <w:t> 2560 </w:t>
      </w: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>บริษัทถูกฟ้องร้องเป็นจำเลยร่วมกับผู้อื่นอีก</w:t>
      </w:r>
      <w:r w:rsidRPr="00E05B19">
        <w:rPr>
          <w:rFonts w:ascii="BrowalliaUPC" w:hAnsi="BrowalliaUPC" w:cs="BrowalliaUPC" w:hint="cs"/>
          <w:sz w:val="28"/>
          <w:szCs w:val="28"/>
          <w:lang w:eastAsia="en-US"/>
        </w:rPr>
        <w:t> 5 </w:t>
      </w: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>ราย โดยโจทก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</w:t>
      </w:r>
      <w:r w:rsidRPr="00E05B19">
        <w:rPr>
          <w:rFonts w:ascii="BrowalliaUPC" w:hAnsi="BrowalliaUPC" w:cs="BrowalliaUPC" w:hint="cs"/>
          <w:sz w:val="28"/>
          <w:szCs w:val="28"/>
          <w:lang w:eastAsia="en-US"/>
        </w:rPr>
        <w:t> 275 </w:t>
      </w: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>ล้านบาท และชำระดอกเบี้ยอัตราร้อยละ</w:t>
      </w:r>
      <w:r w:rsidRPr="00E05B19">
        <w:rPr>
          <w:rFonts w:ascii="BrowalliaUPC" w:hAnsi="BrowalliaUPC" w:cs="BrowalliaUPC" w:hint="cs"/>
          <w:sz w:val="28"/>
          <w:szCs w:val="28"/>
          <w:lang w:eastAsia="en-US"/>
        </w:rPr>
        <w:t> 7.50 </w:t>
      </w: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>ต่อปี ของเงินต้นจำนวน</w:t>
      </w:r>
      <w:r w:rsidRPr="00E05B19">
        <w:rPr>
          <w:rFonts w:ascii="BrowalliaUPC" w:hAnsi="BrowalliaUPC" w:cs="BrowalliaUPC" w:hint="cs"/>
          <w:sz w:val="28"/>
          <w:szCs w:val="28"/>
          <w:lang w:eastAsia="en-US"/>
        </w:rPr>
        <w:t> 242 </w:t>
      </w: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>ล้านบาท ให้แก่โจทก์ ซึ่งเมื่อวันที่</w:t>
      </w:r>
      <w:r w:rsidRPr="00E05B19">
        <w:rPr>
          <w:rFonts w:ascii="BrowalliaUPC" w:hAnsi="BrowalliaUPC" w:cs="BrowalliaUPC" w:hint="cs"/>
          <w:sz w:val="28"/>
          <w:szCs w:val="28"/>
          <w:lang w:eastAsia="en-US"/>
        </w:rPr>
        <w:t> 30 </w:t>
      </w: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>เมษายน</w:t>
      </w:r>
      <w:r w:rsidRPr="00E05B19">
        <w:rPr>
          <w:rFonts w:ascii="BrowalliaUPC" w:hAnsi="BrowalliaUPC" w:cs="BrowalliaUPC" w:hint="cs"/>
          <w:sz w:val="28"/>
          <w:szCs w:val="28"/>
          <w:lang w:eastAsia="en-US"/>
        </w:rPr>
        <w:t> 2562 </w:t>
      </w: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>ศาลชั้นต้นมี</w:t>
      </w:r>
      <w:r w:rsidRPr="00E05B19">
        <w:rPr>
          <w:rFonts w:ascii="BrowalliaUPC" w:hAnsi="BrowalliaUPC" w:cs="BrowalliaUPC" w:hint="cs"/>
          <w:sz w:val="28"/>
          <w:szCs w:val="28"/>
          <w:lang w:eastAsia="en-US"/>
        </w:rPr>
        <w:t> </w:t>
      </w:r>
      <w:r w:rsidRPr="00E05B19">
        <w:rPr>
          <w:rFonts w:ascii="BrowalliaUPC" w:hAnsi="BrowalliaUPC" w:cs="BrowalliaUPC" w:hint="cs"/>
          <w:sz w:val="28"/>
          <w:szCs w:val="28"/>
          <w:cs/>
          <w:lang w:eastAsia="en-US"/>
        </w:rPr>
        <w:t>คำพิพากษาให้สัญญาซื้อขายหุ้นเป็นโมฆะ อย่างไรก็ตาม บริษัทไม่เห็นด้วย</w:t>
      </w:r>
      <w:r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กับคำพิพากษาของศาลชั้นต้น</w:t>
      </w:r>
      <w:r w:rsidRPr="001E203E">
        <w:rPr>
          <w:rFonts w:ascii="BrowalliaUPC" w:hAnsi="BrowalliaUPC" w:cs="BrowalliaUPC" w:hint="cs"/>
          <w:sz w:val="28"/>
          <w:szCs w:val="28"/>
          <w:lang w:eastAsia="en-US"/>
        </w:rPr>
        <w:t>  </w:t>
      </w:r>
      <w:r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จึงดำเนินการยื่นคำร้องคัดค้านต่อศาลอุทธรณ์</w:t>
      </w:r>
      <w:r w:rsidRPr="001E203E">
        <w:rPr>
          <w:rFonts w:ascii="BrowalliaUPC" w:hAnsi="BrowalliaUPC" w:cs="BrowalliaUPC" w:hint="cs"/>
          <w:sz w:val="28"/>
          <w:szCs w:val="28"/>
          <w:lang w:eastAsia="en-US"/>
        </w:rPr>
        <w:t> </w:t>
      </w:r>
    </w:p>
    <w:p w14:paraId="1211BE62" w14:textId="77777777" w:rsidR="005A04B4" w:rsidRPr="001E203E" w:rsidRDefault="005A04B4" w:rsidP="00DA2F54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  <w:r w:rsidRPr="001E203E">
        <w:rPr>
          <w:rFonts w:ascii="BrowalliaUPC" w:hAnsi="BrowalliaUPC" w:cs="BrowalliaUPC" w:hint="cs"/>
          <w:sz w:val="28"/>
          <w:szCs w:val="28"/>
          <w:lang w:eastAsia="en-US"/>
        </w:rPr>
        <w:t> </w:t>
      </w:r>
    </w:p>
    <w:p w14:paraId="72789E06" w14:textId="77777777" w:rsidR="00B06B44" w:rsidRPr="001E203E" w:rsidRDefault="00B06B44" w:rsidP="00B06B44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  <w:cs/>
          <w:lang w:eastAsia="en-US"/>
        </w:rPr>
      </w:pPr>
      <w:r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เมื่อวันที่</w:t>
      </w:r>
      <w:r w:rsidRPr="001E203E">
        <w:rPr>
          <w:rFonts w:ascii="BrowalliaUPC" w:hAnsi="BrowalliaUPC" w:cs="BrowalliaUPC" w:hint="cs"/>
          <w:sz w:val="28"/>
          <w:szCs w:val="28"/>
          <w:lang w:eastAsia="en-US"/>
        </w:rPr>
        <w:t> 12 </w:t>
      </w:r>
      <w:r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มิถุนายน</w:t>
      </w:r>
      <w:r w:rsidRPr="001E203E">
        <w:rPr>
          <w:rFonts w:ascii="BrowalliaUPC" w:hAnsi="BrowalliaUPC" w:cs="BrowalliaUPC" w:hint="cs"/>
          <w:sz w:val="28"/>
          <w:szCs w:val="28"/>
          <w:lang w:eastAsia="en-US"/>
        </w:rPr>
        <w:t> 2563 </w:t>
      </w:r>
      <w:r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ศาลอุทธรณ์มีคำพิพากษายืนตามศาลชั้นต้น ซึ่งบริษัทไม่เห็นด้วยกับคำพิพากษาของศาลอุทธรณ์</w:t>
      </w:r>
      <w:r w:rsidRPr="001E203E">
        <w:rPr>
          <w:rFonts w:ascii="BrowalliaUPC" w:hAnsi="BrowalliaUPC" w:cs="BrowalliaUPC" w:hint="cs"/>
          <w:sz w:val="28"/>
          <w:szCs w:val="28"/>
          <w:lang w:eastAsia="en-US"/>
        </w:rPr>
        <w:t xml:space="preserve">  </w:t>
      </w:r>
      <w:r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จึงได้ยื่นฎี</w:t>
      </w:r>
      <w:r w:rsidRPr="001E203E">
        <w:rPr>
          <w:rFonts w:ascii="BrowalliaUPC" w:hAnsi="BrowalliaUPC" w:cs="BrowalliaUPC"/>
          <w:sz w:val="28"/>
          <w:szCs w:val="28"/>
          <w:cs/>
          <w:lang w:eastAsia="en-US"/>
        </w:rPr>
        <w:t>กา</w:t>
      </w:r>
      <w:r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คัดค้านคำพิพากษาศาลอุทธรณ์เมื่อวันที่</w:t>
      </w:r>
      <w:r w:rsidRPr="001E203E">
        <w:rPr>
          <w:rFonts w:ascii="BrowalliaUPC" w:hAnsi="BrowalliaUPC" w:cs="BrowalliaUPC" w:hint="cs"/>
          <w:sz w:val="28"/>
          <w:szCs w:val="28"/>
          <w:lang w:eastAsia="en-US"/>
        </w:rPr>
        <w:t> 16 </w:t>
      </w:r>
      <w:r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พฤศจิกายน</w:t>
      </w:r>
      <w:r w:rsidRPr="001E203E">
        <w:rPr>
          <w:rFonts w:ascii="BrowalliaUPC" w:hAnsi="BrowalliaUPC" w:cs="BrowalliaUPC" w:hint="cs"/>
          <w:sz w:val="28"/>
          <w:szCs w:val="28"/>
          <w:lang w:eastAsia="en-US"/>
        </w:rPr>
        <w:t> 2563 </w:t>
      </w:r>
      <w:r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เนื่องจากผู้บริหารของบริษัทเชื่อมั่นว่าการซื้อขายหุ้นดังกล่าว ไม่มีการกระทำใดเป็นการกระทำที่ไม่สุจริตหรือไม่ถูกต้อง อีกทั้งมีหลักฐานที่ชัดเจนในการต่อสู้คดี ดังนั้นบริษัทจึงไม่ได้บันทึกหนี้สินที่อาจจะเกิดขึ้นจากคดีดังกล่าวในงบการเงิน</w:t>
      </w:r>
      <w:r w:rsidRPr="001E203E">
        <w:rPr>
          <w:rFonts w:ascii="BrowalliaUPC" w:hAnsi="BrowalliaUPC" w:cs="BrowalliaUPC" w:hint="cs"/>
          <w:sz w:val="28"/>
          <w:szCs w:val="28"/>
          <w:lang w:eastAsia="en-US"/>
        </w:rPr>
        <w:t> </w:t>
      </w:r>
      <w:r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ปัจจุบันคดีดังกล่าวอยู่ระหว่างการพิจารณาของศาลฎีกา</w:t>
      </w:r>
    </w:p>
    <w:p w14:paraId="1853451E" w14:textId="77777777" w:rsidR="00B06B44" w:rsidRPr="001E203E" w:rsidRDefault="00B06B44" w:rsidP="00B06B44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p w14:paraId="4D8F49F8" w14:textId="2A426205" w:rsidR="00B06B44" w:rsidRPr="001E203E" w:rsidRDefault="00B06B44" w:rsidP="00B06B44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  <w:r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ณ วันที่</w:t>
      </w:r>
      <w:r w:rsidRPr="001E203E">
        <w:rPr>
          <w:rFonts w:ascii="BrowalliaUPC" w:hAnsi="BrowalliaUPC" w:cs="BrowalliaUPC" w:hint="cs"/>
          <w:sz w:val="28"/>
          <w:szCs w:val="28"/>
          <w:lang w:eastAsia="en-US"/>
        </w:rPr>
        <w:t> </w:t>
      </w:r>
      <w:r w:rsidRPr="001E203E">
        <w:rPr>
          <w:rFonts w:ascii="BrowalliaUPC" w:hAnsi="BrowalliaUPC" w:cs="BrowalliaUPC"/>
          <w:sz w:val="28"/>
          <w:szCs w:val="28"/>
          <w:lang w:eastAsia="en-US"/>
        </w:rPr>
        <w:t xml:space="preserve">30 </w:t>
      </w:r>
      <w:r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มิถุนายน</w:t>
      </w:r>
      <w:r w:rsidRPr="001E203E">
        <w:rPr>
          <w:rFonts w:ascii="BrowalliaUPC" w:hAnsi="BrowalliaUPC" w:cs="BrowalliaUPC" w:hint="cs"/>
          <w:sz w:val="28"/>
          <w:szCs w:val="28"/>
          <w:lang w:eastAsia="en-US"/>
        </w:rPr>
        <w:t> 2564 </w:t>
      </w:r>
      <w:r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บริษัทมีเงินฝากธนาคารที่ถูกอายัดจากคดีดังกล่าวจำนวน</w:t>
      </w:r>
      <w:r w:rsidRPr="001E203E">
        <w:rPr>
          <w:rFonts w:ascii="BrowalliaUPC" w:hAnsi="BrowalliaUPC" w:cs="BrowalliaUPC" w:hint="cs"/>
          <w:sz w:val="28"/>
          <w:szCs w:val="28"/>
          <w:lang w:eastAsia="en-US"/>
        </w:rPr>
        <w:t> 28.03 </w:t>
      </w:r>
      <w:r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 xml:space="preserve">ล้านบาท </w:t>
      </w:r>
      <w:r w:rsidR="006A6F09">
        <w:rPr>
          <w:rFonts w:ascii="BrowalliaUPC" w:hAnsi="BrowalliaUPC" w:cs="BrowalliaUPC"/>
          <w:sz w:val="28"/>
          <w:szCs w:val="28"/>
          <w:lang w:eastAsia="en-US"/>
        </w:rPr>
        <w:t xml:space="preserve">                  </w:t>
      </w:r>
      <w:r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 xml:space="preserve">ซึ่งจำนวนเงินดังกล่าวแสดงอยู่ภายใต้เงินฝากธนาคารที่มีข้อจำกัดการใช้ อย่างไรก็ตาม </w:t>
      </w:r>
      <w:r w:rsidRPr="001E203E">
        <w:rPr>
          <w:rFonts w:ascii="BrowalliaUPC" w:hAnsi="BrowalliaUPC" w:cs="BrowalliaUPC"/>
          <w:sz w:val="28"/>
          <w:szCs w:val="28"/>
          <w:cs/>
          <w:lang w:eastAsia="en-US"/>
        </w:rPr>
        <w:t>บริษัท</w:t>
      </w:r>
      <w:r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ได้ยื่น</w:t>
      </w:r>
      <w:r w:rsidRPr="001E203E">
        <w:rPr>
          <w:rFonts w:ascii="BrowalliaUPC" w:hAnsi="BrowalliaUPC" w:cs="BrowalliaUPC"/>
          <w:sz w:val="28"/>
          <w:szCs w:val="28"/>
          <w:cs/>
          <w:lang w:eastAsia="en-US"/>
        </w:rPr>
        <w:t>คัดค้านการบังคับคดี</w:t>
      </w:r>
      <w:r w:rsidRPr="001E203E">
        <w:rPr>
          <w:rFonts w:ascii="BrowalliaUPC" w:hAnsi="BrowalliaUPC" w:cs="BrowalliaUPC"/>
          <w:sz w:val="28"/>
          <w:szCs w:val="28"/>
          <w:lang w:eastAsia="en-US"/>
        </w:rPr>
        <w:t xml:space="preserve"> </w:t>
      </w:r>
      <w:r w:rsidRPr="001E203E">
        <w:rPr>
          <w:rFonts w:ascii="BrowalliaUPC" w:hAnsi="BrowalliaUPC" w:cs="BrowalliaUPC"/>
          <w:sz w:val="28"/>
          <w:szCs w:val="28"/>
          <w:cs/>
          <w:lang w:eastAsia="en-US"/>
        </w:rPr>
        <w:t>อีกทั้ง</w:t>
      </w:r>
      <w:r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ยังคง</w:t>
      </w:r>
      <w:r w:rsidRPr="001E203E">
        <w:rPr>
          <w:rFonts w:ascii="BrowalliaUPC" w:hAnsi="BrowalliaUPC" w:cs="BrowalliaUPC"/>
          <w:sz w:val="28"/>
          <w:szCs w:val="28"/>
          <w:cs/>
          <w:lang w:eastAsia="en-US"/>
        </w:rPr>
        <w:t>ดำเนินการทางกฎหมายกับโจทก์อย่างต่อเนื่อง</w:t>
      </w:r>
    </w:p>
    <w:p w14:paraId="5A274837" w14:textId="440E792E" w:rsidR="008C7B3B" w:rsidRDefault="008C7B3B" w:rsidP="00FF60B0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A4BA16A" w14:textId="427C5931" w:rsidR="0051050F" w:rsidRDefault="0051050F" w:rsidP="00FF60B0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3776860B" w14:textId="59011449" w:rsidR="0051050F" w:rsidRDefault="0051050F" w:rsidP="00FF60B0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19740884" w14:textId="13777B2F" w:rsidR="0051050F" w:rsidRDefault="0051050F" w:rsidP="00FF60B0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69BD7BA2" w14:textId="253CF395" w:rsidR="0051050F" w:rsidRDefault="0051050F" w:rsidP="00FF60B0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2E596D07" w14:textId="37B86D7A" w:rsidR="0051050F" w:rsidRDefault="0051050F" w:rsidP="00FF60B0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394CA32F" w14:textId="4C1D0EF3" w:rsidR="0051050F" w:rsidRDefault="0051050F" w:rsidP="00FF60B0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11D3680E" w14:textId="764BAA83" w:rsidR="0051050F" w:rsidRDefault="0051050F" w:rsidP="00FF60B0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4FD96417" w14:textId="61E1B3F9" w:rsidR="0051050F" w:rsidRDefault="0051050F" w:rsidP="00FF60B0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2AC24DB2" w14:textId="7B2B7143" w:rsidR="0051050F" w:rsidRDefault="0051050F" w:rsidP="00FF60B0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4CA5221B" w14:textId="77777777" w:rsidR="0051050F" w:rsidRPr="00E05B19" w:rsidRDefault="0051050F" w:rsidP="00FF60B0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0D4A6E4B" w14:textId="77E85A2C" w:rsidR="00CC00D7" w:rsidRPr="00E05B19" w:rsidRDefault="00935BBF" w:rsidP="00BF71C8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05B19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6759F874" w14:textId="333FD854" w:rsidR="00BF71C8" w:rsidRPr="00E05B19" w:rsidRDefault="00BF71C8" w:rsidP="00BF71C8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A7F3234" w14:textId="30A6FF03" w:rsidR="00F8113B" w:rsidRPr="00E05B19" w:rsidRDefault="009F191D" w:rsidP="00517FC8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  <w:r w:rsidRPr="00E05B19">
        <w:rPr>
          <w:rFonts w:ascii="BrowalliaUPC" w:hAnsi="BrowalliaUPC" w:cs="BrowalliaUPC"/>
          <w:sz w:val="28"/>
          <w:szCs w:val="28"/>
          <w:cs/>
          <w:lang w:eastAsia="en-US"/>
        </w:rPr>
        <w:t xml:space="preserve">ในระหว่างเดือนกรกฎาคม </w:t>
      </w:r>
      <w:r w:rsidRPr="00E05B19">
        <w:rPr>
          <w:rFonts w:ascii="BrowalliaUPC" w:hAnsi="BrowalliaUPC" w:cs="BrowalliaUPC"/>
          <w:sz w:val="28"/>
          <w:szCs w:val="28"/>
          <w:lang w:eastAsia="en-US"/>
        </w:rPr>
        <w:t>2564</w:t>
      </w:r>
      <w:r w:rsidRPr="00E05B19">
        <w:rPr>
          <w:rFonts w:ascii="BrowalliaUPC" w:hAnsi="BrowalliaUPC" w:cs="BrowalliaUPC"/>
          <w:sz w:val="28"/>
          <w:szCs w:val="28"/>
          <w:cs/>
          <w:lang w:eastAsia="en-US"/>
        </w:rPr>
        <w:t xml:space="preserve"> บริษัทได้รับชำระค่าหุ้นสามัญเพิ่มทุนที่เสนอขายแก่บุคคลในวงจำกัดจำนวน </w:t>
      </w:r>
      <w:r w:rsidRPr="00E05B19">
        <w:rPr>
          <w:rFonts w:ascii="BrowalliaUPC" w:hAnsi="BrowalliaUPC" w:cs="BrowalliaUPC"/>
          <w:sz w:val="28"/>
          <w:szCs w:val="28"/>
          <w:lang w:eastAsia="en-US"/>
        </w:rPr>
        <w:t>2</w:t>
      </w:r>
      <w:r w:rsidRPr="00E05B19">
        <w:rPr>
          <w:rFonts w:ascii="BrowalliaUPC" w:hAnsi="BrowalliaUPC" w:cs="BrowalliaUPC"/>
          <w:sz w:val="28"/>
          <w:szCs w:val="28"/>
          <w:cs/>
          <w:lang w:eastAsia="en-US"/>
        </w:rPr>
        <w:t xml:space="preserve"> ราย สำหรับหุ้นสามัญรวม </w:t>
      </w:r>
      <w:r w:rsidRPr="00E05B19">
        <w:rPr>
          <w:rFonts w:ascii="BrowalliaUPC" w:hAnsi="BrowalliaUPC" w:cs="BrowalliaUPC"/>
          <w:sz w:val="28"/>
          <w:szCs w:val="28"/>
          <w:lang w:eastAsia="en-US"/>
        </w:rPr>
        <w:t>1,276,551,725</w:t>
      </w:r>
      <w:r w:rsidRPr="00E05B19">
        <w:rPr>
          <w:rFonts w:ascii="BrowalliaUPC" w:hAnsi="BrowalliaUPC" w:cs="BrowalliaUPC"/>
          <w:sz w:val="28"/>
          <w:szCs w:val="28"/>
          <w:cs/>
          <w:lang w:eastAsia="en-US"/>
        </w:rPr>
        <w:t xml:space="preserve"> หุ้น เป็นเงินรวม </w:t>
      </w:r>
      <w:r w:rsidRPr="00E05B19">
        <w:rPr>
          <w:rFonts w:ascii="BrowalliaUPC" w:hAnsi="BrowalliaUPC" w:cs="BrowalliaUPC"/>
          <w:sz w:val="28"/>
          <w:szCs w:val="28"/>
          <w:lang w:eastAsia="en-US"/>
        </w:rPr>
        <w:t>131.71</w:t>
      </w:r>
      <w:r w:rsidRPr="00E05B19">
        <w:rPr>
          <w:rFonts w:ascii="BrowalliaUPC" w:hAnsi="BrowalliaUPC" w:cs="BrowalliaUPC"/>
          <w:sz w:val="28"/>
          <w:szCs w:val="28"/>
          <w:cs/>
          <w:lang w:eastAsia="en-US"/>
        </w:rPr>
        <w:t xml:space="preserve"> ล้านบาท</w:t>
      </w:r>
    </w:p>
    <w:p w14:paraId="1191DE40" w14:textId="77777777" w:rsidR="00F8113B" w:rsidRPr="00E05B19" w:rsidRDefault="00F8113B" w:rsidP="00F8113B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  <w:cs/>
          <w:lang w:eastAsia="en-US"/>
        </w:rPr>
      </w:pPr>
    </w:p>
    <w:p w14:paraId="21006A0B" w14:textId="5CEA5AD7" w:rsidR="00FE04AC" w:rsidRPr="00F90015" w:rsidRDefault="00FA4978" w:rsidP="00477523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 w:hanging="567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  <w:r w:rsidRPr="00F90015">
        <w:rPr>
          <w:rFonts w:ascii="BrowalliaUPC" w:hAnsi="BrowalliaUPC" w:cs="BrowalliaUPC"/>
          <w:sz w:val="28"/>
          <w:szCs w:val="28"/>
          <w:cs/>
          <w:lang w:eastAsia="en-US"/>
        </w:rPr>
        <w:t xml:space="preserve">เมื่อวันที่ </w:t>
      </w:r>
      <w:r w:rsidR="00CD40D6" w:rsidRPr="00F90015">
        <w:rPr>
          <w:rFonts w:ascii="BrowalliaUPC" w:hAnsi="BrowalliaUPC" w:cs="BrowalliaUPC"/>
          <w:sz w:val="28"/>
          <w:szCs w:val="28"/>
          <w:lang w:eastAsia="en-US"/>
        </w:rPr>
        <w:t>15</w:t>
      </w:r>
      <w:r w:rsidRPr="00F90015">
        <w:rPr>
          <w:rFonts w:ascii="BrowalliaUPC" w:hAnsi="BrowalliaUPC" w:cs="BrowalliaUPC"/>
          <w:sz w:val="28"/>
          <w:szCs w:val="28"/>
          <w:cs/>
          <w:lang w:eastAsia="en-US"/>
        </w:rPr>
        <w:t xml:space="preserve"> กรกฎาคม </w:t>
      </w:r>
      <w:r w:rsidR="00CD40D6" w:rsidRPr="00F90015">
        <w:rPr>
          <w:rFonts w:ascii="BrowalliaUPC" w:hAnsi="BrowalliaUPC" w:cs="BrowalliaUPC"/>
          <w:sz w:val="28"/>
          <w:szCs w:val="28"/>
          <w:lang w:eastAsia="en-US"/>
        </w:rPr>
        <w:t>2564</w:t>
      </w:r>
      <w:r w:rsidRPr="00F90015">
        <w:rPr>
          <w:rFonts w:ascii="BrowalliaUPC" w:hAnsi="BrowalliaUPC" w:cs="BrowalliaUPC"/>
          <w:sz w:val="28"/>
          <w:szCs w:val="28"/>
          <w:cs/>
          <w:lang w:eastAsia="en-US"/>
        </w:rPr>
        <w:t xml:space="preserve"> บริษัทขายเงินลงทุนทั้งหมดในบริษัท สยาม</w:t>
      </w:r>
      <w:proofErr w:type="spellStart"/>
      <w:r w:rsidRPr="00F90015">
        <w:rPr>
          <w:rFonts w:ascii="BrowalliaUPC" w:hAnsi="BrowalliaUPC" w:cs="BrowalliaUPC"/>
          <w:sz w:val="28"/>
          <w:szCs w:val="28"/>
          <w:cs/>
          <w:lang w:eastAsia="en-US"/>
        </w:rPr>
        <w:t>สเนล</w:t>
      </w:r>
      <w:proofErr w:type="spellEnd"/>
      <w:r w:rsidRPr="00F90015">
        <w:rPr>
          <w:rFonts w:ascii="BrowalliaUPC" w:hAnsi="BrowalliaUPC" w:cs="BrowalliaUPC"/>
          <w:sz w:val="28"/>
          <w:szCs w:val="28"/>
          <w:cs/>
          <w:lang w:eastAsia="en-US"/>
        </w:rPr>
        <w:t xml:space="preserve"> จำกัด ที่บริษัทถืออยู่จำนวน </w:t>
      </w:r>
      <w:r w:rsidR="00CD40D6" w:rsidRPr="00F90015">
        <w:rPr>
          <w:rFonts w:ascii="BrowalliaUPC" w:hAnsi="BrowalliaUPC" w:cs="BrowalliaUPC"/>
          <w:sz w:val="28"/>
          <w:szCs w:val="28"/>
          <w:lang w:eastAsia="en-US"/>
        </w:rPr>
        <w:t xml:space="preserve">1,020,000 </w:t>
      </w:r>
      <w:r w:rsidRPr="00F90015">
        <w:rPr>
          <w:rFonts w:ascii="BrowalliaUPC" w:hAnsi="BrowalliaUPC" w:cs="BrowalliaUPC"/>
          <w:sz w:val="28"/>
          <w:szCs w:val="28"/>
          <w:cs/>
          <w:lang w:eastAsia="en-US"/>
        </w:rPr>
        <w:t>หุ้น</w:t>
      </w:r>
      <w:r w:rsidR="001F7DDE" w:rsidRPr="00F90015">
        <w:rPr>
          <w:rFonts w:ascii="BrowalliaUPC" w:hAnsi="BrowalliaUPC" w:cs="BrowalliaUPC" w:hint="cs"/>
          <w:sz w:val="28"/>
          <w:szCs w:val="28"/>
          <w:cs/>
          <w:lang w:eastAsia="en-US"/>
        </w:rPr>
        <w:t xml:space="preserve"> </w:t>
      </w:r>
      <w:r w:rsidRPr="00F90015">
        <w:rPr>
          <w:rFonts w:ascii="BrowalliaUPC" w:hAnsi="BrowalliaUPC" w:cs="BrowalliaUPC"/>
          <w:sz w:val="28"/>
          <w:szCs w:val="28"/>
          <w:cs/>
          <w:lang w:eastAsia="en-US"/>
        </w:rPr>
        <w:t xml:space="preserve">ในราคาหุ้นละ </w:t>
      </w:r>
      <w:r w:rsidR="00CD40D6" w:rsidRPr="00F90015">
        <w:rPr>
          <w:rFonts w:ascii="BrowalliaUPC" w:hAnsi="BrowalliaUPC" w:cs="BrowalliaUPC"/>
          <w:sz w:val="28"/>
          <w:szCs w:val="28"/>
          <w:lang w:eastAsia="en-US"/>
        </w:rPr>
        <w:t>1</w:t>
      </w:r>
      <w:r w:rsidRPr="00F90015">
        <w:rPr>
          <w:rFonts w:ascii="BrowalliaUPC" w:hAnsi="BrowalliaUPC" w:cs="BrowalliaUPC"/>
          <w:sz w:val="28"/>
          <w:szCs w:val="28"/>
          <w:cs/>
          <w:lang w:eastAsia="en-US"/>
        </w:rPr>
        <w:t xml:space="preserve"> บาท รวม</w:t>
      </w:r>
      <w:r w:rsidRPr="001E203E">
        <w:rPr>
          <w:rFonts w:ascii="BrowalliaUPC" w:hAnsi="BrowalliaUPC" w:cs="BrowalliaUPC"/>
          <w:sz w:val="28"/>
          <w:szCs w:val="28"/>
          <w:cs/>
          <w:lang w:eastAsia="en-US"/>
        </w:rPr>
        <w:t xml:space="preserve">เป็นจำนวนเงิน </w:t>
      </w:r>
      <w:r w:rsidR="00CD40D6" w:rsidRPr="001E203E">
        <w:rPr>
          <w:rFonts w:ascii="BrowalliaUPC" w:hAnsi="BrowalliaUPC" w:cs="BrowalliaUPC"/>
          <w:sz w:val="28"/>
          <w:szCs w:val="28"/>
          <w:lang w:eastAsia="en-US"/>
        </w:rPr>
        <w:t xml:space="preserve">1,020,000 </w:t>
      </w:r>
      <w:r w:rsidRPr="001E203E">
        <w:rPr>
          <w:rFonts w:ascii="BrowalliaUPC" w:hAnsi="BrowalliaUPC" w:cs="BrowalliaUPC"/>
          <w:sz w:val="28"/>
          <w:szCs w:val="28"/>
          <w:cs/>
          <w:lang w:eastAsia="en-US"/>
        </w:rPr>
        <w:t>บาท ให้แก่</w:t>
      </w:r>
      <w:r w:rsidR="00FD6417"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ผู้ถือหุ้นอื่น</w:t>
      </w:r>
      <w:r w:rsidRPr="001E203E">
        <w:rPr>
          <w:rFonts w:ascii="BrowalliaUPC" w:hAnsi="BrowalliaUPC" w:cs="BrowalliaUPC"/>
          <w:sz w:val="28"/>
          <w:szCs w:val="28"/>
          <w:cs/>
          <w:lang w:eastAsia="en-US"/>
        </w:rPr>
        <w:t xml:space="preserve"> ซึ่งบริษัทได้รับชำระค่าหุ้นครบทั้งจำนวนเรียบร้อยแล้วเมื่อวันที่ </w:t>
      </w:r>
      <w:r w:rsidR="00CD40D6" w:rsidRPr="001E203E">
        <w:rPr>
          <w:rFonts w:ascii="BrowalliaUPC" w:hAnsi="BrowalliaUPC" w:cs="BrowalliaUPC"/>
          <w:sz w:val="28"/>
          <w:szCs w:val="28"/>
          <w:lang w:eastAsia="en-US"/>
        </w:rPr>
        <w:t>30</w:t>
      </w:r>
      <w:r w:rsidRPr="001E203E">
        <w:rPr>
          <w:rFonts w:ascii="BrowalliaUPC" w:hAnsi="BrowalliaUPC" w:cs="BrowalliaUPC"/>
          <w:sz w:val="28"/>
          <w:szCs w:val="28"/>
          <w:cs/>
          <w:lang w:eastAsia="en-US"/>
        </w:rPr>
        <w:t xml:space="preserve"> กรกฎาคม </w:t>
      </w:r>
      <w:r w:rsidR="00CD40D6" w:rsidRPr="001E203E">
        <w:rPr>
          <w:rFonts w:ascii="BrowalliaUPC" w:hAnsi="BrowalliaUPC" w:cs="BrowalliaUPC"/>
          <w:sz w:val="28"/>
          <w:szCs w:val="28"/>
          <w:lang w:eastAsia="en-US"/>
        </w:rPr>
        <w:t>2564</w:t>
      </w:r>
      <w:r w:rsidRPr="001E203E">
        <w:rPr>
          <w:rFonts w:ascii="BrowalliaUPC" w:hAnsi="BrowalliaUPC" w:cs="BrowalliaUPC"/>
          <w:sz w:val="28"/>
          <w:szCs w:val="28"/>
          <w:cs/>
          <w:lang w:eastAsia="en-US"/>
        </w:rPr>
        <w:t xml:space="preserve"> </w:t>
      </w:r>
      <w:r w:rsidR="00395DC0"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ทั้งนี้ภายใต้ข้อตกลงซื้อขายหุ้น</w:t>
      </w:r>
      <w:r w:rsidR="00395DC0" w:rsidRPr="001E203E">
        <w:rPr>
          <w:rFonts w:ascii="BrowalliaUPC" w:hAnsi="BrowalliaUPC" w:cs="BrowalliaUPC"/>
          <w:sz w:val="28"/>
          <w:szCs w:val="28"/>
          <w:lang w:eastAsia="en-US"/>
        </w:rPr>
        <w:t xml:space="preserve"> </w:t>
      </w:r>
      <w:r w:rsidR="00395DC0"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 xml:space="preserve">บริษัทตกลงแบ่งรับภาระหนี้สินและทรัพย์สินของบริษัทตามสัดส่วนเดิมที่บริษัทถืออยู่ </w:t>
      </w:r>
      <w:r w:rsidR="00395DC0" w:rsidRPr="001E203E">
        <w:rPr>
          <w:rFonts w:ascii="BrowalliaUPC" w:hAnsi="BrowalliaUPC" w:cs="BrowalliaUPC"/>
          <w:sz w:val="28"/>
          <w:szCs w:val="28"/>
          <w:lang w:eastAsia="en-US"/>
        </w:rPr>
        <w:t>(</w:t>
      </w:r>
      <w:r w:rsidR="00395DC0"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 xml:space="preserve">ร้อยละ </w:t>
      </w:r>
      <w:r w:rsidR="00395DC0" w:rsidRPr="001E203E">
        <w:rPr>
          <w:rFonts w:ascii="BrowalliaUPC" w:hAnsi="BrowalliaUPC" w:cs="BrowalliaUPC"/>
          <w:sz w:val="28"/>
          <w:szCs w:val="28"/>
          <w:lang w:eastAsia="en-US"/>
        </w:rPr>
        <w:t xml:space="preserve">51) </w:t>
      </w:r>
      <w:r w:rsidR="00395DC0"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 xml:space="preserve"> อีกทั้งผู้ซื้อและบริษัท สยาม</w:t>
      </w:r>
      <w:proofErr w:type="spellStart"/>
      <w:r w:rsidR="00395DC0"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>สเนล</w:t>
      </w:r>
      <w:proofErr w:type="spellEnd"/>
      <w:r w:rsidR="00395DC0" w:rsidRPr="001E203E">
        <w:rPr>
          <w:rFonts w:ascii="BrowalliaUPC" w:hAnsi="BrowalliaUPC" w:cs="BrowalliaUPC" w:hint="cs"/>
          <w:sz w:val="28"/>
          <w:szCs w:val="28"/>
          <w:cs/>
          <w:lang w:eastAsia="en-US"/>
        </w:rPr>
        <w:t xml:space="preserve"> จำกัด จะดำเนินการกับธนาคารปลดภาระค้ำประกันของบริษัทในฐานะผู้ค้ำประกันหนี้ และ</w:t>
      </w:r>
      <w:r w:rsidR="00395DC0" w:rsidRPr="001E203E">
        <w:rPr>
          <w:rFonts w:ascii="BrowalliaUPC" w:hAnsi="BrowalliaUPC" w:cs="BrowalliaUPC"/>
          <w:sz w:val="28"/>
          <w:szCs w:val="28"/>
          <w:cs/>
          <w:lang w:eastAsia="en-US"/>
        </w:rPr>
        <w:t xml:space="preserve">บริษัทอยู่ระหว่างการดำเนินการโอนหุ้นซึ่งคาดว่าจะแล้วเสร็จภายในไตรมาส </w:t>
      </w:r>
      <w:r w:rsidR="00395DC0" w:rsidRPr="001E203E">
        <w:rPr>
          <w:rFonts w:ascii="BrowalliaUPC" w:hAnsi="BrowalliaUPC" w:cs="BrowalliaUPC"/>
          <w:sz w:val="28"/>
          <w:szCs w:val="28"/>
          <w:lang w:eastAsia="en-US"/>
        </w:rPr>
        <w:t>3</w:t>
      </w:r>
    </w:p>
    <w:sectPr w:rsidR="00FE04AC" w:rsidRPr="00F90015" w:rsidSect="00E45C89">
      <w:footerReference w:type="default" r:id="rId11"/>
      <w:pgSz w:w="11909" w:h="16834" w:code="9"/>
      <w:pgMar w:top="1350" w:right="1019" w:bottom="360" w:left="1418" w:header="720" w:footer="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C33D1" w14:textId="77777777" w:rsidR="00226E05" w:rsidRDefault="00226E05">
      <w:r>
        <w:separator/>
      </w:r>
    </w:p>
  </w:endnote>
  <w:endnote w:type="continuationSeparator" w:id="0">
    <w:p w14:paraId="70C3EE96" w14:textId="77777777" w:rsidR="00226E05" w:rsidRDefault="00226E05">
      <w:r>
        <w:continuationSeparator/>
      </w:r>
    </w:p>
  </w:endnote>
  <w:endnote w:type="continuationNotice" w:id="1">
    <w:p w14:paraId="7C739CB0" w14:textId="77777777" w:rsidR="00226E05" w:rsidRDefault="00226E0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885473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65043D87" w14:textId="00FE8E07" w:rsidR="00AF3EE2" w:rsidRDefault="00AF3EE2" w:rsidP="007B0FC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 w:rsidRPr="007B0FCE">
          <w:rPr>
            <w:rFonts w:ascii="Browallia New" w:hAnsi="Browallia New" w:cs="Browallia New" w:hint="cs"/>
            <w:sz w:val="28"/>
            <w:szCs w:val="28"/>
          </w:rPr>
          <w:t>________________________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กรรมการ</w:t>
        </w:r>
        <w:r>
          <w:rPr>
            <w:rFonts w:hint="cs"/>
            <w:cs/>
          </w:rPr>
          <w:t xml:space="preserve">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                     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  </w: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  <w:p w14:paraId="5E1FBA09" w14:textId="1010EB1D" w:rsidR="00AF3EE2" w:rsidRPr="00B5115E" w:rsidRDefault="00AF3EE2" w:rsidP="007B0FCE">
        <w:pPr>
          <w:pStyle w:val="Footer"/>
          <w:rPr>
            <w:rFonts w:ascii="Browallia New" w:hAnsi="Browallia New" w:cs="Browallia New"/>
            <w:sz w:val="28"/>
            <w:szCs w:val="28"/>
          </w:rPr>
        </w:pPr>
        <w:r>
          <w:rPr>
            <w:rFonts w:ascii="Browallia New" w:hAnsi="Browallia New" w:cs="Browallia New"/>
            <w:noProof/>
            <w:sz w:val="28"/>
            <w:szCs w:val="28"/>
          </w:rPr>
          <w:t>(                                     )</w:t>
        </w:r>
      </w:p>
    </w:sdtContent>
  </w:sdt>
  <w:p w14:paraId="7E777565" w14:textId="3FD15E69" w:rsidR="00AF3EE2" w:rsidRPr="00145EC5" w:rsidRDefault="00AF3EE2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77AE3" w14:textId="77777777" w:rsidR="00226E05" w:rsidRDefault="00226E05">
      <w:r>
        <w:separator/>
      </w:r>
    </w:p>
  </w:footnote>
  <w:footnote w:type="continuationSeparator" w:id="0">
    <w:p w14:paraId="1D792925" w14:textId="77777777" w:rsidR="00226E05" w:rsidRDefault="00226E05">
      <w:r>
        <w:continuationSeparator/>
      </w:r>
    </w:p>
  </w:footnote>
  <w:footnote w:type="continuationNotice" w:id="1">
    <w:p w14:paraId="57C63960" w14:textId="77777777" w:rsidR="00226E05" w:rsidRDefault="00226E05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23"/>
        </w:tabs>
        <w:ind w:left="1723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8BC3D7D"/>
    <w:multiLevelType w:val="hybridMultilevel"/>
    <w:tmpl w:val="837A53E8"/>
    <w:lvl w:ilvl="0" w:tplc="AA725D24">
      <w:start w:val="1"/>
      <w:numFmt w:val="decimal"/>
      <w:lvlText w:val="25.%1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11B8F"/>
    <w:multiLevelType w:val="hybridMultilevel"/>
    <w:tmpl w:val="FE8C0914"/>
    <w:lvl w:ilvl="0" w:tplc="3B8AAE90">
      <w:start w:val="1"/>
      <w:numFmt w:val="decimal"/>
      <w:lvlText w:val="26.%1"/>
      <w:lvlJc w:val="left"/>
      <w:pPr>
        <w:ind w:left="1778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20F76B18"/>
    <w:multiLevelType w:val="multilevel"/>
    <w:tmpl w:val="3C7A9DE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6.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E134AB3"/>
    <w:multiLevelType w:val="multilevel"/>
    <w:tmpl w:val="8BF01B2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A4405B4"/>
    <w:multiLevelType w:val="multilevel"/>
    <w:tmpl w:val="9A44C94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353" w:hanging="360"/>
      </w:pPr>
      <w:rPr>
        <w:rFonts w:cs="Times New Roman"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3BF86193"/>
    <w:multiLevelType w:val="hybridMultilevel"/>
    <w:tmpl w:val="E0781682"/>
    <w:lvl w:ilvl="0" w:tplc="CB2C0478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 w15:restartNumberingAfterBreak="0">
    <w:nsid w:val="4BAD021C"/>
    <w:multiLevelType w:val="multilevel"/>
    <w:tmpl w:val="59E2C1B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0A76D9C"/>
    <w:multiLevelType w:val="hybridMultilevel"/>
    <w:tmpl w:val="AB8CB93C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2" w15:restartNumberingAfterBreak="0">
    <w:nsid w:val="52292476"/>
    <w:multiLevelType w:val="hybridMultilevel"/>
    <w:tmpl w:val="DCDC6C14"/>
    <w:lvl w:ilvl="0" w:tplc="63EE0C50">
      <w:start w:val="1"/>
      <w:numFmt w:val="decimal"/>
      <w:lvlText w:val="1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82B26CC"/>
    <w:multiLevelType w:val="multilevel"/>
    <w:tmpl w:val="EF2ABC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26A27C3"/>
    <w:multiLevelType w:val="multilevel"/>
    <w:tmpl w:val="1E3E91FE"/>
    <w:lvl w:ilvl="0">
      <w:start w:val="1"/>
      <w:numFmt w:val="decimal"/>
      <w:lvlText w:val="%1."/>
      <w:lvlJc w:val="left"/>
      <w:pPr>
        <w:tabs>
          <w:tab w:val="num" w:pos="9858"/>
        </w:tabs>
        <w:ind w:left="9858" w:hanging="360"/>
      </w:pPr>
      <w:rPr>
        <w:rFonts w:ascii="Browallia New" w:hAnsi="Browallia New" w:cs="Browallia New" w:hint="cs"/>
        <w:sz w:val="28"/>
        <w:szCs w:val="28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7" w15:restartNumberingAfterBreak="0">
    <w:nsid w:val="73CA4C0B"/>
    <w:multiLevelType w:val="multilevel"/>
    <w:tmpl w:val="D7EC000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D9B64D9"/>
    <w:multiLevelType w:val="multilevel"/>
    <w:tmpl w:val="5C4C532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5"/>
  </w:num>
  <w:num w:numId="14">
    <w:abstractNumId w:val="15"/>
  </w:num>
  <w:num w:numId="15">
    <w:abstractNumId w:val="19"/>
  </w:num>
  <w:num w:numId="16">
    <w:abstractNumId w:val="26"/>
  </w:num>
  <w:num w:numId="17">
    <w:abstractNumId w:val="28"/>
  </w:num>
  <w:num w:numId="18">
    <w:abstractNumId w:val="23"/>
  </w:num>
  <w:num w:numId="19">
    <w:abstractNumId w:val="22"/>
  </w:num>
  <w:num w:numId="20">
    <w:abstractNumId w:val="21"/>
  </w:num>
  <w:num w:numId="21">
    <w:abstractNumId w:val="27"/>
  </w:num>
  <w:num w:numId="22">
    <w:abstractNumId w:val="18"/>
  </w:num>
  <w:num w:numId="23">
    <w:abstractNumId w:val="29"/>
  </w:num>
  <w:num w:numId="24">
    <w:abstractNumId w:val="14"/>
  </w:num>
  <w:num w:numId="25">
    <w:abstractNumId w:val="17"/>
  </w:num>
  <w:num w:numId="26">
    <w:abstractNumId w:val="24"/>
  </w:num>
  <w:num w:numId="27">
    <w:abstractNumId w:val="12"/>
  </w:num>
  <w:num w:numId="28">
    <w:abstractNumId w:val="11"/>
  </w:num>
  <w:num w:numId="29">
    <w:abstractNumId w:val="20"/>
  </w:num>
  <w:num w:numId="30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20C"/>
    <w:rsid w:val="0000063B"/>
    <w:rsid w:val="000006B0"/>
    <w:rsid w:val="00001054"/>
    <w:rsid w:val="00001128"/>
    <w:rsid w:val="00001232"/>
    <w:rsid w:val="000014A6"/>
    <w:rsid w:val="0000182F"/>
    <w:rsid w:val="00001A6E"/>
    <w:rsid w:val="00001D67"/>
    <w:rsid w:val="00001E0A"/>
    <w:rsid w:val="00002392"/>
    <w:rsid w:val="000024D4"/>
    <w:rsid w:val="0000254D"/>
    <w:rsid w:val="00002897"/>
    <w:rsid w:val="00002D3E"/>
    <w:rsid w:val="00002ECA"/>
    <w:rsid w:val="000032BF"/>
    <w:rsid w:val="000035E7"/>
    <w:rsid w:val="0000366C"/>
    <w:rsid w:val="000037C4"/>
    <w:rsid w:val="000038E7"/>
    <w:rsid w:val="00003942"/>
    <w:rsid w:val="00003C2C"/>
    <w:rsid w:val="00003C35"/>
    <w:rsid w:val="000045E5"/>
    <w:rsid w:val="00004863"/>
    <w:rsid w:val="00004E3E"/>
    <w:rsid w:val="00005398"/>
    <w:rsid w:val="0000542A"/>
    <w:rsid w:val="0000552C"/>
    <w:rsid w:val="00005AC7"/>
    <w:rsid w:val="00005BDB"/>
    <w:rsid w:val="00005C37"/>
    <w:rsid w:val="00005CB8"/>
    <w:rsid w:val="00005DA8"/>
    <w:rsid w:val="0000603F"/>
    <w:rsid w:val="00006164"/>
    <w:rsid w:val="00006551"/>
    <w:rsid w:val="000065BF"/>
    <w:rsid w:val="000067D5"/>
    <w:rsid w:val="00006BC2"/>
    <w:rsid w:val="00006C77"/>
    <w:rsid w:val="00006D89"/>
    <w:rsid w:val="00007036"/>
    <w:rsid w:val="000071D3"/>
    <w:rsid w:val="0000733C"/>
    <w:rsid w:val="00007352"/>
    <w:rsid w:val="00007362"/>
    <w:rsid w:val="000073AE"/>
    <w:rsid w:val="000075EF"/>
    <w:rsid w:val="0000797E"/>
    <w:rsid w:val="00007AAC"/>
    <w:rsid w:val="00007BD1"/>
    <w:rsid w:val="00007DC6"/>
    <w:rsid w:val="00007E09"/>
    <w:rsid w:val="00007EF2"/>
    <w:rsid w:val="00010317"/>
    <w:rsid w:val="0001041F"/>
    <w:rsid w:val="00010502"/>
    <w:rsid w:val="0001050F"/>
    <w:rsid w:val="0001083F"/>
    <w:rsid w:val="0001095A"/>
    <w:rsid w:val="00010B43"/>
    <w:rsid w:val="00010BB6"/>
    <w:rsid w:val="00010C2E"/>
    <w:rsid w:val="00010E03"/>
    <w:rsid w:val="00011036"/>
    <w:rsid w:val="000111BE"/>
    <w:rsid w:val="000112CB"/>
    <w:rsid w:val="00011501"/>
    <w:rsid w:val="00011777"/>
    <w:rsid w:val="00011BC8"/>
    <w:rsid w:val="00011C79"/>
    <w:rsid w:val="00012144"/>
    <w:rsid w:val="00012557"/>
    <w:rsid w:val="000125CA"/>
    <w:rsid w:val="000125F7"/>
    <w:rsid w:val="00012810"/>
    <w:rsid w:val="00012983"/>
    <w:rsid w:val="000129E1"/>
    <w:rsid w:val="00012DD1"/>
    <w:rsid w:val="00012F2A"/>
    <w:rsid w:val="0001327B"/>
    <w:rsid w:val="000134D7"/>
    <w:rsid w:val="000136C0"/>
    <w:rsid w:val="0001389A"/>
    <w:rsid w:val="00013C31"/>
    <w:rsid w:val="00013CBA"/>
    <w:rsid w:val="00013D48"/>
    <w:rsid w:val="00013E8B"/>
    <w:rsid w:val="00013F8B"/>
    <w:rsid w:val="00014290"/>
    <w:rsid w:val="0001429B"/>
    <w:rsid w:val="00014412"/>
    <w:rsid w:val="0001475E"/>
    <w:rsid w:val="00014765"/>
    <w:rsid w:val="000147A2"/>
    <w:rsid w:val="00014A5D"/>
    <w:rsid w:val="00014CFE"/>
    <w:rsid w:val="00014D66"/>
    <w:rsid w:val="00014F36"/>
    <w:rsid w:val="00014FD6"/>
    <w:rsid w:val="000151E2"/>
    <w:rsid w:val="00015326"/>
    <w:rsid w:val="000153ED"/>
    <w:rsid w:val="00015952"/>
    <w:rsid w:val="00015A4A"/>
    <w:rsid w:val="00015D57"/>
    <w:rsid w:val="00015F47"/>
    <w:rsid w:val="000160F4"/>
    <w:rsid w:val="000162DB"/>
    <w:rsid w:val="00016570"/>
    <w:rsid w:val="0001670D"/>
    <w:rsid w:val="00016753"/>
    <w:rsid w:val="000167A0"/>
    <w:rsid w:val="000167E8"/>
    <w:rsid w:val="000168B9"/>
    <w:rsid w:val="000169A2"/>
    <w:rsid w:val="00016E83"/>
    <w:rsid w:val="00017339"/>
    <w:rsid w:val="000178DC"/>
    <w:rsid w:val="00017A02"/>
    <w:rsid w:val="00017E9C"/>
    <w:rsid w:val="00017FD3"/>
    <w:rsid w:val="00020099"/>
    <w:rsid w:val="000201F6"/>
    <w:rsid w:val="00020883"/>
    <w:rsid w:val="0002095A"/>
    <w:rsid w:val="00020963"/>
    <w:rsid w:val="00020F57"/>
    <w:rsid w:val="0002117E"/>
    <w:rsid w:val="000215EF"/>
    <w:rsid w:val="000217EA"/>
    <w:rsid w:val="000218F4"/>
    <w:rsid w:val="000218F8"/>
    <w:rsid w:val="00021A42"/>
    <w:rsid w:val="00021A8B"/>
    <w:rsid w:val="00021B2B"/>
    <w:rsid w:val="00021B67"/>
    <w:rsid w:val="00021BD9"/>
    <w:rsid w:val="00021D05"/>
    <w:rsid w:val="000220FF"/>
    <w:rsid w:val="0002245E"/>
    <w:rsid w:val="0002246A"/>
    <w:rsid w:val="000226E5"/>
    <w:rsid w:val="0002277F"/>
    <w:rsid w:val="00022B04"/>
    <w:rsid w:val="00022BD7"/>
    <w:rsid w:val="00022EBB"/>
    <w:rsid w:val="000230E9"/>
    <w:rsid w:val="00023538"/>
    <w:rsid w:val="00023637"/>
    <w:rsid w:val="000236D1"/>
    <w:rsid w:val="000236E5"/>
    <w:rsid w:val="0002372E"/>
    <w:rsid w:val="000237CB"/>
    <w:rsid w:val="00023897"/>
    <w:rsid w:val="00023906"/>
    <w:rsid w:val="00023C68"/>
    <w:rsid w:val="00023E05"/>
    <w:rsid w:val="00023F3B"/>
    <w:rsid w:val="0002413A"/>
    <w:rsid w:val="0002414B"/>
    <w:rsid w:val="00024873"/>
    <w:rsid w:val="000248A4"/>
    <w:rsid w:val="0002491D"/>
    <w:rsid w:val="0002497D"/>
    <w:rsid w:val="00024E55"/>
    <w:rsid w:val="00025398"/>
    <w:rsid w:val="00025477"/>
    <w:rsid w:val="00025535"/>
    <w:rsid w:val="00025655"/>
    <w:rsid w:val="000256BE"/>
    <w:rsid w:val="000258D6"/>
    <w:rsid w:val="00025F25"/>
    <w:rsid w:val="00025F7D"/>
    <w:rsid w:val="00025FDD"/>
    <w:rsid w:val="0002634B"/>
    <w:rsid w:val="00026727"/>
    <w:rsid w:val="00026839"/>
    <w:rsid w:val="00026A5D"/>
    <w:rsid w:val="00026BD2"/>
    <w:rsid w:val="00026BE5"/>
    <w:rsid w:val="00026C00"/>
    <w:rsid w:val="00026C9A"/>
    <w:rsid w:val="00026D0D"/>
    <w:rsid w:val="00026EA5"/>
    <w:rsid w:val="000270F6"/>
    <w:rsid w:val="0002753C"/>
    <w:rsid w:val="00027601"/>
    <w:rsid w:val="000276FE"/>
    <w:rsid w:val="0002791A"/>
    <w:rsid w:val="00027BD0"/>
    <w:rsid w:val="00027E0B"/>
    <w:rsid w:val="00027E66"/>
    <w:rsid w:val="00027F50"/>
    <w:rsid w:val="000300E2"/>
    <w:rsid w:val="00030393"/>
    <w:rsid w:val="0003050B"/>
    <w:rsid w:val="000306E1"/>
    <w:rsid w:val="0003092B"/>
    <w:rsid w:val="00030C0B"/>
    <w:rsid w:val="00030D81"/>
    <w:rsid w:val="00030E37"/>
    <w:rsid w:val="00030F44"/>
    <w:rsid w:val="00030F6D"/>
    <w:rsid w:val="000316C2"/>
    <w:rsid w:val="00031749"/>
    <w:rsid w:val="00031919"/>
    <w:rsid w:val="000319EE"/>
    <w:rsid w:val="00031AE1"/>
    <w:rsid w:val="00031C2E"/>
    <w:rsid w:val="00031C52"/>
    <w:rsid w:val="00031D23"/>
    <w:rsid w:val="00031DCF"/>
    <w:rsid w:val="00032115"/>
    <w:rsid w:val="000321AD"/>
    <w:rsid w:val="000323B8"/>
    <w:rsid w:val="000323C1"/>
    <w:rsid w:val="00032465"/>
    <w:rsid w:val="00032812"/>
    <w:rsid w:val="00032D92"/>
    <w:rsid w:val="000331FE"/>
    <w:rsid w:val="00033413"/>
    <w:rsid w:val="00033520"/>
    <w:rsid w:val="000335F1"/>
    <w:rsid w:val="0003368F"/>
    <w:rsid w:val="00033975"/>
    <w:rsid w:val="00033B01"/>
    <w:rsid w:val="00033BCA"/>
    <w:rsid w:val="00033CAC"/>
    <w:rsid w:val="00033D17"/>
    <w:rsid w:val="00033EEA"/>
    <w:rsid w:val="00033FE8"/>
    <w:rsid w:val="0003438E"/>
    <w:rsid w:val="000343BB"/>
    <w:rsid w:val="00034532"/>
    <w:rsid w:val="00034726"/>
    <w:rsid w:val="00034782"/>
    <w:rsid w:val="00034AA9"/>
    <w:rsid w:val="00034C35"/>
    <w:rsid w:val="00034EFD"/>
    <w:rsid w:val="00034FA2"/>
    <w:rsid w:val="0003514E"/>
    <w:rsid w:val="00035854"/>
    <w:rsid w:val="00035BA9"/>
    <w:rsid w:val="00035BCC"/>
    <w:rsid w:val="00035C92"/>
    <w:rsid w:val="00035D7F"/>
    <w:rsid w:val="00035DC7"/>
    <w:rsid w:val="00035E27"/>
    <w:rsid w:val="00035E43"/>
    <w:rsid w:val="00035EC3"/>
    <w:rsid w:val="000364EB"/>
    <w:rsid w:val="000368BB"/>
    <w:rsid w:val="00036942"/>
    <w:rsid w:val="00036A2C"/>
    <w:rsid w:val="00036A4C"/>
    <w:rsid w:val="00036B0E"/>
    <w:rsid w:val="00036E22"/>
    <w:rsid w:val="000370B1"/>
    <w:rsid w:val="00037216"/>
    <w:rsid w:val="00037832"/>
    <w:rsid w:val="00037A0A"/>
    <w:rsid w:val="00037A53"/>
    <w:rsid w:val="00037B32"/>
    <w:rsid w:val="00037C89"/>
    <w:rsid w:val="00037D29"/>
    <w:rsid w:val="000400A1"/>
    <w:rsid w:val="000403AF"/>
    <w:rsid w:val="0004070E"/>
    <w:rsid w:val="00040909"/>
    <w:rsid w:val="0004093C"/>
    <w:rsid w:val="00040BF6"/>
    <w:rsid w:val="00040ED0"/>
    <w:rsid w:val="00040F92"/>
    <w:rsid w:val="0004127D"/>
    <w:rsid w:val="000414F6"/>
    <w:rsid w:val="00041605"/>
    <w:rsid w:val="000417E3"/>
    <w:rsid w:val="00041875"/>
    <w:rsid w:val="00041B30"/>
    <w:rsid w:val="00041D98"/>
    <w:rsid w:val="00041DA6"/>
    <w:rsid w:val="00041E8B"/>
    <w:rsid w:val="00042486"/>
    <w:rsid w:val="0004270F"/>
    <w:rsid w:val="000428D8"/>
    <w:rsid w:val="00042A8A"/>
    <w:rsid w:val="00042EC8"/>
    <w:rsid w:val="000433A8"/>
    <w:rsid w:val="000435DF"/>
    <w:rsid w:val="00043C15"/>
    <w:rsid w:val="00043C53"/>
    <w:rsid w:val="00043DF6"/>
    <w:rsid w:val="00043F46"/>
    <w:rsid w:val="00043FC8"/>
    <w:rsid w:val="0004419C"/>
    <w:rsid w:val="00044200"/>
    <w:rsid w:val="0004463D"/>
    <w:rsid w:val="00044B43"/>
    <w:rsid w:val="00044C07"/>
    <w:rsid w:val="0004526E"/>
    <w:rsid w:val="00045313"/>
    <w:rsid w:val="00045860"/>
    <w:rsid w:val="00045A82"/>
    <w:rsid w:val="00045C95"/>
    <w:rsid w:val="00045E51"/>
    <w:rsid w:val="00046042"/>
    <w:rsid w:val="0004609F"/>
    <w:rsid w:val="000462F9"/>
    <w:rsid w:val="000463C8"/>
    <w:rsid w:val="00046656"/>
    <w:rsid w:val="0004667D"/>
    <w:rsid w:val="00046921"/>
    <w:rsid w:val="00046B63"/>
    <w:rsid w:val="00046B7C"/>
    <w:rsid w:val="00046CFA"/>
    <w:rsid w:val="00046E30"/>
    <w:rsid w:val="00046F32"/>
    <w:rsid w:val="00047058"/>
    <w:rsid w:val="0004709B"/>
    <w:rsid w:val="0004736A"/>
    <w:rsid w:val="000474E7"/>
    <w:rsid w:val="00047546"/>
    <w:rsid w:val="00047965"/>
    <w:rsid w:val="00047A46"/>
    <w:rsid w:val="00047AE9"/>
    <w:rsid w:val="00047C47"/>
    <w:rsid w:val="00047CD9"/>
    <w:rsid w:val="00047E9A"/>
    <w:rsid w:val="00047F33"/>
    <w:rsid w:val="0005060E"/>
    <w:rsid w:val="00050659"/>
    <w:rsid w:val="000509E9"/>
    <w:rsid w:val="00050ADF"/>
    <w:rsid w:val="00050D0C"/>
    <w:rsid w:val="00050F55"/>
    <w:rsid w:val="00050FBF"/>
    <w:rsid w:val="000511D6"/>
    <w:rsid w:val="0005140A"/>
    <w:rsid w:val="0005142B"/>
    <w:rsid w:val="000515FC"/>
    <w:rsid w:val="000516AF"/>
    <w:rsid w:val="0005196D"/>
    <w:rsid w:val="000521DF"/>
    <w:rsid w:val="00052412"/>
    <w:rsid w:val="0005242C"/>
    <w:rsid w:val="0005265F"/>
    <w:rsid w:val="000526D8"/>
    <w:rsid w:val="000526E2"/>
    <w:rsid w:val="00052789"/>
    <w:rsid w:val="0005299F"/>
    <w:rsid w:val="00052C48"/>
    <w:rsid w:val="00052CF0"/>
    <w:rsid w:val="00052E9F"/>
    <w:rsid w:val="00053167"/>
    <w:rsid w:val="000531E4"/>
    <w:rsid w:val="000533CE"/>
    <w:rsid w:val="00053518"/>
    <w:rsid w:val="000535BC"/>
    <w:rsid w:val="0005362C"/>
    <w:rsid w:val="000537A6"/>
    <w:rsid w:val="00053B82"/>
    <w:rsid w:val="00053C5E"/>
    <w:rsid w:val="00054097"/>
    <w:rsid w:val="000546E6"/>
    <w:rsid w:val="000547A9"/>
    <w:rsid w:val="00054A28"/>
    <w:rsid w:val="00054AB8"/>
    <w:rsid w:val="00054AF2"/>
    <w:rsid w:val="00054CDB"/>
    <w:rsid w:val="00054E1D"/>
    <w:rsid w:val="00054E64"/>
    <w:rsid w:val="0005507A"/>
    <w:rsid w:val="00055180"/>
    <w:rsid w:val="00055219"/>
    <w:rsid w:val="0005523F"/>
    <w:rsid w:val="000554E0"/>
    <w:rsid w:val="000555F4"/>
    <w:rsid w:val="00055A6D"/>
    <w:rsid w:val="00055B53"/>
    <w:rsid w:val="00055C51"/>
    <w:rsid w:val="00055D6F"/>
    <w:rsid w:val="00055D89"/>
    <w:rsid w:val="00056128"/>
    <w:rsid w:val="000564D0"/>
    <w:rsid w:val="00056573"/>
    <w:rsid w:val="00056BCC"/>
    <w:rsid w:val="00057081"/>
    <w:rsid w:val="000570C7"/>
    <w:rsid w:val="000570C9"/>
    <w:rsid w:val="0005723C"/>
    <w:rsid w:val="0005739A"/>
    <w:rsid w:val="000574CD"/>
    <w:rsid w:val="0005754F"/>
    <w:rsid w:val="000575C3"/>
    <w:rsid w:val="0005762E"/>
    <w:rsid w:val="00057932"/>
    <w:rsid w:val="000579E2"/>
    <w:rsid w:val="00057AF7"/>
    <w:rsid w:val="00057B8C"/>
    <w:rsid w:val="00057BAB"/>
    <w:rsid w:val="00057CCB"/>
    <w:rsid w:val="00057E98"/>
    <w:rsid w:val="00057F70"/>
    <w:rsid w:val="00060768"/>
    <w:rsid w:val="00060976"/>
    <w:rsid w:val="000609D2"/>
    <w:rsid w:val="00060B2E"/>
    <w:rsid w:val="00060B5D"/>
    <w:rsid w:val="00060C35"/>
    <w:rsid w:val="00061182"/>
    <w:rsid w:val="00061605"/>
    <w:rsid w:val="00061749"/>
    <w:rsid w:val="00061EF9"/>
    <w:rsid w:val="0006257A"/>
    <w:rsid w:val="00062831"/>
    <w:rsid w:val="000628DF"/>
    <w:rsid w:val="000628F0"/>
    <w:rsid w:val="00062AA7"/>
    <w:rsid w:val="00062B1E"/>
    <w:rsid w:val="00063338"/>
    <w:rsid w:val="0006334F"/>
    <w:rsid w:val="0006358D"/>
    <w:rsid w:val="0006384E"/>
    <w:rsid w:val="00063B7D"/>
    <w:rsid w:val="00063CF9"/>
    <w:rsid w:val="00063EA5"/>
    <w:rsid w:val="00064108"/>
    <w:rsid w:val="00064214"/>
    <w:rsid w:val="0006429D"/>
    <w:rsid w:val="0006432F"/>
    <w:rsid w:val="00064697"/>
    <w:rsid w:val="00064AB8"/>
    <w:rsid w:val="00064B0E"/>
    <w:rsid w:val="00064E34"/>
    <w:rsid w:val="00065044"/>
    <w:rsid w:val="0006596B"/>
    <w:rsid w:val="000659F6"/>
    <w:rsid w:val="00065A7D"/>
    <w:rsid w:val="00065FEE"/>
    <w:rsid w:val="00067002"/>
    <w:rsid w:val="000670FD"/>
    <w:rsid w:val="000671DC"/>
    <w:rsid w:val="000671F1"/>
    <w:rsid w:val="0006728C"/>
    <w:rsid w:val="00067427"/>
    <w:rsid w:val="0006762C"/>
    <w:rsid w:val="00067841"/>
    <w:rsid w:val="00067921"/>
    <w:rsid w:val="0006798F"/>
    <w:rsid w:val="00067A72"/>
    <w:rsid w:val="00067A7F"/>
    <w:rsid w:val="00067CFA"/>
    <w:rsid w:val="00067EB2"/>
    <w:rsid w:val="00067EEF"/>
    <w:rsid w:val="0007032E"/>
    <w:rsid w:val="0007049E"/>
    <w:rsid w:val="0007064A"/>
    <w:rsid w:val="000708B9"/>
    <w:rsid w:val="000709E1"/>
    <w:rsid w:val="00070B8D"/>
    <w:rsid w:val="00070B9F"/>
    <w:rsid w:val="00070CD5"/>
    <w:rsid w:val="00071046"/>
    <w:rsid w:val="00071283"/>
    <w:rsid w:val="0007154A"/>
    <w:rsid w:val="00071611"/>
    <w:rsid w:val="00071686"/>
    <w:rsid w:val="0007169C"/>
    <w:rsid w:val="000717D8"/>
    <w:rsid w:val="00071894"/>
    <w:rsid w:val="0007189A"/>
    <w:rsid w:val="000718F7"/>
    <w:rsid w:val="000719DE"/>
    <w:rsid w:val="00071E89"/>
    <w:rsid w:val="000720FA"/>
    <w:rsid w:val="00072569"/>
    <w:rsid w:val="00072734"/>
    <w:rsid w:val="0007277A"/>
    <w:rsid w:val="00072B4A"/>
    <w:rsid w:val="00072D16"/>
    <w:rsid w:val="00072EA1"/>
    <w:rsid w:val="00073723"/>
    <w:rsid w:val="000737A1"/>
    <w:rsid w:val="000738BC"/>
    <w:rsid w:val="00073B73"/>
    <w:rsid w:val="00073CCA"/>
    <w:rsid w:val="00073FD1"/>
    <w:rsid w:val="00074367"/>
    <w:rsid w:val="00074474"/>
    <w:rsid w:val="000749CF"/>
    <w:rsid w:val="00074B5D"/>
    <w:rsid w:val="00074C79"/>
    <w:rsid w:val="00074CD4"/>
    <w:rsid w:val="00074F95"/>
    <w:rsid w:val="0007506A"/>
    <w:rsid w:val="0007509A"/>
    <w:rsid w:val="00075228"/>
    <w:rsid w:val="00075271"/>
    <w:rsid w:val="000755C1"/>
    <w:rsid w:val="000759F5"/>
    <w:rsid w:val="00075A4D"/>
    <w:rsid w:val="00075BF4"/>
    <w:rsid w:val="000760AE"/>
    <w:rsid w:val="0007676B"/>
    <w:rsid w:val="000768BB"/>
    <w:rsid w:val="00076A9C"/>
    <w:rsid w:val="00076B6F"/>
    <w:rsid w:val="00076BA6"/>
    <w:rsid w:val="00076BF8"/>
    <w:rsid w:val="00076D6D"/>
    <w:rsid w:val="00076D8F"/>
    <w:rsid w:val="00076E99"/>
    <w:rsid w:val="00076F1E"/>
    <w:rsid w:val="000770F5"/>
    <w:rsid w:val="000771A0"/>
    <w:rsid w:val="0007750A"/>
    <w:rsid w:val="00077872"/>
    <w:rsid w:val="0007791B"/>
    <w:rsid w:val="00077B8D"/>
    <w:rsid w:val="00077BDA"/>
    <w:rsid w:val="00077BDB"/>
    <w:rsid w:val="00077FBE"/>
    <w:rsid w:val="00080172"/>
    <w:rsid w:val="000801CD"/>
    <w:rsid w:val="000802A8"/>
    <w:rsid w:val="00080552"/>
    <w:rsid w:val="000805DF"/>
    <w:rsid w:val="00080995"/>
    <w:rsid w:val="00080B36"/>
    <w:rsid w:val="00080C94"/>
    <w:rsid w:val="00080DD1"/>
    <w:rsid w:val="00080FAB"/>
    <w:rsid w:val="00081036"/>
    <w:rsid w:val="0008130D"/>
    <w:rsid w:val="0008154D"/>
    <w:rsid w:val="000817CC"/>
    <w:rsid w:val="00081995"/>
    <w:rsid w:val="00081C53"/>
    <w:rsid w:val="00081E54"/>
    <w:rsid w:val="00081F80"/>
    <w:rsid w:val="00082146"/>
    <w:rsid w:val="00082271"/>
    <w:rsid w:val="00082277"/>
    <w:rsid w:val="000824EA"/>
    <w:rsid w:val="00082819"/>
    <w:rsid w:val="00082889"/>
    <w:rsid w:val="000829EF"/>
    <w:rsid w:val="00082B25"/>
    <w:rsid w:val="00082C68"/>
    <w:rsid w:val="00082E9A"/>
    <w:rsid w:val="00083138"/>
    <w:rsid w:val="00083198"/>
    <w:rsid w:val="000831A6"/>
    <w:rsid w:val="000832C1"/>
    <w:rsid w:val="00083550"/>
    <w:rsid w:val="00083FF0"/>
    <w:rsid w:val="0008407C"/>
    <w:rsid w:val="000840AD"/>
    <w:rsid w:val="00084127"/>
    <w:rsid w:val="000842F5"/>
    <w:rsid w:val="0008453F"/>
    <w:rsid w:val="000847DB"/>
    <w:rsid w:val="000847FC"/>
    <w:rsid w:val="00084FE2"/>
    <w:rsid w:val="00085603"/>
    <w:rsid w:val="00085696"/>
    <w:rsid w:val="00085B82"/>
    <w:rsid w:val="00085EFD"/>
    <w:rsid w:val="00086065"/>
    <w:rsid w:val="000862B7"/>
    <w:rsid w:val="0008666A"/>
    <w:rsid w:val="0008667A"/>
    <w:rsid w:val="00086750"/>
    <w:rsid w:val="0008677C"/>
    <w:rsid w:val="00086B2B"/>
    <w:rsid w:val="00087328"/>
    <w:rsid w:val="0008737E"/>
    <w:rsid w:val="00087382"/>
    <w:rsid w:val="000877BF"/>
    <w:rsid w:val="000878E9"/>
    <w:rsid w:val="00087CCC"/>
    <w:rsid w:val="00087CDA"/>
    <w:rsid w:val="00087DEE"/>
    <w:rsid w:val="00087F7D"/>
    <w:rsid w:val="000901EE"/>
    <w:rsid w:val="00090257"/>
    <w:rsid w:val="000904AB"/>
    <w:rsid w:val="0009067B"/>
    <w:rsid w:val="000909D9"/>
    <w:rsid w:val="00090AD7"/>
    <w:rsid w:val="00090B5B"/>
    <w:rsid w:val="00090E2A"/>
    <w:rsid w:val="00091036"/>
    <w:rsid w:val="0009128E"/>
    <w:rsid w:val="000912AA"/>
    <w:rsid w:val="00091329"/>
    <w:rsid w:val="0009137D"/>
    <w:rsid w:val="00091394"/>
    <w:rsid w:val="0009140A"/>
    <w:rsid w:val="0009160C"/>
    <w:rsid w:val="0009186F"/>
    <w:rsid w:val="00091870"/>
    <w:rsid w:val="000919AA"/>
    <w:rsid w:val="00091C23"/>
    <w:rsid w:val="00091C93"/>
    <w:rsid w:val="000926D8"/>
    <w:rsid w:val="0009275A"/>
    <w:rsid w:val="0009297B"/>
    <w:rsid w:val="00092A1B"/>
    <w:rsid w:val="00093069"/>
    <w:rsid w:val="00093154"/>
    <w:rsid w:val="000933EE"/>
    <w:rsid w:val="0009360A"/>
    <w:rsid w:val="00093BB5"/>
    <w:rsid w:val="00093C6D"/>
    <w:rsid w:val="00093E57"/>
    <w:rsid w:val="00093E7F"/>
    <w:rsid w:val="00093FDF"/>
    <w:rsid w:val="00094873"/>
    <w:rsid w:val="00094B12"/>
    <w:rsid w:val="00094B6A"/>
    <w:rsid w:val="00094BDE"/>
    <w:rsid w:val="00094DCF"/>
    <w:rsid w:val="0009506E"/>
    <w:rsid w:val="00095132"/>
    <w:rsid w:val="000952E6"/>
    <w:rsid w:val="00095459"/>
    <w:rsid w:val="000954C3"/>
    <w:rsid w:val="00095824"/>
    <w:rsid w:val="000958B3"/>
    <w:rsid w:val="00095A2E"/>
    <w:rsid w:val="00095A3C"/>
    <w:rsid w:val="00095C22"/>
    <w:rsid w:val="00095D67"/>
    <w:rsid w:val="00095EB3"/>
    <w:rsid w:val="00095EBD"/>
    <w:rsid w:val="00096039"/>
    <w:rsid w:val="00096244"/>
    <w:rsid w:val="000964E9"/>
    <w:rsid w:val="0009655C"/>
    <w:rsid w:val="0009664C"/>
    <w:rsid w:val="00096930"/>
    <w:rsid w:val="0009695A"/>
    <w:rsid w:val="000969EB"/>
    <w:rsid w:val="00096BCB"/>
    <w:rsid w:val="00096D02"/>
    <w:rsid w:val="00096D5F"/>
    <w:rsid w:val="00096FB4"/>
    <w:rsid w:val="00097196"/>
    <w:rsid w:val="000974B8"/>
    <w:rsid w:val="00097951"/>
    <w:rsid w:val="000A00B8"/>
    <w:rsid w:val="000A0113"/>
    <w:rsid w:val="000A01AC"/>
    <w:rsid w:val="000A060F"/>
    <w:rsid w:val="000A0B26"/>
    <w:rsid w:val="000A0ED9"/>
    <w:rsid w:val="000A0F5E"/>
    <w:rsid w:val="000A1124"/>
    <w:rsid w:val="000A11A3"/>
    <w:rsid w:val="000A11C7"/>
    <w:rsid w:val="000A12A7"/>
    <w:rsid w:val="000A15D9"/>
    <w:rsid w:val="000A17B5"/>
    <w:rsid w:val="000A17D5"/>
    <w:rsid w:val="000A1C30"/>
    <w:rsid w:val="000A1DC7"/>
    <w:rsid w:val="000A1E67"/>
    <w:rsid w:val="000A2194"/>
    <w:rsid w:val="000A22A0"/>
    <w:rsid w:val="000A22BC"/>
    <w:rsid w:val="000A24EA"/>
    <w:rsid w:val="000A2571"/>
    <w:rsid w:val="000A2B03"/>
    <w:rsid w:val="000A2C48"/>
    <w:rsid w:val="000A317A"/>
    <w:rsid w:val="000A33D2"/>
    <w:rsid w:val="000A35DF"/>
    <w:rsid w:val="000A35E8"/>
    <w:rsid w:val="000A3ABB"/>
    <w:rsid w:val="000A3B53"/>
    <w:rsid w:val="000A3BFE"/>
    <w:rsid w:val="000A3D11"/>
    <w:rsid w:val="000A4266"/>
    <w:rsid w:val="000A449E"/>
    <w:rsid w:val="000A463C"/>
    <w:rsid w:val="000A4912"/>
    <w:rsid w:val="000A49FB"/>
    <w:rsid w:val="000A4A63"/>
    <w:rsid w:val="000A4B19"/>
    <w:rsid w:val="000A4BEC"/>
    <w:rsid w:val="000A4C6B"/>
    <w:rsid w:val="000A4D5B"/>
    <w:rsid w:val="000A5250"/>
    <w:rsid w:val="000A5457"/>
    <w:rsid w:val="000A588E"/>
    <w:rsid w:val="000A58BA"/>
    <w:rsid w:val="000A59FD"/>
    <w:rsid w:val="000A5ADD"/>
    <w:rsid w:val="000A5BE3"/>
    <w:rsid w:val="000A5FBD"/>
    <w:rsid w:val="000A6303"/>
    <w:rsid w:val="000A6374"/>
    <w:rsid w:val="000A646A"/>
    <w:rsid w:val="000A6859"/>
    <w:rsid w:val="000A7090"/>
    <w:rsid w:val="000A7154"/>
    <w:rsid w:val="000A7222"/>
    <w:rsid w:val="000A76A7"/>
    <w:rsid w:val="000A7773"/>
    <w:rsid w:val="000A792C"/>
    <w:rsid w:val="000A7EB1"/>
    <w:rsid w:val="000B0078"/>
    <w:rsid w:val="000B02F6"/>
    <w:rsid w:val="000B0334"/>
    <w:rsid w:val="000B0557"/>
    <w:rsid w:val="000B0945"/>
    <w:rsid w:val="000B0C57"/>
    <w:rsid w:val="000B0CEB"/>
    <w:rsid w:val="000B0EC8"/>
    <w:rsid w:val="000B0FC2"/>
    <w:rsid w:val="000B102B"/>
    <w:rsid w:val="000B1087"/>
    <w:rsid w:val="000B1265"/>
    <w:rsid w:val="000B1447"/>
    <w:rsid w:val="000B147C"/>
    <w:rsid w:val="000B14BE"/>
    <w:rsid w:val="000B16B8"/>
    <w:rsid w:val="000B1985"/>
    <w:rsid w:val="000B1D15"/>
    <w:rsid w:val="000B1DA3"/>
    <w:rsid w:val="000B1DCB"/>
    <w:rsid w:val="000B1ED5"/>
    <w:rsid w:val="000B2052"/>
    <w:rsid w:val="000B21B6"/>
    <w:rsid w:val="000B21E4"/>
    <w:rsid w:val="000B27F9"/>
    <w:rsid w:val="000B2A7E"/>
    <w:rsid w:val="000B2B04"/>
    <w:rsid w:val="000B2B65"/>
    <w:rsid w:val="000B2DC7"/>
    <w:rsid w:val="000B321E"/>
    <w:rsid w:val="000B35AE"/>
    <w:rsid w:val="000B37AF"/>
    <w:rsid w:val="000B391B"/>
    <w:rsid w:val="000B3947"/>
    <w:rsid w:val="000B3A39"/>
    <w:rsid w:val="000B3B65"/>
    <w:rsid w:val="000B3CA1"/>
    <w:rsid w:val="000B416B"/>
    <w:rsid w:val="000B439E"/>
    <w:rsid w:val="000B43D4"/>
    <w:rsid w:val="000B4468"/>
    <w:rsid w:val="000B4505"/>
    <w:rsid w:val="000B455D"/>
    <w:rsid w:val="000B4712"/>
    <w:rsid w:val="000B48CD"/>
    <w:rsid w:val="000B4A33"/>
    <w:rsid w:val="000B4B48"/>
    <w:rsid w:val="000B4D9C"/>
    <w:rsid w:val="000B4EC2"/>
    <w:rsid w:val="000B4F0E"/>
    <w:rsid w:val="000B53B0"/>
    <w:rsid w:val="000B53BD"/>
    <w:rsid w:val="000B54AE"/>
    <w:rsid w:val="000B5677"/>
    <w:rsid w:val="000B592F"/>
    <w:rsid w:val="000B5A12"/>
    <w:rsid w:val="000B5DE2"/>
    <w:rsid w:val="000B6479"/>
    <w:rsid w:val="000B6639"/>
    <w:rsid w:val="000B67D6"/>
    <w:rsid w:val="000B68A4"/>
    <w:rsid w:val="000B68E9"/>
    <w:rsid w:val="000B6BA4"/>
    <w:rsid w:val="000B72EE"/>
    <w:rsid w:val="000B74BA"/>
    <w:rsid w:val="000B7602"/>
    <w:rsid w:val="000B7B9B"/>
    <w:rsid w:val="000B7CE4"/>
    <w:rsid w:val="000B7D0D"/>
    <w:rsid w:val="000B7DD1"/>
    <w:rsid w:val="000B7FC6"/>
    <w:rsid w:val="000C04E0"/>
    <w:rsid w:val="000C056A"/>
    <w:rsid w:val="000C070B"/>
    <w:rsid w:val="000C1140"/>
    <w:rsid w:val="000C13A5"/>
    <w:rsid w:val="000C145F"/>
    <w:rsid w:val="000C1498"/>
    <w:rsid w:val="000C152B"/>
    <w:rsid w:val="000C1685"/>
    <w:rsid w:val="000C16B8"/>
    <w:rsid w:val="000C1717"/>
    <w:rsid w:val="000C174A"/>
    <w:rsid w:val="000C1950"/>
    <w:rsid w:val="000C198C"/>
    <w:rsid w:val="000C1BE2"/>
    <w:rsid w:val="000C1C94"/>
    <w:rsid w:val="000C1D3A"/>
    <w:rsid w:val="000C226C"/>
    <w:rsid w:val="000C2365"/>
    <w:rsid w:val="000C2567"/>
    <w:rsid w:val="000C25A0"/>
    <w:rsid w:val="000C26CB"/>
    <w:rsid w:val="000C273A"/>
    <w:rsid w:val="000C2978"/>
    <w:rsid w:val="000C2AC1"/>
    <w:rsid w:val="000C2B70"/>
    <w:rsid w:val="000C3008"/>
    <w:rsid w:val="000C3252"/>
    <w:rsid w:val="000C359D"/>
    <w:rsid w:val="000C35E5"/>
    <w:rsid w:val="000C3631"/>
    <w:rsid w:val="000C368A"/>
    <w:rsid w:val="000C3A5D"/>
    <w:rsid w:val="000C3B0B"/>
    <w:rsid w:val="000C3C0D"/>
    <w:rsid w:val="000C40FF"/>
    <w:rsid w:val="000C44EE"/>
    <w:rsid w:val="000C46CB"/>
    <w:rsid w:val="000C48A3"/>
    <w:rsid w:val="000C4D35"/>
    <w:rsid w:val="000C4F23"/>
    <w:rsid w:val="000C4F69"/>
    <w:rsid w:val="000C5045"/>
    <w:rsid w:val="000C51AB"/>
    <w:rsid w:val="000C5255"/>
    <w:rsid w:val="000C52A3"/>
    <w:rsid w:val="000C5491"/>
    <w:rsid w:val="000C5540"/>
    <w:rsid w:val="000C55DC"/>
    <w:rsid w:val="000C55F2"/>
    <w:rsid w:val="000C56F3"/>
    <w:rsid w:val="000C57AB"/>
    <w:rsid w:val="000C5836"/>
    <w:rsid w:val="000C5F7C"/>
    <w:rsid w:val="000C6071"/>
    <w:rsid w:val="000C60A0"/>
    <w:rsid w:val="000C6509"/>
    <w:rsid w:val="000C6591"/>
    <w:rsid w:val="000C6755"/>
    <w:rsid w:val="000C67E2"/>
    <w:rsid w:val="000C6860"/>
    <w:rsid w:val="000C686B"/>
    <w:rsid w:val="000C68B2"/>
    <w:rsid w:val="000C68D7"/>
    <w:rsid w:val="000C6956"/>
    <w:rsid w:val="000C6C6C"/>
    <w:rsid w:val="000C6C88"/>
    <w:rsid w:val="000C6DE5"/>
    <w:rsid w:val="000C71EF"/>
    <w:rsid w:val="000C7240"/>
    <w:rsid w:val="000C72E1"/>
    <w:rsid w:val="000C754B"/>
    <w:rsid w:val="000C7555"/>
    <w:rsid w:val="000C7572"/>
    <w:rsid w:val="000C777C"/>
    <w:rsid w:val="000C7883"/>
    <w:rsid w:val="000C7AD2"/>
    <w:rsid w:val="000C7B05"/>
    <w:rsid w:val="000C7C51"/>
    <w:rsid w:val="000C7DE8"/>
    <w:rsid w:val="000D0398"/>
    <w:rsid w:val="000D03B0"/>
    <w:rsid w:val="000D0543"/>
    <w:rsid w:val="000D0B7E"/>
    <w:rsid w:val="000D0CF4"/>
    <w:rsid w:val="000D0FDF"/>
    <w:rsid w:val="000D131C"/>
    <w:rsid w:val="000D143B"/>
    <w:rsid w:val="000D14DA"/>
    <w:rsid w:val="000D15DC"/>
    <w:rsid w:val="000D15F3"/>
    <w:rsid w:val="000D161C"/>
    <w:rsid w:val="000D168A"/>
    <w:rsid w:val="000D16CE"/>
    <w:rsid w:val="000D1880"/>
    <w:rsid w:val="000D1D07"/>
    <w:rsid w:val="000D1DCC"/>
    <w:rsid w:val="000D2024"/>
    <w:rsid w:val="000D20FE"/>
    <w:rsid w:val="000D2247"/>
    <w:rsid w:val="000D235F"/>
    <w:rsid w:val="000D23E3"/>
    <w:rsid w:val="000D259D"/>
    <w:rsid w:val="000D263C"/>
    <w:rsid w:val="000D2792"/>
    <w:rsid w:val="000D2B35"/>
    <w:rsid w:val="000D2BC5"/>
    <w:rsid w:val="000D2C1D"/>
    <w:rsid w:val="000D2E19"/>
    <w:rsid w:val="000D3016"/>
    <w:rsid w:val="000D30DD"/>
    <w:rsid w:val="000D3274"/>
    <w:rsid w:val="000D34CF"/>
    <w:rsid w:val="000D3560"/>
    <w:rsid w:val="000D39C2"/>
    <w:rsid w:val="000D39F7"/>
    <w:rsid w:val="000D3D01"/>
    <w:rsid w:val="000D3DEA"/>
    <w:rsid w:val="000D4266"/>
    <w:rsid w:val="000D42E3"/>
    <w:rsid w:val="000D4762"/>
    <w:rsid w:val="000D477C"/>
    <w:rsid w:val="000D482B"/>
    <w:rsid w:val="000D4964"/>
    <w:rsid w:val="000D4E4A"/>
    <w:rsid w:val="000D4FD2"/>
    <w:rsid w:val="000D5155"/>
    <w:rsid w:val="000D5163"/>
    <w:rsid w:val="000D52F6"/>
    <w:rsid w:val="000D56A2"/>
    <w:rsid w:val="000D57A9"/>
    <w:rsid w:val="000D5A30"/>
    <w:rsid w:val="000D5D55"/>
    <w:rsid w:val="000D5D73"/>
    <w:rsid w:val="000D5E57"/>
    <w:rsid w:val="000D61EF"/>
    <w:rsid w:val="000D681F"/>
    <w:rsid w:val="000D6838"/>
    <w:rsid w:val="000D68B6"/>
    <w:rsid w:val="000D69AE"/>
    <w:rsid w:val="000D6B33"/>
    <w:rsid w:val="000D6B7C"/>
    <w:rsid w:val="000D6CF9"/>
    <w:rsid w:val="000D6F52"/>
    <w:rsid w:val="000D74D6"/>
    <w:rsid w:val="000D751E"/>
    <w:rsid w:val="000D7654"/>
    <w:rsid w:val="000D7879"/>
    <w:rsid w:val="000D7919"/>
    <w:rsid w:val="000E017B"/>
    <w:rsid w:val="000E0185"/>
    <w:rsid w:val="000E025C"/>
    <w:rsid w:val="000E0356"/>
    <w:rsid w:val="000E0435"/>
    <w:rsid w:val="000E0795"/>
    <w:rsid w:val="000E0CE3"/>
    <w:rsid w:val="000E0DB7"/>
    <w:rsid w:val="000E0E7E"/>
    <w:rsid w:val="000E11C0"/>
    <w:rsid w:val="000E1A24"/>
    <w:rsid w:val="000E1B95"/>
    <w:rsid w:val="000E210A"/>
    <w:rsid w:val="000E24A9"/>
    <w:rsid w:val="000E2B30"/>
    <w:rsid w:val="000E2B6D"/>
    <w:rsid w:val="000E2B86"/>
    <w:rsid w:val="000E2BB2"/>
    <w:rsid w:val="000E2C0D"/>
    <w:rsid w:val="000E2C30"/>
    <w:rsid w:val="000E2D3A"/>
    <w:rsid w:val="000E2D4A"/>
    <w:rsid w:val="000E2E06"/>
    <w:rsid w:val="000E3626"/>
    <w:rsid w:val="000E38D5"/>
    <w:rsid w:val="000E3AEE"/>
    <w:rsid w:val="000E3B30"/>
    <w:rsid w:val="000E3D11"/>
    <w:rsid w:val="000E3DFC"/>
    <w:rsid w:val="000E450B"/>
    <w:rsid w:val="000E4529"/>
    <w:rsid w:val="000E4630"/>
    <w:rsid w:val="000E475B"/>
    <w:rsid w:val="000E485A"/>
    <w:rsid w:val="000E4B82"/>
    <w:rsid w:val="000E4E14"/>
    <w:rsid w:val="000E518C"/>
    <w:rsid w:val="000E519E"/>
    <w:rsid w:val="000E51BA"/>
    <w:rsid w:val="000E5614"/>
    <w:rsid w:val="000E565F"/>
    <w:rsid w:val="000E571F"/>
    <w:rsid w:val="000E575B"/>
    <w:rsid w:val="000E57A8"/>
    <w:rsid w:val="000E5859"/>
    <w:rsid w:val="000E5B7A"/>
    <w:rsid w:val="000E5D00"/>
    <w:rsid w:val="000E5DAA"/>
    <w:rsid w:val="000E6092"/>
    <w:rsid w:val="000E6199"/>
    <w:rsid w:val="000E6595"/>
    <w:rsid w:val="000E6AA8"/>
    <w:rsid w:val="000E6B5C"/>
    <w:rsid w:val="000E6CF9"/>
    <w:rsid w:val="000E6E7D"/>
    <w:rsid w:val="000E71C1"/>
    <w:rsid w:val="000E71D6"/>
    <w:rsid w:val="000E76B2"/>
    <w:rsid w:val="000E7789"/>
    <w:rsid w:val="000E77D2"/>
    <w:rsid w:val="000E7D40"/>
    <w:rsid w:val="000F0022"/>
    <w:rsid w:val="000F03F7"/>
    <w:rsid w:val="000F04E8"/>
    <w:rsid w:val="000F0783"/>
    <w:rsid w:val="000F085F"/>
    <w:rsid w:val="000F0D2D"/>
    <w:rsid w:val="000F112E"/>
    <w:rsid w:val="000F136C"/>
    <w:rsid w:val="000F14D9"/>
    <w:rsid w:val="000F1B79"/>
    <w:rsid w:val="000F1D36"/>
    <w:rsid w:val="000F1F7E"/>
    <w:rsid w:val="000F1F97"/>
    <w:rsid w:val="000F1FFE"/>
    <w:rsid w:val="000F20D0"/>
    <w:rsid w:val="000F2190"/>
    <w:rsid w:val="000F24C0"/>
    <w:rsid w:val="000F2659"/>
    <w:rsid w:val="000F2C1A"/>
    <w:rsid w:val="000F2C25"/>
    <w:rsid w:val="000F2D67"/>
    <w:rsid w:val="000F2D80"/>
    <w:rsid w:val="000F2F89"/>
    <w:rsid w:val="000F3238"/>
    <w:rsid w:val="000F350F"/>
    <w:rsid w:val="000F40F2"/>
    <w:rsid w:val="000F41EB"/>
    <w:rsid w:val="000F42AB"/>
    <w:rsid w:val="000F4444"/>
    <w:rsid w:val="000F456D"/>
    <w:rsid w:val="000F45B4"/>
    <w:rsid w:val="000F4880"/>
    <w:rsid w:val="000F4933"/>
    <w:rsid w:val="000F498E"/>
    <w:rsid w:val="000F4CCA"/>
    <w:rsid w:val="000F4FB8"/>
    <w:rsid w:val="000F5053"/>
    <w:rsid w:val="000F50DC"/>
    <w:rsid w:val="000F5150"/>
    <w:rsid w:val="000F5287"/>
    <w:rsid w:val="000F5358"/>
    <w:rsid w:val="000F5B02"/>
    <w:rsid w:val="000F5B67"/>
    <w:rsid w:val="000F5BB8"/>
    <w:rsid w:val="000F5D4D"/>
    <w:rsid w:val="000F5DA5"/>
    <w:rsid w:val="000F5FB3"/>
    <w:rsid w:val="000F613A"/>
    <w:rsid w:val="000F6329"/>
    <w:rsid w:val="000F64EC"/>
    <w:rsid w:val="000F6519"/>
    <w:rsid w:val="000F6678"/>
    <w:rsid w:val="000F6700"/>
    <w:rsid w:val="000F692B"/>
    <w:rsid w:val="000F6986"/>
    <w:rsid w:val="000F7362"/>
    <w:rsid w:val="000F76A5"/>
    <w:rsid w:val="000F784B"/>
    <w:rsid w:val="000F795C"/>
    <w:rsid w:val="000F7B09"/>
    <w:rsid w:val="000F7DCB"/>
    <w:rsid w:val="000F7E74"/>
    <w:rsid w:val="00100018"/>
    <w:rsid w:val="00100134"/>
    <w:rsid w:val="0010039C"/>
    <w:rsid w:val="0010080E"/>
    <w:rsid w:val="0010081A"/>
    <w:rsid w:val="0010089C"/>
    <w:rsid w:val="00100A36"/>
    <w:rsid w:val="00100A71"/>
    <w:rsid w:val="00100FCA"/>
    <w:rsid w:val="00101351"/>
    <w:rsid w:val="0010138D"/>
    <w:rsid w:val="001015B8"/>
    <w:rsid w:val="00101805"/>
    <w:rsid w:val="00101C0A"/>
    <w:rsid w:val="00101F95"/>
    <w:rsid w:val="00102016"/>
    <w:rsid w:val="001025FB"/>
    <w:rsid w:val="0010291B"/>
    <w:rsid w:val="001029E9"/>
    <w:rsid w:val="00102A0C"/>
    <w:rsid w:val="00102D8D"/>
    <w:rsid w:val="001030A1"/>
    <w:rsid w:val="00103204"/>
    <w:rsid w:val="00103437"/>
    <w:rsid w:val="001034CC"/>
    <w:rsid w:val="0010354D"/>
    <w:rsid w:val="001037D1"/>
    <w:rsid w:val="00103C3E"/>
    <w:rsid w:val="001043CA"/>
    <w:rsid w:val="00104556"/>
    <w:rsid w:val="001045A8"/>
    <w:rsid w:val="0010468F"/>
    <w:rsid w:val="00104786"/>
    <w:rsid w:val="001047B8"/>
    <w:rsid w:val="00104B27"/>
    <w:rsid w:val="00104B7F"/>
    <w:rsid w:val="00105240"/>
    <w:rsid w:val="001058D5"/>
    <w:rsid w:val="0010590B"/>
    <w:rsid w:val="00105BAD"/>
    <w:rsid w:val="00105D38"/>
    <w:rsid w:val="00105E55"/>
    <w:rsid w:val="00106215"/>
    <w:rsid w:val="0010648E"/>
    <w:rsid w:val="0010669B"/>
    <w:rsid w:val="001066F9"/>
    <w:rsid w:val="001068A4"/>
    <w:rsid w:val="00106B9A"/>
    <w:rsid w:val="00106D2A"/>
    <w:rsid w:val="00106E99"/>
    <w:rsid w:val="00107110"/>
    <w:rsid w:val="0010712E"/>
    <w:rsid w:val="001071F8"/>
    <w:rsid w:val="001072BC"/>
    <w:rsid w:val="0010792D"/>
    <w:rsid w:val="001079CF"/>
    <w:rsid w:val="00107A80"/>
    <w:rsid w:val="00107BF8"/>
    <w:rsid w:val="00107C38"/>
    <w:rsid w:val="00107C5F"/>
    <w:rsid w:val="0011003F"/>
    <w:rsid w:val="001102EE"/>
    <w:rsid w:val="001103A2"/>
    <w:rsid w:val="0011045A"/>
    <w:rsid w:val="00110A3A"/>
    <w:rsid w:val="00110A3C"/>
    <w:rsid w:val="00110BF1"/>
    <w:rsid w:val="001114DD"/>
    <w:rsid w:val="00111535"/>
    <w:rsid w:val="00111A2C"/>
    <w:rsid w:val="00111E52"/>
    <w:rsid w:val="00112131"/>
    <w:rsid w:val="0011239B"/>
    <w:rsid w:val="001127A2"/>
    <w:rsid w:val="00112A73"/>
    <w:rsid w:val="00112D90"/>
    <w:rsid w:val="00112F02"/>
    <w:rsid w:val="001130E2"/>
    <w:rsid w:val="001132A8"/>
    <w:rsid w:val="001133D9"/>
    <w:rsid w:val="001134F2"/>
    <w:rsid w:val="00113521"/>
    <w:rsid w:val="00113AB2"/>
    <w:rsid w:val="00113B7A"/>
    <w:rsid w:val="00113ED6"/>
    <w:rsid w:val="0011412F"/>
    <w:rsid w:val="00114171"/>
    <w:rsid w:val="00114908"/>
    <w:rsid w:val="00114A21"/>
    <w:rsid w:val="00114B99"/>
    <w:rsid w:val="00114D16"/>
    <w:rsid w:val="00114D67"/>
    <w:rsid w:val="001151E1"/>
    <w:rsid w:val="00115251"/>
    <w:rsid w:val="00115516"/>
    <w:rsid w:val="00115716"/>
    <w:rsid w:val="00115763"/>
    <w:rsid w:val="00115857"/>
    <w:rsid w:val="00115894"/>
    <w:rsid w:val="00115A74"/>
    <w:rsid w:val="00115D69"/>
    <w:rsid w:val="0011612D"/>
    <w:rsid w:val="00116175"/>
    <w:rsid w:val="001166C1"/>
    <w:rsid w:val="00116DA0"/>
    <w:rsid w:val="00116EE3"/>
    <w:rsid w:val="001173F2"/>
    <w:rsid w:val="001175C9"/>
    <w:rsid w:val="0011767C"/>
    <w:rsid w:val="00117909"/>
    <w:rsid w:val="001179CA"/>
    <w:rsid w:val="00117A2B"/>
    <w:rsid w:val="00117BC1"/>
    <w:rsid w:val="00117CCC"/>
    <w:rsid w:val="00117CE3"/>
    <w:rsid w:val="00120044"/>
    <w:rsid w:val="0012050D"/>
    <w:rsid w:val="00120515"/>
    <w:rsid w:val="0012069A"/>
    <w:rsid w:val="0012076B"/>
    <w:rsid w:val="001207A7"/>
    <w:rsid w:val="0012087C"/>
    <w:rsid w:val="00120B62"/>
    <w:rsid w:val="00120CA2"/>
    <w:rsid w:val="00121180"/>
    <w:rsid w:val="0012181F"/>
    <w:rsid w:val="00121908"/>
    <w:rsid w:val="0012197C"/>
    <w:rsid w:val="00121A7D"/>
    <w:rsid w:val="00121D77"/>
    <w:rsid w:val="0012221B"/>
    <w:rsid w:val="0012235E"/>
    <w:rsid w:val="00122384"/>
    <w:rsid w:val="001226ED"/>
    <w:rsid w:val="00122974"/>
    <w:rsid w:val="00122A63"/>
    <w:rsid w:val="00122AF0"/>
    <w:rsid w:val="00122FEC"/>
    <w:rsid w:val="001230EA"/>
    <w:rsid w:val="00123386"/>
    <w:rsid w:val="0012344E"/>
    <w:rsid w:val="001234CC"/>
    <w:rsid w:val="00123C62"/>
    <w:rsid w:val="00123D4F"/>
    <w:rsid w:val="00123DF4"/>
    <w:rsid w:val="00123F4B"/>
    <w:rsid w:val="0012425E"/>
    <w:rsid w:val="0012455F"/>
    <w:rsid w:val="0012459D"/>
    <w:rsid w:val="0012462B"/>
    <w:rsid w:val="001246C2"/>
    <w:rsid w:val="00124790"/>
    <w:rsid w:val="0012489B"/>
    <w:rsid w:val="00124A35"/>
    <w:rsid w:val="00125451"/>
    <w:rsid w:val="00125667"/>
    <w:rsid w:val="001259F3"/>
    <w:rsid w:val="00125A1B"/>
    <w:rsid w:val="00125AA4"/>
    <w:rsid w:val="00125AC2"/>
    <w:rsid w:val="001264E8"/>
    <w:rsid w:val="0012660E"/>
    <w:rsid w:val="00126834"/>
    <w:rsid w:val="00126924"/>
    <w:rsid w:val="00126B4A"/>
    <w:rsid w:val="00126D92"/>
    <w:rsid w:val="00127102"/>
    <w:rsid w:val="00127188"/>
    <w:rsid w:val="00127398"/>
    <w:rsid w:val="00127400"/>
    <w:rsid w:val="00127439"/>
    <w:rsid w:val="00127583"/>
    <w:rsid w:val="001275DC"/>
    <w:rsid w:val="0012773A"/>
    <w:rsid w:val="001278AC"/>
    <w:rsid w:val="00127C80"/>
    <w:rsid w:val="00130003"/>
    <w:rsid w:val="0013003C"/>
    <w:rsid w:val="001303D6"/>
    <w:rsid w:val="001304D4"/>
    <w:rsid w:val="00130507"/>
    <w:rsid w:val="00130530"/>
    <w:rsid w:val="00130877"/>
    <w:rsid w:val="001309D7"/>
    <w:rsid w:val="00130B1B"/>
    <w:rsid w:val="0013129D"/>
    <w:rsid w:val="0013151A"/>
    <w:rsid w:val="001315F5"/>
    <w:rsid w:val="00131827"/>
    <w:rsid w:val="00131866"/>
    <w:rsid w:val="00131ACE"/>
    <w:rsid w:val="00131B40"/>
    <w:rsid w:val="00131C2A"/>
    <w:rsid w:val="00131D20"/>
    <w:rsid w:val="00131FAD"/>
    <w:rsid w:val="001320FB"/>
    <w:rsid w:val="001321BF"/>
    <w:rsid w:val="00132413"/>
    <w:rsid w:val="00132522"/>
    <w:rsid w:val="00132A1E"/>
    <w:rsid w:val="00132A9F"/>
    <w:rsid w:val="00132E49"/>
    <w:rsid w:val="00132E9F"/>
    <w:rsid w:val="00132F62"/>
    <w:rsid w:val="00133260"/>
    <w:rsid w:val="001332A3"/>
    <w:rsid w:val="001332E4"/>
    <w:rsid w:val="001334C2"/>
    <w:rsid w:val="00133524"/>
    <w:rsid w:val="001339D3"/>
    <w:rsid w:val="00133A94"/>
    <w:rsid w:val="00133AB9"/>
    <w:rsid w:val="00133C4C"/>
    <w:rsid w:val="00133E3C"/>
    <w:rsid w:val="00134230"/>
    <w:rsid w:val="001342E6"/>
    <w:rsid w:val="00134312"/>
    <w:rsid w:val="0013439F"/>
    <w:rsid w:val="0013454B"/>
    <w:rsid w:val="001345DD"/>
    <w:rsid w:val="00134799"/>
    <w:rsid w:val="00134A4A"/>
    <w:rsid w:val="00134D1C"/>
    <w:rsid w:val="0013505C"/>
    <w:rsid w:val="00135394"/>
    <w:rsid w:val="00135462"/>
    <w:rsid w:val="00135593"/>
    <w:rsid w:val="00135A88"/>
    <w:rsid w:val="00135BA1"/>
    <w:rsid w:val="00135BF5"/>
    <w:rsid w:val="00135ECC"/>
    <w:rsid w:val="0013614B"/>
    <w:rsid w:val="001361EA"/>
    <w:rsid w:val="00136389"/>
    <w:rsid w:val="00136397"/>
    <w:rsid w:val="001364A5"/>
    <w:rsid w:val="0013654F"/>
    <w:rsid w:val="001365F2"/>
    <w:rsid w:val="00136C1C"/>
    <w:rsid w:val="00136C22"/>
    <w:rsid w:val="00136EB5"/>
    <w:rsid w:val="00136F5A"/>
    <w:rsid w:val="00136FAF"/>
    <w:rsid w:val="00136FB8"/>
    <w:rsid w:val="001374BC"/>
    <w:rsid w:val="00137642"/>
    <w:rsid w:val="00137829"/>
    <w:rsid w:val="001379CE"/>
    <w:rsid w:val="00137B27"/>
    <w:rsid w:val="00137BEA"/>
    <w:rsid w:val="00137E87"/>
    <w:rsid w:val="0014006D"/>
    <w:rsid w:val="001402B3"/>
    <w:rsid w:val="001409EF"/>
    <w:rsid w:val="00140CDB"/>
    <w:rsid w:val="00140CFD"/>
    <w:rsid w:val="001416A1"/>
    <w:rsid w:val="00141D06"/>
    <w:rsid w:val="00141EDB"/>
    <w:rsid w:val="0014246A"/>
    <w:rsid w:val="001425AC"/>
    <w:rsid w:val="001426D8"/>
    <w:rsid w:val="0014290F"/>
    <w:rsid w:val="001429DB"/>
    <w:rsid w:val="00142AEE"/>
    <w:rsid w:val="00142B70"/>
    <w:rsid w:val="00142BC8"/>
    <w:rsid w:val="00142D52"/>
    <w:rsid w:val="00142E26"/>
    <w:rsid w:val="0014343D"/>
    <w:rsid w:val="00143556"/>
    <w:rsid w:val="001437D9"/>
    <w:rsid w:val="00143A3E"/>
    <w:rsid w:val="00143D61"/>
    <w:rsid w:val="00143EA8"/>
    <w:rsid w:val="00144104"/>
    <w:rsid w:val="0014490A"/>
    <w:rsid w:val="001449A4"/>
    <w:rsid w:val="00144A8F"/>
    <w:rsid w:val="00144C3A"/>
    <w:rsid w:val="001452EC"/>
    <w:rsid w:val="0014535D"/>
    <w:rsid w:val="00145365"/>
    <w:rsid w:val="001453DD"/>
    <w:rsid w:val="00145EC5"/>
    <w:rsid w:val="00146201"/>
    <w:rsid w:val="001462D9"/>
    <w:rsid w:val="001463D6"/>
    <w:rsid w:val="0014665D"/>
    <w:rsid w:val="00146E28"/>
    <w:rsid w:val="00146F18"/>
    <w:rsid w:val="00147188"/>
    <w:rsid w:val="0014782D"/>
    <w:rsid w:val="001478E4"/>
    <w:rsid w:val="00147B25"/>
    <w:rsid w:val="00147C3D"/>
    <w:rsid w:val="00147C7B"/>
    <w:rsid w:val="00147F82"/>
    <w:rsid w:val="00147F9C"/>
    <w:rsid w:val="00150115"/>
    <w:rsid w:val="0015029A"/>
    <w:rsid w:val="00150409"/>
    <w:rsid w:val="0015074C"/>
    <w:rsid w:val="00150827"/>
    <w:rsid w:val="00150A98"/>
    <w:rsid w:val="00150B51"/>
    <w:rsid w:val="00150B6F"/>
    <w:rsid w:val="00150CE8"/>
    <w:rsid w:val="00150E04"/>
    <w:rsid w:val="00150E9E"/>
    <w:rsid w:val="00150F43"/>
    <w:rsid w:val="00150FD2"/>
    <w:rsid w:val="00151078"/>
    <w:rsid w:val="001512A1"/>
    <w:rsid w:val="0015156C"/>
    <w:rsid w:val="0015176A"/>
    <w:rsid w:val="00151918"/>
    <w:rsid w:val="00151B9A"/>
    <w:rsid w:val="00151BF0"/>
    <w:rsid w:val="00152465"/>
    <w:rsid w:val="00152C3C"/>
    <w:rsid w:val="00152CEE"/>
    <w:rsid w:val="00153350"/>
    <w:rsid w:val="001536EE"/>
    <w:rsid w:val="001539D6"/>
    <w:rsid w:val="00153CCB"/>
    <w:rsid w:val="00153E03"/>
    <w:rsid w:val="00153ED9"/>
    <w:rsid w:val="001540A2"/>
    <w:rsid w:val="001542A4"/>
    <w:rsid w:val="0015452B"/>
    <w:rsid w:val="0015462E"/>
    <w:rsid w:val="00154820"/>
    <w:rsid w:val="0015483A"/>
    <w:rsid w:val="0015483E"/>
    <w:rsid w:val="00154A1F"/>
    <w:rsid w:val="00154A2F"/>
    <w:rsid w:val="00154E30"/>
    <w:rsid w:val="00154F02"/>
    <w:rsid w:val="00155113"/>
    <w:rsid w:val="00155177"/>
    <w:rsid w:val="00155701"/>
    <w:rsid w:val="00155763"/>
    <w:rsid w:val="001557D2"/>
    <w:rsid w:val="001558B2"/>
    <w:rsid w:val="001559A4"/>
    <w:rsid w:val="001559A9"/>
    <w:rsid w:val="001559D0"/>
    <w:rsid w:val="001559D4"/>
    <w:rsid w:val="00155AA5"/>
    <w:rsid w:val="00155AA6"/>
    <w:rsid w:val="00155AF9"/>
    <w:rsid w:val="00155C91"/>
    <w:rsid w:val="00155CB9"/>
    <w:rsid w:val="00155F38"/>
    <w:rsid w:val="001560DB"/>
    <w:rsid w:val="0015663A"/>
    <w:rsid w:val="00156CA7"/>
    <w:rsid w:val="00156D0B"/>
    <w:rsid w:val="00156DCD"/>
    <w:rsid w:val="00156F48"/>
    <w:rsid w:val="00156F79"/>
    <w:rsid w:val="00156FB8"/>
    <w:rsid w:val="001570C2"/>
    <w:rsid w:val="00157383"/>
    <w:rsid w:val="0015752F"/>
    <w:rsid w:val="0015754A"/>
    <w:rsid w:val="00157D5E"/>
    <w:rsid w:val="00157FEF"/>
    <w:rsid w:val="00160299"/>
    <w:rsid w:val="001602C5"/>
    <w:rsid w:val="00160409"/>
    <w:rsid w:val="00160539"/>
    <w:rsid w:val="001608DB"/>
    <w:rsid w:val="00160927"/>
    <w:rsid w:val="001609B4"/>
    <w:rsid w:val="00160C03"/>
    <w:rsid w:val="00160C2B"/>
    <w:rsid w:val="00160CDD"/>
    <w:rsid w:val="00160EC5"/>
    <w:rsid w:val="00160F8C"/>
    <w:rsid w:val="0016116D"/>
    <w:rsid w:val="00161650"/>
    <w:rsid w:val="0016173A"/>
    <w:rsid w:val="001618AC"/>
    <w:rsid w:val="001618C8"/>
    <w:rsid w:val="0016205E"/>
    <w:rsid w:val="0016240B"/>
    <w:rsid w:val="00162565"/>
    <w:rsid w:val="001625E1"/>
    <w:rsid w:val="00162965"/>
    <w:rsid w:val="00162D12"/>
    <w:rsid w:val="00163036"/>
    <w:rsid w:val="001630A9"/>
    <w:rsid w:val="0016320E"/>
    <w:rsid w:val="00163212"/>
    <w:rsid w:val="0016325D"/>
    <w:rsid w:val="00163441"/>
    <w:rsid w:val="0016344E"/>
    <w:rsid w:val="00163689"/>
    <w:rsid w:val="001636DE"/>
    <w:rsid w:val="00163791"/>
    <w:rsid w:val="0016389F"/>
    <w:rsid w:val="001638BD"/>
    <w:rsid w:val="00163F97"/>
    <w:rsid w:val="00164302"/>
    <w:rsid w:val="001643C3"/>
    <w:rsid w:val="001644D3"/>
    <w:rsid w:val="0016454D"/>
    <w:rsid w:val="001646A1"/>
    <w:rsid w:val="00164786"/>
    <w:rsid w:val="00164A14"/>
    <w:rsid w:val="00164C28"/>
    <w:rsid w:val="00164DCC"/>
    <w:rsid w:val="00164E93"/>
    <w:rsid w:val="00164FF9"/>
    <w:rsid w:val="0016532D"/>
    <w:rsid w:val="00165333"/>
    <w:rsid w:val="00165530"/>
    <w:rsid w:val="00165766"/>
    <w:rsid w:val="001659C4"/>
    <w:rsid w:val="00165AD0"/>
    <w:rsid w:val="00165B6F"/>
    <w:rsid w:val="0016613A"/>
    <w:rsid w:val="0016643F"/>
    <w:rsid w:val="001664F5"/>
    <w:rsid w:val="00166529"/>
    <w:rsid w:val="00166945"/>
    <w:rsid w:val="00166ABD"/>
    <w:rsid w:val="00166FC0"/>
    <w:rsid w:val="00167110"/>
    <w:rsid w:val="0016740B"/>
    <w:rsid w:val="0016750F"/>
    <w:rsid w:val="001676BB"/>
    <w:rsid w:val="0016771F"/>
    <w:rsid w:val="001678EF"/>
    <w:rsid w:val="00167989"/>
    <w:rsid w:val="00167E54"/>
    <w:rsid w:val="00167F4D"/>
    <w:rsid w:val="00167F79"/>
    <w:rsid w:val="00167FDB"/>
    <w:rsid w:val="00170033"/>
    <w:rsid w:val="001702E8"/>
    <w:rsid w:val="00170330"/>
    <w:rsid w:val="00170447"/>
    <w:rsid w:val="001708BE"/>
    <w:rsid w:val="001708EA"/>
    <w:rsid w:val="001709FE"/>
    <w:rsid w:val="00170CA0"/>
    <w:rsid w:val="00170E71"/>
    <w:rsid w:val="001711C6"/>
    <w:rsid w:val="0017147F"/>
    <w:rsid w:val="00171723"/>
    <w:rsid w:val="00171D5A"/>
    <w:rsid w:val="00171FE3"/>
    <w:rsid w:val="00172177"/>
    <w:rsid w:val="00172186"/>
    <w:rsid w:val="0017219C"/>
    <w:rsid w:val="001723AF"/>
    <w:rsid w:val="00172AB3"/>
    <w:rsid w:val="00172CAA"/>
    <w:rsid w:val="00172EAA"/>
    <w:rsid w:val="00172FB0"/>
    <w:rsid w:val="00173036"/>
    <w:rsid w:val="001731E9"/>
    <w:rsid w:val="001731F0"/>
    <w:rsid w:val="001735E9"/>
    <w:rsid w:val="0017399E"/>
    <w:rsid w:val="00173A3F"/>
    <w:rsid w:val="00173D09"/>
    <w:rsid w:val="00173DF9"/>
    <w:rsid w:val="001743DB"/>
    <w:rsid w:val="0017457F"/>
    <w:rsid w:val="001745BF"/>
    <w:rsid w:val="001747FA"/>
    <w:rsid w:val="00174A29"/>
    <w:rsid w:val="00174A41"/>
    <w:rsid w:val="00174A4D"/>
    <w:rsid w:val="00174C6C"/>
    <w:rsid w:val="00174D70"/>
    <w:rsid w:val="00174E1F"/>
    <w:rsid w:val="00174F05"/>
    <w:rsid w:val="00174F14"/>
    <w:rsid w:val="001751B5"/>
    <w:rsid w:val="0017527B"/>
    <w:rsid w:val="0017538E"/>
    <w:rsid w:val="00175BF8"/>
    <w:rsid w:val="00175CB0"/>
    <w:rsid w:val="00175CED"/>
    <w:rsid w:val="00175D30"/>
    <w:rsid w:val="00175F00"/>
    <w:rsid w:val="00176088"/>
    <w:rsid w:val="0017613F"/>
    <w:rsid w:val="0017633C"/>
    <w:rsid w:val="001768E6"/>
    <w:rsid w:val="001768EF"/>
    <w:rsid w:val="001769CA"/>
    <w:rsid w:val="00176A0E"/>
    <w:rsid w:val="00176A4C"/>
    <w:rsid w:val="00176BC2"/>
    <w:rsid w:val="00176CDC"/>
    <w:rsid w:val="0017700A"/>
    <w:rsid w:val="001771F1"/>
    <w:rsid w:val="00177235"/>
    <w:rsid w:val="00177306"/>
    <w:rsid w:val="0017731C"/>
    <w:rsid w:val="00177567"/>
    <w:rsid w:val="00177976"/>
    <w:rsid w:val="0017799E"/>
    <w:rsid w:val="00177E16"/>
    <w:rsid w:val="00177F42"/>
    <w:rsid w:val="00177FEF"/>
    <w:rsid w:val="00180074"/>
    <w:rsid w:val="001800AC"/>
    <w:rsid w:val="00180307"/>
    <w:rsid w:val="00180586"/>
    <w:rsid w:val="0018067C"/>
    <w:rsid w:val="001808B8"/>
    <w:rsid w:val="00180C01"/>
    <w:rsid w:val="00180DB0"/>
    <w:rsid w:val="00180F06"/>
    <w:rsid w:val="00180F4E"/>
    <w:rsid w:val="00180FD4"/>
    <w:rsid w:val="001811EA"/>
    <w:rsid w:val="00181421"/>
    <w:rsid w:val="0018172F"/>
    <w:rsid w:val="00181948"/>
    <w:rsid w:val="00181BD7"/>
    <w:rsid w:val="00181C06"/>
    <w:rsid w:val="00181CF9"/>
    <w:rsid w:val="00181E35"/>
    <w:rsid w:val="00181ECC"/>
    <w:rsid w:val="00182066"/>
    <w:rsid w:val="0018212C"/>
    <w:rsid w:val="00182139"/>
    <w:rsid w:val="0018214D"/>
    <w:rsid w:val="0018248B"/>
    <w:rsid w:val="0018280D"/>
    <w:rsid w:val="00182A28"/>
    <w:rsid w:val="00182CDE"/>
    <w:rsid w:val="00182D0A"/>
    <w:rsid w:val="00182F2D"/>
    <w:rsid w:val="0018330E"/>
    <w:rsid w:val="001835C2"/>
    <w:rsid w:val="001838BF"/>
    <w:rsid w:val="00183908"/>
    <w:rsid w:val="0018393C"/>
    <w:rsid w:val="00183BF0"/>
    <w:rsid w:val="00183C49"/>
    <w:rsid w:val="00183CA4"/>
    <w:rsid w:val="00184237"/>
    <w:rsid w:val="001844DD"/>
    <w:rsid w:val="00184562"/>
    <w:rsid w:val="00184574"/>
    <w:rsid w:val="00184808"/>
    <w:rsid w:val="0018483B"/>
    <w:rsid w:val="00184868"/>
    <w:rsid w:val="00184C77"/>
    <w:rsid w:val="00184C81"/>
    <w:rsid w:val="00184DA7"/>
    <w:rsid w:val="00184F72"/>
    <w:rsid w:val="00185044"/>
    <w:rsid w:val="00185186"/>
    <w:rsid w:val="00185511"/>
    <w:rsid w:val="00185892"/>
    <w:rsid w:val="001858B2"/>
    <w:rsid w:val="0018609F"/>
    <w:rsid w:val="0018627A"/>
    <w:rsid w:val="00186334"/>
    <w:rsid w:val="001867A7"/>
    <w:rsid w:val="0018694B"/>
    <w:rsid w:val="00186958"/>
    <w:rsid w:val="00186AF8"/>
    <w:rsid w:val="00186C87"/>
    <w:rsid w:val="0018767F"/>
    <w:rsid w:val="00187BCE"/>
    <w:rsid w:val="00187C7F"/>
    <w:rsid w:val="00187C8C"/>
    <w:rsid w:val="00187D2C"/>
    <w:rsid w:val="00187E08"/>
    <w:rsid w:val="00187E88"/>
    <w:rsid w:val="00187EEA"/>
    <w:rsid w:val="00190509"/>
    <w:rsid w:val="001907D0"/>
    <w:rsid w:val="001908FE"/>
    <w:rsid w:val="00190A58"/>
    <w:rsid w:val="00190B74"/>
    <w:rsid w:val="0019113A"/>
    <w:rsid w:val="00191149"/>
    <w:rsid w:val="001911D8"/>
    <w:rsid w:val="001914E5"/>
    <w:rsid w:val="0019155E"/>
    <w:rsid w:val="001916D1"/>
    <w:rsid w:val="00191864"/>
    <w:rsid w:val="0019216D"/>
    <w:rsid w:val="00192316"/>
    <w:rsid w:val="0019233A"/>
    <w:rsid w:val="001928CE"/>
    <w:rsid w:val="001928F7"/>
    <w:rsid w:val="0019293B"/>
    <w:rsid w:val="00192C44"/>
    <w:rsid w:val="00192EC8"/>
    <w:rsid w:val="00192F10"/>
    <w:rsid w:val="00192F24"/>
    <w:rsid w:val="00192F7C"/>
    <w:rsid w:val="001931FC"/>
    <w:rsid w:val="00193284"/>
    <w:rsid w:val="001934B4"/>
    <w:rsid w:val="0019353C"/>
    <w:rsid w:val="001935EF"/>
    <w:rsid w:val="00193823"/>
    <w:rsid w:val="00193ACF"/>
    <w:rsid w:val="00193AE0"/>
    <w:rsid w:val="00193B32"/>
    <w:rsid w:val="00193B3B"/>
    <w:rsid w:val="00193BC6"/>
    <w:rsid w:val="00193D16"/>
    <w:rsid w:val="00193EC2"/>
    <w:rsid w:val="00193FE8"/>
    <w:rsid w:val="0019414C"/>
    <w:rsid w:val="00194365"/>
    <w:rsid w:val="00194957"/>
    <w:rsid w:val="00194A2E"/>
    <w:rsid w:val="00194B85"/>
    <w:rsid w:val="00194E1E"/>
    <w:rsid w:val="00194E79"/>
    <w:rsid w:val="00195051"/>
    <w:rsid w:val="001951A6"/>
    <w:rsid w:val="0019543F"/>
    <w:rsid w:val="0019544C"/>
    <w:rsid w:val="0019570B"/>
    <w:rsid w:val="00195962"/>
    <w:rsid w:val="00195A24"/>
    <w:rsid w:val="00195BE4"/>
    <w:rsid w:val="00195DC0"/>
    <w:rsid w:val="00195F18"/>
    <w:rsid w:val="00196160"/>
    <w:rsid w:val="001961EC"/>
    <w:rsid w:val="00196215"/>
    <w:rsid w:val="001963DC"/>
    <w:rsid w:val="00196453"/>
    <w:rsid w:val="001968CB"/>
    <w:rsid w:val="00196992"/>
    <w:rsid w:val="00196B79"/>
    <w:rsid w:val="00196DB6"/>
    <w:rsid w:val="001972D7"/>
    <w:rsid w:val="00197309"/>
    <w:rsid w:val="001975A0"/>
    <w:rsid w:val="001975C8"/>
    <w:rsid w:val="00197B89"/>
    <w:rsid w:val="00197B93"/>
    <w:rsid w:val="00197DB2"/>
    <w:rsid w:val="00197F85"/>
    <w:rsid w:val="001A0328"/>
    <w:rsid w:val="001A036F"/>
    <w:rsid w:val="001A03EC"/>
    <w:rsid w:val="001A04E8"/>
    <w:rsid w:val="001A05B7"/>
    <w:rsid w:val="001A05F7"/>
    <w:rsid w:val="001A06F4"/>
    <w:rsid w:val="001A0AB5"/>
    <w:rsid w:val="001A0B51"/>
    <w:rsid w:val="001A0C4D"/>
    <w:rsid w:val="001A0D28"/>
    <w:rsid w:val="001A0E96"/>
    <w:rsid w:val="001A0EA8"/>
    <w:rsid w:val="001A1272"/>
    <w:rsid w:val="001A1399"/>
    <w:rsid w:val="001A1AF0"/>
    <w:rsid w:val="001A1CDB"/>
    <w:rsid w:val="001A2049"/>
    <w:rsid w:val="001A241C"/>
    <w:rsid w:val="001A2691"/>
    <w:rsid w:val="001A2EC9"/>
    <w:rsid w:val="001A3247"/>
    <w:rsid w:val="001A3320"/>
    <w:rsid w:val="001A3501"/>
    <w:rsid w:val="001A360F"/>
    <w:rsid w:val="001A3685"/>
    <w:rsid w:val="001A3DBE"/>
    <w:rsid w:val="001A403C"/>
    <w:rsid w:val="001A4093"/>
    <w:rsid w:val="001A42BF"/>
    <w:rsid w:val="001A43BE"/>
    <w:rsid w:val="001A45C5"/>
    <w:rsid w:val="001A4631"/>
    <w:rsid w:val="001A481D"/>
    <w:rsid w:val="001A4B9A"/>
    <w:rsid w:val="001A4C75"/>
    <w:rsid w:val="001A4D0E"/>
    <w:rsid w:val="001A5070"/>
    <w:rsid w:val="001A5302"/>
    <w:rsid w:val="001A5942"/>
    <w:rsid w:val="001A5A63"/>
    <w:rsid w:val="001A5B77"/>
    <w:rsid w:val="001A5BF7"/>
    <w:rsid w:val="001A61AC"/>
    <w:rsid w:val="001A6321"/>
    <w:rsid w:val="001A63EA"/>
    <w:rsid w:val="001A674F"/>
    <w:rsid w:val="001A6FF0"/>
    <w:rsid w:val="001A7039"/>
    <w:rsid w:val="001A7329"/>
    <w:rsid w:val="001A73A7"/>
    <w:rsid w:val="001A73C1"/>
    <w:rsid w:val="001A7454"/>
    <w:rsid w:val="001A783A"/>
    <w:rsid w:val="001A78CE"/>
    <w:rsid w:val="001A7A48"/>
    <w:rsid w:val="001A7D1A"/>
    <w:rsid w:val="001A7D9B"/>
    <w:rsid w:val="001A7FBA"/>
    <w:rsid w:val="001B027C"/>
    <w:rsid w:val="001B0416"/>
    <w:rsid w:val="001B046F"/>
    <w:rsid w:val="001B064A"/>
    <w:rsid w:val="001B0684"/>
    <w:rsid w:val="001B07BA"/>
    <w:rsid w:val="001B085F"/>
    <w:rsid w:val="001B09BA"/>
    <w:rsid w:val="001B0CE6"/>
    <w:rsid w:val="001B1100"/>
    <w:rsid w:val="001B12BC"/>
    <w:rsid w:val="001B16DE"/>
    <w:rsid w:val="001B1A76"/>
    <w:rsid w:val="001B1B4C"/>
    <w:rsid w:val="001B1CFD"/>
    <w:rsid w:val="001B1D60"/>
    <w:rsid w:val="001B1E55"/>
    <w:rsid w:val="001B1E6D"/>
    <w:rsid w:val="001B1EBD"/>
    <w:rsid w:val="001B2293"/>
    <w:rsid w:val="001B2417"/>
    <w:rsid w:val="001B243A"/>
    <w:rsid w:val="001B289D"/>
    <w:rsid w:val="001B2AB6"/>
    <w:rsid w:val="001B2C8E"/>
    <w:rsid w:val="001B2DAF"/>
    <w:rsid w:val="001B2E28"/>
    <w:rsid w:val="001B328E"/>
    <w:rsid w:val="001B32BD"/>
    <w:rsid w:val="001B3486"/>
    <w:rsid w:val="001B348D"/>
    <w:rsid w:val="001B3529"/>
    <w:rsid w:val="001B3538"/>
    <w:rsid w:val="001B37E3"/>
    <w:rsid w:val="001B38B4"/>
    <w:rsid w:val="001B38DA"/>
    <w:rsid w:val="001B40B6"/>
    <w:rsid w:val="001B40E9"/>
    <w:rsid w:val="001B41D4"/>
    <w:rsid w:val="001B4289"/>
    <w:rsid w:val="001B4365"/>
    <w:rsid w:val="001B453A"/>
    <w:rsid w:val="001B4883"/>
    <w:rsid w:val="001B4A80"/>
    <w:rsid w:val="001B4C74"/>
    <w:rsid w:val="001B516A"/>
    <w:rsid w:val="001B528B"/>
    <w:rsid w:val="001B58A0"/>
    <w:rsid w:val="001B5A73"/>
    <w:rsid w:val="001B5EFB"/>
    <w:rsid w:val="001B5F00"/>
    <w:rsid w:val="001B5FFE"/>
    <w:rsid w:val="001B6037"/>
    <w:rsid w:val="001B6092"/>
    <w:rsid w:val="001B6343"/>
    <w:rsid w:val="001B6A42"/>
    <w:rsid w:val="001B6ACE"/>
    <w:rsid w:val="001B6CFB"/>
    <w:rsid w:val="001B6E21"/>
    <w:rsid w:val="001B6FD9"/>
    <w:rsid w:val="001B7198"/>
    <w:rsid w:val="001B73FC"/>
    <w:rsid w:val="001B74F8"/>
    <w:rsid w:val="001B77DA"/>
    <w:rsid w:val="001B790A"/>
    <w:rsid w:val="001B7972"/>
    <w:rsid w:val="001B7C09"/>
    <w:rsid w:val="001B7D8B"/>
    <w:rsid w:val="001C014A"/>
    <w:rsid w:val="001C0564"/>
    <w:rsid w:val="001C067A"/>
    <w:rsid w:val="001C084F"/>
    <w:rsid w:val="001C0854"/>
    <w:rsid w:val="001C0B18"/>
    <w:rsid w:val="001C0B92"/>
    <w:rsid w:val="001C10A0"/>
    <w:rsid w:val="001C16C9"/>
    <w:rsid w:val="001C16D3"/>
    <w:rsid w:val="001C18E2"/>
    <w:rsid w:val="001C1A16"/>
    <w:rsid w:val="001C1FB6"/>
    <w:rsid w:val="001C2177"/>
    <w:rsid w:val="001C2282"/>
    <w:rsid w:val="001C2342"/>
    <w:rsid w:val="001C2345"/>
    <w:rsid w:val="001C24B4"/>
    <w:rsid w:val="001C2C05"/>
    <w:rsid w:val="001C2C40"/>
    <w:rsid w:val="001C2FA2"/>
    <w:rsid w:val="001C31D5"/>
    <w:rsid w:val="001C3265"/>
    <w:rsid w:val="001C346A"/>
    <w:rsid w:val="001C3546"/>
    <w:rsid w:val="001C37E5"/>
    <w:rsid w:val="001C397B"/>
    <w:rsid w:val="001C3B0B"/>
    <w:rsid w:val="001C3E5B"/>
    <w:rsid w:val="001C4177"/>
    <w:rsid w:val="001C4237"/>
    <w:rsid w:val="001C4244"/>
    <w:rsid w:val="001C431D"/>
    <w:rsid w:val="001C4339"/>
    <w:rsid w:val="001C4348"/>
    <w:rsid w:val="001C4456"/>
    <w:rsid w:val="001C44CE"/>
    <w:rsid w:val="001C484C"/>
    <w:rsid w:val="001C4932"/>
    <w:rsid w:val="001C4C00"/>
    <w:rsid w:val="001C4C93"/>
    <w:rsid w:val="001C4DF1"/>
    <w:rsid w:val="001C5111"/>
    <w:rsid w:val="001C55DE"/>
    <w:rsid w:val="001C56F9"/>
    <w:rsid w:val="001C57FC"/>
    <w:rsid w:val="001C59C0"/>
    <w:rsid w:val="001C5F9D"/>
    <w:rsid w:val="001C6184"/>
    <w:rsid w:val="001C65B4"/>
    <w:rsid w:val="001C6696"/>
    <w:rsid w:val="001C679E"/>
    <w:rsid w:val="001C67A1"/>
    <w:rsid w:val="001C67A9"/>
    <w:rsid w:val="001C68CE"/>
    <w:rsid w:val="001C69A3"/>
    <w:rsid w:val="001C6BEA"/>
    <w:rsid w:val="001C6E9D"/>
    <w:rsid w:val="001C6E9F"/>
    <w:rsid w:val="001C6F94"/>
    <w:rsid w:val="001C71AB"/>
    <w:rsid w:val="001C72ED"/>
    <w:rsid w:val="001C7EE9"/>
    <w:rsid w:val="001C7FA8"/>
    <w:rsid w:val="001D00C2"/>
    <w:rsid w:val="001D0130"/>
    <w:rsid w:val="001D03EB"/>
    <w:rsid w:val="001D0419"/>
    <w:rsid w:val="001D05BE"/>
    <w:rsid w:val="001D06BE"/>
    <w:rsid w:val="001D06FF"/>
    <w:rsid w:val="001D0805"/>
    <w:rsid w:val="001D0EC8"/>
    <w:rsid w:val="001D0F91"/>
    <w:rsid w:val="001D0FA2"/>
    <w:rsid w:val="001D1789"/>
    <w:rsid w:val="001D1864"/>
    <w:rsid w:val="001D1AF5"/>
    <w:rsid w:val="001D1D82"/>
    <w:rsid w:val="001D1DCC"/>
    <w:rsid w:val="001D1DFC"/>
    <w:rsid w:val="001D1F91"/>
    <w:rsid w:val="001D224E"/>
    <w:rsid w:val="001D22C1"/>
    <w:rsid w:val="001D2574"/>
    <w:rsid w:val="001D25B7"/>
    <w:rsid w:val="001D2A31"/>
    <w:rsid w:val="001D2FFB"/>
    <w:rsid w:val="001D3014"/>
    <w:rsid w:val="001D31E5"/>
    <w:rsid w:val="001D33A1"/>
    <w:rsid w:val="001D3477"/>
    <w:rsid w:val="001D3603"/>
    <w:rsid w:val="001D3723"/>
    <w:rsid w:val="001D3B9F"/>
    <w:rsid w:val="001D3C82"/>
    <w:rsid w:val="001D3E14"/>
    <w:rsid w:val="001D3F42"/>
    <w:rsid w:val="001D413C"/>
    <w:rsid w:val="001D4443"/>
    <w:rsid w:val="001D45F6"/>
    <w:rsid w:val="001D4600"/>
    <w:rsid w:val="001D480A"/>
    <w:rsid w:val="001D486B"/>
    <w:rsid w:val="001D496F"/>
    <w:rsid w:val="001D49E5"/>
    <w:rsid w:val="001D4EAC"/>
    <w:rsid w:val="001D4F06"/>
    <w:rsid w:val="001D5705"/>
    <w:rsid w:val="001D5793"/>
    <w:rsid w:val="001D5804"/>
    <w:rsid w:val="001D5AF1"/>
    <w:rsid w:val="001D5B5D"/>
    <w:rsid w:val="001D60EB"/>
    <w:rsid w:val="001D6BD7"/>
    <w:rsid w:val="001D779F"/>
    <w:rsid w:val="001D7911"/>
    <w:rsid w:val="001D7D53"/>
    <w:rsid w:val="001D7ED1"/>
    <w:rsid w:val="001E0223"/>
    <w:rsid w:val="001E0495"/>
    <w:rsid w:val="001E08D2"/>
    <w:rsid w:val="001E0A34"/>
    <w:rsid w:val="001E0A98"/>
    <w:rsid w:val="001E0AF4"/>
    <w:rsid w:val="001E0C8E"/>
    <w:rsid w:val="001E0DD0"/>
    <w:rsid w:val="001E100A"/>
    <w:rsid w:val="001E15A7"/>
    <w:rsid w:val="001E15B4"/>
    <w:rsid w:val="001E1630"/>
    <w:rsid w:val="001E1AA7"/>
    <w:rsid w:val="001E1AB9"/>
    <w:rsid w:val="001E1D45"/>
    <w:rsid w:val="001E1DAB"/>
    <w:rsid w:val="001E203E"/>
    <w:rsid w:val="001E20B0"/>
    <w:rsid w:val="001E23B6"/>
    <w:rsid w:val="001E24F1"/>
    <w:rsid w:val="001E2725"/>
    <w:rsid w:val="001E2812"/>
    <w:rsid w:val="001E2A6B"/>
    <w:rsid w:val="001E2A83"/>
    <w:rsid w:val="001E2C44"/>
    <w:rsid w:val="001E2C5F"/>
    <w:rsid w:val="001E2CFF"/>
    <w:rsid w:val="001E2F02"/>
    <w:rsid w:val="001E2FC8"/>
    <w:rsid w:val="001E325F"/>
    <w:rsid w:val="001E36D1"/>
    <w:rsid w:val="001E39C5"/>
    <w:rsid w:val="001E39E9"/>
    <w:rsid w:val="001E39F8"/>
    <w:rsid w:val="001E3A8C"/>
    <w:rsid w:val="001E3B1F"/>
    <w:rsid w:val="001E401B"/>
    <w:rsid w:val="001E4098"/>
    <w:rsid w:val="001E429A"/>
    <w:rsid w:val="001E4441"/>
    <w:rsid w:val="001E4954"/>
    <w:rsid w:val="001E4BF6"/>
    <w:rsid w:val="001E4F2E"/>
    <w:rsid w:val="001E53AE"/>
    <w:rsid w:val="001E5652"/>
    <w:rsid w:val="001E5DDB"/>
    <w:rsid w:val="001E62EB"/>
    <w:rsid w:val="001E6375"/>
    <w:rsid w:val="001E639A"/>
    <w:rsid w:val="001E653A"/>
    <w:rsid w:val="001E656D"/>
    <w:rsid w:val="001E6575"/>
    <w:rsid w:val="001E6B18"/>
    <w:rsid w:val="001E6B8C"/>
    <w:rsid w:val="001E6C7C"/>
    <w:rsid w:val="001E6EF3"/>
    <w:rsid w:val="001E75B3"/>
    <w:rsid w:val="001E7A5C"/>
    <w:rsid w:val="001E7A9E"/>
    <w:rsid w:val="001E7DCD"/>
    <w:rsid w:val="001F00E9"/>
    <w:rsid w:val="001F00F7"/>
    <w:rsid w:val="001F033E"/>
    <w:rsid w:val="001F0513"/>
    <w:rsid w:val="001F06BA"/>
    <w:rsid w:val="001F0947"/>
    <w:rsid w:val="001F0999"/>
    <w:rsid w:val="001F0AC3"/>
    <w:rsid w:val="001F0C52"/>
    <w:rsid w:val="001F0CEE"/>
    <w:rsid w:val="001F0E8E"/>
    <w:rsid w:val="001F1050"/>
    <w:rsid w:val="001F123C"/>
    <w:rsid w:val="001F148F"/>
    <w:rsid w:val="001F1502"/>
    <w:rsid w:val="001F16B3"/>
    <w:rsid w:val="001F1AC2"/>
    <w:rsid w:val="001F1B35"/>
    <w:rsid w:val="001F223B"/>
    <w:rsid w:val="001F2270"/>
    <w:rsid w:val="001F2585"/>
    <w:rsid w:val="001F2792"/>
    <w:rsid w:val="001F29B3"/>
    <w:rsid w:val="001F2A86"/>
    <w:rsid w:val="001F2C83"/>
    <w:rsid w:val="001F2E9F"/>
    <w:rsid w:val="001F2F31"/>
    <w:rsid w:val="001F3278"/>
    <w:rsid w:val="001F3515"/>
    <w:rsid w:val="001F3669"/>
    <w:rsid w:val="001F3A47"/>
    <w:rsid w:val="001F4500"/>
    <w:rsid w:val="001F4CDD"/>
    <w:rsid w:val="001F4E06"/>
    <w:rsid w:val="001F5134"/>
    <w:rsid w:val="001F51B6"/>
    <w:rsid w:val="001F5477"/>
    <w:rsid w:val="001F57C3"/>
    <w:rsid w:val="001F5890"/>
    <w:rsid w:val="001F5945"/>
    <w:rsid w:val="001F59EB"/>
    <w:rsid w:val="001F5B22"/>
    <w:rsid w:val="001F5D3C"/>
    <w:rsid w:val="001F6042"/>
    <w:rsid w:val="001F605B"/>
    <w:rsid w:val="001F608B"/>
    <w:rsid w:val="001F6363"/>
    <w:rsid w:val="001F65D9"/>
    <w:rsid w:val="001F6B47"/>
    <w:rsid w:val="001F6BBC"/>
    <w:rsid w:val="001F6BBD"/>
    <w:rsid w:val="001F6F76"/>
    <w:rsid w:val="001F70C6"/>
    <w:rsid w:val="001F718E"/>
    <w:rsid w:val="001F763B"/>
    <w:rsid w:val="001F7A82"/>
    <w:rsid w:val="001F7B7F"/>
    <w:rsid w:val="001F7CC5"/>
    <w:rsid w:val="001F7DDE"/>
    <w:rsid w:val="002004F0"/>
    <w:rsid w:val="0020056C"/>
    <w:rsid w:val="0020071F"/>
    <w:rsid w:val="00200759"/>
    <w:rsid w:val="002007BF"/>
    <w:rsid w:val="002009ED"/>
    <w:rsid w:val="00200A34"/>
    <w:rsid w:val="00200D0D"/>
    <w:rsid w:val="00200FF4"/>
    <w:rsid w:val="0020149A"/>
    <w:rsid w:val="002017A3"/>
    <w:rsid w:val="002018B9"/>
    <w:rsid w:val="00201951"/>
    <w:rsid w:val="002019EE"/>
    <w:rsid w:val="002019EF"/>
    <w:rsid w:val="00201CA4"/>
    <w:rsid w:val="00201CB3"/>
    <w:rsid w:val="00201E96"/>
    <w:rsid w:val="00202190"/>
    <w:rsid w:val="002022EA"/>
    <w:rsid w:val="0020247E"/>
    <w:rsid w:val="00202497"/>
    <w:rsid w:val="00202582"/>
    <w:rsid w:val="0020278C"/>
    <w:rsid w:val="00202C6A"/>
    <w:rsid w:val="00202EB0"/>
    <w:rsid w:val="00202FF6"/>
    <w:rsid w:val="00203326"/>
    <w:rsid w:val="00203682"/>
    <w:rsid w:val="002038C3"/>
    <w:rsid w:val="00203903"/>
    <w:rsid w:val="00203BF0"/>
    <w:rsid w:val="00203D67"/>
    <w:rsid w:val="00203E26"/>
    <w:rsid w:val="00204028"/>
    <w:rsid w:val="00204195"/>
    <w:rsid w:val="002041EC"/>
    <w:rsid w:val="0020425E"/>
    <w:rsid w:val="002042E4"/>
    <w:rsid w:val="00204A97"/>
    <w:rsid w:val="00204A9D"/>
    <w:rsid w:val="00204ADC"/>
    <w:rsid w:val="00204DA8"/>
    <w:rsid w:val="00204FFE"/>
    <w:rsid w:val="00205109"/>
    <w:rsid w:val="00205300"/>
    <w:rsid w:val="00205529"/>
    <w:rsid w:val="00205710"/>
    <w:rsid w:val="00205BA7"/>
    <w:rsid w:val="00205CFE"/>
    <w:rsid w:val="00205EEE"/>
    <w:rsid w:val="0020634C"/>
    <w:rsid w:val="0020687E"/>
    <w:rsid w:val="002069AD"/>
    <w:rsid w:val="00206C5C"/>
    <w:rsid w:val="00206E7A"/>
    <w:rsid w:val="00206F14"/>
    <w:rsid w:val="0020707E"/>
    <w:rsid w:val="00207238"/>
    <w:rsid w:val="002072AB"/>
    <w:rsid w:val="0020734B"/>
    <w:rsid w:val="00207785"/>
    <w:rsid w:val="0020782C"/>
    <w:rsid w:val="0020784D"/>
    <w:rsid w:val="00207AD5"/>
    <w:rsid w:val="00207C54"/>
    <w:rsid w:val="00207ED0"/>
    <w:rsid w:val="00210480"/>
    <w:rsid w:val="00210556"/>
    <w:rsid w:val="002106C7"/>
    <w:rsid w:val="00210D0B"/>
    <w:rsid w:val="00210D34"/>
    <w:rsid w:val="00210F13"/>
    <w:rsid w:val="00210F94"/>
    <w:rsid w:val="0021105C"/>
    <w:rsid w:val="00211273"/>
    <w:rsid w:val="002112FC"/>
    <w:rsid w:val="00211483"/>
    <w:rsid w:val="00211525"/>
    <w:rsid w:val="00211831"/>
    <w:rsid w:val="0021183C"/>
    <w:rsid w:val="00211C80"/>
    <w:rsid w:val="00211C88"/>
    <w:rsid w:val="00211EEA"/>
    <w:rsid w:val="00211F79"/>
    <w:rsid w:val="002120DD"/>
    <w:rsid w:val="00212293"/>
    <w:rsid w:val="0021234E"/>
    <w:rsid w:val="002124C6"/>
    <w:rsid w:val="002125FF"/>
    <w:rsid w:val="0021267E"/>
    <w:rsid w:val="002126CB"/>
    <w:rsid w:val="00212812"/>
    <w:rsid w:val="00212C87"/>
    <w:rsid w:val="00212DAC"/>
    <w:rsid w:val="0021306C"/>
    <w:rsid w:val="002130A6"/>
    <w:rsid w:val="002134A7"/>
    <w:rsid w:val="00213559"/>
    <w:rsid w:val="00213AD6"/>
    <w:rsid w:val="00213CFB"/>
    <w:rsid w:val="00213F5E"/>
    <w:rsid w:val="0021406C"/>
    <w:rsid w:val="0021438E"/>
    <w:rsid w:val="002143D9"/>
    <w:rsid w:val="0021442C"/>
    <w:rsid w:val="0021449D"/>
    <w:rsid w:val="0021469C"/>
    <w:rsid w:val="00214923"/>
    <w:rsid w:val="00214975"/>
    <w:rsid w:val="00214A71"/>
    <w:rsid w:val="00214AA8"/>
    <w:rsid w:val="00214ACB"/>
    <w:rsid w:val="00214AEC"/>
    <w:rsid w:val="00214DF7"/>
    <w:rsid w:val="00214DFE"/>
    <w:rsid w:val="00214EB3"/>
    <w:rsid w:val="00214F61"/>
    <w:rsid w:val="002150B6"/>
    <w:rsid w:val="002153C5"/>
    <w:rsid w:val="002154C0"/>
    <w:rsid w:val="00215683"/>
    <w:rsid w:val="00215D31"/>
    <w:rsid w:val="0021633C"/>
    <w:rsid w:val="002164CC"/>
    <w:rsid w:val="00216595"/>
    <w:rsid w:val="002166F6"/>
    <w:rsid w:val="002167B9"/>
    <w:rsid w:val="00216D60"/>
    <w:rsid w:val="00216ED4"/>
    <w:rsid w:val="00216F8A"/>
    <w:rsid w:val="002170EC"/>
    <w:rsid w:val="00217114"/>
    <w:rsid w:val="00217266"/>
    <w:rsid w:val="002173C9"/>
    <w:rsid w:val="0021769C"/>
    <w:rsid w:val="002179BD"/>
    <w:rsid w:val="00217A38"/>
    <w:rsid w:val="00217C2D"/>
    <w:rsid w:val="002201AC"/>
    <w:rsid w:val="0022023D"/>
    <w:rsid w:val="00220529"/>
    <w:rsid w:val="00220547"/>
    <w:rsid w:val="0022087F"/>
    <w:rsid w:val="002208E7"/>
    <w:rsid w:val="002208F9"/>
    <w:rsid w:val="00220AC0"/>
    <w:rsid w:val="00220AE8"/>
    <w:rsid w:val="00220B40"/>
    <w:rsid w:val="00220C2D"/>
    <w:rsid w:val="00220CAF"/>
    <w:rsid w:val="00220E24"/>
    <w:rsid w:val="00220FC6"/>
    <w:rsid w:val="002212C7"/>
    <w:rsid w:val="00221314"/>
    <w:rsid w:val="002213CE"/>
    <w:rsid w:val="002216B5"/>
    <w:rsid w:val="00221812"/>
    <w:rsid w:val="00221834"/>
    <w:rsid w:val="00221A2C"/>
    <w:rsid w:val="00221B6D"/>
    <w:rsid w:val="00221CEB"/>
    <w:rsid w:val="002223E5"/>
    <w:rsid w:val="002227E7"/>
    <w:rsid w:val="002228BE"/>
    <w:rsid w:val="0022290B"/>
    <w:rsid w:val="00222E48"/>
    <w:rsid w:val="00222E56"/>
    <w:rsid w:val="00222F31"/>
    <w:rsid w:val="002232B6"/>
    <w:rsid w:val="0022386C"/>
    <w:rsid w:val="002238E8"/>
    <w:rsid w:val="0022391A"/>
    <w:rsid w:val="00223E19"/>
    <w:rsid w:val="0022407C"/>
    <w:rsid w:val="0022408D"/>
    <w:rsid w:val="002240C6"/>
    <w:rsid w:val="002241B0"/>
    <w:rsid w:val="00224386"/>
    <w:rsid w:val="00224414"/>
    <w:rsid w:val="002244A0"/>
    <w:rsid w:val="00224504"/>
    <w:rsid w:val="00224705"/>
    <w:rsid w:val="002248C5"/>
    <w:rsid w:val="00224927"/>
    <w:rsid w:val="00224941"/>
    <w:rsid w:val="00224ABE"/>
    <w:rsid w:val="002255DD"/>
    <w:rsid w:val="00225993"/>
    <w:rsid w:val="00225A62"/>
    <w:rsid w:val="00225C42"/>
    <w:rsid w:val="0022602C"/>
    <w:rsid w:val="0022619F"/>
    <w:rsid w:val="00226A2B"/>
    <w:rsid w:val="00226A88"/>
    <w:rsid w:val="00226C35"/>
    <w:rsid w:val="00226CA0"/>
    <w:rsid w:val="00226E05"/>
    <w:rsid w:val="0022715E"/>
    <w:rsid w:val="002271B6"/>
    <w:rsid w:val="0022724F"/>
    <w:rsid w:val="00227259"/>
    <w:rsid w:val="0022729B"/>
    <w:rsid w:val="00227A18"/>
    <w:rsid w:val="00227B48"/>
    <w:rsid w:val="00227BCB"/>
    <w:rsid w:val="00227CD4"/>
    <w:rsid w:val="00227EA5"/>
    <w:rsid w:val="0023006F"/>
    <w:rsid w:val="002301C9"/>
    <w:rsid w:val="00230374"/>
    <w:rsid w:val="002303DE"/>
    <w:rsid w:val="00230C20"/>
    <w:rsid w:val="0023105D"/>
    <w:rsid w:val="00231249"/>
    <w:rsid w:val="00231319"/>
    <w:rsid w:val="00231354"/>
    <w:rsid w:val="00231A61"/>
    <w:rsid w:val="00231C16"/>
    <w:rsid w:val="00231C7B"/>
    <w:rsid w:val="00231F2B"/>
    <w:rsid w:val="00231F8D"/>
    <w:rsid w:val="00231FCE"/>
    <w:rsid w:val="002320AC"/>
    <w:rsid w:val="00232116"/>
    <w:rsid w:val="0023219D"/>
    <w:rsid w:val="0023245C"/>
    <w:rsid w:val="002327C3"/>
    <w:rsid w:val="00232953"/>
    <w:rsid w:val="00232AC0"/>
    <w:rsid w:val="00233386"/>
    <w:rsid w:val="0023348D"/>
    <w:rsid w:val="002336EF"/>
    <w:rsid w:val="002337A5"/>
    <w:rsid w:val="002338FD"/>
    <w:rsid w:val="00233A3E"/>
    <w:rsid w:val="00233A66"/>
    <w:rsid w:val="00233A8E"/>
    <w:rsid w:val="00233EAD"/>
    <w:rsid w:val="00233EAE"/>
    <w:rsid w:val="00233F76"/>
    <w:rsid w:val="00234108"/>
    <w:rsid w:val="0023417B"/>
    <w:rsid w:val="00234819"/>
    <w:rsid w:val="0023490C"/>
    <w:rsid w:val="00234967"/>
    <w:rsid w:val="00234B0B"/>
    <w:rsid w:val="00234E86"/>
    <w:rsid w:val="0023504C"/>
    <w:rsid w:val="0023517A"/>
    <w:rsid w:val="0023535F"/>
    <w:rsid w:val="00235483"/>
    <w:rsid w:val="00235549"/>
    <w:rsid w:val="002355C8"/>
    <w:rsid w:val="0023575B"/>
    <w:rsid w:val="002357F9"/>
    <w:rsid w:val="00235A9D"/>
    <w:rsid w:val="00235B98"/>
    <w:rsid w:val="00236205"/>
    <w:rsid w:val="002364AE"/>
    <w:rsid w:val="00236614"/>
    <w:rsid w:val="00236D30"/>
    <w:rsid w:val="00236DE1"/>
    <w:rsid w:val="00237A0E"/>
    <w:rsid w:val="00237BBC"/>
    <w:rsid w:val="00237BC4"/>
    <w:rsid w:val="00237C0A"/>
    <w:rsid w:val="00237CC2"/>
    <w:rsid w:val="00237D7C"/>
    <w:rsid w:val="00237EE6"/>
    <w:rsid w:val="00240239"/>
    <w:rsid w:val="00240279"/>
    <w:rsid w:val="00240423"/>
    <w:rsid w:val="00240837"/>
    <w:rsid w:val="00240AD6"/>
    <w:rsid w:val="00240B20"/>
    <w:rsid w:val="00240D23"/>
    <w:rsid w:val="00240D25"/>
    <w:rsid w:val="00240E3E"/>
    <w:rsid w:val="00240EC3"/>
    <w:rsid w:val="002412C1"/>
    <w:rsid w:val="00241346"/>
    <w:rsid w:val="00241501"/>
    <w:rsid w:val="0024151B"/>
    <w:rsid w:val="002415C7"/>
    <w:rsid w:val="00241649"/>
    <w:rsid w:val="002416F4"/>
    <w:rsid w:val="00241B3A"/>
    <w:rsid w:val="00241B83"/>
    <w:rsid w:val="00242156"/>
    <w:rsid w:val="0024256E"/>
    <w:rsid w:val="00242573"/>
    <w:rsid w:val="00242821"/>
    <w:rsid w:val="00242845"/>
    <w:rsid w:val="0024284E"/>
    <w:rsid w:val="00242AE0"/>
    <w:rsid w:val="00242B5B"/>
    <w:rsid w:val="00242F81"/>
    <w:rsid w:val="0024309D"/>
    <w:rsid w:val="0024329A"/>
    <w:rsid w:val="002433F1"/>
    <w:rsid w:val="002434A6"/>
    <w:rsid w:val="00243A93"/>
    <w:rsid w:val="002442DE"/>
    <w:rsid w:val="00244901"/>
    <w:rsid w:val="0024493A"/>
    <w:rsid w:val="002449BE"/>
    <w:rsid w:val="00244BBF"/>
    <w:rsid w:val="00244D87"/>
    <w:rsid w:val="00244DBF"/>
    <w:rsid w:val="00245095"/>
    <w:rsid w:val="002452BB"/>
    <w:rsid w:val="0024531D"/>
    <w:rsid w:val="0024547B"/>
    <w:rsid w:val="00245623"/>
    <w:rsid w:val="00245817"/>
    <w:rsid w:val="0024582C"/>
    <w:rsid w:val="00245C5A"/>
    <w:rsid w:val="00245EC7"/>
    <w:rsid w:val="0024609C"/>
    <w:rsid w:val="0024613B"/>
    <w:rsid w:val="00246151"/>
    <w:rsid w:val="00246254"/>
    <w:rsid w:val="00246261"/>
    <w:rsid w:val="002466BE"/>
    <w:rsid w:val="00246A15"/>
    <w:rsid w:val="00246AB0"/>
    <w:rsid w:val="00246B95"/>
    <w:rsid w:val="00246CE3"/>
    <w:rsid w:val="00246E73"/>
    <w:rsid w:val="00247157"/>
    <w:rsid w:val="00247556"/>
    <w:rsid w:val="00247609"/>
    <w:rsid w:val="00247B20"/>
    <w:rsid w:val="00247BFC"/>
    <w:rsid w:val="00247E94"/>
    <w:rsid w:val="00247F7B"/>
    <w:rsid w:val="0025008B"/>
    <w:rsid w:val="002503E2"/>
    <w:rsid w:val="002504E8"/>
    <w:rsid w:val="002509E6"/>
    <w:rsid w:val="00250BAD"/>
    <w:rsid w:val="00250D03"/>
    <w:rsid w:val="002510ED"/>
    <w:rsid w:val="00251105"/>
    <w:rsid w:val="002511D8"/>
    <w:rsid w:val="00251229"/>
    <w:rsid w:val="0025129E"/>
    <w:rsid w:val="002514D5"/>
    <w:rsid w:val="0025157A"/>
    <w:rsid w:val="00251A0F"/>
    <w:rsid w:val="00251A40"/>
    <w:rsid w:val="00251CBD"/>
    <w:rsid w:val="00251D49"/>
    <w:rsid w:val="00252102"/>
    <w:rsid w:val="002521E9"/>
    <w:rsid w:val="002522A9"/>
    <w:rsid w:val="002522E5"/>
    <w:rsid w:val="002523FE"/>
    <w:rsid w:val="002525A3"/>
    <w:rsid w:val="00252719"/>
    <w:rsid w:val="00252853"/>
    <w:rsid w:val="002528AC"/>
    <w:rsid w:val="00252A5B"/>
    <w:rsid w:val="00252E58"/>
    <w:rsid w:val="0025307F"/>
    <w:rsid w:val="002531E3"/>
    <w:rsid w:val="00253540"/>
    <w:rsid w:val="0025359A"/>
    <w:rsid w:val="0025363D"/>
    <w:rsid w:val="002536DD"/>
    <w:rsid w:val="00253AD9"/>
    <w:rsid w:val="00253CCF"/>
    <w:rsid w:val="00253E0E"/>
    <w:rsid w:val="002540F7"/>
    <w:rsid w:val="00254127"/>
    <w:rsid w:val="00254294"/>
    <w:rsid w:val="00254420"/>
    <w:rsid w:val="002544FA"/>
    <w:rsid w:val="00254782"/>
    <w:rsid w:val="002547DC"/>
    <w:rsid w:val="00254818"/>
    <w:rsid w:val="00254912"/>
    <w:rsid w:val="00254A9D"/>
    <w:rsid w:val="00254D5F"/>
    <w:rsid w:val="00254E7E"/>
    <w:rsid w:val="00255024"/>
    <w:rsid w:val="00255191"/>
    <w:rsid w:val="0025522C"/>
    <w:rsid w:val="00255427"/>
    <w:rsid w:val="002555C3"/>
    <w:rsid w:val="002555D9"/>
    <w:rsid w:val="00255985"/>
    <w:rsid w:val="00255A0D"/>
    <w:rsid w:val="00255A2C"/>
    <w:rsid w:val="00255C39"/>
    <w:rsid w:val="00255E06"/>
    <w:rsid w:val="00255F1C"/>
    <w:rsid w:val="0025652E"/>
    <w:rsid w:val="00256559"/>
    <w:rsid w:val="002565DC"/>
    <w:rsid w:val="0025679D"/>
    <w:rsid w:val="002569E3"/>
    <w:rsid w:val="00256B2C"/>
    <w:rsid w:val="00256B3F"/>
    <w:rsid w:val="00256B42"/>
    <w:rsid w:val="00256F0D"/>
    <w:rsid w:val="00256FCA"/>
    <w:rsid w:val="0025727E"/>
    <w:rsid w:val="002572D6"/>
    <w:rsid w:val="00257337"/>
    <w:rsid w:val="00257373"/>
    <w:rsid w:val="00257875"/>
    <w:rsid w:val="00257B4A"/>
    <w:rsid w:val="00260012"/>
    <w:rsid w:val="002602DA"/>
    <w:rsid w:val="00260324"/>
    <w:rsid w:val="0026048E"/>
    <w:rsid w:val="00260569"/>
    <w:rsid w:val="0026084A"/>
    <w:rsid w:val="00260A7E"/>
    <w:rsid w:val="00260C6B"/>
    <w:rsid w:val="00260D2B"/>
    <w:rsid w:val="00260EAD"/>
    <w:rsid w:val="00260FD6"/>
    <w:rsid w:val="002618B6"/>
    <w:rsid w:val="0026193E"/>
    <w:rsid w:val="002619BE"/>
    <w:rsid w:val="002619D4"/>
    <w:rsid w:val="00261ADD"/>
    <w:rsid w:val="00261C7E"/>
    <w:rsid w:val="00261C8B"/>
    <w:rsid w:val="00261F19"/>
    <w:rsid w:val="00262176"/>
    <w:rsid w:val="002622E0"/>
    <w:rsid w:val="002626D5"/>
    <w:rsid w:val="0026278A"/>
    <w:rsid w:val="00262A4D"/>
    <w:rsid w:val="00262E61"/>
    <w:rsid w:val="002631B7"/>
    <w:rsid w:val="00263275"/>
    <w:rsid w:val="0026342B"/>
    <w:rsid w:val="0026351E"/>
    <w:rsid w:val="00263557"/>
    <w:rsid w:val="0026390A"/>
    <w:rsid w:val="00263B72"/>
    <w:rsid w:val="00263D30"/>
    <w:rsid w:val="00263EA7"/>
    <w:rsid w:val="00263EFB"/>
    <w:rsid w:val="00264047"/>
    <w:rsid w:val="002644C3"/>
    <w:rsid w:val="0026466C"/>
    <w:rsid w:val="0026493A"/>
    <w:rsid w:val="00264BA8"/>
    <w:rsid w:val="00264BC9"/>
    <w:rsid w:val="00264C04"/>
    <w:rsid w:val="00264C1B"/>
    <w:rsid w:val="00265089"/>
    <w:rsid w:val="00265619"/>
    <w:rsid w:val="002656DD"/>
    <w:rsid w:val="002659BF"/>
    <w:rsid w:val="00265CB1"/>
    <w:rsid w:val="00265EAA"/>
    <w:rsid w:val="00266857"/>
    <w:rsid w:val="002669E0"/>
    <w:rsid w:val="00266B52"/>
    <w:rsid w:val="00266D5C"/>
    <w:rsid w:val="00266EF1"/>
    <w:rsid w:val="0026709F"/>
    <w:rsid w:val="00267240"/>
    <w:rsid w:val="0026750E"/>
    <w:rsid w:val="002678BD"/>
    <w:rsid w:val="002679A2"/>
    <w:rsid w:val="00267EEA"/>
    <w:rsid w:val="00270000"/>
    <w:rsid w:val="002701E3"/>
    <w:rsid w:val="002704AF"/>
    <w:rsid w:val="00270567"/>
    <w:rsid w:val="00270B18"/>
    <w:rsid w:val="00270E21"/>
    <w:rsid w:val="0027129E"/>
    <w:rsid w:val="002714DF"/>
    <w:rsid w:val="002717BC"/>
    <w:rsid w:val="00271871"/>
    <w:rsid w:val="00271A25"/>
    <w:rsid w:val="00271A75"/>
    <w:rsid w:val="00271ABE"/>
    <w:rsid w:val="00271AC4"/>
    <w:rsid w:val="00271BEE"/>
    <w:rsid w:val="0027203B"/>
    <w:rsid w:val="0027206E"/>
    <w:rsid w:val="00272192"/>
    <w:rsid w:val="00272289"/>
    <w:rsid w:val="00272342"/>
    <w:rsid w:val="0027243F"/>
    <w:rsid w:val="002724C9"/>
    <w:rsid w:val="0027262F"/>
    <w:rsid w:val="00272710"/>
    <w:rsid w:val="00272ACD"/>
    <w:rsid w:val="00272D1F"/>
    <w:rsid w:val="00272D45"/>
    <w:rsid w:val="00272DEB"/>
    <w:rsid w:val="00272F02"/>
    <w:rsid w:val="00272F8C"/>
    <w:rsid w:val="00273141"/>
    <w:rsid w:val="0027324F"/>
    <w:rsid w:val="00273452"/>
    <w:rsid w:val="0027345E"/>
    <w:rsid w:val="0027357F"/>
    <w:rsid w:val="00273590"/>
    <w:rsid w:val="002737FF"/>
    <w:rsid w:val="0027393F"/>
    <w:rsid w:val="0027427D"/>
    <w:rsid w:val="00274688"/>
    <w:rsid w:val="00274C15"/>
    <w:rsid w:val="00274CE5"/>
    <w:rsid w:val="00274CF4"/>
    <w:rsid w:val="00275133"/>
    <w:rsid w:val="0027517F"/>
    <w:rsid w:val="0027540D"/>
    <w:rsid w:val="00275911"/>
    <w:rsid w:val="002759D5"/>
    <w:rsid w:val="00275AB5"/>
    <w:rsid w:val="00275B8E"/>
    <w:rsid w:val="00275E9A"/>
    <w:rsid w:val="002761D6"/>
    <w:rsid w:val="00276372"/>
    <w:rsid w:val="00276521"/>
    <w:rsid w:val="00276713"/>
    <w:rsid w:val="00276B62"/>
    <w:rsid w:val="002770C0"/>
    <w:rsid w:val="00277121"/>
    <w:rsid w:val="0027749D"/>
    <w:rsid w:val="002775EE"/>
    <w:rsid w:val="0027796D"/>
    <w:rsid w:val="00277A8D"/>
    <w:rsid w:val="00277CAB"/>
    <w:rsid w:val="00277E7A"/>
    <w:rsid w:val="0028001B"/>
    <w:rsid w:val="00280500"/>
    <w:rsid w:val="00280739"/>
    <w:rsid w:val="00280760"/>
    <w:rsid w:val="00280ABE"/>
    <w:rsid w:val="00280B32"/>
    <w:rsid w:val="00280F33"/>
    <w:rsid w:val="00281062"/>
    <w:rsid w:val="0028112F"/>
    <w:rsid w:val="002814B9"/>
    <w:rsid w:val="002817C9"/>
    <w:rsid w:val="00281ACA"/>
    <w:rsid w:val="00281C1D"/>
    <w:rsid w:val="00281D64"/>
    <w:rsid w:val="00281E81"/>
    <w:rsid w:val="00281F77"/>
    <w:rsid w:val="002820B1"/>
    <w:rsid w:val="00282263"/>
    <w:rsid w:val="002824E6"/>
    <w:rsid w:val="00282541"/>
    <w:rsid w:val="002825EB"/>
    <w:rsid w:val="0028266A"/>
    <w:rsid w:val="00282862"/>
    <w:rsid w:val="00282AD2"/>
    <w:rsid w:val="00282B18"/>
    <w:rsid w:val="00282CB0"/>
    <w:rsid w:val="00282D98"/>
    <w:rsid w:val="00282E47"/>
    <w:rsid w:val="00282E63"/>
    <w:rsid w:val="00283468"/>
    <w:rsid w:val="00283D63"/>
    <w:rsid w:val="00283D95"/>
    <w:rsid w:val="00284027"/>
    <w:rsid w:val="0028419E"/>
    <w:rsid w:val="002846E6"/>
    <w:rsid w:val="00284718"/>
    <w:rsid w:val="00284963"/>
    <w:rsid w:val="00284D14"/>
    <w:rsid w:val="00284F18"/>
    <w:rsid w:val="00284F71"/>
    <w:rsid w:val="00285011"/>
    <w:rsid w:val="00285060"/>
    <w:rsid w:val="00285110"/>
    <w:rsid w:val="002855BC"/>
    <w:rsid w:val="00285C4C"/>
    <w:rsid w:val="00286072"/>
    <w:rsid w:val="0028609D"/>
    <w:rsid w:val="002860ED"/>
    <w:rsid w:val="00286292"/>
    <w:rsid w:val="0028640B"/>
    <w:rsid w:val="00286660"/>
    <w:rsid w:val="00286BC9"/>
    <w:rsid w:val="00286BD7"/>
    <w:rsid w:val="00286C56"/>
    <w:rsid w:val="00286C90"/>
    <w:rsid w:val="00287185"/>
    <w:rsid w:val="0028736D"/>
    <w:rsid w:val="00287878"/>
    <w:rsid w:val="00287A95"/>
    <w:rsid w:val="00287B05"/>
    <w:rsid w:val="00287B42"/>
    <w:rsid w:val="00287B7A"/>
    <w:rsid w:val="00287E8B"/>
    <w:rsid w:val="002901F3"/>
    <w:rsid w:val="002902A6"/>
    <w:rsid w:val="002904CF"/>
    <w:rsid w:val="002907F1"/>
    <w:rsid w:val="00290EBD"/>
    <w:rsid w:val="00290F43"/>
    <w:rsid w:val="00291401"/>
    <w:rsid w:val="002914A3"/>
    <w:rsid w:val="00291869"/>
    <w:rsid w:val="00291875"/>
    <w:rsid w:val="00291D01"/>
    <w:rsid w:val="00291D10"/>
    <w:rsid w:val="00291D6F"/>
    <w:rsid w:val="00291DA2"/>
    <w:rsid w:val="0029218A"/>
    <w:rsid w:val="00292255"/>
    <w:rsid w:val="002922F5"/>
    <w:rsid w:val="002923B8"/>
    <w:rsid w:val="002925C2"/>
    <w:rsid w:val="0029295A"/>
    <w:rsid w:val="00292B1F"/>
    <w:rsid w:val="00292D75"/>
    <w:rsid w:val="00292FB7"/>
    <w:rsid w:val="0029329E"/>
    <w:rsid w:val="00293347"/>
    <w:rsid w:val="002936BE"/>
    <w:rsid w:val="00293727"/>
    <w:rsid w:val="0029374C"/>
    <w:rsid w:val="00293989"/>
    <w:rsid w:val="00293A54"/>
    <w:rsid w:val="00293EFC"/>
    <w:rsid w:val="002940CF"/>
    <w:rsid w:val="00294134"/>
    <w:rsid w:val="00294181"/>
    <w:rsid w:val="00294967"/>
    <w:rsid w:val="00294A9C"/>
    <w:rsid w:val="00294BCA"/>
    <w:rsid w:val="00294BE7"/>
    <w:rsid w:val="00295013"/>
    <w:rsid w:val="00295130"/>
    <w:rsid w:val="002954C4"/>
    <w:rsid w:val="0029555A"/>
    <w:rsid w:val="0029561A"/>
    <w:rsid w:val="00295702"/>
    <w:rsid w:val="002957D1"/>
    <w:rsid w:val="0029585A"/>
    <w:rsid w:val="0029593D"/>
    <w:rsid w:val="00295B72"/>
    <w:rsid w:val="00296000"/>
    <w:rsid w:val="00296465"/>
    <w:rsid w:val="0029661F"/>
    <w:rsid w:val="00296643"/>
    <w:rsid w:val="002966BD"/>
    <w:rsid w:val="0029685A"/>
    <w:rsid w:val="00296987"/>
    <w:rsid w:val="00296D58"/>
    <w:rsid w:val="00297224"/>
    <w:rsid w:val="00297386"/>
    <w:rsid w:val="002976A6"/>
    <w:rsid w:val="002977A5"/>
    <w:rsid w:val="00297881"/>
    <w:rsid w:val="00297CDE"/>
    <w:rsid w:val="00297FBB"/>
    <w:rsid w:val="00297FC2"/>
    <w:rsid w:val="002A0287"/>
    <w:rsid w:val="002A0428"/>
    <w:rsid w:val="002A073B"/>
    <w:rsid w:val="002A07A1"/>
    <w:rsid w:val="002A080B"/>
    <w:rsid w:val="002A0851"/>
    <w:rsid w:val="002A0ABE"/>
    <w:rsid w:val="002A0B96"/>
    <w:rsid w:val="002A0D08"/>
    <w:rsid w:val="002A0EB3"/>
    <w:rsid w:val="002A1202"/>
    <w:rsid w:val="002A1261"/>
    <w:rsid w:val="002A1822"/>
    <w:rsid w:val="002A18D3"/>
    <w:rsid w:val="002A1AB0"/>
    <w:rsid w:val="002A1B98"/>
    <w:rsid w:val="002A1EA4"/>
    <w:rsid w:val="002A1FB5"/>
    <w:rsid w:val="002A21DD"/>
    <w:rsid w:val="002A2263"/>
    <w:rsid w:val="002A22E3"/>
    <w:rsid w:val="002A23D2"/>
    <w:rsid w:val="002A2803"/>
    <w:rsid w:val="002A2928"/>
    <w:rsid w:val="002A2AB4"/>
    <w:rsid w:val="002A2B39"/>
    <w:rsid w:val="002A2CE3"/>
    <w:rsid w:val="002A2E23"/>
    <w:rsid w:val="002A31D3"/>
    <w:rsid w:val="002A3450"/>
    <w:rsid w:val="002A3957"/>
    <w:rsid w:val="002A3C77"/>
    <w:rsid w:val="002A3DCB"/>
    <w:rsid w:val="002A4113"/>
    <w:rsid w:val="002A41D7"/>
    <w:rsid w:val="002A427A"/>
    <w:rsid w:val="002A4374"/>
    <w:rsid w:val="002A43CF"/>
    <w:rsid w:val="002A4709"/>
    <w:rsid w:val="002A4726"/>
    <w:rsid w:val="002A4893"/>
    <w:rsid w:val="002A48A7"/>
    <w:rsid w:val="002A4945"/>
    <w:rsid w:val="002A4B39"/>
    <w:rsid w:val="002A4C29"/>
    <w:rsid w:val="002A4C4F"/>
    <w:rsid w:val="002A502F"/>
    <w:rsid w:val="002A539D"/>
    <w:rsid w:val="002A581C"/>
    <w:rsid w:val="002A5869"/>
    <w:rsid w:val="002A5A4D"/>
    <w:rsid w:val="002A5F32"/>
    <w:rsid w:val="002A6152"/>
    <w:rsid w:val="002A61EA"/>
    <w:rsid w:val="002A624F"/>
    <w:rsid w:val="002A6351"/>
    <w:rsid w:val="002A65C9"/>
    <w:rsid w:val="002A6957"/>
    <w:rsid w:val="002A6986"/>
    <w:rsid w:val="002A6A67"/>
    <w:rsid w:val="002A6A6D"/>
    <w:rsid w:val="002A6C48"/>
    <w:rsid w:val="002A6F45"/>
    <w:rsid w:val="002A6F4C"/>
    <w:rsid w:val="002A6FC4"/>
    <w:rsid w:val="002A7119"/>
    <w:rsid w:val="002A749A"/>
    <w:rsid w:val="002A761C"/>
    <w:rsid w:val="002A7746"/>
    <w:rsid w:val="002A7FE0"/>
    <w:rsid w:val="002B0164"/>
    <w:rsid w:val="002B01C7"/>
    <w:rsid w:val="002B0326"/>
    <w:rsid w:val="002B0B2B"/>
    <w:rsid w:val="002B0BC6"/>
    <w:rsid w:val="002B0C1D"/>
    <w:rsid w:val="002B0E78"/>
    <w:rsid w:val="002B13D6"/>
    <w:rsid w:val="002B1951"/>
    <w:rsid w:val="002B19BD"/>
    <w:rsid w:val="002B1A57"/>
    <w:rsid w:val="002B1BD3"/>
    <w:rsid w:val="002B1FF2"/>
    <w:rsid w:val="002B20F3"/>
    <w:rsid w:val="002B215B"/>
    <w:rsid w:val="002B225F"/>
    <w:rsid w:val="002B2323"/>
    <w:rsid w:val="002B275C"/>
    <w:rsid w:val="002B27B7"/>
    <w:rsid w:val="002B2C79"/>
    <w:rsid w:val="002B2D7F"/>
    <w:rsid w:val="002B2F3A"/>
    <w:rsid w:val="002B30E6"/>
    <w:rsid w:val="002B36BB"/>
    <w:rsid w:val="002B3921"/>
    <w:rsid w:val="002B3A96"/>
    <w:rsid w:val="002B3C97"/>
    <w:rsid w:val="002B3D58"/>
    <w:rsid w:val="002B3E5E"/>
    <w:rsid w:val="002B3FA8"/>
    <w:rsid w:val="002B4203"/>
    <w:rsid w:val="002B4435"/>
    <w:rsid w:val="002B4A9A"/>
    <w:rsid w:val="002B4F27"/>
    <w:rsid w:val="002B50CE"/>
    <w:rsid w:val="002B56EA"/>
    <w:rsid w:val="002B5819"/>
    <w:rsid w:val="002B5B13"/>
    <w:rsid w:val="002B5DC1"/>
    <w:rsid w:val="002B5F62"/>
    <w:rsid w:val="002B6141"/>
    <w:rsid w:val="002B6180"/>
    <w:rsid w:val="002B640C"/>
    <w:rsid w:val="002B6458"/>
    <w:rsid w:val="002B64AF"/>
    <w:rsid w:val="002B64C8"/>
    <w:rsid w:val="002B662B"/>
    <w:rsid w:val="002B6914"/>
    <w:rsid w:val="002B6D3A"/>
    <w:rsid w:val="002B6FF7"/>
    <w:rsid w:val="002B709D"/>
    <w:rsid w:val="002B71DD"/>
    <w:rsid w:val="002B7223"/>
    <w:rsid w:val="002B7271"/>
    <w:rsid w:val="002B73A8"/>
    <w:rsid w:val="002B7488"/>
    <w:rsid w:val="002B74B0"/>
    <w:rsid w:val="002B768E"/>
    <w:rsid w:val="002B7743"/>
    <w:rsid w:val="002B7AEA"/>
    <w:rsid w:val="002B7BD6"/>
    <w:rsid w:val="002B7DE4"/>
    <w:rsid w:val="002B7ECC"/>
    <w:rsid w:val="002C05B8"/>
    <w:rsid w:val="002C0970"/>
    <w:rsid w:val="002C09EB"/>
    <w:rsid w:val="002C0D54"/>
    <w:rsid w:val="002C0D6A"/>
    <w:rsid w:val="002C0F76"/>
    <w:rsid w:val="002C12FE"/>
    <w:rsid w:val="002C1399"/>
    <w:rsid w:val="002C142A"/>
    <w:rsid w:val="002C14CB"/>
    <w:rsid w:val="002C153C"/>
    <w:rsid w:val="002C15A4"/>
    <w:rsid w:val="002C162C"/>
    <w:rsid w:val="002C17BC"/>
    <w:rsid w:val="002C198A"/>
    <w:rsid w:val="002C1A2C"/>
    <w:rsid w:val="002C2005"/>
    <w:rsid w:val="002C263A"/>
    <w:rsid w:val="002C2895"/>
    <w:rsid w:val="002C295E"/>
    <w:rsid w:val="002C29E8"/>
    <w:rsid w:val="002C2A9C"/>
    <w:rsid w:val="002C2C23"/>
    <w:rsid w:val="002C2C75"/>
    <w:rsid w:val="002C2DA0"/>
    <w:rsid w:val="002C2DA6"/>
    <w:rsid w:val="002C2E10"/>
    <w:rsid w:val="002C2F89"/>
    <w:rsid w:val="002C3045"/>
    <w:rsid w:val="002C3477"/>
    <w:rsid w:val="002C3930"/>
    <w:rsid w:val="002C39E6"/>
    <w:rsid w:val="002C3C1E"/>
    <w:rsid w:val="002C3C60"/>
    <w:rsid w:val="002C3E9E"/>
    <w:rsid w:val="002C3EA5"/>
    <w:rsid w:val="002C3F5E"/>
    <w:rsid w:val="002C43B6"/>
    <w:rsid w:val="002C4731"/>
    <w:rsid w:val="002C4D47"/>
    <w:rsid w:val="002C4E9E"/>
    <w:rsid w:val="002C4EBB"/>
    <w:rsid w:val="002C5122"/>
    <w:rsid w:val="002C5148"/>
    <w:rsid w:val="002C51C4"/>
    <w:rsid w:val="002C53C3"/>
    <w:rsid w:val="002C54C0"/>
    <w:rsid w:val="002C560F"/>
    <w:rsid w:val="002C57D9"/>
    <w:rsid w:val="002C58E9"/>
    <w:rsid w:val="002C5934"/>
    <w:rsid w:val="002C5A81"/>
    <w:rsid w:val="002C5B4E"/>
    <w:rsid w:val="002C5CAB"/>
    <w:rsid w:val="002C5E25"/>
    <w:rsid w:val="002C5F90"/>
    <w:rsid w:val="002C6229"/>
    <w:rsid w:val="002C66AE"/>
    <w:rsid w:val="002C69A9"/>
    <w:rsid w:val="002C6B8E"/>
    <w:rsid w:val="002C6CF4"/>
    <w:rsid w:val="002C6E67"/>
    <w:rsid w:val="002C6FDC"/>
    <w:rsid w:val="002C7032"/>
    <w:rsid w:val="002C7197"/>
    <w:rsid w:val="002C74CC"/>
    <w:rsid w:val="002C74D6"/>
    <w:rsid w:val="002C75D2"/>
    <w:rsid w:val="002C78EA"/>
    <w:rsid w:val="002C7A45"/>
    <w:rsid w:val="002C7B8A"/>
    <w:rsid w:val="002C7CE8"/>
    <w:rsid w:val="002C7E1B"/>
    <w:rsid w:val="002C7FCC"/>
    <w:rsid w:val="002D01AB"/>
    <w:rsid w:val="002D0482"/>
    <w:rsid w:val="002D069A"/>
    <w:rsid w:val="002D06FA"/>
    <w:rsid w:val="002D070D"/>
    <w:rsid w:val="002D0B06"/>
    <w:rsid w:val="002D0D5E"/>
    <w:rsid w:val="002D0DA0"/>
    <w:rsid w:val="002D0DAF"/>
    <w:rsid w:val="002D0E7C"/>
    <w:rsid w:val="002D11E1"/>
    <w:rsid w:val="002D12F1"/>
    <w:rsid w:val="002D1436"/>
    <w:rsid w:val="002D15B0"/>
    <w:rsid w:val="002D16F1"/>
    <w:rsid w:val="002D1710"/>
    <w:rsid w:val="002D1734"/>
    <w:rsid w:val="002D1851"/>
    <w:rsid w:val="002D1C2D"/>
    <w:rsid w:val="002D2008"/>
    <w:rsid w:val="002D2592"/>
    <w:rsid w:val="002D26F3"/>
    <w:rsid w:val="002D282E"/>
    <w:rsid w:val="002D2927"/>
    <w:rsid w:val="002D2931"/>
    <w:rsid w:val="002D2E6C"/>
    <w:rsid w:val="002D2E6F"/>
    <w:rsid w:val="002D3086"/>
    <w:rsid w:val="002D322A"/>
    <w:rsid w:val="002D329B"/>
    <w:rsid w:val="002D3CFD"/>
    <w:rsid w:val="002D3D24"/>
    <w:rsid w:val="002D4026"/>
    <w:rsid w:val="002D4478"/>
    <w:rsid w:val="002D4880"/>
    <w:rsid w:val="002D4929"/>
    <w:rsid w:val="002D49DF"/>
    <w:rsid w:val="002D4AD6"/>
    <w:rsid w:val="002D4DB8"/>
    <w:rsid w:val="002D5115"/>
    <w:rsid w:val="002D540D"/>
    <w:rsid w:val="002D5475"/>
    <w:rsid w:val="002D54C4"/>
    <w:rsid w:val="002D5648"/>
    <w:rsid w:val="002D5722"/>
    <w:rsid w:val="002D57E7"/>
    <w:rsid w:val="002D5DD1"/>
    <w:rsid w:val="002D5DF7"/>
    <w:rsid w:val="002D5EDA"/>
    <w:rsid w:val="002D5F2A"/>
    <w:rsid w:val="002D61DC"/>
    <w:rsid w:val="002D6548"/>
    <w:rsid w:val="002D66A4"/>
    <w:rsid w:val="002D66B7"/>
    <w:rsid w:val="002D68E3"/>
    <w:rsid w:val="002D6B2E"/>
    <w:rsid w:val="002D6C66"/>
    <w:rsid w:val="002D7015"/>
    <w:rsid w:val="002D75F8"/>
    <w:rsid w:val="002D76BA"/>
    <w:rsid w:val="002D7846"/>
    <w:rsid w:val="002D7868"/>
    <w:rsid w:val="002D78A1"/>
    <w:rsid w:val="002D7ABF"/>
    <w:rsid w:val="002D7B03"/>
    <w:rsid w:val="002D7B93"/>
    <w:rsid w:val="002D7F09"/>
    <w:rsid w:val="002E002A"/>
    <w:rsid w:val="002E0275"/>
    <w:rsid w:val="002E031B"/>
    <w:rsid w:val="002E058B"/>
    <w:rsid w:val="002E0875"/>
    <w:rsid w:val="002E0943"/>
    <w:rsid w:val="002E094F"/>
    <w:rsid w:val="002E0B08"/>
    <w:rsid w:val="002E0BE7"/>
    <w:rsid w:val="002E0D19"/>
    <w:rsid w:val="002E1236"/>
    <w:rsid w:val="002E1269"/>
    <w:rsid w:val="002E12D0"/>
    <w:rsid w:val="002E12F2"/>
    <w:rsid w:val="002E1741"/>
    <w:rsid w:val="002E1753"/>
    <w:rsid w:val="002E18B1"/>
    <w:rsid w:val="002E19A8"/>
    <w:rsid w:val="002E1B51"/>
    <w:rsid w:val="002E1B97"/>
    <w:rsid w:val="002E1BB9"/>
    <w:rsid w:val="002E1C05"/>
    <w:rsid w:val="002E200E"/>
    <w:rsid w:val="002E2043"/>
    <w:rsid w:val="002E2100"/>
    <w:rsid w:val="002E2115"/>
    <w:rsid w:val="002E227B"/>
    <w:rsid w:val="002E2493"/>
    <w:rsid w:val="002E2714"/>
    <w:rsid w:val="002E2A99"/>
    <w:rsid w:val="002E2C71"/>
    <w:rsid w:val="002E2D04"/>
    <w:rsid w:val="002E2E32"/>
    <w:rsid w:val="002E3247"/>
    <w:rsid w:val="002E325D"/>
    <w:rsid w:val="002E3503"/>
    <w:rsid w:val="002E3759"/>
    <w:rsid w:val="002E39D1"/>
    <w:rsid w:val="002E3BAE"/>
    <w:rsid w:val="002E3E07"/>
    <w:rsid w:val="002E3E80"/>
    <w:rsid w:val="002E421B"/>
    <w:rsid w:val="002E473E"/>
    <w:rsid w:val="002E49AF"/>
    <w:rsid w:val="002E4E35"/>
    <w:rsid w:val="002E5145"/>
    <w:rsid w:val="002E55EF"/>
    <w:rsid w:val="002E5611"/>
    <w:rsid w:val="002E57AB"/>
    <w:rsid w:val="002E58D4"/>
    <w:rsid w:val="002E59C7"/>
    <w:rsid w:val="002E5B0D"/>
    <w:rsid w:val="002E5B10"/>
    <w:rsid w:val="002E5E2C"/>
    <w:rsid w:val="002E6051"/>
    <w:rsid w:val="002E6354"/>
    <w:rsid w:val="002E6766"/>
    <w:rsid w:val="002E695D"/>
    <w:rsid w:val="002E6979"/>
    <w:rsid w:val="002E6C14"/>
    <w:rsid w:val="002E72DA"/>
    <w:rsid w:val="002E74C0"/>
    <w:rsid w:val="002E75C4"/>
    <w:rsid w:val="002E76A4"/>
    <w:rsid w:val="002E7773"/>
    <w:rsid w:val="002E77C1"/>
    <w:rsid w:val="002E7811"/>
    <w:rsid w:val="002F0193"/>
    <w:rsid w:val="002F01B1"/>
    <w:rsid w:val="002F01FF"/>
    <w:rsid w:val="002F059B"/>
    <w:rsid w:val="002F078D"/>
    <w:rsid w:val="002F08ED"/>
    <w:rsid w:val="002F0E96"/>
    <w:rsid w:val="002F0EB4"/>
    <w:rsid w:val="002F0EC6"/>
    <w:rsid w:val="002F0EF3"/>
    <w:rsid w:val="002F10F8"/>
    <w:rsid w:val="002F14A3"/>
    <w:rsid w:val="002F14CE"/>
    <w:rsid w:val="002F1752"/>
    <w:rsid w:val="002F1AC2"/>
    <w:rsid w:val="002F1AEC"/>
    <w:rsid w:val="002F1AF9"/>
    <w:rsid w:val="002F1BA3"/>
    <w:rsid w:val="002F1D45"/>
    <w:rsid w:val="002F1DFD"/>
    <w:rsid w:val="002F1F68"/>
    <w:rsid w:val="002F210D"/>
    <w:rsid w:val="002F253B"/>
    <w:rsid w:val="002F2818"/>
    <w:rsid w:val="002F28A7"/>
    <w:rsid w:val="002F29B6"/>
    <w:rsid w:val="002F2ADE"/>
    <w:rsid w:val="002F2DED"/>
    <w:rsid w:val="002F2E75"/>
    <w:rsid w:val="002F35AD"/>
    <w:rsid w:val="002F3664"/>
    <w:rsid w:val="002F3EAE"/>
    <w:rsid w:val="002F401D"/>
    <w:rsid w:val="002F4327"/>
    <w:rsid w:val="002F4640"/>
    <w:rsid w:val="002F48E7"/>
    <w:rsid w:val="002F48EC"/>
    <w:rsid w:val="002F49FC"/>
    <w:rsid w:val="002F4B97"/>
    <w:rsid w:val="002F4C60"/>
    <w:rsid w:val="002F50E6"/>
    <w:rsid w:val="002F5151"/>
    <w:rsid w:val="002F5242"/>
    <w:rsid w:val="002F54A7"/>
    <w:rsid w:val="002F551B"/>
    <w:rsid w:val="002F5662"/>
    <w:rsid w:val="002F567A"/>
    <w:rsid w:val="002F5A87"/>
    <w:rsid w:val="002F5D03"/>
    <w:rsid w:val="002F6296"/>
    <w:rsid w:val="002F64C3"/>
    <w:rsid w:val="002F6677"/>
    <w:rsid w:val="002F66A0"/>
    <w:rsid w:val="002F6A83"/>
    <w:rsid w:val="002F6B05"/>
    <w:rsid w:val="002F6B5F"/>
    <w:rsid w:val="002F6CFC"/>
    <w:rsid w:val="002F72B0"/>
    <w:rsid w:val="002F744C"/>
    <w:rsid w:val="002F75C5"/>
    <w:rsid w:val="002F7726"/>
    <w:rsid w:val="002F7964"/>
    <w:rsid w:val="002F7F49"/>
    <w:rsid w:val="002F7FF3"/>
    <w:rsid w:val="0030015B"/>
    <w:rsid w:val="00300258"/>
    <w:rsid w:val="00300480"/>
    <w:rsid w:val="00300B51"/>
    <w:rsid w:val="00300B7A"/>
    <w:rsid w:val="00300B9A"/>
    <w:rsid w:val="00300F1E"/>
    <w:rsid w:val="0030107D"/>
    <w:rsid w:val="00301476"/>
    <w:rsid w:val="0030160F"/>
    <w:rsid w:val="003018B0"/>
    <w:rsid w:val="00301B4B"/>
    <w:rsid w:val="00301DBB"/>
    <w:rsid w:val="003020A2"/>
    <w:rsid w:val="00302352"/>
    <w:rsid w:val="003024A5"/>
    <w:rsid w:val="00302541"/>
    <w:rsid w:val="00302848"/>
    <w:rsid w:val="003029DD"/>
    <w:rsid w:val="00302B2E"/>
    <w:rsid w:val="00302C4A"/>
    <w:rsid w:val="00302E15"/>
    <w:rsid w:val="00302E8C"/>
    <w:rsid w:val="00302EB8"/>
    <w:rsid w:val="003031D4"/>
    <w:rsid w:val="003032B9"/>
    <w:rsid w:val="003033BD"/>
    <w:rsid w:val="0030341B"/>
    <w:rsid w:val="003034E9"/>
    <w:rsid w:val="0030371B"/>
    <w:rsid w:val="00303B40"/>
    <w:rsid w:val="00303CCE"/>
    <w:rsid w:val="00303FC2"/>
    <w:rsid w:val="003040D6"/>
    <w:rsid w:val="003040F9"/>
    <w:rsid w:val="003040FD"/>
    <w:rsid w:val="00304118"/>
    <w:rsid w:val="003041C4"/>
    <w:rsid w:val="003043A6"/>
    <w:rsid w:val="003043D6"/>
    <w:rsid w:val="00304410"/>
    <w:rsid w:val="00304668"/>
    <w:rsid w:val="00304865"/>
    <w:rsid w:val="00304B87"/>
    <w:rsid w:val="00304CD0"/>
    <w:rsid w:val="00304EF9"/>
    <w:rsid w:val="00304F6E"/>
    <w:rsid w:val="0030500F"/>
    <w:rsid w:val="0030504C"/>
    <w:rsid w:val="003050A1"/>
    <w:rsid w:val="003051B2"/>
    <w:rsid w:val="00305314"/>
    <w:rsid w:val="003058A0"/>
    <w:rsid w:val="00305B66"/>
    <w:rsid w:val="00305D0E"/>
    <w:rsid w:val="00305D78"/>
    <w:rsid w:val="00305DAE"/>
    <w:rsid w:val="00305F73"/>
    <w:rsid w:val="0030619A"/>
    <w:rsid w:val="00306243"/>
    <w:rsid w:val="003062F3"/>
    <w:rsid w:val="00306708"/>
    <w:rsid w:val="003074AF"/>
    <w:rsid w:val="0030765B"/>
    <w:rsid w:val="0030769E"/>
    <w:rsid w:val="003076C0"/>
    <w:rsid w:val="003076ED"/>
    <w:rsid w:val="0030786C"/>
    <w:rsid w:val="00307999"/>
    <w:rsid w:val="00307ACF"/>
    <w:rsid w:val="00307E24"/>
    <w:rsid w:val="0031041F"/>
    <w:rsid w:val="00310543"/>
    <w:rsid w:val="003105C8"/>
    <w:rsid w:val="003108A2"/>
    <w:rsid w:val="003109D3"/>
    <w:rsid w:val="00310AF1"/>
    <w:rsid w:val="00310DC4"/>
    <w:rsid w:val="00311276"/>
    <w:rsid w:val="00311390"/>
    <w:rsid w:val="00311641"/>
    <w:rsid w:val="0031170F"/>
    <w:rsid w:val="003117C1"/>
    <w:rsid w:val="00311810"/>
    <w:rsid w:val="00311815"/>
    <w:rsid w:val="0031190E"/>
    <w:rsid w:val="0031199B"/>
    <w:rsid w:val="00311CCC"/>
    <w:rsid w:val="0031213B"/>
    <w:rsid w:val="00312392"/>
    <w:rsid w:val="0031244B"/>
    <w:rsid w:val="003126A3"/>
    <w:rsid w:val="003127D6"/>
    <w:rsid w:val="00312B5C"/>
    <w:rsid w:val="00312C62"/>
    <w:rsid w:val="00312DC1"/>
    <w:rsid w:val="00313026"/>
    <w:rsid w:val="003131B5"/>
    <w:rsid w:val="003145F3"/>
    <w:rsid w:val="0031467A"/>
    <w:rsid w:val="00314B0A"/>
    <w:rsid w:val="00314B78"/>
    <w:rsid w:val="00314E92"/>
    <w:rsid w:val="00315172"/>
    <w:rsid w:val="00315777"/>
    <w:rsid w:val="003157B6"/>
    <w:rsid w:val="00315843"/>
    <w:rsid w:val="00315EFE"/>
    <w:rsid w:val="003161FB"/>
    <w:rsid w:val="00316487"/>
    <w:rsid w:val="0031657C"/>
    <w:rsid w:val="00316676"/>
    <w:rsid w:val="003169A8"/>
    <w:rsid w:val="00316CC3"/>
    <w:rsid w:val="00316EF6"/>
    <w:rsid w:val="0031708A"/>
    <w:rsid w:val="003170F1"/>
    <w:rsid w:val="00317104"/>
    <w:rsid w:val="003172CE"/>
    <w:rsid w:val="00317402"/>
    <w:rsid w:val="003174D0"/>
    <w:rsid w:val="0031752F"/>
    <w:rsid w:val="00317AB7"/>
    <w:rsid w:val="00317EE1"/>
    <w:rsid w:val="00320339"/>
    <w:rsid w:val="003204CF"/>
    <w:rsid w:val="0032063E"/>
    <w:rsid w:val="003207A2"/>
    <w:rsid w:val="00320875"/>
    <w:rsid w:val="003212BF"/>
    <w:rsid w:val="003212DB"/>
    <w:rsid w:val="00321576"/>
    <w:rsid w:val="00321723"/>
    <w:rsid w:val="00321779"/>
    <w:rsid w:val="00322076"/>
    <w:rsid w:val="0032237D"/>
    <w:rsid w:val="00322513"/>
    <w:rsid w:val="00322808"/>
    <w:rsid w:val="00322CC0"/>
    <w:rsid w:val="003232D1"/>
    <w:rsid w:val="003233AD"/>
    <w:rsid w:val="003237A8"/>
    <w:rsid w:val="00323AA7"/>
    <w:rsid w:val="00323B3B"/>
    <w:rsid w:val="00323F10"/>
    <w:rsid w:val="00323F5E"/>
    <w:rsid w:val="00323F7B"/>
    <w:rsid w:val="0032409E"/>
    <w:rsid w:val="0032471B"/>
    <w:rsid w:val="003247F7"/>
    <w:rsid w:val="00324870"/>
    <w:rsid w:val="003248F4"/>
    <w:rsid w:val="0032493C"/>
    <w:rsid w:val="003249A7"/>
    <w:rsid w:val="00324CC5"/>
    <w:rsid w:val="00324E18"/>
    <w:rsid w:val="00324E6A"/>
    <w:rsid w:val="00324F13"/>
    <w:rsid w:val="00325070"/>
    <w:rsid w:val="00325493"/>
    <w:rsid w:val="003257D6"/>
    <w:rsid w:val="003258D8"/>
    <w:rsid w:val="00325921"/>
    <w:rsid w:val="00325A9A"/>
    <w:rsid w:val="00325CB2"/>
    <w:rsid w:val="00325E48"/>
    <w:rsid w:val="00325E6E"/>
    <w:rsid w:val="00326609"/>
    <w:rsid w:val="003266F1"/>
    <w:rsid w:val="0032674C"/>
    <w:rsid w:val="00326915"/>
    <w:rsid w:val="00326A72"/>
    <w:rsid w:val="00326B5E"/>
    <w:rsid w:val="00326DB7"/>
    <w:rsid w:val="00326E59"/>
    <w:rsid w:val="00326F71"/>
    <w:rsid w:val="0032712F"/>
    <w:rsid w:val="003272DC"/>
    <w:rsid w:val="00327438"/>
    <w:rsid w:val="0032748D"/>
    <w:rsid w:val="003275F4"/>
    <w:rsid w:val="00327E36"/>
    <w:rsid w:val="0033011F"/>
    <w:rsid w:val="0033075C"/>
    <w:rsid w:val="00330841"/>
    <w:rsid w:val="003308B4"/>
    <w:rsid w:val="003309AC"/>
    <w:rsid w:val="00330B07"/>
    <w:rsid w:val="00330EF3"/>
    <w:rsid w:val="00331124"/>
    <w:rsid w:val="00331342"/>
    <w:rsid w:val="00331448"/>
    <w:rsid w:val="003315E6"/>
    <w:rsid w:val="00331A9A"/>
    <w:rsid w:val="00331DF8"/>
    <w:rsid w:val="00331E00"/>
    <w:rsid w:val="00332311"/>
    <w:rsid w:val="00332533"/>
    <w:rsid w:val="00332606"/>
    <w:rsid w:val="00332745"/>
    <w:rsid w:val="00332752"/>
    <w:rsid w:val="0033294D"/>
    <w:rsid w:val="003329B5"/>
    <w:rsid w:val="00332AE4"/>
    <w:rsid w:val="00332DC3"/>
    <w:rsid w:val="00332E70"/>
    <w:rsid w:val="00332EC7"/>
    <w:rsid w:val="00333178"/>
    <w:rsid w:val="00333212"/>
    <w:rsid w:val="00333370"/>
    <w:rsid w:val="003334D9"/>
    <w:rsid w:val="003336B9"/>
    <w:rsid w:val="00333897"/>
    <w:rsid w:val="0033395A"/>
    <w:rsid w:val="00333DD7"/>
    <w:rsid w:val="00333E62"/>
    <w:rsid w:val="00334097"/>
    <w:rsid w:val="00334104"/>
    <w:rsid w:val="00334187"/>
    <w:rsid w:val="003344F1"/>
    <w:rsid w:val="0033458E"/>
    <w:rsid w:val="003345F2"/>
    <w:rsid w:val="003347B2"/>
    <w:rsid w:val="0033495F"/>
    <w:rsid w:val="00334A39"/>
    <w:rsid w:val="00334CBB"/>
    <w:rsid w:val="00335060"/>
    <w:rsid w:val="00335074"/>
    <w:rsid w:val="003350C5"/>
    <w:rsid w:val="00335557"/>
    <w:rsid w:val="0033559A"/>
    <w:rsid w:val="003356D8"/>
    <w:rsid w:val="00335A04"/>
    <w:rsid w:val="00335F19"/>
    <w:rsid w:val="00336310"/>
    <w:rsid w:val="003364BE"/>
    <w:rsid w:val="00336630"/>
    <w:rsid w:val="00336636"/>
    <w:rsid w:val="00336857"/>
    <w:rsid w:val="00336979"/>
    <w:rsid w:val="00336B5A"/>
    <w:rsid w:val="00336CFB"/>
    <w:rsid w:val="00336E3A"/>
    <w:rsid w:val="00336F21"/>
    <w:rsid w:val="0033744D"/>
    <w:rsid w:val="00337809"/>
    <w:rsid w:val="003379DF"/>
    <w:rsid w:val="00337D90"/>
    <w:rsid w:val="0034004A"/>
    <w:rsid w:val="00340222"/>
    <w:rsid w:val="003402C9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C3"/>
    <w:rsid w:val="0034160E"/>
    <w:rsid w:val="003416F8"/>
    <w:rsid w:val="00341792"/>
    <w:rsid w:val="0034191A"/>
    <w:rsid w:val="00341DC9"/>
    <w:rsid w:val="00341FB8"/>
    <w:rsid w:val="003420E1"/>
    <w:rsid w:val="003422E9"/>
    <w:rsid w:val="003424AD"/>
    <w:rsid w:val="003424D4"/>
    <w:rsid w:val="0034272D"/>
    <w:rsid w:val="00342A4D"/>
    <w:rsid w:val="00342B91"/>
    <w:rsid w:val="00342EDA"/>
    <w:rsid w:val="003431F3"/>
    <w:rsid w:val="0034351A"/>
    <w:rsid w:val="00343521"/>
    <w:rsid w:val="003438C7"/>
    <w:rsid w:val="00343A64"/>
    <w:rsid w:val="00343ADE"/>
    <w:rsid w:val="00343F62"/>
    <w:rsid w:val="00344046"/>
    <w:rsid w:val="0034475A"/>
    <w:rsid w:val="00344838"/>
    <w:rsid w:val="00344B09"/>
    <w:rsid w:val="00345205"/>
    <w:rsid w:val="00345221"/>
    <w:rsid w:val="00345367"/>
    <w:rsid w:val="00345554"/>
    <w:rsid w:val="00345735"/>
    <w:rsid w:val="003457D0"/>
    <w:rsid w:val="003458F4"/>
    <w:rsid w:val="00345B8B"/>
    <w:rsid w:val="00345BB2"/>
    <w:rsid w:val="00345BB6"/>
    <w:rsid w:val="00345C64"/>
    <w:rsid w:val="003463FA"/>
    <w:rsid w:val="003464EF"/>
    <w:rsid w:val="00346826"/>
    <w:rsid w:val="00346A44"/>
    <w:rsid w:val="00346F9C"/>
    <w:rsid w:val="00347149"/>
    <w:rsid w:val="003472F3"/>
    <w:rsid w:val="0034736F"/>
    <w:rsid w:val="003477BE"/>
    <w:rsid w:val="003477FA"/>
    <w:rsid w:val="00347B97"/>
    <w:rsid w:val="00347F76"/>
    <w:rsid w:val="0035024F"/>
    <w:rsid w:val="00350405"/>
    <w:rsid w:val="00350576"/>
    <w:rsid w:val="00350622"/>
    <w:rsid w:val="0035091E"/>
    <w:rsid w:val="00350A42"/>
    <w:rsid w:val="00350E79"/>
    <w:rsid w:val="0035133A"/>
    <w:rsid w:val="00351365"/>
    <w:rsid w:val="00351638"/>
    <w:rsid w:val="00351BBD"/>
    <w:rsid w:val="00351CBD"/>
    <w:rsid w:val="00351E36"/>
    <w:rsid w:val="00351E3D"/>
    <w:rsid w:val="00351E49"/>
    <w:rsid w:val="00351FE0"/>
    <w:rsid w:val="00352214"/>
    <w:rsid w:val="00352247"/>
    <w:rsid w:val="00352297"/>
    <w:rsid w:val="00352711"/>
    <w:rsid w:val="0035279F"/>
    <w:rsid w:val="00352B01"/>
    <w:rsid w:val="00352C2A"/>
    <w:rsid w:val="00352EC9"/>
    <w:rsid w:val="00353137"/>
    <w:rsid w:val="003532A4"/>
    <w:rsid w:val="0035345C"/>
    <w:rsid w:val="0035349B"/>
    <w:rsid w:val="003535D0"/>
    <w:rsid w:val="003536A2"/>
    <w:rsid w:val="003538FC"/>
    <w:rsid w:val="00353FDD"/>
    <w:rsid w:val="00354017"/>
    <w:rsid w:val="00354028"/>
    <w:rsid w:val="0035421F"/>
    <w:rsid w:val="00354561"/>
    <w:rsid w:val="00354920"/>
    <w:rsid w:val="00354B28"/>
    <w:rsid w:val="00354BCB"/>
    <w:rsid w:val="00354CA5"/>
    <w:rsid w:val="0035534D"/>
    <w:rsid w:val="00355930"/>
    <w:rsid w:val="00355B85"/>
    <w:rsid w:val="00355CA3"/>
    <w:rsid w:val="00355F07"/>
    <w:rsid w:val="00356075"/>
    <w:rsid w:val="003560B1"/>
    <w:rsid w:val="00356138"/>
    <w:rsid w:val="00356365"/>
    <w:rsid w:val="00356548"/>
    <w:rsid w:val="00356738"/>
    <w:rsid w:val="003567AF"/>
    <w:rsid w:val="003569B4"/>
    <w:rsid w:val="00356B76"/>
    <w:rsid w:val="00356CAE"/>
    <w:rsid w:val="00357005"/>
    <w:rsid w:val="0035717C"/>
    <w:rsid w:val="0035724F"/>
    <w:rsid w:val="003573FC"/>
    <w:rsid w:val="00357550"/>
    <w:rsid w:val="003575D5"/>
    <w:rsid w:val="0035779F"/>
    <w:rsid w:val="00357831"/>
    <w:rsid w:val="00357AA6"/>
    <w:rsid w:val="00357F51"/>
    <w:rsid w:val="003601D9"/>
    <w:rsid w:val="00360515"/>
    <w:rsid w:val="00360643"/>
    <w:rsid w:val="003606B3"/>
    <w:rsid w:val="0036071D"/>
    <w:rsid w:val="003608A6"/>
    <w:rsid w:val="003609F1"/>
    <w:rsid w:val="00360A39"/>
    <w:rsid w:val="00360B6B"/>
    <w:rsid w:val="0036139F"/>
    <w:rsid w:val="003613A9"/>
    <w:rsid w:val="00361650"/>
    <w:rsid w:val="003617E4"/>
    <w:rsid w:val="003618EB"/>
    <w:rsid w:val="003619BE"/>
    <w:rsid w:val="00361B1F"/>
    <w:rsid w:val="00361BB5"/>
    <w:rsid w:val="00361D65"/>
    <w:rsid w:val="00361EE6"/>
    <w:rsid w:val="00362100"/>
    <w:rsid w:val="00362484"/>
    <w:rsid w:val="00362668"/>
    <w:rsid w:val="00362704"/>
    <w:rsid w:val="003627CC"/>
    <w:rsid w:val="003627EB"/>
    <w:rsid w:val="00362884"/>
    <w:rsid w:val="003629D6"/>
    <w:rsid w:val="00362B99"/>
    <w:rsid w:val="00362C84"/>
    <w:rsid w:val="00362E6D"/>
    <w:rsid w:val="003630E2"/>
    <w:rsid w:val="00363529"/>
    <w:rsid w:val="0036364E"/>
    <w:rsid w:val="003636DE"/>
    <w:rsid w:val="00363826"/>
    <w:rsid w:val="00363A94"/>
    <w:rsid w:val="00363BF9"/>
    <w:rsid w:val="00363C55"/>
    <w:rsid w:val="003642C7"/>
    <w:rsid w:val="003642D6"/>
    <w:rsid w:val="0036441C"/>
    <w:rsid w:val="00364728"/>
    <w:rsid w:val="00364B90"/>
    <w:rsid w:val="00364C8C"/>
    <w:rsid w:val="00364DE0"/>
    <w:rsid w:val="00364EA2"/>
    <w:rsid w:val="00364F17"/>
    <w:rsid w:val="0036504F"/>
    <w:rsid w:val="003652AA"/>
    <w:rsid w:val="0036552A"/>
    <w:rsid w:val="003657E6"/>
    <w:rsid w:val="00365A14"/>
    <w:rsid w:val="00365F43"/>
    <w:rsid w:val="003663C7"/>
    <w:rsid w:val="003663F2"/>
    <w:rsid w:val="003664A0"/>
    <w:rsid w:val="003665C2"/>
    <w:rsid w:val="00366D99"/>
    <w:rsid w:val="00366FB7"/>
    <w:rsid w:val="0036712D"/>
    <w:rsid w:val="003674CF"/>
    <w:rsid w:val="00367507"/>
    <w:rsid w:val="00367B25"/>
    <w:rsid w:val="0037028B"/>
    <w:rsid w:val="003704A3"/>
    <w:rsid w:val="003704B2"/>
    <w:rsid w:val="0037062B"/>
    <w:rsid w:val="0037082D"/>
    <w:rsid w:val="003709FF"/>
    <w:rsid w:val="00370C85"/>
    <w:rsid w:val="00370D78"/>
    <w:rsid w:val="00370DD5"/>
    <w:rsid w:val="00371177"/>
    <w:rsid w:val="0037119C"/>
    <w:rsid w:val="00371552"/>
    <w:rsid w:val="003718B8"/>
    <w:rsid w:val="003719C1"/>
    <w:rsid w:val="00371AF8"/>
    <w:rsid w:val="00372019"/>
    <w:rsid w:val="0037213E"/>
    <w:rsid w:val="00372A18"/>
    <w:rsid w:val="00372E6F"/>
    <w:rsid w:val="00372F7F"/>
    <w:rsid w:val="003730F5"/>
    <w:rsid w:val="003732C5"/>
    <w:rsid w:val="00373554"/>
    <w:rsid w:val="003736AB"/>
    <w:rsid w:val="003739F9"/>
    <w:rsid w:val="00373AF4"/>
    <w:rsid w:val="00373B12"/>
    <w:rsid w:val="00373C2E"/>
    <w:rsid w:val="00373E45"/>
    <w:rsid w:val="00373ED0"/>
    <w:rsid w:val="00373FE4"/>
    <w:rsid w:val="003740F6"/>
    <w:rsid w:val="00374422"/>
    <w:rsid w:val="00374659"/>
    <w:rsid w:val="00374C41"/>
    <w:rsid w:val="00374CD9"/>
    <w:rsid w:val="00375008"/>
    <w:rsid w:val="00375366"/>
    <w:rsid w:val="00375569"/>
    <w:rsid w:val="003756B3"/>
    <w:rsid w:val="003757E1"/>
    <w:rsid w:val="00375896"/>
    <w:rsid w:val="00375A18"/>
    <w:rsid w:val="00375AA7"/>
    <w:rsid w:val="00375B39"/>
    <w:rsid w:val="00375E13"/>
    <w:rsid w:val="00375F48"/>
    <w:rsid w:val="00375F75"/>
    <w:rsid w:val="00376014"/>
    <w:rsid w:val="003761C4"/>
    <w:rsid w:val="003761E7"/>
    <w:rsid w:val="00376406"/>
    <w:rsid w:val="00376481"/>
    <w:rsid w:val="0037666D"/>
    <w:rsid w:val="00376BF0"/>
    <w:rsid w:val="00377101"/>
    <w:rsid w:val="003772CD"/>
    <w:rsid w:val="003773B7"/>
    <w:rsid w:val="003774D2"/>
    <w:rsid w:val="00377730"/>
    <w:rsid w:val="00377A29"/>
    <w:rsid w:val="00377B7C"/>
    <w:rsid w:val="00377E37"/>
    <w:rsid w:val="0038008B"/>
    <w:rsid w:val="00380341"/>
    <w:rsid w:val="003804BD"/>
    <w:rsid w:val="003804E8"/>
    <w:rsid w:val="003805A5"/>
    <w:rsid w:val="00380730"/>
    <w:rsid w:val="00380799"/>
    <w:rsid w:val="003809CC"/>
    <w:rsid w:val="00380B03"/>
    <w:rsid w:val="00381245"/>
    <w:rsid w:val="00381490"/>
    <w:rsid w:val="00381666"/>
    <w:rsid w:val="0038187E"/>
    <w:rsid w:val="0038204C"/>
    <w:rsid w:val="00382235"/>
    <w:rsid w:val="0038238B"/>
    <w:rsid w:val="00382642"/>
    <w:rsid w:val="0038265E"/>
    <w:rsid w:val="00382735"/>
    <w:rsid w:val="00382760"/>
    <w:rsid w:val="003827C0"/>
    <w:rsid w:val="00382CF7"/>
    <w:rsid w:val="0038317A"/>
    <w:rsid w:val="0038325D"/>
    <w:rsid w:val="003834AB"/>
    <w:rsid w:val="00383743"/>
    <w:rsid w:val="003838D2"/>
    <w:rsid w:val="00383B27"/>
    <w:rsid w:val="00383C25"/>
    <w:rsid w:val="00383CEF"/>
    <w:rsid w:val="00383D5C"/>
    <w:rsid w:val="00383EA2"/>
    <w:rsid w:val="003849F8"/>
    <w:rsid w:val="00384C08"/>
    <w:rsid w:val="003852D0"/>
    <w:rsid w:val="003854AB"/>
    <w:rsid w:val="00385513"/>
    <w:rsid w:val="003858DB"/>
    <w:rsid w:val="00385905"/>
    <w:rsid w:val="00385C25"/>
    <w:rsid w:val="00385EE3"/>
    <w:rsid w:val="00385F01"/>
    <w:rsid w:val="00385F45"/>
    <w:rsid w:val="003866E1"/>
    <w:rsid w:val="00386794"/>
    <w:rsid w:val="00386A23"/>
    <w:rsid w:val="00386C7E"/>
    <w:rsid w:val="00386EF5"/>
    <w:rsid w:val="003871F9"/>
    <w:rsid w:val="0038723D"/>
    <w:rsid w:val="00387351"/>
    <w:rsid w:val="00387A69"/>
    <w:rsid w:val="00387A89"/>
    <w:rsid w:val="00387AD9"/>
    <w:rsid w:val="00387B08"/>
    <w:rsid w:val="00387CB7"/>
    <w:rsid w:val="00387D0E"/>
    <w:rsid w:val="00387ECC"/>
    <w:rsid w:val="00390226"/>
    <w:rsid w:val="00390428"/>
    <w:rsid w:val="003904EF"/>
    <w:rsid w:val="003906A4"/>
    <w:rsid w:val="0039079F"/>
    <w:rsid w:val="00390807"/>
    <w:rsid w:val="00390839"/>
    <w:rsid w:val="003908B0"/>
    <w:rsid w:val="00390971"/>
    <w:rsid w:val="00391368"/>
    <w:rsid w:val="0039172A"/>
    <w:rsid w:val="003917AE"/>
    <w:rsid w:val="00391BC7"/>
    <w:rsid w:val="00391C70"/>
    <w:rsid w:val="0039207F"/>
    <w:rsid w:val="003928C5"/>
    <w:rsid w:val="00392ABE"/>
    <w:rsid w:val="00392B0F"/>
    <w:rsid w:val="00392DBF"/>
    <w:rsid w:val="00392EDC"/>
    <w:rsid w:val="00392FD2"/>
    <w:rsid w:val="00392FE0"/>
    <w:rsid w:val="0039316E"/>
    <w:rsid w:val="003932D5"/>
    <w:rsid w:val="0039347C"/>
    <w:rsid w:val="003934D7"/>
    <w:rsid w:val="003935A1"/>
    <w:rsid w:val="00393649"/>
    <w:rsid w:val="00393929"/>
    <w:rsid w:val="00393A40"/>
    <w:rsid w:val="00393B6C"/>
    <w:rsid w:val="00393C4D"/>
    <w:rsid w:val="00393CE5"/>
    <w:rsid w:val="00393FE5"/>
    <w:rsid w:val="0039401A"/>
    <w:rsid w:val="003941AA"/>
    <w:rsid w:val="00394F2E"/>
    <w:rsid w:val="00394FBB"/>
    <w:rsid w:val="00395320"/>
    <w:rsid w:val="003957B3"/>
    <w:rsid w:val="00395973"/>
    <w:rsid w:val="00395A44"/>
    <w:rsid w:val="00395DC0"/>
    <w:rsid w:val="00395FA2"/>
    <w:rsid w:val="00396077"/>
    <w:rsid w:val="00396656"/>
    <w:rsid w:val="00396781"/>
    <w:rsid w:val="003968F5"/>
    <w:rsid w:val="00396F25"/>
    <w:rsid w:val="003975A0"/>
    <w:rsid w:val="00397B13"/>
    <w:rsid w:val="00397B1C"/>
    <w:rsid w:val="00397C6D"/>
    <w:rsid w:val="00397D45"/>
    <w:rsid w:val="00397DFB"/>
    <w:rsid w:val="003A0464"/>
    <w:rsid w:val="003A06E8"/>
    <w:rsid w:val="003A07A4"/>
    <w:rsid w:val="003A1476"/>
    <w:rsid w:val="003A14CF"/>
    <w:rsid w:val="003A15A3"/>
    <w:rsid w:val="003A168C"/>
    <w:rsid w:val="003A1AAD"/>
    <w:rsid w:val="003A1C58"/>
    <w:rsid w:val="003A1D13"/>
    <w:rsid w:val="003A1DA7"/>
    <w:rsid w:val="003A1F65"/>
    <w:rsid w:val="003A2050"/>
    <w:rsid w:val="003A2105"/>
    <w:rsid w:val="003A2109"/>
    <w:rsid w:val="003A231B"/>
    <w:rsid w:val="003A23F0"/>
    <w:rsid w:val="003A25AE"/>
    <w:rsid w:val="003A26D4"/>
    <w:rsid w:val="003A296F"/>
    <w:rsid w:val="003A2A2C"/>
    <w:rsid w:val="003A2A4B"/>
    <w:rsid w:val="003A2ADF"/>
    <w:rsid w:val="003A2DB5"/>
    <w:rsid w:val="003A2E3F"/>
    <w:rsid w:val="003A2F4E"/>
    <w:rsid w:val="003A3689"/>
    <w:rsid w:val="003A370C"/>
    <w:rsid w:val="003A3977"/>
    <w:rsid w:val="003A3BBA"/>
    <w:rsid w:val="003A3E3B"/>
    <w:rsid w:val="003A3EC4"/>
    <w:rsid w:val="003A43B3"/>
    <w:rsid w:val="003A444A"/>
    <w:rsid w:val="003A4730"/>
    <w:rsid w:val="003A4798"/>
    <w:rsid w:val="003A485C"/>
    <w:rsid w:val="003A4AFE"/>
    <w:rsid w:val="003A4CBD"/>
    <w:rsid w:val="003A4E86"/>
    <w:rsid w:val="003A5538"/>
    <w:rsid w:val="003A57E4"/>
    <w:rsid w:val="003A5888"/>
    <w:rsid w:val="003A58F0"/>
    <w:rsid w:val="003A59B6"/>
    <w:rsid w:val="003A5D70"/>
    <w:rsid w:val="003A60B9"/>
    <w:rsid w:val="003A6170"/>
    <w:rsid w:val="003A67AB"/>
    <w:rsid w:val="003A68C9"/>
    <w:rsid w:val="003A68FF"/>
    <w:rsid w:val="003A6B51"/>
    <w:rsid w:val="003A6CDE"/>
    <w:rsid w:val="003A6DBF"/>
    <w:rsid w:val="003A6FDF"/>
    <w:rsid w:val="003A727C"/>
    <w:rsid w:val="003A74EE"/>
    <w:rsid w:val="003A7514"/>
    <w:rsid w:val="003A7674"/>
    <w:rsid w:val="003A780C"/>
    <w:rsid w:val="003A7DFF"/>
    <w:rsid w:val="003A7E62"/>
    <w:rsid w:val="003A7F10"/>
    <w:rsid w:val="003B0226"/>
    <w:rsid w:val="003B044E"/>
    <w:rsid w:val="003B0812"/>
    <w:rsid w:val="003B0B23"/>
    <w:rsid w:val="003B0C53"/>
    <w:rsid w:val="003B0CE9"/>
    <w:rsid w:val="003B0D99"/>
    <w:rsid w:val="003B14DD"/>
    <w:rsid w:val="003B1677"/>
    <w:rsid w:val="003B16B2"/>
    <w:rsid w:val="003B1787"/>
    <w:rsid w:val="003B18FF"/>
    <w:rsid w:val="003B19AC"/>
    <w:rsid w:val="003B1C63"/>
    <w:rsid w:val="003B1F40"/>
    <w:rsid w:val="003B2087"/>
    <w:rsid w:val="003B24A3"/>
    <w:rsid w:val="003B265C"/>
    <w:rsid w:val="003B28C7"/>
    <w:rsid w:val="003B2BE0"/>
    <w:rsid w:val="003B2F93"/>
    <w:rsid w:val="003B3024"/>
    <w:rsid w:val="003B3266"/>
    <w:rsid w:val="003B32BF"/>
    <w:rsid w:val="003B32D9"/>
    <w:rsid w:val="003B36B2"/>
    <w:rsid w:val="003B37E2"/>
    <w:rsid w:val="003B390F"/>
    <w:rsid w:val="003B39C5"/>
    <w:rsid w:val="003B3AFE"/>
    <w:rsid w:val="003B3D5A"/>
    <w:rsid w:val="003B4001"/>
    <w:rsid w:val="003B41DA"/>
    <w:rsid w:val="003B4324"/>
    <w:rsid w:val="003B4662"/>
    <w:rsid w:val="003B46FA"/>
    <w:rsid w:val="003B4A8A"/>
    <w:rsid w:val="003B4D25"/>
    <w:rsid w:val="003B4E2E"/>
    <w:rsid w:val="003B4E7B"/>
    <w:rsid w:val="003B4EA0"/>
    <w:rsid w:val="003B51E4"/>
    <w:rsid w:val="003B53FD"/>
    <w:rsid w:val="003B5737"/>
    <w:rsid w:val="003B5924"/>
    <w:rsid w:val="003B5941"/>
    <w:rsid w:val="003B5A68"/>
    <w:rsid w:val="003B5A98"/>
    <w:rsid w:val="003B5BB9"/>
    <w:rsid w:val="003B6072"/>
    <w:rsid w:val="003B63AB"/>
    <w:rsid w:val="003B64CC"/>
    <w:rsid w:val="003B69A0"/>
    <w:rsid w:val="003B6CDE"/>
    <w:rsid w:val="003B705B"/>
    <w:rsid w:val="003B71F9"/>
    <w:rsid w:val="003B72F7"/>
    <w:rsid w:val="003B781C"/>
    <w:rsid w:val="003B7942"/>
    <w:rsid w:val="003B7B72"/>
    <w:rsid w:val="003B7D80"/>
    <w:rsid w:val="003B7E82"/>
    <w:rsid w:val="003C0554"/>
    <w:rsid w:val="003C07A9"/>
    <w:rsid w:val="003C08F5"/>
    <w:rsid w:val="003C0F82"/>
    <w:rsid w:val="003C1016"/>
    <w:rsid w:val="003C11D8"/>
    <w:rsid w:val="003C12FA"/>
    <w:rsid w:val="003C13E6"/>
    <w:rsid w:val="003C1477"/>
    <w:rsid w:val="003C1C40"/>
    <w:rsid w:val="003C1C44"/>
    <w:rsid w:val="003C1D9A"/>
    <w:rsid w:val="003C20B5"/>
    <w:rsid w:val="003C21FC"/>
    <w:rsid w:val="003C232A"/>
    <w:rsid w:val="003C23C6"/>
    <w:rsid w:val="003C249E"/>
    <w:rsid w:val="003C264B"/>
    <w:rsid w:val="003C2834"/>
    <w:rsid w:val="003C28B5"/>
    <w:rsid w:val="003C2F7A"/>
    <w:rsid w:val="003C2FE4"/>
    <w:rsid w:val="003C3133"/>
    <w:rsid w:val="003C318F"/>
    <w:rsid w:val="003C3619"/>
    <w:rsid w:val="003C36F1"/>
    <w:rsid w:val="003C3BA9"/>
    <w:rsid w:val="003C3BBB"/>
    <w:rsid w:val="003C3BD2"/>
    <w:rsid w:val="003C3C9D"/>
    <w:rsid w:val="003C3E32"/>
    <w:rsid w:val="003C400C"/>
    <w:rsid w:val="003C451F"/>
    <w:rsid w:val="003C45F8"/>
    <w:rsid w:val="003C46B5"/>
    <w:rsid w:val="003C47D0"/>
    <w:rsid w:val="003C4D30"/>
    <w:rsid w:val="003C4D62"/>
    <w:rsid w:val="003C4D87"/>
    <w:rsid w:val="003C509C"/>
    <w:rsid w:val="003C58C8"/>
    <w:rsid w:val="003C5CAA"/>
    <w:rsid w:val="003C5D6B"/>
    <w:rsid w:val="003C661D"/>
    <w:rsid w:val="003C672E"/>
    <w:rsid w:val="003C6829"/>
    <w:rsid w:val="003C6991"/>
    <w:rsid w:val="003C69AB"/>
    <w:rsid w:val="003C6EBC"/>
    <w:rsid w:val="003C6F71"/>
    <w:rsid w:val="003C7051"/>
    <w:rsid w:val="003C725B"/>
    <w:rsid w:val="003C7286"/>
    <w:rsid w:val="003C72DE"/>
    <w:rsid w:val="003C72E7"/>
    <w:rsid w:val="003C7347"/>
    <w:rsid w:val="003C77F3"/>
    <w:rsid w:val="003C7921"/>
    <w:rsid w:val="003C797B"/>
    <w:rsid w:val="003C79A2"/>
    <w:rsid w:val="003C7D65"/>
    <w:rsid w:val="003C7E0F"/>
    <w:rsid w:val="003D0058"/>
    <w:rsid w:val="003D0073"/>
    <w:rsid w:val="003D00AD"/>
    <w:rsid w:val="003D0405"/>
    <w:rsid w:val="003D0575"/>
    <w:rsid w:val="003D0637"/>
    <w:rsid w:val="003D0C39"/>
    <w:rsid w:val="003D1417"/>
    <w:rsid w:val="003D1494"/>
    <w:rsid w:val="003D14E1"/>
    <w:rsid w:val="003D14EE"/>
    <w:rsid w:val="003D173C"/>
    <w:rsid w:val="003D1A4C"/>
    <w:rsid w:val="003D1C3C"/>
    <w:rsid w:val="003D1FA1"/>
    <w:rsid w:val="003D20BD"/>
    <w:rsid w:val="003D2512"/>
    <w:rsid w:val="003D255D"/>
    <w:rsid w:val="003D27ED"/>
    <w:rsid w:val="003D2B2E"/>
    <w:rsid w:val="003D2BF8"/>
    <w:rsid w:val="003D2DE8"/>
    <w:rsid w:val="003D31CA"/>
    <w:rsid w:val="003D325D"/>
    <w:rsid w:val="003D33E7"/>
    <w:rsid w:val="003D35C5"/>
    <w:rsid w:val="003D3727"/>
    <w:rsid w:val="003D3730"/>
    <w:rsid w:val="003D37F7"/>
    <w:rsid w:val="003D385E"/>
    <w:rsid w:val="003D39BE"/>
    <w:rsid w:val="003D39ED"/>
    <w:rsid w:val="003D439A"/>
    <w:rsid w:val="003D43AE"/>
    <w:rsid w:val="003D4505"/>
    <w:rsid w:val="003D47B8"/>
    <w:rsid w:val="003D48CE"/>
    <w:rsid w:val="003D4A0C"/>
    <w:rsid w:val="003D4A94"/>
    <w:rsid w:val="003D4ACB"/>
    <w:rsid w:val="003D5455"/>
    <w:rsid w:val="003D570C"/>
    <w:rsid w:val="003D572C"/>
    <w:rsid w:val="003D5EDB"/>
    <w:rsid w:val="003D6037"/>
    <w:rsid w:val="003D60A2"/>
    <w:rsid w:val="003D6487"/>
    <w:rsid w:val="003D64BF"/>
    <w:rsid w:val="003D6735"/>
    <w:rsid w:val="003D6774"/>
    <w:rsid w:val="003D6A05"/>
    <w:rsid w:val="003D6A30"/>
    <w:rsid w:val="003D6A45"/>
    <w:rsid w:val="003D6AB5"/>
    <w:rsid w:val="003D6C38"/>
    <w:rsid w:val="003D6D00"/>
    <w:rsid w:val="003D72A6"/>
    <w:rsid w:val="003D75DE"/>
    <w:rsid w:val="003D77DC"/>
    <w:rsid w:val="003D78C2"/>
    <w:rsid w:val="003D7D72"/>
    <w:rsid w:val="003D7D7C"/>
    <w:rsid w:val="003E00BD"/>
    <w:rsid w:val="003E029E"/>
    <w:rsid w:val="003E0326"/>
    <w:rsid w:val="003E0438"/>
    <w:rsid w:val="003E0751"/>
    <w:rsid w:val="003E0808"/>
    <w:rsid w:val="003E0B3F"/>
    <w:rsid w:val="003E0C86"/>
    <w:rsid w:val="003E0DD9"/>
    <w:rsid w:val="003E0E30"/>
    <w:rsid w:val="003E0E6F"/>
    <w:rsid w:val="003E0FD0"/>
    <w:rsid w:val="003E0FED"/>
    <w:rsid w:val="003E1238"/>
    <w:rsid w:val="003E1320"/>
    <w:rsid w:val="003E14D8"/>
    <w:rsid w:val="003E1747"/>
    <w:rsid w:val="003E17FF"/>
    <w:rsid w:val="003E18C0"/>
    <w:rsid w:val="003E1A32"/>
    <w:rsid w:val="003E1B25"/>
    <w:rsid w:val="003E1B38"/>
    <w:rsid w:val="003E1C5C"/>
    <w:rsid w:val="003E2493"/>
    <w:rsid w:val="003E2799"/>
    <w:rsid w:val="003E2873"/>
    <w:rsid w:val="003E2A90"/>
    <w:rsid w:val="003E2CD4"/>
    <w:rsid w:val="003E31E4"/>
    <w:rsid w:val="003E33F4"/>
    <w:rsid w:val="003E34D6"/>
    <w:rsid w:val="003E3B24"/>
    <w:rsid w:val="003E3B8E"/>
    <w:rsid w:val="003E3C36"/>
    <w:rsid w:val="003E3D03"/>
    <w:rsid w:val="003E45F7"/>
    <w:rsid w:val="003E49A0"/>
    <w:rsid w:val="003E49DE"/>
    <w:rsid w:val="003E4A85"/>
    <w:rsid w:val="003E5084"/>
    <w:rsid w:val="003E54F6"/>
    <w:rsid w:val="003E5DA3"/>
    <w:rsid w:val="003E5E38"/>
    <w:rsid w:val="003E6065"/>
    <w:rsid w:val="003E606E"/>
    <w:rsid w:val="003E62AA"/>
    <w:rsid w:val="003E6439"/>
    <w:rsid w:val="003E6456"/>
    <w:rsid w:val="003E64F8"/>
    <w:rsid w:val="003E65FE"/>
    <w:rsid w:val="003E6A2B"/>
    <w:rsid w:val="003E6BED"/>
    <w:rsid w:val="003E6D98"/>
    <w:rsid w:val="003E6F20"/>
    <w:rsid w:val="003E7239"/>
    <w:rsid w:val="003E7815"/>
    <w:rsid w:val="003E7819"/>
    <w:rsid w:val="003F00E0"/>
    <w:rsid w:val="003F0177"/>
    <w:rsid w:val="003F0373"/>
    <w:rsid w:val="003F054C"/>
    <w:rsid w:val="003F08D3"/>
    <w:rsid w:val="003F09D3"/>
    <w:rsid w:val="003F1124"/>
    <w:rsid w:val="003F131F"/>
    <w:rsid w:val="003F13F5"/>
    <w:rsid w:val="003F1638"/>
    <w:rsid w:val="003F182F"/>
    <w:rsid w:val="003F1CC9"/>
    <w:rsid w:val="003F1F22"/>
    <w:rsid w:val="003F1F32"/>
    <w:rsid w:val="003F26DD"/>
    <w:rsid w:val="003F275C"/>
    <w:rsid w:val="003F291C"/>
    <w:rsid w:val="003F29B1"/>
    <w:rsid w:val="003F2BED"/>
    <w:rsid w:val="003F309B"/>
    <w:rsid w:val="003F31CB"/>
    <w:rsid w:val="003F3284"/>
    <w:rsid w:val="003F365B"/>
    <w:rsid w:val="003F3688"/>
    <w:rsid w:val="003F37F6"/>
    <w:rsid w:val="003F3A05"/>
    <w:rsid w:val="003F3B89"/>
    <w:rsid w:val="003F3F5F"/>
    <w:rsid w:val="003F40D4"/>
    <w:rsid w:val="003F41AC"/>
    <w:rsid w:val="003F41E2"/>
    <w:rsid w:val="003F42E7"/>
    <w:rsid w:val="003F4411"/>
    <w:rsid w:val="003F45DE"/>
    <w:rsid w:val="003F46B1"/>
    <w:rsid w:val="003F473A"/>
    <w:rsid w:val="003F483B"/>
    <w:rsid w:val="003F49ED"/>
    <w:rsid w:val="003F4A7C"/>
    <w:rsid w:val="003F4A7D"/>
    <w:rsid w:val="003F4C57"/>
    <w:rsid w:val="003F56EA"/>
    <w:rsid w:val="003F57ED"/>
    <w:rsid w:val="003F59D2"/>
    <w:rsid w:val="003F5E30"/>
    <w:rsid w:val="003F5E54"/>
    <w:rsid w:val="003F5EEE"/>
    <w:rsid w:val="003F5FDF"/>
    <w:rsid w:val="003F63CD"/>
    <w:rsid w:val="003F690E"/>
    <w:rsid w:val="003F6AAD"/>
    <w:rsid w:val="003F6D0C"/>
    <w:rsid w:val="003F6D80"/>
    <w:rsid w:val="003F6DE1"/>
    <w:rsid w:val="003F6EC2"/>
    <w:rsid w:val="003F70C3"/>
    <w:rsid w:val="003F7248"/>
    <w:rsid w:val="003F7358"/>
    <w:rsid w:val="003F73CF"/>
    <w:rsid w:val="003F744A"/>
    <w:rsid w:val="003F777D"/>
    <w:rsid w:val="003F7A76"/>
    <w:rsid w:val="003F7E3A"/>
    <w:rsid w:val="003F7F2B"/>
    <w:rsid w:val="0040012C"/>
    <w:rsid w:val="0040013C"/>
    <w:rsid w:val="004003A4"/>
    <w:rsid w:val="00400908"/>
    <w:rsid w:val="0040092B"/>
    <w:rsid w:val="00400C65"/>
    <w:rsid w:val="00400E7F"/>
    <w:rsid w:val="004010E5"/>
    <w:rsid w:val="00401275"/>
    <w:rsid w:val="00401657"/>
    <w:rsid w:val="004016DA"/>
    <w:rsid w:val="0040216E"/>
    <w:rsid w:val="00402384"/>
    <w:rsid w:val="0040262A"/>
    <w:rsid w:val="00402926"/>
    <w:rsid w:val="004029A7"/>
    <w:rsid w:val="004029C4"/>
    <w:rsid w:val="00402E1E"/>
    <w:rsid w:val="00402EF3"/>
    <w:rsid w:val="00403135"/>
    <w:rsid w:val="00403176"/>
    <w:rsid w:val="004031EC"/>
    <w:rsid w:val="004033CB"/>
    <w:rsid w:val="0040349C"/>
    <w:rsid w:val="004034C6"/>
    <w:rsid w:val="00403531"/>
    <w:rsid w:val="004036AC"/>
    <w:rsid w:val="004036B9"/>
    <w:rsid w:val="0040381E"/>
    <w:rsid w:val="00403852"/>
    <w:rsid w:val="00403F35"/>
    <w:rsid w:val="004042F6"/>
    <w:rsid w:val="004043E0"/>
    <w:rsid w:val="00404630"/>
    <w:rsid w:val="00404669"/>
    <w:rsid w:val="004048BD"/>
    <w:rsid w:val="00404958"/>
    <w:rsid w:val="00404BCB"/>
    <w:rsid w:val="004051F4"/>
    <w:rsid w:val="0040529B"/>
    <w:rsid w:val="0040531C"/>
    <w:rsid w:val="0040554B"/>
    <w:rsid w:val="004057AC"/>
    <w:rsid w:val="0040580E"/>
    <w:rsid w:val="004058D2"/>
    <w:rsid w:val="00405C94"/>
    <w:rsid w:val="00405D29"/>
    <w:rsid w:val="00405D47"/>
    <w:rsid w:val="00405ED7"/>
    <w:rsid w:val="00405F63"/>
    <w:rsid w:val="00405FC6"/>
    <w:rsid w:val="004062CD"/>
    <w:rsid w:val="0040634F"/>
    <w:rsid w:val="00406384"/>
    <w:rsid w:val="00406A4B"/>
    <w:rsid w:val="00406DDE"/>
    <w:rsid w:val="00406FBC"/>
    <w:rsid w:val="00407113"/>
    <w:rsid w:val="00407384"/>
    <w:rsid w:val="0040739C"/>
    <w:rsid w:val="004073CA"/>
    <w:rsid w:val="0040769A"/>
    <w:rsid w:val="00407738"/>
    <w:rsid w:val="004079DC"/>
    <w:rsid w:val="00407B42"/>
    <w:rsid w:val="00407BE0"/>
    <w:rsid w:val="00407ED7"/>
    <w:rsid w:val="00410071"/>
    <w:rsid w:val="004101D9"/>
    <w:rsid w:val="00410288"/>
    <w:rsid w:val="004102D6"/>
    <w:rsid w:val="004103F4"/>
    <w:rsid w:val="0041047B"/>
    <w:rsid w:val="004104C8"/>
    <w:rsid w:val="00410A24"/>
    <w:rsid w:val="00410BE8"/>
    <w:rsid w:val="00410D5E"/>
    <w:rsid w:val="00411560"/>
    <w:rsid w:val="0041163F"/>
    <w:rsid w:val="0041183B"/>
    <w:rsid w:val="00411BB0"/>
    <w:rsid w:val="00411BC8"/>
    <w:rsid w:val="00411D83"/>
    <w:rsid w:val="00411EBF"/>
    <w:rsid w:val="00411FBD"/>
    <w:rsid w:val="0041206D"/>
    <w:rsid w:val="004123D6"/>
    <w:rsid w:val="004124F2"/>
    <w:rsid w:val="00412533"/>
    <w:rsid w:val="004129BF"/>
    <w:rsid w:val="00412BAD"/>
    <w:rsid w:val="00412D97"/>
    <w:rsid w:val="00412DC9"/>
    <w:rsid w:val="00412F90"/>
    <w:rsid w:val="00413039"/>
    <w:rsid w:val="00413195"/>
    <w:rsid w:val="00413237"/>
    <w:rsid w:val="0041378C"/>
    <w:rsid w:val="0041389C"/>
    <w:rsid w:val="0041396C"/>
    <w:rsid w:val="00413EEE"/>
    <w:rsid w:val="00414078"/>
    <w:rsid w:val="00414646"/>
    <w:rsid w:val="00414662"/>
    <w:rsid w:val="00414D57"/>
    <w:rsid w:val="00415011"/>
    <w:rsid w:val="004150CB"/>
    <w:rsid w:val="00415167"/>
    <w:rsid w:val="00415249"/>
    <w:rsid w:val="004152CF"/>
    <w:rsid w:val="0041553C"/>
    <w:rsid w:val="00415954"/>
    <w:rsid w:val="004159B0"/>
    <w:rsid w:val="00415E39"/>
    <w:rsid w:val="0041603E"/>
    <w:rsid w:val="00416277"/>
    <w:rsid w:val="0041637C"/>
    <w:rsid w:val="0041680A"/>
    <w:rsid w:val="00416862"/>
    <w:rsid w:val="00416A30"/>
    <w:rsid w:val="00416A3C"/>
    <w:rsid w:val="00416C17"/>
    <w:rsid w:val="00416D4B"/>
    <w:rsid w:val="004170B9"/>
    <w:rsid w:val="00417182"/>
    <w:rsid w:val="004172A2"/>
    <w:rsid w:val="00417310"/>
    <w:rsid w:val="0041782C"/>
    <w:rsid w:val="00417837"/>
    <w:rsid w:val="004178AA"/>
    <w:rsid w:val="00417999"/>
    <w:rsid w:val="00417D64"/>
    <w:rsid w:val="004201F5"/>
    <w:rsid w:val="00420268"/>
    <w:rsid w:val="0042033E"/>
    <w:rsid w:val="004203DB"/>
    <w:rsid w:val="004205E6"/>
    <w:rsid w:val="004206AB"/>
    <w:rsid w:val="004208F7"/>
    <w:rsid w:val="00420996"/>
    <w:rsid w:val="00420A4A"/>
    <w:rsid w:val="00420DC6"/>
    <w:rsid w:val="004210DB"/>
    <w:rsid w:val="00421345"/>
    <w:rsid w:val="004213B3"/>
    <w:rsid w:val="004215E2"/>
    <w:rsid w:val="004218F4"/>
    <w:rsid w:val="004219EA"/>
    <w:rsid w:val="00421AE2"/>
    <w:rsid w:val="00421B5C"/>
    <w:rsid w:val="00421B9C"/>
    <w:rsid w:val="00421E10"/>
    <w:rsid w:val="00421E5D"/>
    <w:rsid w:val="00421E6E"/>
    <w:rsid w:val="00422175"/>
    <w:rsid w:val="004224EF"/>
    <w:rsid w:val="0042258A"/>
    <w:rsid w:val="004226DF"/>
    <w:rsid w:val="00422775"/>
    <w:rsid w:val="00422882"/>
    <w:rsid w:val="00422AEA"/>
    <w:rsid w:val="00422CD6"/>
    <w:rsid w:val="004233A8"/>
    <w:rsid w:val="00423AF7"/>
    <w:rsid w:val="00423B8B"/>
    <w:rsid w:val="00423DF8"/>
    <w:rsid w:val="00423E03"/>
    <w:rsid w:val="00424037"/>
    <w:rsid w:val="00424143"/>
    <w:rsid w:val="004243EB"/>
    <w:rsid w:val="004244C3"/>
    <w:rsid w:val="0042494E"/>
    <w:rsid w:val="00424B39"/>
    <w:rsid w:val="00424C51"/>
    <w:rsid w:val="00424D9C"/>
    <w:rsid w:val="00424E9F"/>
    <w:rsid w:val="00425871"/>
    <w:rsid w:val="0042597B"/>
    <w:rsid w:val="00425991"/>
    <w:rsid w:val="00425ABF"/>
    <w:rsid w:val="00425B70"/>
    <w:rsid w:val="00426315"/>
    <w:rsid w:val="00426593"/>
    <w:rsid w:val="00426618"/>
    <w:rsid w:val="004267C2"/>
    <w:rsid w:val="004267FB"/>
    <w:rsid w:val="00426809"/>
    <w:rsid w:val="00426A73"/>
    <w:rsid w:val="004273C8"/>
    <w:rsid w:val="004273DE"/>
    <w:rsid w:val="0042745C"/>
    <w:rsid w:val="004274B7"/>
    <w:rsid w:val="00427BFA"/>
    <w:rsid w:val="00427C84"/>
    <w:rsid w:val="00427D2C"/>
    <w:rsid w:val="00427E18"/>
    <w:rsid w:val="00427F1E"/>
    <w:rsid w:val="004301E2"/>
    <w:rsid w:val="00430666"/>
    <w:rsid w:val="00430880"/>
    <w:rsid w:val="0043088D"/>
    <w:rsid w:val="00430933"/>
    <w:rsid w:val="00430AA1"/>
    <w:rsid w:val="00430AD8"/>
    <w:rsid w:val="004313D8"/>
    <w:rsid w:val="0043141C"/>
    <w:rsid w:val="00431496"/>
    <w:rsid w:val="004317CB"/>
    <w:rsid w:val="00431D36"/>
    <w:rsid w:val="00431F4E"/>
    <w:rsid w:val="0043202C"/>
    <w:rsid w:val="004321D2"/>
    <w:rsid w:val="004321F1"/>
    <w:rsid w:val="00432382"/>
    <w:rsid w:val="0043251E"/>
    <w:rsid w:val="00432AD3"/>
    <w:rsid w:val="00432C55"/>
    <w:rsid w:val="00432CBF"/>
    <w:rsid w:val="00432E85"/>
    <w:rsid w:val="00432EA5"/>
    <w:rsid w:val="00432EDA"/>
    <w:rsid w:val="0043317C"/>
    <w:rsid w:val="00433344"/>
    <w:rsid w:val="0043358C"/>
    <w:rsid w:val="0043363D"/>
    <w:rsid w:val="00433869"/>
    <w:rsid w:val="004338D2"/>
    <w:rsid w:val="00433A15"/>
    <w:rsid w:val="00433D1A"/>
    <w:rsid w:val="004340CD"/>
    <w:rsid w:val="004341A6"/>
    <w:rsid w:val="00434208"/>
    <w:rsid w:val="00434252"/>
    <w:rsid w:val="004342BB"/>
    <w:rsid w:val="004344FC"/>
    <w:rsid w:val="004349DC"/>
    <w:rsid w:val="004349F9"/>
    <w:rsid w:val="00434C62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EF"/>
    <w:rsid w:val="00437652"/>
    <w:rsid w:val="00437827"/>
    <w:rsid w:val="004378A4"/>
    <w:rsid w:val="00437E87"/>
    <w:rsid w:val="0044045A"/>
    <w:rsid w:val="00440C07"/>
    <w:rsid w:val="00440C11"/>
    <w:rsid w:val="00440E20"/>
    <w:rsid w:val="0044103A"/>
    <w:rsid w:val="00441047"/>
    <w:rsid w:val="0044168A"/>
    <w:rsid w:val="0044168B"/>
    <w:rsid w:val="00441942"/>
    <w:rsid w:val="00441C29"/>
    <w:rsid w:val="00442284"/>
    <w:rsid w:val="004424A4"/>
    <w:rsid w:val="004425E7"/>
    <w:rsid w:val="004425F8"/>
    <w:rsid w:val="004427F6"/>
    <w:rsid w:val="004428EE"/>
    <w:rsid w:val="00442C21"/>
    <w:rsid w:val="00442DDC"/>
    <w:rsid w:val="00442E9E"/>
    <w:rsid w:val="00442FFD"/>
    <w:rsid w:val="00443042"/>
    <w:rsid w:val="004430D0"/>
    <w:rsid w:val="004433BB"/>
    <w:rsid w:val="00443677"/>
    <w:rsid w:val="00443730"/>
    <w:rsid w:val="004437A5"/>
    <w:rsid w:val="0044390B"/>
    <w:rsid w:val="00443999"/>
    <w:rsid w:val="00443AFC"/>
    <w:rsid w:val="00443B39"/>
    <w:rsid w:val="00443CC5"/>
    <w:rsid w:val="004448F7"/>
    <w:rsid w:val="004449F9"/>
    <w:rsid w:val="00444EAE"/>
    <w:rsid w:val="00444F14"/>
    <w:rsid w:val="0044516E"/>
    <w:rsid w:val="00445185"/>
    <w:rsid w:val="00445390"/>
    <w:rsid w:val="0044559A"/>
    <w:rsid w:val="0044564E"/>
    <w:rsid w:val="00445C78"/>
    <w:rsid w:val="00445CFF"/>
    <w:rsid w:val="00445D3B"/>
    <w:rsid w:val="00446524"/>
    <w:rsid w:val="0044668D"/>
    <w:rsid w:val="004467C0"/>
    <w:rsid w:val="004467D7"/>
    <w:rsid w:val="00446897"/>
    <w:rsid w:val="0044696B"/>
    <w:rsid w:val="00446C48"/>
    <w:rsid w:val="00446E39"/>
    <w:rsid w:val="00446EBD"/>
    <w:rsid w:val="004470A8"/>
    <w:rsid w:val="004471D5"/>
    <w:rsid w:val="004471E0"/>
    <w:rsid w:val="0044728A"/>
    <w:rsid w:val="004472D8"/>
    <w:rsid w:val="004472F7"/>
    <w:rsid w:val="004475BA"/>
    <w:rsid w:val="00447B92"/>
    <w:rsid w:val="00447DB7"/>
    <w:rsid w:val="0045050C"/>
    <w:rsid w:val="0045089C"/>
    <w:rsid w:val="00450946"/>
    <w:rsid w:val="00450E6A"/>
    <w:rsid w:val="00450F6D"/>
    <w:rsid w:val="004511D4"/>
    <w:rsid w:val="00451252"/>
    <w:rsid w:val="0045144A"/>
    <w:rsid w:val="00451454"/>
    <w:rsid w:val="00451466"/>
    <w:rsid w:val="00451488"/>
    <w:rsid w:val="0045181B"/>
    <w:rsid w:val="00451980"/>
    <w:rsid w:val="00451A23"/>
    <w:rsid w:val="00451C54"/>
    <w:rsid w:val="00451C90"/>
    <w:rsid w:val="00451D64"/>
    <w:rsid w:val="00451EAD"/>
    <w:rsid w:val="00452043"/>
    <w:rsid w:val="004521C3"/>
    <w:rsid w:val="00452425"/>
    <w:rsid w:val="004524D7"/>
    <w:rsid w:val="004524FB"/>
    <w:rsid w:val="00452728"/>
    <w:rsid w:val="00452778"/>
    <w:rsid w:val="00452BAF"/>
    <w:rsid w:val="00452D5E"/>
    <w:rsid w:val="00452F68"/>
    <w:rsid w:val="00453147"/>
    <w:rsid w:val="00453338"/>
    <w:rsid w:val="00453344"/>
    <w:rsid w:val="004535C0"/>
    <w:rsid w:val="00453721"/>
    <w:rsid w:val="0045389C"/>
    <w:rsid w:val="00453DC5"/>
    <w:rsid w:val="00453E3B"/>
    <w:rsid w:val="00453FDD"/>
    <w:rsid w:val="004540A8"/>
    <w:rsid w:val="004542EC"/>
    <w:rsid w:val="00454A18"/>
    <w:rsid w:val="00454AA7"/>
    <w:rsid w:val="00454B22"/>
    <w:rsid w:val="00454CBF"/>
    <w:rsid w:val="00454E15"/>
    <w:rsid w:val="00455073"/>
    <w:rsid w:val="00455166"/>
    <w:rsid w:val="004554CE"/>
    <w:rsid w:val="004555B1"/>
    <w:rsid w:val="004556A2"/>
    <w:rsid w:val="00455B0D"/>
    <w:rsid w:val="00455B81"/>
    <w:rsid w:val="00455C12"/>
    <w:rsid w:val="00455D83"/>
    <w:rsid w:val="00455F1E"/>
    <w:rsid w:val="00456596"/>
    <w:rsid w:val="00456647"/>
    <w:rsid w:val="0045667B"/>
    <w:rsid w:val="004567E4"/>
    <w:rsid w:val="00456971"/>
    <w:rsid w:val="004569B7"/>
    <w:rsid w:val="00456CFC"/>
    <w:rsid w:val="00456D05"/>
    <w:rsid w:val="00456FDB"/>
    <w:rsid w:val="0045706C"/>
    <w:rsid w:val="0045729C"/>
    <w:rsid w:val="004575C8"/>
    <w:rsid w:val="00457A91"/>
    <w:rsid w:val="00457B13"/>
    <w:rsid w:val="00457BAF"/>
    <w:rsid w:val="00457E6D"/>
    <w:rsid w:val="0046029A"/>
    <w:rsid w:val="004602E7"/>
    <w:rsid w:val="00460346"/>
    <w:rsid w:val="0046068B"/>
    <w:rsid w:val="004607C1"/>
    <w:rsid w:val="00460A25"/>
    <w:rsid w:val="00460B2C"/>
    <w:rsid w:val="00460B5E"/>
    <w:rsid w:val="00460D5C"/>
    <w:rsid w:val="00460EC8"/>
    <w:rsid w:val="0046131B"/>
    <w:rsid w:val="00461535"/>
    <w:rsid w:val="004616B6"/>
    <w:rsid w:val="00461944"/>
    <w:rsid w:val="00461999"/>
    <w:rsid w:val="00461E59"/>
    <w:rsid w:val="00462155"/>
    <w:rsid w:val="00462240"/>
    <w:rsid w:val="00462273"/>
    <w:rsid w:val="004622AD"/>
    <w:rsid w:val="00462794"/>
    <w:rsid w:val="00462CC7"/>
    <w:rsid w:val="00462D8B"/>
    <w:rsid w:val="00462F67"/>
    <w:rsid w:val="00462F83"/>
    <w:rsid w:val="00463626"/>
    <w:rsid w:val="0046377F"/>
    <w:rsid w:val="004639A0"/>
    <w:rsid w:val="004643D8"/>
    <w:rsid w:val="00464633"/>
    <w:rsid w:val="00464864"/>
    <w:rsid w:val="00464C1B"/>
    <w:rsid w:val="00464C99"/>
    <w:rsid w:val="00464F87"/>
    <w:rsid w:val="00465264"/>
    <w:rsid w:val="004654B6"/>
    <w:rsid w:val="004657F8"/>
    <w:rsid w:val="00465852"/>
    <w:rsid w:val="00465EF0"/>
    <w:rsid w:val="00465F4C"/>
    <w:rsid w:val="00466158"/>
    <w:rsid w:val="00466297"/>
    <w:rsid w:val="004664D4"/>
    <w:rsid w:val="0046664A"/>
    <w:rsid w:val="00466717"/>
    <w:rsid w:val="00466769"/>
    <w:rsid w:val="004667FA"/>
    <w:rsid w:val="004668D1"/>
    <w:rsid w:val="004668F3"/>
    <w:rsid w:val="004669D4"/>
    <w:rsid w:val="00466C36"/>
    <w:rsid w:val="00466C5C"/>
    <w:rsid w:val="00466CDB"/>
    <w:rsid w:val="00466E5D"/>
    <w:rsid w:val="00466F85"/>
    <w:rsid w:val="00467211"/>
    <w:rsid w:val="00467291"/>
    <w:rsid w:val="00467499"/>
    <w:rsid w:val="004675AD"/>
    <w:rsid w:val="0046767E"/>
    <w:rsid w:val="0046773D"/>
    <w:rsid w:val="004677DB"/>
    <w:rsid w:val="00467A05"/>
    <w:rsid w:val="00467CB8"/>
    <w:rsid w:val="00467D1B"/>
    <w:rsid w:val="00467F38"/>
    <w:rsid w:val="00467FE2"/>
    <w:rsid w:val="004704A7"/>
    <w:rsid w:val="0047074B"/>
    <w:rsid w:val="00470835"/>
    <w:rsid w:val="00470870"/>
    <w:rsid w:val="00470F0D"/>
    <w:rsid w:val="00471118"/>
    <w:rsid w:val="00471286"/>
    <w:rsid w:val="004714C2"/>
    <w:rsid w:val="004714D7"/>
    <w:rsid w:val="00471654"/>
    <w:rsid w:val="004718FC"/>
    <w:rsid w:val="00471C18"/>
    <w:rsid w:val="004720D5"/>
    <w:rsid w:val="00472407"/>
    <w:rsid w:val="00472639"/>
    <w:rsid w:val="004729BB"/>
    <w:rsid w:val="00472CE3"/>
    <w:rsid w:val="004730DD"/>
    <w:rsid w:val="004732EC"/>
    <w:rsid w:val="00473502"/>
    <w:rsid w:val="00473AFA"/>
    <w:rsid w:val="00473D13"/>
    <w:rsid w:val="0047437E"/>
    <w:rsid w:val="004745DC"/>
    <w:rsid w:val="0047516F"/>
    <w:rsid w:val="00475204"/>
    <w:rsid w:val="00475639"/>
    <w:rsid w:val="00475729"/>
    <w:rsid w:val="00475797"/>
    <w:rsid w:val="004757F7"/>
    <w:rsid w:val="004759AC"/>
    <w:rsid w:val="00475AEB"/>
    <w:rsid w:val="00475B4D"/>
    <w:rsid w:val="00475F60"/>
    <w:rsid w:val="00475F85"/>
    <w:rsid w:val="0047675E"/>
    <w:rsid w:val="004767A2"/>
    <w:rsid w:val="004769A2"/>
    <w:rsid w:val="00476A6E"/>
    <w:rsid w:val="00477143"/>
    <w:rsid w:val="004773DF"/>
    <w:rsid w:val="00477ADD"/>
    <w:rsid w:val="00477B78"/>
    <w:rsid w:val="00477C3E"/>
    <w:rsid w:val="00477EFF"/>
    <w:rsid w:val="00480088"/>
    <w:rsid w:val="00480346"/>
    <w:rsid w:val="0048081D"/>
    <w:rsid w:val="0048093D"/>
    <w:rsid w:val="0048096F"/>
    <w:rsid w:val="00480A5C"/>
    <w:rsid w:val="00480E78"/>
    <w:rsid w:val="00480F56"/>
    <w:rsid w:val="00480FD8"/>
    <w:rsid w:val="0048130C"/>
    <w:rsid w:val="004814AF"/>
    <w:rsid w:val="004816EA"/>
    <w:rsid w:val="00481734"/>
    <w:rsid w:val="004817DD"/>
    <w:rsid w:val="004817E1"/>
    <w:rsid w:val="00481B9F"/>
    <w:rsid w:val="00481C4B"/>
    <w:rsid w:val="00481C87"/>
    <w:rsid w:val="00481E2E"/>
    <w:rsid w:val="00481EF6"/>
    <w:rsid w:val="0048238E"/>
    <w:rsid w:val="0048245C"/>
    <w:rsid w:val="004825AE"/>
    <w:rsid w:val="00482684"/>
    <w:rsid w:val="004828AA"/>
    <w:rsid w:val="004828CF"/>
    <w:rsid w:val="00482CB0"/>
    <w:rsid w:val="00482FB5"/>
    <w:rsid w:val="0048303D"/>
    <w:rsid w:val="004836E2"/>
    <w:rsid w:val="004837D5"/>
    <w:rsid w:val="0048395C"/>
    <w:rsid w:val="00483B2C"/>
    <w:rsid w:val="00483B98"/>
    <w:rsid w:val="00483D6A"/>
    <w:rsid w:val="00483DCA"/>
    <w:rsid w:val="00483EA8"/>
    <w:rsid w:val="00483F4C"/>
    <w:rsid w:val="00484008"/>
    <w:rsid w:val="0048407C"/>
    <w:rsid w:val="0048427E"/>
    <w:rsid w:val="004847EE"/>
    <w:rsid w:val="00484A7E"/>
    <w:rsid w:val="00484AF0"/>
    <w:rsid w:val="00484DF7"/>
    <w:rsid w:val="00484F99"/>
    <w:rsid w:val="00485265"/>
    <w:rsid w:val="00485267"/>
    <w:rsid w:val="004854D7"/>
    <w:rsid w:val="00485705"/>
    <w:rsid w:val="00485796"/>
    <w:rsid w:val="00485861"/>
    <w:rsid w:val="004859D2"/>
    <w:rsid w:val="00485BE0"/>
    <w:rsid w:val="00486178"/>
    <w:rsid w:val="00486272"/>
    <w:rsid w:val="004862D5"/>
    <w:rsid w:val="00486332"/>
    <w:rsid w:val="004863BE"/>
    <w:rsid w:val="00486DBD"/>
    <w:rsid w:val="0048783C"/>
    <w:rsid w:val="00487990"/>
    <w:rsid w:val="00487E25"/>
    <w:rsid w:val="00490680"/>
    <w:rsid w:val="004907D6"/>
    <w:rsid w:val="00490BBB"/>
    <w:rsid w:val="00490C0A"/>
    <w:rsid w:val="00491014"/>
    <w:rsid w:val="004910CA"/>
    <w:rsid w:val="0049123B"/>
    <w:rsid w:val="004913B2"/>
    <w:rsid w:val="0049172E"/>
    <w:rsid w:val="0049187B"/>
    <w:rsid w:val="004921EE"/>
    <w:rsid w:val="0049238B"/>
    <w:rsid w:val="0049267F"/>
    <w:rsid w:val="00492734"/>
    <w:rsid w:val="004928FA"/>
    <w:rsid w:val="00492965"/>
    <w:rsid w:val="004929E5"/>
    <w:rsid w:val="00492B3A"/>
    <w:rsid w:val="00492B5B"/>
    <w:rsid w:val="004930F1"/>
    <w:rsid w:val="00493144"/>
    <w:rsid w:val="00493265"/>
    <w:rsid w:val="004932BA"/>
    <w:rsid w:val="0049337D"/>
    <w:rsid w:val="004934EB"/>
    <w:rsid w:val="004935D4"/>
    <w:rsid w:val="004935FA"/>
    <w:rsid w:val="004937F3"/>
    <w:rsid w:val="004939F4"/>
    <w:rsid w:val="00493AAA"/>
    <w:rsid w:val="00493DF6"/>
    <w:rsid w:val="00494262"/>
    <w:rsid w:val="00494491"/>
    <w:rsid w:val="0049462B"/>
    <w:rsid w:val="00494964"/>
    <w:rsid w:val="00494B61"/>
    <w:rsid w:val="00494C4F"/>
    <w:rsid w:val="00494CC1"/>
    <w:rsid w:val="00494D66"/>
    <w:rsid w:val="00494E9C"/>
    <w:rsid w:val="00494F9F"/>
    <w:rsid w:val="00495125"/>
    <w:rsid w:val="00495198"/>
    <w:rsid w:val="004952C8"/>
    <w:rsid w:val="00495418"/>
    <w:rsid w:val="004954FF"/>
    <w:rsid w:val="00495515"/>
    <w:rsid w:val="0049554F"/>
    <w:rsid w:val="00495708"/>
    <w:rsid w:val="00495804"/>
    <w:rsid w:val="00495AF3"/>
    <w:rsid w:val="00495B27"/>
    <w:rsid w:val="00495CF0"/>
    <w:rsid w:val="00495DE8"/>
    <w:rsid w:val="00496937"/>
    <w:rsid w:val="00496989"/>
    <w:rsid w:val="004969C1"/>
    <w:rsid w:val="00496C2E"/>
    <w:rsid w:val="00497029"/>
    <w:rsid w:val="004972C4"/>
    <w:rsid w:val="004975C0"/>
    <w:rsid w:val="0049771F"/>
    <w:rsid w:val="0049786B"/>
    <w:rsid w:val="004979A0"/>
    <w:rsid w:val="00497D9E"/>
    <w:rsid w:val="00497F0A"/>
    <w:rsid w:val="004A0024"/>
    <w:rsid w:val="004A00D4"/>
    <w:rsid w:val="004A01A6"/>
    <w:rsid w:val="004A0426"/>
    <w:rsid w:val="004A07DB"/>
    <w:rsid w:val="004A0F74"/>
    <w:rsid w:val="004A15C8"/>
    <w:rsid w:val="004A1758"/>
    <w:rsid w:val="004A190E"/>
    <w:rsid w:val="004A1A16"/>
    <w:rsid w:val="004A1C97"/>
    <w:rsid w:val="004A1CFB"/>
    <w:rsid w:val="004A1E78"/>
    <w:rsid w:val="004A21A9"/>
    <w:rsid w:val="004A2232"/>
    <w:rsid w:val="004A2A0E"/>
    <w:rsid w:val="004A2CE0"/>
    <w:rsid w:val="004A2EEC"/>
    <w:rsid w:val="004A33DA"/>
    <w:rsid w:val="004A34C9"/>
    <w:rsid w:val="004A34E1"/>
    <w:rsid w:val="004A3675"/>
    <w:rsid w:val="004A3BC2"/>
    <w:rsid w:val="004A3BCF"/>
    <w:rsid w:val="004A3D1B"/>
    <w:rsid w:val="004A3F8D"/>
    <w:rsid w:val="004A46DA"/>
    <w:rsid w:val="004A4C0A"/>
    <w:rsid w:val="004A4C14"/>
    <w:rsid w:val="004A4C54"/>
    <w:rsid w:val="004A4DF5"/>
    <w:rsid w:val="004A4F38"/>
    <w:rsid w:val="004A4FC5"/>
    <w:rsid w:val="004A5068"/>
    <w:rsid w:val="004A51A2"/>
    <w:rsid w:val="004A55BE"/>
    <w:rsid w:val="004A5904"/>
    <w:rsid w:val="004A59C8"/>
    <w:rsid w:val="004A5C11"/>
    <w:rsid w:val="004A5DDE"/>
    <w:rsid w:val="004A5E50"/>
    <w:rsid w:val="004A6013"/>
    <w:rsid w:val="004A62B1"/>
    <w:rsid w:val="004A634F"/>
    <w:rsid w:val="004A6728"/>
    <w:rsid w:val="004A680D"/>
    <w:rsid w:val="004A68C0"/>
    <w:rsid w:val="004A696E"/>
    <w:rsid w:val="004A6AB0"/>
    <w:rsid w:val="004A6CC9"/>
    <w:rsid w:val="004A6E33"/>
    <w:rsid w:val="004A6F7A"/>
    <w:rsid w:val="004A7009"/>
    <w:rsid w:val="004A7F5A"/>
    <w:rsid w:val="004B0184"/>
    <w:rsid w:val="004B0226"/>
    <w:rsid w:val="004B054B"/>
    <w:rsid w:val="004B05D2"/>
    <w:rsid w:val="004B05FE"/>
    <w:rsid w:val="004B0789"/>
    <w:rsid w:val="004B08D0"/>
    <w:rsid w:val="004B09CC"/>
    <w:rsid w:val="004B0F96"/>
    <w:rsid w:val="004B1146"/>
    <w:rsid w:val="004B11DF"/>
    <w:rsid w:val="004B1433"/>
    <w:rsid w:val="004B14E2"/>
    <w:rsid w:val="004B151C"/>
    <w:rsid w:val="004B199C"/>
    <w:rsid w:val="004B1BCA"/>
    <w:rsid w:val="004B1F9C"/>
    <w:rsid w:val="004B20E7"/>
    <w:rsid w:val="004B2879"/>
    <w:rsid w:val="004B29F9"/>
    <w:rsid w:val="004B2A2C"/>
    <w:rsid w:val="004B2B4D"/>
    <w:rsid w:val="004B2C67"/>
    <w:rsid w:val="004B2E23"/>
    <w:rsid w:val="004B2F9D"/>
    <w:rsid w:val="004B31F1"/>
    <w:rsid w:val="004B335C"/>
    <w:rsid w:val="004B35A2"/>
    <w:rsid w:val="004B3CDB"/>
    <w:rsid w:val="004B3D8C"/>
    <w:rsid w:val="004B3EF8"/>
    <w:rsid w:val="004B3EF9"/>
    <w:rsid w:val="004B43DA"/>
    <w:rsid w:val="004B4CCB"/>
    <w:rsid w:val="004B4CE3"/>
    <w:rsid w:val="004B52A4"/>
    <w:rsid w:val="004B53D9"/>
    <w:rsid w:val="004B57C1"/>
    <w:rsid w:val="004B57CE"/>
    <w:rsid w:val="004B5A1E"/>
    <w:rsid w:val="004B5B1C"/>
    <w:rsid w:val="004B5CF1"/>
    <w:rsid w:val="004B644B"/>
    <w:rsid w:val="004B644E"/>
    <w:rsid w:val="004B661C"/>
    <w:rsid w:val="004B68E5"/>
    <w:rsid w:val="004B6A0F"/>
    <w:rsid w:val="004B6B41"/>
    <w:rsid w:val="004B6BB8"/>
    <w:rsid w:val="004B6E8E"/>
    <w:rsid w:val="004B6ED4"/>
    <w:rsid w:val="004B70F5"/>
    <w:rsid w:val="004B7138"/>
    <w:rsid w:val="004B71C5"/>
    <w:rsid w:val="004B721E"/>
    <w:rsid w:val="004B7287"/>
    <w:rsid w:val="004B7612"/>
    <w:rsid w:val="004B7A58"/>
    <w:rsid w:val="004B7A7C"/>
    <w:rsid w:val="004B7A9B"/>
    <w:rsid w:val="004B7C0B"/>
    <w:rsid w:val="004B7DA5"/>
    <w:rsid w:val="004B7EB8"/>
    <w:rsid w:val="004B7F67"/>
    <w:rsid w:val="004C0362"/>
    <w:rsid w:val="004C039C"/>
    <w:rsid w:val="004C0535"/>
    <w:rsid w:val="004C053B"/>
    <w:rsid w:val="004C0771"/>
    <w:rsid w:val="004C07F2"/>
    <w:rsid w:val="004C0A20"/>
    <w:rsid w:val="004C0E28"/>
    <w:rsid w:val="004C0ECC"/>
    <w:rsid w:val="004C1335"/>
    <w:rsid w:val="004C1368"/>
    <w:rsid w:val="004C1638"/>
    <w:rsid w:val="004C17D9"/>
    <w:rsid w:val="004C23DD"/>
    <w:rsid w:val="004C29B2"/>
    <w:rsid w:val="004C2B31"/>
    <w:rsid w:val="004C2CEC"/>
    <w:rsid w:val="004C2E1B"/>
    <w:rsid w:val="004C31B0"/>
    <w:rsid w:val="004C326D"/>
    <w:rsid w:val="004C32C4"/>
    <w:rsid w:val="004C3480"/>
    <w:rsid w:val="004C35DB"/>
    <w:rsid w:val="004C36F0"/>
    <w:rsid w:val="004C38B8"/>
    <w:rsid w:val="004C3E7E"/>
    <w:rsid w:val="004C42C4"/>
    <w:rsid w:val="004C442C"/>
    <w:rsid w:val="004C458A"/>
    <w:rsid w:val="004C45A8"/>
    <w:rsid w:val="004C4707"/>
    <w:rsid w:val="004C48A9"/>
    <w:rsid w:val="004C49EF"/>
    <w:rsid w:val="004C4A44"/>
    <w:rsid w:val="004C4A98"/>
    <w:rsid w:val="004C4B69"/>
    <w:rsid w:val="004C4E20"/>
    <w:rsid w:val="004C5196"/>
    <w:rsid w:val="004C54A6"/>
    <w:rsid w:val="004C561F"/>
    <w:rsid w:val="004C5A09"/>
    <w:rsid w:val="004C5C03"/>
    <w:rsid w:val="004C5C43"/>
    <w:rsid w:val="004C5E53"/>
    <w:rsid w:val="004C5F20"/>
    <w:rsid w:val="004C5F92"/>
    <w:rsid w:val="004C6098"/>
    <w:rsid w:val="004C6185"/>
    <w:rsid w:val="004C62AE"/>
    <w:rsid w:val="004C62FA"/>
    <w:rsid w:val="004C69A4"/>
    <w:rsid w:val="004C69AB"/>
    <w:rsid w:val="004C6D3A"/>
    <w:rsid w:val="004C7149"/>
    <w:rsid w:val="004C7799"/>
    <w:rsid w:val="004C77C4"/>
    <w:rsid w:val="004C7BF7"/>
    <w:rsid w:val="004C7C16"/>
    <w:rsid w:val="004C7FCB"/>
    <w:rsid w:val="004D00EF"/>
    <w:rsid w:val="004D03C2"/>
    <w:rsid w:val="004D03DA"/>
    <w:rsid w:val="004D064D"/>
    <w:rsid w:val="004D06CB"/>
    <w:rsid w:val="004D0991"/>
    <w:rsid w:val="004D0C51"/>
    <w:rsid w:val="004D0CDB"/>
    <w:rsid w:val="004D0F71"/>
    <w:rsid w:val="004D10C8"/>
    <w:rsid w:val="004D1250"/>
    <w:rsid w:val="004D1358"/>
    <w:rsid w:val="004D1559"/>
    <w:rsid w:val="004D16B2"/>
    <w:rsid w:val="004D16E8"/>
    <w:rsid w:val="004D17A7"/>
    <w:rsid w:val="004D17BB"/>
    <w:rsid w:val="004D185B"/>
    <w:rsid w:val="004D1A0C"/>
    <w:rsid w:val="004D1B0D"/>
    <w:rsid w:val="004D1D63"/>
    <w:rsid w:val="004D1DA4"/>
    <w:rsid w:val="004D22AC"/>
    <w:rsid w:val="004D2411"/>
    <w:rsid w:val="004D2469"/>
    <w:rsid w:val="004D248B"/>
    <w:rsid w:val="004D2761"/>
    <w:rsid w:val="004D2ACE"/>
    <w:rsid w:val="004D2B43"/>
    <w:rsid w:val="004D2D78"/>
    <w:rsid w:val="004D32D9"/>
    <w:rsid w:val="004D35B8"/>
    <w:rsid w:val="004D377A"/>
    <w:rsid w:val="004D3AFF"/>
    <w:rsid w:val="004D3B58"/>
    <w:rsid w:val="004D3B92"/>
    <w:rsid w:val="004D3D3A"/>
    <w:rsid w:val="004D418E"/>
    <w:rsid w:val="004D49C2"/>
    <w:rsid w:val="004D49EB"/>
    <w:rsid w:val="004D4E3D"/>
    <w:rsid w:val="004D4EA0"/>
    <w:rsid w:val="004D5770"/>
    <w:rsid w:val="004D5838"/>
    <w:rsid w:val="004D5963"/>
    <w:rsid w:val="004D5A42"/>
    <w:rsid w:val="004D5F05"/>
    <w:rsid w:val="004D5FAA"/>
    <w:rsid w:val="004D6083"/>
    <w:rsid w:val="004D6270"/>
    <w:rsid w:val="004D647F"/>
    <w:rsid w:val="004D659B"/>
    <w:rsid w:val="004D6715"/>
    <w:rsid w:val="004D68CD"/>
    <w:rsid w:val="004D694B"/>
    <w:rsid w:val="004D6A57"/>
    <w:rsid w:val="004D6C01"/>
    <w:rsid w:val="004D6C7F"/>
    <w:rsid w:val="004D6D4F"/>
    <w:rsid w:val="004D6FA0"/>
    <w:rsid w:val="004D6FFD"/>
    <w:rsid w:val="004D71DC"/>
    <w:rsid w:val="004D734E"/>
    <w:rsid w:val="004D75C4"/>
    <w:rsid w:val="004D78ED"/>
    <w:rsid w:val="004D7DD1"/>
    <w:rsid w:val="004D7E62"/>
    <w:rsid w:val="004D7EFA"/>
    <w:rsid w:val="004E02C8"/>
    <w:rsid w:val="004E04F2"/>
    <w:rsid w:val="004E09BE"/>
    <w:rsid w:val="004E0A55"/>
    <w:rsid w:val="004E0CF3"/>
    <w:rsid w:val="004E0F38"/>
    <w:rsid w:val="004E105A"/>
    <w:rsid w:val="004E1487"/>
    <w:rsid w:val="004E168D"/>
    <w:rsid w:val="004E169D"/>
    <w:rsid w:val="004E16CB"/>
    <w:rsid w:val="004E16EB"/>
    <w:rsid w:val="004E189F"/>
    <w:rsid w:val="004E18C8"/>
    <w:rsid w:val="004E1ACF"/>
    <w:rsid w:val="004E1B2A"/>
    <w:rsid w:val="004E1DF4"/>
    <w:rsid w:val="004E1E52"/>
    <w:rsid w:val="004E1E7A"/>
    <w:rsid w:val="004E1F54"/>
    <w:rsid w:val="004E22C1"/>
    <w:rsid w:val="004E2690"/>
    <w:rsid w:val="004E2A50"/>
    <w:rsid w:val="004E2D89"/>
    <w:rsid w:val="004E2E81"/>
    <w:rsid w:val="004E3202"/>
    <w:rsid w:val="004E3470"/>
    <w:rsid w:val="004E382A"/>
    <w:rsid w:val="004E3C7B"/>
    <w:rsid w:val="004E3DB5"/>
    <w:rsid w:val="004E3F34"/>
    <w:rsid w:val="004E43C0"/>
    <w:rsid w:val="004E4547"/>
    <w:rsid w:val="004E489A"/>
    <w:rsid w:val="004E4C95"/>
    <w:rsid w:val="004E4D2B"/>
    <w:rsid w:val="004E4F3B"/>
    <w:rsid w:val="004E5003"/>
    <w:rsid w:val="004E50EF"/>
    <w:rsid w:val="004E54C9"/>
    <w:rsid w:val="004E5502"/>
    <w:rsid w:val="004E56FB"/>
    <w:rsid w:val="004E5764"/>
    <w:rsid w:val="004E5771"/>
    <w:rsid w:val="004E57DB"/>
    <w:rsid w:val="004E5844"/>
    <w:rsid w:val="004E58E7"/>
    <w:rsid w:val="004E5973"/>
    <w:rsid w:val="004E5B63"/>
    <w:rsid w:val="004E5BF6"/>
    <w:rsid w:val="004E5CF5"/>
    <w:rsid w:val="004E613B"/>
    <w:rsid w:val="004E62DE"/>
    <w:rsid w:val="004E6712"/>
    <w:rsid w:val="004E7208"/>
    <w:rsid w:val="004E7A6C"/>
    <w:rsid w:val="004E7A77"/>
    <w:rsid w:val="004E7B24"/>
    <w:rsid w:val="004E7FDF"/>
    <w:rsid w:val="004F001A"/>
    <w:rsid w:val="004F043B"/>
    <w:rsid w:val="004F04DF"/>
    <w:rsid w:val="004F0B7E"/>
    <w:rsid w:val="004F0C34"/>
    <w:rsid w:val="004F0D94"/>
    <w:rsid w:val="004F117A"/>
    <w:rsid w:val="004F137B"/>
    <w:rsid w:val="004F169A"/>
    <w:rsid w:val="004F1AFE"/>
    <w:rsid w:val="004F1FA7"/>
    <w:rsid w:val="004F20BE"/>
    <w:rsid w:val="004F22D0"/>
    <w:rsid w:val="004F22FE"/>
    <w:rsid w:val="004F2325"/>
    <w:rsid w:val="004F245E"/>
    <w:rsid w:val="004F246D"/>
    <w:rsid w:val="004F26A6"/>
    <w:rsid w:val="004F2C74"/>
    <w:rsid w:val="004F3195"/>
    <w:rsid w:val="004F346B"/>
    <w:rsid w:val="004F352E"/>
    <w:rsid w:val="004F3643"/>
    <w:rsid w:val="004F3817"/>
    <w:rsid w:val="004F38F7"/>
    <w:rsid w:val="004F3A16"/>
    <w:rsid w:val="004F3B41"/>
    <w:rsid w:val="004F3E78"/>
    <w:rsid w:val="004F3F9B"/>
    <w:rsid w:val="004F4143"/>
    <w:rsid w:val="004F42BD"/>
    <w:rsid w:val="004F4513"/>
    <w:rsid w:val="004F459D"/>
    <w:rsid w:val="004F4721"/>
    <w:rsid w:val="004F47B9"/>
    <w:rsid w:val="004F47DF"/>
    <w:rsid w:val="004F4846"/>
    <w:rsid w:val="004F4BFB"/>
    <w:rsid w:val="004F4D90"/>
    <w:rsid w:val="004F4EE5"/>
    <w:rsid w:val="004F4F19"/>
    <w:rsid w:val="004F50D4"/>
    <w:rsid w:val="004F5210"/>
    <w:rsid w:val="004F53ED"/>
    <w:rsid w:val="004F581F"/>
    <w:rsid w:val="004F5A33"/>
    <w:rsid w:val="004F614E"/>
    <w:rsid w:val="004F6227"/>
    <w:rsid w:val="004F6339"/>
    <w:rsid w:val="004F6375"/>
    <w:rsid w:val="004F6399"/>
    <w:rsid w:val="004F6482"/>
    <w:rsid w:val="004F64DA"/>
    <w:rsid w:val="004F650C"/>
    <w:rsid w:val="004F65E2"/>
    <w:rsid w:val="004F673A"/>
    <w:rsid w:val="004F6907"/>
    <w:rsid w:val="004F6B3F"/>
    <w:rsid w:val="004F6C7F"/>
    <w:rsid w:val="004F6CD4"/>
    <w:rsid w:val="004F6D3F"/>
    <w:rsid w:val="004F6E5F"/>
    <w:rsid w:val="004F6FF3"/>
    <w:rsid w:val="004F7224"/>
    <w:rsid w:val="004F722C"/>
    <w:rsid w:val="004F7336"/>
    <w:rsid w:val="004F736E"/>
    <w:rsid w:val="004F7390"/>
    <w:rsid w:val="004F742C"/>
    <w:rsid w:val="004F742E"/>
    <w:rsid w:val="004F744F"/>
    <w:rsid w:val="004F7455"/>
    <w:rsid w:val="005000D1"/>
    <w:rsid w:val="0050014E"/>
    <w:rsid w:val="005002DE"/>
    <w:rsid w:val="005002EB"/>
    <w:rsid w:val="005003D2"/>
    <w:rsid w:val="005004F7"/>
    <w:rsid w:val="0050085E"/>
    <w:rsid w:val="005008F2"/>
    <w:rsid w:val="00500B66"/>
    <w:rsid w:val="00500C17"/>
    <w:rsid w:val="00500E2C"/>
    <w:rsid w:val="005016B8"/>
    <w:rsid w:val="005017DA"/>
    <w:rsid w:val="00501A2D"/>
    <w:rsid w:val="00501A72"/>
    <w:rsid w:val="00501ABF"/>
    <w:rsid w:val="00501B8F"/>
    <w:rsid w:val="00501BAB"/>
    <w:rsid w:val="00501C8A"/>
    <w:rsid w:val="00501C8D"/>
    <w:rsid w:val="00501C94"/>
    <w:rsid w:val="00501D72"/>
    <w:rsid w:val="00501E3F"/>
    <w:rsid w:val="0050270C"/>
    <w:rsid w:val="00502A95"/>
    <w:rsid w:val="00503182"/>
    <w:rsid w:val="00503744"/>
    <w:rsid w:val="00503C01"/>
    <w:rsid w:val="00503C6C"/>
    <w:rsid w:val="00503F74"/>
    <w:rsid w:val="005041FC"/>
    <w:rsid w:val="005043A2"/>
    <w:rsid w:val="005043DF"/>
    <w:rsid w:val="00504677"/>
    <w:rsid w:val="005046F3"/>
    <w:rsid w:val="00504DBE"/>
    <w:rsid w:val="00504F08"/>
    <w:rsid w:val="0050503D"/>
    <w:rsid w:val="0050506C"/>
    <w:rsid w:val="00505087"/>
    <w:rsid w:val="005050AA"/>
    <w:rsid w:val="005050F8"/>
    <w:rsid w:val="00505285"/>
    <w:rsid w:val="005052B2"/>
    <w:rsid w:val="005052E7"/>
    <w:rsid w:val="00505634"/>
    <w:rsid w:val="0050569D"/>
    <w:rsid w:val="00505AAC"/>
    <w:rsid w:val="00505E46"/>
    <w:rsid w:val="005065CD"/>
    <w:rsid w:val="005068FE"/>
    <w:rsid w:val="005069F7"/>
    <w:rsid w:val="00506AEE"/>
    <w:rsid w:val="00506CCD"/>
    <w:rsid w:val="00506D7B"/>
    <w:rsid w:val="00506DB9"/>
    <w:rsid w:val="00506DC4"/>
    <w:rsid w:val="00506EBE"/>
    <w:rsid w:val="00507056"/>
    <w:rsid w:val="00507102"/>
    <w:rsid w:val="00507497"/>
    <w:rsid w:val="00507542"/>
    <w:rsid w:val="00507A37"/>
    <w:rsid w:val="00507AA8"/>
    <w:rsid w:val="00507C69"/>
    <w:rsid w:val="00507CE4"/>
    <w:rsid w:val="00507D9E"/>
    <w:rsid w:val="00507E20"/>
    <w:rsid w:val="00507E87"/>
    <w:rsid w:val="00510216"/>
    <w:rsid w:val="0051027E"/>
    <w:rsid w:val="0051050F"/>
    <w:rsid w:val="005105F3"/>
    <w:rsid w:val="0051061C"/>
    <w:rsid w:val="0051067E"/>
    <w:rsid w:val="00510A3F"/>
    <w:rsid w:val="00510BF6"/>
    <w:rsid w:val="00510C4C"/>
    <w:rsid w:val="00510DDD"/>
    <w:rsid w:val="00510FAD"/>
    <w:rsid w:val="00511047"/>
    <w:rsid w:val="0051118E"/>
    <w:rsid w:val="0051133F"/>
    <w:rsid w:val="0051139A"/>
    <w:rsid w:val="005115C3"/>
    <w:rsid w:val="005115C7"/>
    <w:rsid w:val="005115EF"/>
    <w:rsid w:val="005116B3"/>
    <w:rsid w:val="00511823"/>
    <w:rsid w:val="00511A0E"/>
    <w:rsid w:val="00511B91"/>
    <w:rsid w:val="00511D1E"/>
    <w:rsid w:val="00511D8F"/>
    <w:rsid w:val="00511E02"/>
    <w:rsid w:val="00511F48"/>
    <w:rsid w:val="0051202F"/>
    <w:rsid w:val="00512A9E"/>
    <w:rsid w:val="00512B76"/>
    <w:rsid w:val="00512F18"/>
    <w:rsid w:val="00513255"/>
    <w:rsid w:val="00513B99"/>
    <w:rsid w:val="00513BB6"/>
    <w:rsid w:val="00513D6B"/>
    <w:rsid w:val="00513DA0"/>
    <w:rsid w:val="00513F3E"/>
    <w:rsid w:val="00514058"/>
    <w:rsid w:val="005141FA"/>
    <w:rsid w:val="00514255"/>
    <w:rsid w:val="0051476D"/>
    <w:rsid w:val="0051497C"/>
    <w:rsid w:val="00514C0A"/>
    <w:rsid w:val="00514E0B"/>
    <w:rsid w:val="00514F5D"/>
    <w:rsid w:val="00515549"/>
    <w:rsid w:val="005158E6"/>
    <w:rsid w:val="00515956"/>
    <w:rsid w:val="00515CFA"/>
    <w:rsid w:val="00515D55"/>
    <w:rsid w:val="00515D80"/>
    <w:rsid w:val="00515E34"/>
    <w:rsid w:val="00515E47"/>
    <w:rsid w:val="005160D7"/>
    <w:rsid w:val="00516491"/>
    <w:rsid w:val="005167CD"/>
    <w:rsid w:val="0051680B"/>
    <w:rsid w:val="00516AE0"/>
    <w:rsid w:val="00516AFB"/>
    <w:rsid w:val="00516B91"/>
    <w:rsid w:val="00516C1C"/>
    <w:rsid w:val="00516D13"/>
    <w:rsid w:val="00516D3B"/>
    <w:rsid w:val="00516FA5"/>
    <w:rsid w:val="005174B8"/>
    <w:rsid w:val="00517528"/>
    <w:rsid w:val="00517621"/>
    <w:rsid w:val="005176B9"/>
    <w:rsid w:val="005176D3"/>
    <w:rsid w:val="005177DF"/>
    <w:rsid w:val="005179A5"/>
    <w:rsid w:val="005179B7"/>
    <w:rsid w:val="005179D1"/>
    <w:rsid w:val="00517E5D"/>
    <w:rsid w:val="00517FA3"/>
    <w:rsid w:val="00517FC8"/>
    <w:rsid w:val="00520168"/>
    <w:rsid w:val="005205D4"/>
    <w:rsid w:val="00520B38"/>
    <w:rsid w:val="00520BE8"/>
    <w:rsid w:val="00520CD6"/>
    <w:rsid w:val="00520CE1"/>
    <w:rsid w:val="00520D32"/>
    <w:rsid w:val="00520F42"/>
    <w:rsid w:val="00520FBB"/>
    <w:rsid w:val="00521524"/>
    <w:rsid w:val="0052159D"/>
    <w:rsid w:val="005218AB"/>
    <w:rsid w:val="00521991"/>
    <w:rsid w:val="00521E27"/>
    <w:rsid w:val="00521EC1"/>
    <w:rsid w:val="005220EC"/>
    <w:rsid w:val="005227CF"/>
    <w:rsid w:val="005229B0"/>
    <w:rsid w:val="00522A5B"/>
    <w:rsid w:val="00522D39"/>
    <w:rsid w:val="00522E33"/>
    <w:rsid w:val="0052321C"/>
    <w:rsid w:val="0052339B"/>
    <w:rsid w:val="0052354F"/>
    <w:rsid w:val="0052372A"/>
    <w:rsid w:val="00523925"/>
    <w:rsid w:val="00523C30"/>
    <w:rsid w:val="00523FA0"/>
    <w:rsid w:val="0052427D"/>
    <w:rsid w:val="005248FC"/>
    <w:rsid w:val="0052523E"/>
    <w:rsid w:val="00525269"/>
    <w:rsid w:val="0052569E"/>
    <w:rsid w:val="00525953"/>
    <w:rsid w:val="005259BC"/>
    <w:rsid w:val="00525A9F"/>
    <w:rsid w:val="00525AD5"/>
    <w:rsid w:val="00525B9D"/>
    <w:rsid w:val="0052619E"/>
    <w:rsid w:val="00526544"/>
    <w:rsid w:val="0052679A"/>
    <w:rsid w:val="00526A63"/>
    <w:rsid w:val="00526CD3"/>
    <w:rsid w:val="00527055"/>
    <w:rsid w:val="00527192"/>
    <w:rsid w:val="005273D4"/>
    <w:rsid w:val="005278BD"/>
    <w:rsid w:val="005278EA"/>
    <w:rsid w:val="00527B65"/>
    <w:rsid w:val="00527E47"/>
    <w:rsid w:val="00527F5E"/>
    <w:rsid w:val="00527FCD"/>
    <w:rsid w:val="00530179"/>
    <w:rsid w:val="0053033D"/>
    <w:rsid w:val="00530B96"/>
    <w:rsid w:val="00530FD6"/>
    <w:rsid w:val="005313BD"/>
    <w:rsid w:val="005315F2"/>
    <w:rsid w:val="00531838"/>
    <w:rsid w:val="005318DC"/>
    <w:rsid w:val="00531FC8"/>
    <w:rsid w:val="005324A5"/>
    <w:rsid w:val="005325CF"/>
    <w:rsid w:val="00532FC8"/>
    <w:rsid w:val="0053322C"/>
    <w:rsid w:val="0053322D"/>
    <w:rsid w:val="00533676"/>
    <w:rsid w:val="0053395C"/>
    <w:rsid w:val="00533B87"/>
    <w:rsid w:val="00533BB2"/>
    <w:rsid w:val="00533C07"/>
    <w:rsid w:val="00533D3C"/>
    <w:rsid w:val="00533DA7"/>
    <w:rsid w:val="00534065"/>
    <w:rsid w:val="005341D4"/>
    <w:rsid w:val="00534487"/>
    <w:rsid w:val="00534870"/>
    <w:rsid w:val="00534921"/>
    <w:rsid w:val="00534955"/>
    <w:rsid w:val="00534958"/>
    <w:rsid w:val="0053497F"/>
    <w:rsid w:val="00534DEE"/>
    <w:rsid w:val="005350FD"/>
    <w:rsid w:val="00535400"/>
    <w:rsid w:val="005356C2"/>
    <w:rsid w:val="005357B9"/>
    <w:rsid w:val="00535821"/>
    <w:rsid w:val="00535983"/>
    <w:rsid w:val="005359FD"/>
    <w:rsid w:val="00535A35"/>
    <w:rsid w:val="00535C93"/>
    <w:rsid w:val="00535D07"/>
    <w:rsid w:val="00536296"/>
    <w:rsid w:val="00536398"/>
    <w:rsid w:val="005364B9"/>
    <w:rsid w:val="0053697C"/>
    <w:rsid w:val="00536EBF"/>
    <w:rsid w:val="0053717F"/>
    <w:rsid w:val="005371FA"/>
    <w:rsid w:val="00537239"/>
    <w:rsid w:val="005372B0"/>
    <w:rsid w:val="005372CC"/>
    <w:rsid w:val="00537373"/>
    <w:rsid w:val="005376EB"/>
    <w:rsid w:val="00537883"/>
    <w:rsid w:val="00537BAF"/>
    <w:rsid w:val="00537E7B"/>
    <w:rsid w:val="00537F0F"/>
    <w:rsid w:val="0054011F"/>
    <w:rsid w:val="00540375"/>
    <w:rsid w:val="005405A7"/>
    <w:rsid w:val="005405C0"/>
    <w:rsid w:val="005408CA"/>
    <w:rsid w:val="00540964"/>
    <w:rsid w:val="00540AC4"/>
    <w:rsid w:val="00540AD5"/>
    <w:rsid w:val="00540BDE"/>
    <w:rsid w:val="005413FF"/>
    <w:rsid w:val="00541E22"/>
    <w:rsid w:val="00542098"/>
    <w:rsid w:val="005420F5"/>
    <w:rsid w:val="0054240C"/>
    <w:rsid w:val="0054267C"/>
    <w:rsid w:val="00542805"/>
    <w:rsid w:val="005428CC"/>
    <w:rsid w:val="0054299F"/>
    <w:rsid w:val="005429A0"/>
    <w:rsid w:val="005429E4"/>
    <w:rsid w:val="00542D76"/>
    <w:rsid w:val="0054319A"/>
    <w:rsid w:val="00543741"/>
    <w:rsid w:val="00543A70"/>
    <w:rsid w:val="00543AB0"/>
    <w:rsid w:val="00543EBA"/>
    <w:rsid w:val="00543F11"/>
    <w:rsid w:val="00543F48"/>
    <w:rsid w:val="005442DC"/>
    <w:rsid w:val="00544683"/>
    <w:rsid w:val="0054495E"/>
    <w:rsid w:val="00544C1A"/>
    <w:rsid w:val="00544C32"/>
    <w:rsid w:val="00544D06"/>
    <w:rsid w:val="00544D5E"/>
    <w:rsid w:val="00544E9F"/>
    <w:rsid w:val="00544F86"/>
    <w:rsid w:val="00544FA2"/>
    <w:rsid w:val="0054508A"/>
    <w:rsid w:val="00545450"/>
    <w:rsid w:val="0054574C"/>
    <w:rsid w:val="00545928"/>
    <w:rsid w:val="00545A18"/>
    <w:rsid w:val="00545B4F"/>
    <w:rsid w:val="00545E2C"/>
    <w:rsid w:val="00545E78"/>
    <w:rsid w:val="00545F40"/>
    <w:rsid w:val="00546013"/>
    <w:rsid w:val="005461C7"/>
    <w:rsid w:val="00546499"/>
    <w:rsid w:val="005466D3"/>
    <w:rsid w:val="005468AE"/>
    <w:rsid w:val="00546C5B"/>
    <w:rsid w:val="00546CE0"/>
    <w:rsid w:val="00546DB6"/>
    <w:rsid w:val="00546F97"/>
    <w:rsid w:val="0054732A"/>
    <w:rsid w:val="0054772A"/>
    <w:rsid w:val="00547774"/>
    <w:rsid w:val="00547960"/>
    <w:rsid w:val="005479A3"/>
    <w:rsid w:val="005479D4"/>
    <w:rsid w:val="00547B44"/>
    <w:rsid w:val="00547CC3"/>
    <w:rsid w:val="00547D35"/>
    <w:rsid w:val="00547EC0"/>
    <w:rsid w:val="00547FEC"/>
    <w:rsid w:val="0055011D"/>
    <w:rsid w:val="00550366"/>
    <w:rsid w:val="005503C6"/>
    <w:rsid w:val="00550457"/>
    <w:rsid w:val="0055051C"/>
    <w:rsid w:val="005506CF"/>
    <w:rsid w:val="005507B0"/>
    <w:rsid w:val="00550AC6"/>
    <w:rsid w:val="00551037"/>
    <w:rsid w:val="005510A2"/>
    <w:rsid w:val="00551168"/>
    <w:rsid w:val="005514C8"/>
    <w:rsid w:val="005516E8"/>
    <w:rsid w:val="00551714"/>
    <w:rsid w:val="00551AB8"/>
    <w:rsid w:val="00551B89"/>
    <w:rsid w:val="00551D13"/>
    <w:rsid w:val="00551D83"/>
    <w:rsid w:val="00551F61"/>
    <w:rsid w:val="005523C5"/>
    <w:rsid w:val="005524CF"/>
    <w:rsid w:val="005525B2"/>
    <w:rsid w:val="005526E9"/>
    <w:rsid w:val="005529B9"/>
    <w:rsid w:val="00552B7A"/>
    <w:rsid w:val="00552EF4"/>
    <w:rsid w:val="00552FB7"/>
    <w:rsid w:val="0055303E"/>
    <w:rsid w:val="0055305F"/>
    <w:rsid w:val="005532C9"/>
    <w:rsid w:val="00553FB3"/>
    <w:rsid w:val="00554153"/>
    <w:rsid w:val="0055472C"/>
    <w:rsid w:val="00554DE0"/>
    <w:rsid w:val="0055506D"/>
    <w:rsid w:val="00555178"/>
    <w:rsid w:val="005554E1"/>
    <w:rsid w:val="00555550"/>
    <w:rsid w:val="00555791"/>
    <w:rsid w:val="0055587F"/>
    <w:rsid w:val="00555CDA"/>
    <w:rsid w:val="00555FB1"/>
    <w:rsid w:val="0055624A"/>
    <w:rsid w:val="00556401"/>
    <w:rsid w:val="005565BD"/>
    <w:rsid w:val="00556DA0"/>
    <w:rsid w:val="00557091"/>
    <w:rsid w:val="0055714E"/>
    <w:rsid w:val="00557202"/>
    <w:rsid w:val="00557207"/>
    <w:rsid w:val="00557232"/>
    <w:rsid w:val="0055759A"/>
    <w:rsid w:val="0055766E"/>
    <w:rsid w:val="0055791C"/>
    <w:rsid w:val="00557AD7"/>
    <w:rsid w:val="00557DBE"/>
    <w:rsid w:val="00557ECC"/>
    <w:rsid w:val="00557EED"/>
    <w:rsid w:val="00557F95"/>
    <w:rsid w:val="00560011"/>
    <w:rsid w:val="005600E2"/>
    <w:rsid w:val="00560418"/>
    <w:rsid w:val="00560433"/>
    <w:rsid w:val="00560639"/>
    <w:rsid w:val="005608D4"/>
    <w:rsid w:val="005608DB"/>
    <w:rsid w:val="00560FCE"/>
    <w:rsid w:val="0056113B"/>
    <w:rsid w:val="0056123B"/>
    <w:rsid w:val="005617D8"/>
    <w:rsid w:val="00561853"/>
    <w:rsid w:val="00561C42"/>
    <w:rsid w:val="00561C88"/>
    <w:rsid w:val="00561F47"/>
    <w:rsid w:val="0056200C"/>
    <w:rsid w:val="00562082"/>
    <w:rsid w:val="005621BA"/>
    <w:rsid w:val="00562585"/>
    <w:rsid w:val="00562BAD"/>
    <w:rsid w:val="00562DC6"/>
    <w:rsid w:val="00562E0B"/>
    <w:rsid w:val="00562F61"/>
    <w:rsid w:val="005631AF"/>
    <w:rsid w:val="00563296"/>
    <w:rsid w:val="005632B4"/>
    <w:rsid w:val="00563389"/>
    <w:rsid w:val="005634BF"/>
    <w:rsid w:val="005637C9"/>
    <w:rsid w:val="005637ED"/>
    <w:rsid w:val="00563CAA"/>
    <w:rsid w:val="00563CDA"/>
    <w:rsid w:val="00563D87"/>
    <w:rsid w:val="00563E7D"/>
    <w:rsid w:val="00563EF6"/>
    <w:rsid w:val="00563F7F"/>
    <w:rsid w:val="00564769"/>
    <w:rsid w:val="005647D0"/>
    <w:rsid w:val="005648C4"/>
    <w:rsid w:val="00564EA9"/>
    <w:rsid w:val="00564FBF"/>
    <w:rsid w:val="005652B3"/>
    <w:rsid w:val="005652C7"/>
    <w:rsid w:val="005652E2"/>
    <w:rsid w:val="005658F9"/>
    <w:rsid w:val="00565979"/>
    <w:rsid w:val="00565A5C"/>
    <w:rsid w:val="00565BED"/>
    <w:rsid w:val="00565F97"/>
    <w:rsid w:val="00566136"/>
    <w:rsid w:val="00566816"/>
    <w:rsid w:val="00566B2B"/>
    <w:rsid w:val="00566BF0"/>
    <w:rsid w:val="00566CB0"/>
    <w:rsid w:val="00566CE1"/>
    <w:rsid w:val="00566E70"/>
    <w:rsid w:val="005670AC"/>
    <w:rsid w:val="005671CD"/>
    <w:rsid w:val="0056720D"/>
    <w:rsid w:val="00567218"/>
    <w:rsid w:val="00567297"/>
    <w:rsid w:val="005673F4"/>
    <w:rsid w:val="0056743A"/>
    <w:rsid w:val="0056791C"/>
    <w:rsid w:val="00567FE8"/>
    <w:rsid w:val="00570170"/>
    <w:rsid w:val="005702DD"/>
    <w:rsid w:val="005704AB"/>
    <w:rsid w:val="005708A7"/>
    <w:rsid w:val="00570C01"/>
    <w:rsid w:val="00570DF1"/>
    <w:rsid w:val="00570E49"/>
    <w:rsid w:val="00570FE5"/>
    <w:rsid w:val="00571456"/>
    <w:rsid w:val="00571575"/>
    <w:rsid w:val="00571587"/>
    <w:rsid w:val="00571A96"/>
    <w:rsid w:val="00571C37"/>
    <w:rsid w:val="00571DD4"/>
    <w:rsid w:val="00572024"/>
    <w:rsid w:val="005722F6"/>
    <w:rsid w:val="005729AE"/>
    <w:rsid w:val="00572B34"/>
    <w:rsid w:val="00572F65"/>
    <w:rsid w:val="00573262"/>
    <w:rsid w:val="0057343A"/>
    <w:rsid w:val="00573719"/>
    <w:rsid w:val="00573798"/>
    <w:rsid w:val="00573B0B"/>
    <w:rsid w:val="00573B74"/>
    <w:rsid w:val="00573BA1"/>
    <w:rsid w:val="00573E83"/>
    <w:rsid w:val="00573E96"/>
    <w:rsid w:val="00573F6B"/>
    <w:rsid w:val="00573F92"/>
    <w:rsid w:val="00574129"/>
    <w:rsid w:val="00574397"/>
    <w:rsid w:val="005747E0"/>
    <w:rsid w:val="0057498A"/>
    <w:rsid w:val="00574BD1"/>
    <w:rsid w:val="00574FEF"/>
    <w:rsid w:val="00575296"/>
    <w:rsid w:val="005753E0"/>
    <w:rsid w:val="00575614"/>
    <w:rsid w:val="0057563E"/>
    <w:rsid w:val="005757C1"/>
    <w:rsid w:val="00575975"/>
    <w:rsid w:val="0057597D"/>
    <w:rsid w:val="00575BA5"/>
    <w:rsid w:val="00575F72"/>
    <w:rsid w:val="00576051"/>
    <w:rsid w:val="00576115"/>
    <w:rsid w:val="0057635F"/>
    <w:rsid w:val="0057678B"/>
    <w:rsid w:val="005767F7"/>
    <w:rsid w:val="00576887"/>
    <w:rsid w:val="005768F7"/>
    <w:rsid w:val="00576A14"/>
    <w:rsid w:val="00576AA3"/>
    <w:rsid w:val="00576B42"/>
    <w:rsid w:val="00576D1A"/>
    <w:rsid w:val="00577105"/>
    <w:rsid w:val="00577353"/>
    <w:rsid w:val="00577936"/>
    <w:rsid w:val="00577B0B"/>
    <w:rsid w:val="00577C84"/>
    <w:rsid w:val="00577D23"/>
    <w:rsid w:val="00577D44"/>
    <w:rsid w:val="00577DF2"/>
    <w:rsid w:val="00577F58"/>
    <w:rsid w:val="00577FBB"/>
    <w:rsid w:val="0058043F"/>
    <w:rsid w:val="005804B4"/>
    <w:rsid w:val="005805FF"/>
    <w:rsid w:val="0058094C"/>
    <w:rsid w:val="005809DE"/>
    <w:rsid w:val="00580A9C"/>
    <w:rsid w:val="00580E69"/>
    <w:rsid w:val="00580F7C"/>
    <w:rsid w:val="0058147B"/>
    <w:rsid w:val="005814CB"/>
    <w:rsid w:val="005815ED"/>
    <w:rsid w:val="0058166B"/>
    <w:rsid w:val="005816DB"/>
    <w:rsid w:val="005818A2"/>
    <w:rsid w:val="00581AA6"/>
    <w:rsid w:val="00581C2D"/>
    <w:rsid w:val="00581D43"/>
    <w:rsid w:val="00581DD8"/>
    <w:rsid w:val="00581E17"/>
    <w:rsid w:val="00582022"/>
    <w:rsid w:val="00582090"/>
    <w:rsid w:val="005821C2"/>
    <w:rsid w:val="005824D7"/>
    <w:rsid w:val="00582733"/>
    <w:rsid w:val="00582EF7"/>
    <w:rsid w:val="005830C0"/>
    <w:rsid w:val="005831CC"/>
    <w:rsid w:val="005832A2"/>
    <w:rsid w:val="00583374"/>
    <w:rsid w:val="005834E9"/>
    <w:rsid w:val="00583B1B"/>
    <w:rsid w:val="00583CCE"/>
    <w:rsid w:val="00583DED"/>
    <w:rsid w:val="00583E4C"/>
    <w:rsid w:val="00583F82"/>
    <w:rsid w:val="00583F8D"/>
    <w:rsid w:val="00584042"/>
    <w:rsid w:val="00584043"/>
    <w:rsid w:val="005841ED"/>
    <w:rsid w:val="005842D1"/>
    <w:rsid w:val="00584B29"/>
    <w:rsid w:val="00584BB6"/>
    <w:rsid w:val="00584BB8"/>
    <w:rsid w:val="00584CC9"/>
    <w:rsid w:val="00584FE3"/>
    <w:rsid w:val="005851E2"/>
    <w:rsid w:val="00585310"/>
    <w:rsid w:val="00585DB8"/>
    <w:rsid w:val="0058628E"/>
    <w:rsid w:val="005862F1"/>
    <w:rsid w:val="0058656A"/>
    <w:rsid w:val="0058665D"/>
    <w:rsid w:val="005867A9"/>
    <w:rsid w:val="00586ACB"/>
    <w:rsid w:val="00586CE3"/>
    <w:rsid w:val="00586E9C"/>
    <w:rsid w:val="005870CC"/>
    <w:rsid w:val="00587119"/>
    <w:rsid w:val="00587A30"/>
    <w:rsid w:val="00587AFD"/>
    <w:rsid w:val="00587D0E"/>
    <w:rsid w:val="00587D18"/>
    <w:rsid w:val="00590037"/>
    <w:rsid w:val="00590066"/>
    <w:rsid w:val="005900D3"/>
    <w:rsid w:val="00590345"/>
    <w:rsid w:val="0059042F"/>
    <w:rsid w:val="005909D6"/>
    <w:rsid w:val="00590D13"/>
    <w:rsid w:val="00590F11"/>
    <w:rsid w:val="00591157"/>
    <w:rsid w:val="005913D4"/>
    <w:rsid w:val="00591883"/>
    <w:rsid w:val="005918E6"/>
    <w:rsid w:val="005918F1"/>
    <w:rsid w:val="00591924"/>
    <w:rsid w:val="00591B74"/>
    <w:rsid w:val="00591C2C"/>
    <w:rsid w:val="00591CCE"/>
    <w:rsid w:val="00591D91"/>
    <w:rsid w:val="00591EBC"/>
    <w:rsid w:val="00591F53"/>
    <w:rsid w:val="005921D8"/>
    <w:rsid w:val="00592330"/>
    <w:rsid w:val="005923AE"/>
    <w:rsid w:val="00592430"/>
    <w:rsid w:val="00592806"/>
    <w:rsid w:val="005928C5"/>
    <w:rsid w:val="005929BB"/>
    <w:rsid w:val="00592A24"/>
    <w:rsid w:val="00592AB9"/>
    <w:rsid w:val="00592B86"/>
    <w:rsid w:val="00592B9B"/>
    <w:rsid w:val="00592BAA"/>
    <w:rsid w:val="00592D50"/>
    <w:rsid w:val="00592D7D"/>
    <w:rsid w:val="00592DB2"/>
    <w:rsid w:val="00592ED4"/>
    <w:rsid w:val="0059314A"/>
    <w:rsid w:val="00593170"/>
    <w:rsid w:val="005931AA"/>
    <w:rsid w:val="00593306"/>
    <w:rsid w:val="005933ED"/>
    <w:rsid w:val="005934A2"/>
    <w:rsid w:val="005934B9"/>
    <w:rsid w:val="00593ED9"/>
    <w:rsid w:val="00593F67"/>
    <w:rsid w:val="005942F0"/>
    <w:rsid w:val="005943AB"/>
    <w:rsid w:val="00594511"/>
    <w:rsid w:val="005946AB"/>
    <w:rsid w:val="00594CAB"/>
    <w:rsid w:val="00594DA1"/>
    <w:rsid w:val="00594ED2"/>
    <w:rsid w:val="00594EE4"/>
    <w:rsid w:val="00594F41"/>
    <w:rsid w:val="00594FA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60AD"/>
    <w:rsid w:val="0059618A"/>
    <w:rsid w:val="005962C7"/>
    <w:rsid w:val="00596B7E"/>
    <w:rsid w:val="00596B97"/>
    <w:rsid w:val="00596C7B"/>
    <w:rsid w:val="00596CAB"/>
    <w:rsid w:val="005978A6"/>
    <w:rsid w:val="0059796B"/>
    <w:rsid w:val="0059796E"/>
    <w:rsid w:val="0059796F"/>
    <w:rsid w:val="00597A15"/>
    <w:rsid w:val="00597B6D"/>
    <w:rsid w:val="00597CE8"/>
    <w:rsid w:val="00597D42"/>
    <w:rsid w:val="005A0131"/>
    <w:rsid w:val="005A04B4"/>
    <w:rsid w:val="005A08D1"/>
    <w:rsid w:val="005A09D9"/>
    <w:rsid w:val="005A0A7E"/>
    <w:rsid w:val="005A0AC2"/>
    <w:rsid w:val="005A0ACB"/>
    <w:rsid w:val="005A0E6A"/>
    <w:rsid w:val="005A0EDC"/>
    <w:rsid w:val="005A0EEA"/>
    <w:rsid w:val="005A115C"/>
    <w:rsid w:val="005A118C"/>
    <w:rsid w:val="005A1304"/>
    <w:rsid w:val="005A1314"/>
    <w:rsid w:val="005A138E"/>
    <w:rsid w:val="005A14F2"/>
    <w:rsid w:val="005A1584"/>
    <w:rsid w:val="005A179F"/>
    <w:rsid w:val="005A17F8"/>
    <w:rsid w:val="005A18C4"/>
    <w:rsid w:val="005A1AAE"/>
    <w:rsid w:val="005A1DE9"/>
    <w:rsid w:val="005A1F60"/>
    <w:rsid w:val="005A1FA7"/>
    <w:rsid w:val="005A21BE"/>
    <w:rsid w:val="005A244D"/>
    <w:rsid w:val="005A2B7C"/>
    <w:rsid w:val="005A2BF8"/>
    <w:rsid w:val="005A2EA7"/>
    <w:rsid w:val="005A2EDC"/>
    <w:rsid w:val="005A2FC0"/>
    <w:rsid w:val="005A3011"/>
    <w:rsid w:val="005A3300"/>
    <w:rsid w:val="005A3474"/>
    <w:rsid w:val="005A3535"/>
    <w:rsid w:val="005A3556"/>
    <w:rsid w:val="005A3BB9"/>
    <w:rsid w:val="005A40DE"/>
    <w:rsid w:val="005A4155"/>
    <w:rsid w:val="005A4276"/>
    <w:rsid w:val="005A4323"/>
    <w:rsid w:val="005A450D"/>
    <w:rsid w:val="005A4665"/>
    <w:rsid w:val="005A4667"/>
    <w:rsid w:val="005A4803"/>
    <w:rsid w:val="005A4FA6"/>
    <w:rsid w:val="005A554A"/>
    <w:rsid w:val="005A5670"/>
    <w:rsid w:val="005A5DE0"/>
    <w:rsid w:val="005A5F74"/>
    <w:rsid w:val="005A6132"/>
    <w:rsid w:val="005A624E"/>
    <w:rsid w:val="005A632E"/>
    <w:rsid w:val="005A6491"/>
    <w:rsid w:val="005A6609"/>
    <w:rsid w:val="005A6638"/>
    <w:rsid w:val="005A6A3D"/>
    <w:rsid w:val="005A6B4D"/>
    <w:rsid w:val="005A6EFC"/>
    <w:rsid w:val="005A6FE9"/>
    <w:rsid w:val="005A719B"/>
    <w:rsid w:val="005A7299"/>
    <w:rsid w:val="005A759B"/>
    <w:rsid w:val="005A76A0"/>
    <w:rsid w:val="005A7B58"/>
    <w:rsid w:val="005B019A"/>
    <w:rsid w:val="005B02EC"/>
    <w:rsid w:val="005B0768"/>
    <w:rsid w:val="005B0A7B"/>
    <w:rsid w:val="005B0EB6"/>
    <w:rsid w:val="005B0F7F"/>
    <w:rsid w:val="005B1098"/>
    <w:rsid w:val="005B10A8"/>
    <w:rsid w:val="005B1375"/>
    <w:rsid w:val="005B13D3"/>
    <w:rsid w:val="005B14AD"/>
    <w:rsid w:val="005B14F2"/>
    <w:rsid w:val="005B1597"/>
    <w:rsid w:val="005B1C72"/>
    <w:rsid w:val="005B1D2B"/>
    <w:rsid w:val="005B2046"/>
    <w:rsid w:val="005B20E5"/>
    <w:rsid w:val="005B2424"/>
    <w:rsid w:val="005B252C"/>
    <w:rsid w:val="005B25EE"/>
    <w:rsid w:val="005B261F"/>
    <w:rsid w:val="005B27D5"/>
    <w:rsid w:val="005B2943"/>
    <w:rsid w:val="005B2AFE"/>
    <w:rsid w:val="005B2B9C"/>
    <w:rsid w:val="005B2CCC"/>
    <w:rsid w:val="005B2D09"/>
    <w:rsid w:val="005B2DB9"/>
    <w:rsid w:val="005B2DC8"/>
    <w:rsid w:val="005B2FC9"/>
    <w:rsid w:val="005B2FDF"/>
    <w:rsid w:val="005B3123"/>
    <w:rsid w:val="005B332F"/>
    <w:rsid w:val="005B35A7"/>
    <w:rsid w:val="005B380B"/>
    <w:rsid w:val="005B393D"/>
    <w:rsid w:val="005B3D8E"/>
    <w:rsid w:val="005B3EA6"/>
    <w:rsid w:val="005B4079"/>
    <w:rsid w:val="005B4955"/>
    <w:rsid w:val="005B4F75"/>
    <w:rsid w:val="005B50C1"/>
    <w:rsid w:val="005B54E2"/>
    <w:rsid w:val="005B55C7"/>
    <w:rsid w:val="005B5B78"/>
    <w:rsid w:val="005B5BDA"/>
    <w:rsid w:val="005B5D0D"/>
    <w:rsid w:val="005B6163"/>
    <w:rsid w:val="005B66B7"/>
    <w:rsid w:val="005B6866"/>
    <w:rsid w:val="005B6F44"/>
    <w:rsid w:val="005B7011"/>
    <w:rsid w:val="005B75E5"/>
    <w:rsid w:val="005B764F"/>
    <w:rsid w:val="005B7A3B"/>
    <w:rsid w:val="005B7ABA"/>
    <w:rsid w:val="005B7B23"/>
    <w:rsid w:val="005B7E18"/>
    <w:rsid w:val="005B7ED6"/>
    <w:rsid w:val="005B7FC4"/>
    <w:rsid w:val="005C03F1"/>
    <w:rsid w:val="005C0699"/>
    <w:rsid w:val="005C0C12"/>
    <w:rsid w:val="005C0D0D"/>
    <w:rsid w:val="005C0F36"/>
    <w:rsid w:val="005C10A7"/>
    <w:rsid w:val="005C133F"/>
    <w:rsid w:val="005C15FE"/>
    <w:rsid w:val="005C1B77"/>
    <w:rsid w:val="005C1B83"/>
    <w:rsid w:val="005C1E1D"/>
    <w:rsid w:val="005C2443"/>
    <w:rsid w:val="005C2817"/>
    <w:rsid w:val="005C2B54"/>
    <w:rsid w:val="005C3309"/>
    <w:rsid w:val="005C332F"/>
    <w:rsid w:val="005C337F"/>
    <w:rsid w:val="005C35BE"/>
    <w:rsid w:val="005C36D8"/>
    <w:rsid w:val="005C36FB"/>
    <w:rsid w:val="005C3740"/>
    <w:rsid w:val="005C3759"/>
    <w:rsid w:val="005C392A"/>
    <w:rsid w:val="005C399B"/>
    <w:rsid w:val="005C3F33"/>
    <w:rsid w:val="005C3F41"/>
    <w:rsid w:val="005C3F7E"/>
    <w:rsid w:val="005C437A"/>
    <w:rsid w:val="005C447A"/>
    <w:rsid w:val="005C4610"/>
    <w:rsid w:val="005C46EF"/>
    <w:rsid w:val="005C4764"/>
    <w:rsid w:val="005C480A"/>
    <w:rsid w:val="005C4CE0"/>
    <w:rsid w:val="005C4FA8"/>
    <w:rsid w:val="005C50BE"/>
    <w:rsid w:val="005C5127"/>
    <w:rsid w:val="005C5307"/>
    <w:rsid w:val="005C5572"/>
    <w:rsid w:val="005C5713"/>
    <w:rsid w:val="005C587B"/>
    <w:rsid w:val="005C5A9B"/>
    <w:rsid w:val="005C5D69"/>
    <w:rsid w:val="005C5DA2"/>
    <w:rsid w:val="005C5F20"/>
    <w:rsid w:val="005C5FBC"/>
    <w:rsid w:val="005C62D7"/>
    <w:rsid w:val="005C6302"/>
    <w:rsid w:val="005C634D"/>
    <w:rsid w:val="005C63A7"/>
    <w:rsid w:val="005C664F"/>
    <w:rsid w:val="005C666C"/>
    <w:rsid w:val="005C6874"/>
    <w:rsid w:val="005C6960"/>
    <w:rsid w:val="005C6997"/>
    <w:rsid w:val="005C7092"/>
    <w:rsid w:val="005C72D9"/>
    <w:rsid w:val="005C73EE"/>
    <w:rsid w:val="005C7759"/>
    <w:rsid w:val="005C79D0"/>
    <w:rsid w:val="005C79F0"/>
    <w:rsid w:val="005C7D3C"/>
    <w:rsid w:val="005D0154"/>
    <w:rsid w:val="005D023D"/>
    <w:rsid w:val="005D07C6"/>
    <w:rsid w:val="005D0C3A"/>
    <w:rsid w:val="005D1055"/>
    <w:rsid w:val="005D15DD"/>
    <w:rsid w:val="005D16CE"/>
    <w:rsid w:val="005D1DB6"/>
    <w:rsid w:val="005D1F41"/>
    <w:rsid w:val="005D2139"/>
    <w:rsid w:val="005D2355"/>
    <w:rsid w:val="005D23EE"/>
    <w:rsid w:val="005D2A59"/>
    <w:rsid w:val="005D2C8B"/>
    <w:rsid w:val="005D2C95"/>
    <w:rsid w:val="005D2CEC"/>
    <w:rsid w:val="005D2D4F"/>
    <w:rsid w:val="005D2F59"/>
    <w:rsid w:val="005D3EA4"/>
    <w:rsid w:val="005D404B"/>
    <w:rsid w:val="005D4135"/>
    <w:rsid w:val="005D41E8"/>
    <w:rsid w:val="005D42C1"/>
    <w:rsid w:val="005D4342"/>
    <w:rsid w:val="005D4583"/>
    <w:rsid w:val="005D45A1"/>
    <w:rsid w:val="005D47FD"/>
    <w:rsid w:val="005D4860"/>
    <w:rsid w:val="005D4B68"/>
    <w:rsid w:val="005D4BE0"/>
    <w:rsid w:val="005D4C72"/>
    <w:rsid w:val="005D4D52"/>
    <w:rsid w:val="005D4E54"/>
    <w:rsid w:val="005D512C"/>
    <w:rsid w:val="005D5277"/>
    <w:rsid w:val="005D5BB9"/>
    <w:rsid w:val="005D5D57"/>
    <w:rsid w:val="005D5EBE"/>
    <w:rsid w:val="005D5F6E"/>
    <w:rsid w:val="005D629D"/>
    <w:rsid w:val="005D63DC"/>
    <w:rsid w:val="005D640E"/>
    <w:rsid w:val="005D6424"/>
    <w:rsid w:val="005D678C"/>
    <w:rsid w:val="005D6A73"/>
    <w:rsid w:val="005D6AEC"/>
    <w:rsid w:val="005D6D40"/>
    <w:rsid w:val="005D6E61"/>
    <w:rsid w:val="005D6F1C"/>
    <w:rsid w:val="005D71D8"/>
    <w:rsid w:val="005D7363"/>
    <w:rsid w:val="005D7487"/>
    <w:rsid w:val="005D7A10"/>
    <w:rsid w:val="005D7B04"/>
    <w:rsid w:val="005D7F14"/>
    <w:rsid w:val="005E0127"/>
    <w:rsid w:val="005E02BF"/>
    <w:rsid w:val="005E05D5"/>
    <w:rsid w:val="005E0A51"/>
    <w:rsid w:val="005E0BCA"/>
    <w:rsid w:val="005E0C5D"/>
    <w:rsid w:val="005E0CE6"/>
    <w:rsid w:val="005E0D27"/>
    <w:rsid w:val="005E0D62"/>
    <w:rsid w:val="005E0F8E"/>
    <w:rsid w:val="005E0FFA"/>
    <w:rsid w:val="005E1618"/>
    <w:rsid w:val="005E1B65"/>
    <w:rsid w:val="005E1BB4"/>
    <w:rsid w:val="005E2057"/>
    <w:rsid w:val="005E2125"/>
    <w:rsid w:val="005E2369"/>
    <w:rsid w:val="005E23D9"/>
    <w:rsid w:val="005E28FA"/>
    <w:rsid w:val="005E2A49"/>
    <w:rsid w:val="005E2B4C"/>
    <w:rsid w:val="005E2C7E"/>
    <w:rsid w:val="005E2E9D"/>
    <w:rsid w:val="005E2EA3"/>
    <w:rsid w:val="005E3126"/>
    <w:rsid w:val="005E32AD"/>
    <w:rsid w:val="005E3465"/>
    <w:rsid w:val="005E37D3"/>
    <w:rsid w:val="005E3ECE"/>
    <w:rsid w:val="005E4125"/>
    <w:rsid w:val="005E412F"/>
    <w:rsid w:val="005E4167"/>
    <w:rsid w:val="005E41C7"/>
    <w:rsid w:val="005E42AF"/>
    <w:rsid w:val="005E4342"/>
    <w:rsid w:val="005E43FD"/>
    <w:rsid w:val="005E45D7"/>
    <w:rsid w:val="005E46BD"/>
    <w:rsid w:val="005E4D75"/>
    <w:rsid w:val="005E4E52"/>
    <w:rsid w:val="005E4FAC"/>
    <w:rsid w:val="005E5257"/>
    <w:rsid w:val="005E5495"/>
    <w:rsid w:val="005E57DE"/>
    <w:rsid w:val="005E59E3"/>
    <w:rsid w:val="005E5C3A"/>
    <w:rsid w:val="005E5D5D"/>
    <w:rsid w:val="005E5E15"/>
    <w:rsid w:val="005E5F5C"/>
    <w:rsid w:val="005E5FB8"/>
    <w:rsid w:val="005E60FF"/>
    <w:rsid w:val="005E6252"/>
    <w:rsid w:val="005E66A1"/>
    <w:rsid w:val="005E6C74"/>
    <w:rsid w:val="005E6E11"/>
    <w:rsid w:val="005E6E4C"/>
    <w:rsid w:val="005E6E8A"/>
    <w:rsid w:val="005E6FE3"/>
    <w:rsid w:val="005E70EB"/>
    <w:rsid w:val="005E723A"/>
    <w:rsid w:val="005E74FD"/>
    <w:rsid w:val="005E7513"/>
    <w:rsid w:val="005E7631"/>
    <w:rsid w:val="005E76E3"/>
    <w:rsid w:val="005E7764"/>
    <w:rsid w:val="005E7854"/>
    <w:rsid w:val="005E7A1B"/>
    <w:rsid w:val="005E7C05"/>
    <w:rsid w:val="005F00CF"/>
    <w:rsid w:val="005F04D7"/>
    <w:rsid w:val="005F07C7"/>
    <w:rsid w:val="005F09E5"/>
    <w:rsid w:val="005F0A41"/>
    <w:rsid w:val="005F0A9D"/>
    <w:rsid w:val="005F1168"/>
    <w:rsid w:val="005F125C"/>
    <w:rsid w:val="005F1293"/>
    <w:rsid w:val="005F132F"/>
    <w:rsid w:val="005F1359"/>
    <w:rsid w:val="005F153F"/>
    <w:rsid w:val="005F1549"/>
    <w:rsid w:val="005F1647"/>
    <w:rsid w:val="005F1846"/>
    <w:rsid w:val="005F1CD3"/>
    <w:rsid w:val="005F1D8A"/>
    <w:rsid w:val="005F1E01"/>
    <w:rsid w:val="005F1E16"/>
    <w:rsid w:val="005F1FF5"/>
    <w:rsid w:val="005F226A"/>
    <w:rsid w:val="005F23B6"/>
    <w:rsid w:val="005F34A0"/>
    <w:rsid w:val="005F353E"/>
    <w:rsid w:val="005F3735"/>
    <w:rsid w:val="005F3F1C"/>
    <w:rsid w:val="005F40F6"/>
    <w:rsid w:val="005F41E2"/>
    <w:rsid w:val="005F43E7"/>
    <w:rsid w:val="005F43F0"/>
    <w:rsid w:val="005F4457"/>
    <w:rsid w:val="005F4543"/>
    <w:rsid w:val="005F457B"/>
    <w:rsid w:val="005F45CC"/>
    <w:rsid w:val="005F4770"/>
    <w:rsid w:val="005F4778"/>
    <w:rsid w:val="005F48A8"/>
    <w:rsid w:val="005F4A28"/>
    <w:rsid w:val="005F4B37"/>
    <w:rsid w:val="005F5047"/>
    <w:rsid w:val="005F5328"/>
    <w:rsid w:val="005F532D"/>
    <w:rsid w:val="005F542D"/>
    <w:rsid w:val="005F58F5"/>
    <w:rsid w:val="005F5942"/>
    <w:rsid w:val="005F59AC"/>
    <w:rsid w:val="005F5DF6"/>
    <w:rsid w:val="005F6185"/>
    <w:rsid w:val="005F619F"/>
    <w:rsid w:val="005F637A"/>
    <w:rsid w:val="005F6407"/>
    <w:rsid w:val="005F64B3"/>
    <w:rsid w:val="005F6541"/>
    <w:rsid w:val="005F6704"/>
    <w:rsid w:val="005F68A8"/>
    <w:rsid w:val="005F6A3C"/>
    <w:rsid w:val="005F6EEC"/>
    <w:rsid w:val="005F7145"/>
    <w:rsid w:val="005F7332"/>
    <w:rsid w:val="005F7560"/>
    <w:rsid w:val="005F7650"/>
    <w:rsid w:val="005F7C6C"/>
    <w:rsid w:val="005F7C76"/>
    <w:rsid w:val="006005FC"/>
    <w:rsid w:val="00600659"/>
    <w:rsid w:val="00600914"/>
    <w:rsid w:val="0060099A"/>
    <w:rsid w:val="006009E5"/>
    <w:rsid w:val="00600A28"/>
    <w:rsid w:val="00600AFA"/>
    <w:rsid w:val="00600BA9"/>
    <w:rsid w:val="00600CAF"/>
    <w:rsid w:val="00600FFD"/>
    <w:rsid w:val="006013C8"/>
    <w:rsid w:val="006014AC"/>
    <w:rsid w:val="006014EA"/>
    <w:rsid w:val="006015CF"/>
    <w:rsid w:val="006015FC"/>
    <w:rsid w:val="00601723"/>
    <w:rsid w:val="00601BDC"/>
    <w:rsid w:val="00601E73"/>
    <w:rsid w:val="00601F07"/>
    <w:rsid w:val="006022D5"/>
    <w:rsid w:val="00602366"/>
    <w:rsid w:val="00602565"/>
    <w:rsid w:val="00602671"/>
    <w:rsid w:val="006026F4"/>
    <w:rsid w:val="00602724"/>
    <w:rsid w:val="00602762"/>
    <w:rsid w:val="006028D8"/>
    <w:rsid w:val="00602B81"/>
    <w:rsid w:val="00602C87"/>
    <w:rsid w:val="0060303F"/>
    <w:rsid w:val="00603221"/>
    <w:rsid w:val="006033A3"/>
    <w:rsid w:val="006035D5"/>
    <w:rsid w:val="00603BFE"/>
    <w:rsid w:val="00603EE7"/>
    <w:rsid w:val="00603EFB"/>
    <w:rsid w:val="00603FFD"/>
    <w:rsid w:val="00604203"/>
    <w:rsid w:val="00604312"/>
    <w:rsid w:val="0060440F"/>
    <w:rsid w:val="00604574"/>
    <w:rsid w:val="00604714"/>
    <w:rsid w:val="006051E0"/>
    <w:rsid w:val="006052D7"/>
    <w:rsid w:val="006053DC"/>
    <w:rsid w:val="00605435"/>
    <w:rsid w:val="006058D1"/>
    <w:rsid w:val="00605A11"/>
    <w:rsid w:val="00605B48"/>
    <w:rsid w:val="00605C60"/>
    <w:rsid w:val="00605CA4"/>
    <w:rsid w:val="00605FFA"/>
    <w:rsid w:val="00606567"/>
    <w:rsid w:val="006066EA"/>
    <w:rsid w:val="006066ED"/>
    <w:rsid w:val="006068A0"/>
    <w:rsid w:val="00606ABF"/>
    <w:rsid w:val="00606F66"/>
    <w:rsid w:val="00606FAC"/>
    <w:rsid w:val="00607026"/>
    <w:rsid w:val="006074F4"/>
    <w:rsid w:val="00607B54"/>
    <w:rsid w:val="00607E42"/>
    <w:rsid w:val="00607FDD"/>
    <w:rsid w:val="00610059"/>
    <w:rsid w:val="006101B6"/>
    <w:rsid w:val="006101B9"/>
    <w:rsid w:val="006102C6"/>
    <w:rsid w:val="006103DA"/>
    <w:rsid w:val="00610405"/>
    <w:rsid w:val="006104C2"/>
    <w:rsid w:val="00610521"/>
    <w:rsid w:val="00610735"/>
    <w:rsid w:val="006109A6"/>
    <w:rsid w:val="00610BBC"/>
    <w:rsid w:val="00610BFE"/>
    <w:rsid w:val="00610E15"/>
    <w:rsid w:val="00611167"/>
    <w:rsid w:val="00611197"/>
    <w:rsid w:val="006114FD"/>
    <w:rsid w:val="006115BB"/>
    <w:rsid w:val="006116D0"/>
    <w:rsid w:val="006117CA"/>
    <w:rsid w:val="00611867"/>
    <w:rsid w:val="00611C62"/>
    <w:rsid w:val="00611EC1"/>
    <w:rsid w:val="006120DC"/>
    <w:rsid w:val="006120DF"/>
    <w:rsid w:val="00612116"/>
    <w:rsid w:val="00612457"/>
    <w:rsid w:val="006124E8"/>
    <w:rsid w:val="006124F4"/>
    <w:rsid w:val="00612965"/>
    <w:rsid w:val="00612A33"/>
    <w:rsid w:val="00612BD3"/>
    <w:rsid w:val="00612C8B"/>
    <w:rsid w:val="00612DE0"/>
    <w:rsid w:val="00612EF4"/>
    <w:rsid w:val="00612F57"/>
    <w:rsid w:val="006130C0"/>
    <w:rsid w:val="006135D4"/>
    <w:rsid w:val="006136F7"/>
    <w:rsid w:val="0061376E"/>
    <w:rsid w:val="00613859"/>
    <w:rsid w:val="0061390A"/>
    <w:rsid w:val="006139D2"/>
    <w:rsid w:val="006139EC"/>
    <w:rsid w:val="00613AF5"/>
    <w:rsid w:val="00613B96"/>
    <w:rsid w:val="00613D36"/>
    <w:rsid w:val="00613DF3"/>
    <w:rsid w:val="0061412B"/>
    <w:rsid w:val="0061433B"/>
    <w:rsid w:val="00614466"/>
    <w:rsid w:val="006144AF"/>
    <w:rsid w:val="00614616"/>
    <w:rsid w:val="00614822"/>
    <w:rsid w:val="00614873"/>
    <w:rsid w:val="006148BF"/>
    <w:rsid w:val="00614CBB"/>
    <w:rsid w:val="00614CF0"/>
    <w:rsid w:val="00614CFB"/>
    <w:rsid w:val="00614E6C"/>
    <w:rsid w:val="00615031"/>
    <w:rsid w:val="006150C6"/>
    <w:rsid w:val="00615201"/>
    <w:rsid w:val="00615202"/>
    <w:rsid w:val="00615230"/>
    <w:rsid w:val="00615763"/>
    <w:rsid w:val="00615942"/>
    <w:rsid w:val="006159A3"/>
    <w:rsid w:val="00615A96"/>
    <w:rsid w:val="00615B0C"/>
    <w:rsid w:val="00615E38"/>
    <w:rsid w:val="00616021"/>
    <w:rsid w:val="0061603E"/>
    <w:rsid w:val="0061616D"/>
    <w:rsid w:val="00616417"/>
    <w:rsid w:val="0061645A"/>
    <w:rsid w:val="00616A16"/>
    <w:rsid w:val="00617134"/>
    <w:rsid w:val="00617155"/>
    <w:rsid w:val="0061737F"/>
    <w:rsid w:val="0061750D"/>
    <w:rsid w:val="00617617"/>
    <w:rsid w:val="0061763D"/>
    <w:rsid w:val="00617674"/>
    <w:rsid w:val="0061774C"/>
    <w:rsid w:val="00617C31"/>
    <w:rsid w:val="00617C4D"/>
    <w:rsid w:val="00617F9E"/>
    <w:rsid w:val="00620082"/>
    <w:rsid w:val="006207EF"/>
    <w:rsid w:val="00620BA2"/>
    <w:rsid w:val="00620BCA"/>
    <w:rsid w:val="00620DF5"/>
    <w:rsid w:val="00620E8E"/>
    <w:rsid w:val="00620EDD"/>
    <w:rsid w:val="00620F61"/>
    <w:rsid w:val="006210A6"/>
    <w:rsid w:val="0062115A"/>
    <w:rsid w:val="00621258"/>
    <w:rsid w:val="00621415"/>
    <w:rsid w:val="006216D6"/>
    <w:rsid w:val="006218BA"/>
    <w:rsid w:val="006219F8"/>
    <w:rsid w:val="00621E6A"/>
    <w:rsid w:val="00621FF0"/>
    <w:rsid w:val="00622053"/>
    <w:rsid w:val="006220A9"/>
    <w:rsid w:val="006221D4"/>
    <w:rsid w:val="0062227F"/>
    <w:rsid w:val="006223F5"/>
    <w:rsid w:val="00622684"/>
    <w:rsid w:val="0062286C"/>
    <w:rsid w:val="00622945"/>
    <w:rsid w:val="00622ADE"/>
    <w:rsid w:val="00622F72"/>
    <w:rsid w:val="006230A3"/>
    <w:rsid w:val="006231D9"/>
    <w:rsid w:val="006231FD"/>
    <w:rsid w:val="006232C4"/>
    <w:rsid w:val="00623571"/>
    <w:rsid w:val="0062367D"/>
    <w:rsid w:val="0062398B"/>
    <w:rsid w:val="00623D36"/>
    <w:rsid w:val="00624871"/>
    <w:rsid w:val="00624BE5"/>
    <w:rsid w:val="00624EF7"/>
    <w:rsid w:val="00624F10"/>
    <w:rsid w:val="00625285"/>
    <w:rsid w:val="006252DB"/>
    <w:rsid w:val="006254F9"/>
    <w:rsid w:val="0062562B"/>
    <w:rsid w:val="0062578A"/>
    <w:rsid w:val="006257A0"/>
    <w:rsid w:val="006258F1"/>
    <w:rsid w:val="00625B25"/>
    <w:rsid w:val="00625B47"/>
    <w:rsid w:val="006260F8"/>
    <w:rsid w:val="00626723"/>
    <w:rsid w:val="0062694D"/>
    <w:rsid w:val="0062697A"/>
    <w:rsid w:val="00626B87"/>
    <w:rsid w:val="00626E9E"/>
    <w:rsid w:val="00626FB3"/>
    <w:rsid w:val="00627391"/>
    <w:rsid w:val="0062789E"/>
    <w:rsid w:val="00627AF9"/>
    <w:rsid w:val="00627D55"/>
    <w:rsid w:val="00630367"/>
    <w:rsid w:val="00630443"/>
    <w:rsid w:val="006304A8"/>
    <w:rsid w:val="006306ED"/>
    <w:rsid w:val="006308E8"/>
    <w:rsid w:val="00630909"/>
    <w:rsid w:val="00630A07"/>
    <w:rsid w:val="00630C8A"/>
    <w:rsid w:val="00630E01"/>
    <w:rsid w:val="00630EDB"/>
    <w:rsid w:val="00631118"/>
    <w:rsid w:val="0063111A"/>
    <w:rsid w:val="0063123F"/>
    <w:rsid w:val="00631272"/>
    <w:rsid w:val="00631431"/>
    <w:rsid w:val="006314A5"/>
    <w:rsid w:val="0063171E"/>
    <w:rsid w:val="00631B63"/>
    <w:rsid w:val="00631F55"/>
    <w:rsid w:val="00631FBE"/>
    <w:rsid w:val="0063225E"/>
    <w:rsid w:val="006323FF"/>
    <w:rsid w:val="00632556"/>
    <w:rsid w:val="006325D5"/>
    <w:rsid w:val="00632897"/>
    <w:rsid w:val="00632DEB"/>
    <w:rsid w:val="00632EC4"/>
    <w:rsid w:val="0063360F"/>
    <w:rsid w:val="0063364B"/>
    <w:rsid w:val="0063396C"/>
    <w:rsid w:val="00633A64"/>
    <w:rsid w:val="00633AC3"/>
    <w:rsid w:val="00633BB8"/>
    <w:rsid w:val="00633C03"/>
    <w:rsid w:val="00633F47"/>
    <w:rsid w:val="00634513"/>
    <w:rsid w:val="00634611"/>
    <w:rsid w:val="0063468E"/>
    <w:rsid w:val="006347AE"/>
    <w:rsid w:val="006348D7"/>
    <w:rsid w:val="00634B5F"/>
    <w:rsid w:val="00634DED"/>
    <w:rsid w:val="0063500B"/>
    <w:rsid w:val="0063520F"/>
    <w:rsid w:val="0063526C"/>
    <w:rsid w:val="00635287"/>
    <w:rsid w:val="00635313"/>
    <w:rsid w:val="00635430"/>
    <w:rsid w:val="006355FC"/>
    <w:rsid w:val="0063564F"/>
    <w:rsid w:val="00635A17"/>
    <w:rsid w:val="00635AD7"/>
    <w:rsid w:val="00635E15"/>
    <w:rsid w:val="00636066"/>
    <w:rsid w:val="00636196"/>
    <w:rsid w:val="00636B01"/>
    <w:rsid w:val="00637208"/>
    <w:rsid w:val="00637255"/>
    <w:rsid w:val="0063734E"/>
    <w:rsid w:val="0063739F"/>
    <w:rsid w:val="00637445"/>
    <w:rsid w:val="00637994"/>
    <w:rsid w:val="00637B90"/>
    <w:rsid w:val="00637DA3"/>
    <w:rsid w:val="00637E8E"/>
    <w:rsid w:val="00637F2B"/>
    <w:rsid w:val="00637F9C"/>
    <w:rsid w:val="00640028"/>
    <w:rsid w:val="006401D5"/>
    <w:rsid w:val="00640238"/>
    <w:rsid w:val="006403F8"/>
    <w:rsid w:val="006406A4"/>
    <w:rsid w:val="006407CD"/>
    <w:rsid w:val="00640A3B"/>
    <w:rsid w:val="00640B15"/>
    <w:rsid w:val="00640F6D"/>
    <w:rsid w:val="0064118C"/>
    <w:rsid w:val="00641278"/>
    <w:rsid w:val="006412A7"/>
    <w:rsid w:val="0064160D"/>
    <w:rsid w:val="006417F9"/>
    <w:rsid w:val="00641C2A"/>
    <w:rsid w:val="00641CD5"/>
    <w:rsid w:val="00641D46"/>
    <w:rsid w:val="00641E69"/>
    <w:rsid w:val="00641FC4"/>
    <w:rsid w:val="0064213E"/>
    <w:rsid w:val="00642262"/>
    <w:rsid w:val="00642322"/>
    <w:rsid w:val="006423A1"/>
    <w:rsid w:val="00642725"/>
    <w:rsid w:val="00642AE4"/>
    <w:rsid w:val="00642D01"/>
    <w:rsid w:val="00642ED3"/>
    <w:rsid w:val="00643077"/>
    <w:rsid w:val="00643192"/>
    <w:rsid w:val="0064339C"/>
    <w:rsid w:val="006434A0"/>
    <w:rsid w:val="00643597"/>
    <w:rsid w:val="00643854"/>
    <w:rsid w:val="006439F3"/>
    <w:rsid w:val="00643A3F"/>
    <w:rsid w:val="00644220"/>
    <w:rsid w:val="00644257"/>
    <w:rsid w:val="0064460A"/>
    <w:rsid w:val="0064472B"/>
    <w:rsid w:val="006447F7"/>
    <w:rsid w:val="00644818"/>
    <w:rsid w:val="006448F8"/>
    <w:rsid w:val="00644C03"/>
    <w:rsid w:val="00644C65"/>
    <w:rsid w:val="00644D85"/>
    <w:rsid w:val="0064507E"/>
    <w:rsid w:val="00645126"/>
    <w:rsid w:val="00645150"/>
    <w:rsid w:val="00645881"/>
    <w:rsid w:val="00645BAE"/>
    <w:rsid w:val="00645E64"/>
    <w:rsid w:val="00645FAF"/>
    <w:rsid w:val="00645FFE"/>
    <w:rsid w:val="006460AE"/>
    <w:rsid w:val="006461AA"/>
    <w:rsid w:val="006462C5"/>
    <w:rsid w:val="0064640D"/>
    <w:rsid w:val="00646E64"/>
    <w:rsid w:val="00646F17"/>
    <w:rsid w:val="00646F18"/>
    <w:rsid w:val="0064708E"/>
    <w:rsid w:val="006471E1"/>
    <w:rsid w:val="0064753B"/>
    <w:rsid w:val="00647985"/>
    <w:rsid w:val="00647BA3"/>
    <w:rsid w:val="00647C93"/>
    <w:rsid w:val="00647E45"/>
    <w:rsid w:val="00647FA9"/>
    <w:rsid w:val="006500A5"/>
    <w:rsid w:val="006505D0"/>
    <w:rsid w:val="00650D51"/>
    <w:rsid w:val="00650E2F"/>
    <w:rsid w:val="00650EC0"/>
    <w:rsid w:val="00650EC5"/>
    <w:rsid w:val="00650F64"/>
    <w:rsid w:val="0065100A"/>
    <w:rsid w:val="006510FB"/>
    <w:rsid w:val="006512DC"/>
    <w:rsid w:val="0065143E"/>
    <w:rsid w:val="00651A4F"/>
    <w:rsid w:val="00651A55"/>
    <w:rsid w:val="00651E4E"/>
    <w:rsid w:val="00651F91"/>
    <w:rsid w:val="00651FA7"/>
    <w:rsid w:val="00652026"/>
    <w:rsid w:val="006520F0"/>
    <w:rsid w:val="006522DD"/>
    <w:rsid w:val="00652C52"/>
    <w:rsid w:val="00652D3A"/>
    <w:rsid w:val="00652E62"/>
    <w:rsid w:val="00652F36"/>
    <w:rsid w:val="00652F76"/>
    <w:rsid w:val="0065305B"/>
    <w:rsid w:val="00653287"/>
    <w:rsid w:val="006532AD"/>
    <w:rsid w:val="006537AF"/>
    <w:rsid w:val="006539DC"/>
    <w:rsid w:val="006539F9"/>
    <w:rsid w:val="00653ACC"/>
    <w:rsid w:val="00653EFE"/>
    <w:rsid w:val="00654038"/>
    <w:rsid w:val="006540CB"/>
    <w:rsid w:val="00654348"/>
    <w:rsid w:val="006543BE"/>
    <w:rsid w:val="0065460B"/>
    <w:rsid w:val="006549C0"/>
    <w:rsid w:val="00654B8B"/>
    <w:rsid w:val="00655076"/>
    <w:rsid w:val="006550F3"/>
    <w:rsid w:val="00655376"/>
    <w:rsid w:val="00655498"/>
    <w:rsid w:val="0065552A"/>
    <w:rsid w:val="006556E2"/>
    <w:rsid w:val="0065591C"/>
    <w:rsid w:val="00655A5C"/>
    <w:rsid w:val="00655BDB"/>
    <w:rsid w:val="00655EA3"/>
    <w:rsid w:val="0065650F"/>
    <w:rsid w:val="006569D7"/>
    <w:rsid w:val="00656B02"/>
    <w:rsid w:val="00656B68"/>
    <w:rsid w:val="00656BD2"/>
    <w:rsid w:val="00656C14"/>
    <w:rsid w:val="00656D56"/>
    <w:rsid w:val="00656D84"/>
    <w:rsid w:val="00657020"/>
    <w:rsid w:val="00657210"/>
    <w:rsid w:val="0065726A"/>
    <w:rsid w:val="00657644"/>
    <w:rsid w:val="0065767D"/>
    <w:rsid w:val="006577C6"/>
    <w:rsid w:val="0065784C"/>
    <w:rsid w:val="00657915"/>
    <w:rsid w:val="00657C4D"/>
    <w:rsid w:val="00657CF9"/>
    <w:rsid w:val="00657EAB"/>
    <w:rsid w:val="00657FAA"/>
    <w:rsid w:val="006602F8"/>
    <w:rsid w:val="0066030C"/>
    <w:rsid w:val="006603E6"/>
    <w:rsid w:val="00660930"/>
    <w:rsid w:val="00660D85"/>
    <w:rsid w:val="00660F1E"/>
    <w:rsid w:val="006610CD"/>
    <w:rsid w:val="006611FF"/>
    <w:rsid w:val="006614B5"/>
    <w:rsid w:val="00661728"/>
    <w:rsid w:val="00661BE0"/>
    <w:rsid w:val="00661E1C"/>
    <w:rsid w:val="00662146"/>
    <w:rsid w:val="006621A2"/>
    <w:rsid w:val="00662351"/>
    <w:rsid w:val="0066285A"/>
    <w:rsid w:val="00662D9E"/>
    <w:rsid w:val="00662EE2"/>
    <w:rsid w:val="00663709"/>
    <w:rsid w:val="006638C1"/>
    <w:rsid w:val="00663CE7"/>
    <w:rsid w:val="00663FDA"/>
    <w:rsid w:val="0066423D"/>
    <w:rsid w:val="006643A3"/>
    <w:rsid w:val="00664526"/>
    <w:rsid w:val="006646A6"/>
    <w:rsid w:val="006646CA"/>
    <w:rsid w:val="006648A6"/>
    <w:rsid w:val="006649EB"/>
    <w:rsid w:val="00664BE9"/>
    <w:rsid w:val="006650B7"/>
    <w:rsid w:val="00665308"/>
    <w:rsid w:val="006656BC"/>
    <w:rsid w:val="00665A9A"/>
    <w:rsid w:val="00665C17"/>
    <w:rsid w:val="00665C46"/>
    <w:rsid w:val="00665CA5"/>
    <w:rsid w:val="00665CE2"/>
    <w:rsid w:val="006660FA"/>
    <w:rsid w:val="00666102"/>
    <w:rsid w:val="00666315"/>
    <w:rsid w:val="006666A3"/>
    <w:rsid w:val="00666797"/>
    <w:rsid w:val="00666831"/>
    <w:rsid w:val="00666D3A"/>
    <w:rsid w:val="00666DEB"/>
    <w:rsid w:val="006670C6"/>
    <w:rsid w:val="0066715F"/>
    <w:rsid w:val="0066724E"/>
    <w:rsid w:val="006672D4"/>
    <w:rsid w:val="006674E3"/>
    <w:rsid w:val="0066752F"/>
    <w:rsid w:val="006675D7"/>
    <w:rsid w:val="00667919"/>
    <w:rsid w:val="00667941"/>
    <w:rsid w:val="006679AB"/>
    <w:rsid w:val="00667B8A"/>
    <w:rsid w:val="00667C7D"/>
    <w:rsid w:val="00667D10"/>
    <w:rsid w:val="00667D15"/>
    <w:rsid w:val="00667F0D"/>
    <w:rsid w:val="00667F64"/>
    <w:rsid w:val="006700B5"/>
    <w:rsid w:val="00670233"/>
    <w:rsid w:val="0067025C"/>
    <w:rsid w:val="006704EE"/>
    <w:rsid w:val="0067118B"/>
    <w:rsid w:val="006715DF"/>
    <w:rsid w:val="006716FE"/>
    <w:rsid w:val="006717E9"/>
    <w:rsid w:val="00671AAE"/>
    <w:rsid w:val="00671E0C"/>
    <w:rsid w:val="00671E43"/>
    <w:rsid w:val="00671E4C"/>
    <w:rsid w:val="006724BE"/>
    <w:rsid w:val="0067252A"/>
    <w:rsid w:val="006727FA"/>
    <w:rsid w:val="00672AFA"/>
    <w:rsid w:val="00672BB8"/>
    <w:rsid w:val="00672BF2"/>
    <w:rsid w:val="00672E64"/>
    <w:rsid w:val="006734E1"/>
    <w:rsid w:val="0067368D"/>
    <w:rsid w:val="00673CB4"/>
    <w:rsid w:val="00673FF9"/>
    <w:rsid w:val="0067407E"/>
    <w:rsid w:val="006745AE"/>
    <w:rsid w:val="00674BAF"/>
    <w:rsid w:val="00674BBA"/>
    <w:rsid w:val="00674C08"/>
    <w:rsid w:val="00674C7A"/>
    <w:rsid w:val="00674CD1"/>
    <w:rsid w:val="00674CED"/>
    <w:rsid w:val="00674F5F"/>
    <w:rsid w:val="006750DE"/>
    <w:rsid w:val="00675143"/>
    <w:rsid w:val="00675541"/>
    <w:rsid w:val="0067562B"/>
    <w:rsid w:val="00675950"/>
    <w:rsid w:val="00675A5B"/>
    <w:rsid w:val="00675A73"/>
    <w:rsid w:val="00675D7D"/>
    <w:rsid w:val="00676023"/>
    <w:rsid w:val="00676041"/>
    <w:rsid w:val="006760F0"/>
    <w:rsid w:val="00676311"/>
    <w:rsid w:val="0067653D"/>
    <w:rsid w:val="006766B2"/>
    <w:rsid w:val="00676B6C"/>
    <w:rsid w:val="00676C02"/>
    <w:rsid w:val="00676D83"/>
    <w:rsid w:val="00677082"/>
    <w:rsid w:val="0067710B"/>
    <w:rsid w:val="006771FA"/>
    <w:rsid w:val="00677515"/>
    <w:rsid w:val="00677C2F"/>
    <w:rsid w:val="00677D20"/>
    <w:rsid w:val="00677E46"/>
    <w:rsid w:val="00680399"/>
    <w:rsid w:val="00680401"/>
    <w:rsid w:val="006809D7"/>
    <w:rsid w:val="00680B0C"/>
    <w:rsid w:val="00680D56"/>
    <w:rsid w:val="00680F09"/>
    <w:rsid w:val="006810D8"/>
    <w:rsid w:val="006811C0"/>
    <w:rsid w:val="00681424"/>
    <w:rsid w:val="00681453"/>
    <w:rsid w:val="006819E5"/>
    <w:rsid w:val="00681C3F"/>
    <w:rsid w:val="00682120"/>
    <w:rsid w:val="00682752"/>
    <w:rsid w:val="006828A8"/>
    <w:rsid w:val="00682941"/>
    <w:rsid w:val="00682A97"/>
    <w:rsid w:val="00682C9C"/>
    <w:rsid w:val="00683132"/>
    <w:rsid w:val="0068316D"/>
    <w:rsid w:val="006835B3"/>
    <w:rsid w:val="006835D5"/>
    <w:rsid w:val="00683724"/>
    <w:rsid w:val="00683871"/>
    <w:rsid w:val="006838CE"/>
    <w:rsid w:val="006838D9"/>
    <w:rsid w:val="00683907"/>
    <w:rsid w:val="00683AEC"/>
    <w:rsid w:val="00683B1F"/>
    <w:rsid w:val="00683D64"/>
    <w:rsid w:val="00683E58"/>
    <w:rsid w:val="00684015"/>
    <w:rsid w:val="0068410D"/>
    <w:rsid w:val="00684218"/>
    <w:rsid w:val="006842FF"/>
    <w:rsid w:val="00684506"/>
    <w:rsid w:val="0068491A"/>
    <w:rsid w:val="00684924"/>
    <w:rsid w:val="00684AAE"/>
    <w:rsid w:val="00684C54"/>
    <w:rsid w:val="00684E6F"/>
    <w:rsid w:val="00684F60"/>
    <w:rsid w:val="006850C1"/>
    <w:rsid w:val="0068514F"/>
    <w:rsid w:val="00685323"/>
    <w:rsid w:val="006853D3"/>
    <w:rsid w:val="00685608"/>
    <w:rsid w:val="00685674"/>
    <w:rsid w:val="00685939"/>
    <w:rsid w:val="00685FE3"/>
    <w:rsid w:val="006863B1"/>
    <w:rsid w:val="006863FE"/>
    <w:rsid w:val="0068643D"/>
    <w:rsid w:val="0068653D"/>
    <w:rsid w:val="00686893"/>
    <w:rsid w:val="00686974"/>
    <w:rsid w:val="006869A8"/>
    <w:rsid w:val="006869DF"/>
    <w:rsid w:val="00686F6B"/>
    <w:rsid w:val="00687014"/>
    <w:rsid w:val="00687071"/>
    <w:rsid w:val="0068713B"/>
    <w:rsid w:val="0068751C"/>
    <w:rsid w:val="00687749"/>
    <w:rsid w:val="00687BF4"/>
    <w:rsid w:val="006903F2"/>
    <w:rsid w:val="00690436"/>
    <w:rsid w:val="00690560"/>
    <w:rsid w:val="006905F6"/>
    <w:rsid w:val="0069065A"/>
    <w:rsid w:val="00690831"/>
    <w:rsid w:val="00691156"/>
    <w:rsid w:val="00691550"/>
    <w:rsid w:val="006915B0"/>
    <w:rsid w:val="0069165D"/>
    <w:rsid w:val="0069166A"/>
    <w:rsid w:val="00691B76"/>
    <w:rsid w:val="00691C13"/>
    <w:rsid w:val="00691D21"/>
    <w:rsid w:val="00691D36"/>
    <w:rsid w:val="00691F8A"/>
    <w:rsid w:val="00692275"/>
    <w:rsid w:val="006929AF"/>
    <w:rsid w:val="00692DD7"/>
    <w:rsid w:val="00692EDF"/>
    <w:rsid w:val="00692F35"/>
    <w:rsid w:val="006930E7"/>
    <w:rsid w:val="0069327A"/>
    <w:rsid w:val="006933EF"/>
    <w:rsid w:val="00693411"/>
    <w:rsid w:val="0069344A"/>
    <w:rsid w:val="006934EA"/>
    <w:rsid w:val="0069371D"/>
    <w:rsid w:val="00693F34"/>
    <w:rsid w:val="006943F4"/>
    <w:rsid w:val="0069462C"/>
    <w:rsid w:val="006946F8"/>
    <w:rsid w:val="0069481F"/>
    <w:rsid w:val="0069485C"/>
    <w:rsid w:val="00694A20"/>
    <w:rsid w:val="00694C62"/>
    <w:rsid w:val="0069515A"/>
    <w:rsid w:val="00695199"/>
    <w:rsid w:val="00695531"/>
    <w:rsid w:val="0069561B"/>
    <w:rsid w:val="0069567F"/>
    <w:rsid w:val="006956FC"/>
    <w:rsid w:val="00695926"/>
    <w:rsid w:val="00695F38"/>
    <w:rsid w:val="00696048"/>
    <w:rsid w:val="006961D3"/>
    <w:rsid w:val="0069646B"/>
    <w:rsid w:val="006968B2"/>
    <w:rsid w:val="00696CBD"/>
    <w:rsid w:val="00696D59"/>
    <w:rsid w:val="00696D6C"/>
    <w:rsid w:val="00696DE6"/>
    <w:rsid w:val="0069756F"/>
    <w:rsid w:val="00697769"/>
    <w:rsid w:val="00697B13"/>
    <w:rsid w:val="00697B30"/>
    <w:rsid w:val="00697F35"/>
    <w:rsid w:val="006A000B"/>
    <w:rsid w:val="006A0123"/>
    <w:rsid w:val="006A0163"/>
    <w:rsid w:val="006A024E"/>
    <w:rsid w:val="006A03DF"/>
    <w:rsid w:val="006A0404"/>
    <w:rsid w:val="006A04C8"/>
    <w:rsid w:val="006A0A4C"/>
    <w:rsid w:val="006A0B19"/>
    <w:rsid w:val="006A0C13"/>
    <w:rsid w:val="006A0CF0"/>
    <w:rsid w:val="006A0E1B"/>
    <w:rsid w:val="006A1086"/>
    <w:rsid w:val="006A10F3"/>
    <w:rsid w:val="006A1861"/>
    <w:rsid w:val="006A18F9"/>
    <w:rsid w:val="006A1971"/>
    <w:rsid w:val="006A1C6B"/>
    <w:rsid w:val="006A1D38"/>
    <w:rsid w:val="006A1E4D"/>
    <w:rsid w:val="006A204D"/>
    <w:rsid w:val="006A22E4"/>
    <w:rsid w:val="006A237E"/>
    <w:rsid w:val="006A23A6"/>
    <w:rsid w:val="006A24D7"/>
    <w:rsid w:val="006A2612"/>
    <w:rsid w:val="006A2977"/>
    <w:rsid w:val="006A2BBB"/>
    <w:rsid w:val="006A3043"/>
    <w:rsid w:val="006A3273"/>
    <w:rsid w:val="006A374E"/>
    <w:rsid w:val="006A3788"/>
    <w:rsid w:val="006A3975"/>
    <w:rsid w:val="006A3BA5"/>
    <w:rsid w:val="006A3CF4"/>
    <w:rsid w:val="006A3FE3"/>
    <w:rsid w:val="006A4044"/>
    <w:rsid w:val="006A4157"/>
    <w:rsid w:val="006A4257"/>
    <w:rsid w:val="006A4655"/>
    <w:rsid w:val="006A4677"/>
    <w:rsid w:val="006A4691"/>
    <w:rsid w:val="006A4819"/>
    <w:rsid w:val="006A4ABC"/>
    <w:rsid w:val="006A4C67"/>
    <w:rsid w:val="006A4E0F"/>
    <w:rsid w:val="006A4F85"/>
    <w:rsid w:val="006A51AA"/>
    <w:rsid w:val="006A52B4"/>
    <w:rsid w:val="006A563F"/>
    <w:rsid w:val="006A5860"/>
    <w:rsid w:val="006A5B55"/>
    <w:rsid w:val="006A5BC8"/>
    <w:rsid w:val="006A5DAD"/>
    <w:rsid w:val="006A60AB"/>
    <w:rsid w:val="006A6253"/>
    <w:rsid w:val="006A62D0"/>
    <w:rsid w:val="006A647F"/>
    <w:rsid w:val="006A668E"/>
    <w:rsid w:val="006A6DB5"/>
    <w:rsid w:val="006A6E7F"/>
    <w:rsid w:val="006A6F09"/>
    <w:rsid w:val="006A7010"/>
    <w:rsid w:val="006A7356"/>
    <w:rsid w:val="006A74A9"/>
    <w:rsid w:val="006A785E"/>
    <w:rsid w:val="006A798E"/>
    <w:rsid w:val="006A79F1"/>
    <w:rsid w:val="006A7A67"/>
    <w:rsid w:val="006A7C1C"/>
    <w:rsid w:val="006B02A0"/>
    <w:rsid w:val="006B02EF"/>
    <w:rsid w:val="006B04BF"/>
    <w:rsid w:val="006B05D2"/>
    <w:rsid w:val="006B0ADF"/>
    <w:rsid w:val="006B0BD0"/>
    <w:rsid w:val="006B0F69"/>
    <w:rsid w:val="006B0F6C"/>
    <w:rsid w:val="006B104B"/>
    <w:rsid w:val="006B1395"/>
    <w:rsid w:val="006B1446"/>
    <w:rsid w:val="006B1639"/>
    <w:rsid w:val="006B1778"/>
    <w:rsid w:val="006B17B8"/>
    <w:rsid w:val="006B184A"/>
    <w:rsid w:val="006B1879"/>
    <w:rsid w:val="006B1889"/>
    <w:rsid w:val="006B1CBC"/>
    <w:rsid w:val="006B1E65"/>
    <w:rsid w:val="006B1E82"/>
    <w:rsid w:val="006B2049"/>
    <w:rsid w:val="006B2164"/>
    <w:rsid w:val="006B24C1"/>
    <w:rsid w:val="006B2650"/>
    <w:rsid w:val="006B2A6D"/>
    <w:rsid w:val="006B2A89"/>
    <w:rsid w:val="006B2A9F"/>
    <w:rsid w:val="006B30E2"/>
    <w:rsid w:val="006B321E"/>
    <w:rsid w:val="006B3271"/>
    <w:rsid w:val="006B32A1"/>
    <w:rsid w:val="006B330C"/>
    <w:rsid w:val="006B3417"/>
    <w:rsid w:val="006B3578"/>
    <w:rsid w:val="006B3809"/>
    <w:rsid w:val="006B39C5"/>
    <w:rsid w:val="006B3BC2"/>
    <w:rsid w:val="006B3D05"/>
    <w:rsid w:val="006B3D61"/>
    <w:rsid w:val="006B3EDD"/>
    <w:rsid w:val="006B41E3"/>
    <w:rsid w:val="006B43FC"/>
    <w:rsid w:val="006B44EF"/>
    <w:rsid w:val="006B4670"/>
    <w:rsid w:val="006B4E53"/>
    <w:rsid w:val="006B4EF6"/>
    <w:rsid w:val="006B4FAA"/>
    <w:rsid w:val="006B50BE"/>
    <w:rsid w:val="006B5260"/>
    <w:rsid w:val="006B5376"/>
    <w:rsid w:val="006B5473"/>
    <w:rsid w:val="006B5576"/>
    <w:rsid w:val="006B5784"/>
    <w:rsid w:val="006B59D4"/>
    <w:rsid w:val="006B5AB5"/>
    <w:rsid w:val="006B5AD8"/>
    <w:rsid w:val="006B5CBF"/>
    <w:rsid w:val="006B64BA"/>
    <w:rsid w:val="006B665E"/>
    <w:rsid w:val="006B6760"/>
    <w:rsid w:val="006B6895"/>
    <w:rsid w:val="006B6995"/>
    <w:rsid w:val="006B6AB1"/>
    <w:rsid w:val="006B6B0F"/>
    <w:rsid w:val="006B6D28"/>
    <w:rsid w:val="006B6DBE"/>
    <w:rsid w:val="006B6E43"/>
    <w:rsid w:val="006B721C"/>
    <w:rsid w:val="006B7351"/>
    <w:rsid w:val="006B7778"/>
    <w:rsid w:val="006B7821"/>
    <w:rsid w:val="006B78CF"/>
    <w:rsid w:val="006B798F"/>
    <w:rsid w:val="006B7A4A"/>
    <w:rsid w:val="006B7B1F"/>
    <w:rsid w:val="006B7D53"/>
    <w:rsid w:val="006B7F8E"/>
    <w:rsid w:val="006C0041"/>
    <w:rsid w:val="006C0318"/>
    <w:rsid w:val="006C095D"/>
    <w:rsid w:val="006C0A22"/>
    <w:rsid w:val="006C0A87"/>
    <w:rsid w:val="006C0B6A"/>
    <w:rsid w:val="006C0FD2"/>
    <w:rsid w:val="006C111D"/>
    <w:rsid w:val="006C1406"/>
    <w:rsid w:val="006C1599"/>
    <w:rsid w:val="006C185F"/>
    <w:rsid w:val="006C1918"/>
    <w:rsid w:val="006C1E29"/>
    <w:rsid w:val="006C1E7D"/>
    <w:rsid w:val="006C1F3C"/>
    <w:rsid w:val="006C1F99"/>
    <w:rsid w:val="006C2151"/>
    <w:rsid w:val="006C22C6"/>
    <w:rsid w:val="006C22F3"/>
    <w:rsid w:val="006C23DC"/>
    <w:rsid w:val="006C26D0"/>
    <w:rsid w:val="006C278D"/>
    <w:rsid w:val="006C27AC"/>
    <w:rsid w:val="006C2835"/>
    <w:rsid w:val="006C2846"/>
    <w:rsid w:val="006C28B0"/>
    <w:rsid w:val="006C2A7A"/>
    <w:rsid w:val="006C2B6D"/>
    <w:rsid w:val="006C2B91"/>
    <w:rsid w:val="006C2BCD"/>
    <w:rsid w:val="006C2BEF"/>
    <w:rsid w:val="006C2C72"/>
    <w:rsid w:val="006C2C87"/>
    <w:rsid w:val="006C2E8D"/>
    <w:rsid w:val="006C2F90"/>
    <w:rsid w:val="006C3374"/>
    <w:rsid w:val="006C3503"/>
    <w:rsid w:val="006C35BA"/>
    <w:rsid w:val="006C366E"/>
    <w:rsid w:val="006C3845"/>
    <w:rsid w:val="006C38AD"/>
    <w:rsid w:val="006C38D9"/>
    <w:rsid w:val="006C3BBC"/>
    <w:rsid w:val="006C3ED5"/>
    <w:rsid w:val="006C41DD"/>
    <w:rsid w:val="006C45F1"/>
    <w:rsid w:val="006C465F"/>
    <w:rsid w:val="006C49B8"/>
    <w:rsid w:val="006C4B64"/>
    <w:rsid w:val="006C4E1E"/>
    <w:rsid w:val="006C4E24"/>
    <w:rsid w:val="006C51A3"/>
    <w:rsid w:val="006C55B2"/>
    <w:rsid w:val="006C57DC"/>
    <w:rsid w:val="006C592C"/>
    <w:rsid w:val="006C5DA5"/>
    <w:rsid w:val="006C5E62"/>
    <w:rsid w:val="006C60DA"/>
    <w:rsid w:val="006C62CC"/>
    <w:rsid w:val="006C64CE"/>
    <w:rsid w:val="006C662B"/>
    <w:rsid w:val="006C669A"/>
    <w:rsid w:val="006C66C7"/>
    <w:rsid w:val="006C67D6"/>
    <w:rsid w:val="006C6AE9"/>
    <w:rsid w:val="006C6FDD"/>
    <w:rsid w:val="006C7451"/>
    <w:rsid w:val="006C7643"/>
    <w:rsid w:val="006C7855"/>
    <w:rsid w:val="006C7D69"/>
    <w:rsid w:val="006C7D8F"/>
    <w:rsid w:val="006C7DB3"/>
    <w:rsid w:val="006C7DD8"/>
    <w:rsid w:val="006D0054"/>
    <w:rsid w:val="006D03A0"/>
    <w:rsid w:val="006D04E1"/>
    <w:rsid w:val="006D06DA"/>
    <w:rsid w:val="006D0781"/>
    <w:rsid w:val="006D0A4A"/>
    <w:rsid w:val="006D0B3B"/>
    <w:rsid w:val="006D0BF6"/>
    <w:rsid w:val="006D1036"/>
    <w:rsid w:val="006D1097"/>
    <w:rsid w:val="006D126A"/>
    <w:rsid w:val="006D1665"/>
    <w:rsid w:val="006D1752"/>
    <w:rsid w:val="006D1970"/>
    <w:rsid w:val="006D1A62"/>
    <w:rsid w:val="006D1A72"/>
    <w:rsid w:val="006D1E48"/>
    <w:rsid w:val="006D1F6A"/>
    <w:rsid w:val="006D2090"/>
    <w:rsid w:val="006D2298"/>
    <w:rsid w:val="006D2532"/>
    <w:rsid w:val="006D2641"/>
    <w:rsid w:val="006D285D"/>
    <w:rsid w:val="006D2A53"/>
    <w:rsid w:val="006D2C25"/>
    <w:rsid w:val="006D2CD3"/>
    <w:rsid w:val="006D2E9B"/>
    <w:rsid w:val="006D3A8E"/>
    <w:rsid w:val="006D3D6D"/>
    <w:rsid w:val="006D3D72"/>
    <w:rsid w:val="006D4154"/>
    <w:rsid w:val="006D427F"/>
    <w:rsid w:val="006D443D"/>
    <w:rsid w:val="006D4768"/>
    <w:rsid w:val="006D4973"/>
    <w:rsid w:val="006D4A93"/>
    <w:rsid w:val="006D4B50"/>
    <w:rsid w:val="006D4BFC"/>
    <w:rsid w:val="006D4F5C"/>
    <w:rsid w:val="006D52CC"/>
    <w:rsid w:val="006D5357"/>
    <w:rsid w:val="006D5361"/>
    <w:rsid w:val="006D5395"/>
    <w:rsid w:val="006D53B5"/>
    <w:rsid w:val="006D56C2"/>
    <w:rsid w:val="006D5912"/>
    <w:rsid w:val="006D5949"/>
    <w:rsid w:val="006D5A12"/>
    <w:rsid w:val="006D5B9C"/>
    <w:rsid w:val="006D5CD4"/>
    <w:rsid w:val="006D5CE1"/>
    <w:rsid w:val="006D5DDB"/>
    <w:rsid w:val="006D5E02"/>
    <w:rsid w:val="006D60B0"/>
    <w:rsid w:val="006D622A"/>
    <w:rsid w:val="006D64C0"/>
    <w:rsid w:val="006D673A"/>
    <w:rsid w:val="006D6AA5"/>
    <w:rsid w:val="006D6AF5"/>
    <w:rsid w:val="006D6B2F"/>
    <w:rsid w:val="006D719F"/>
    <w:rsid w:val="006D735C"/>
    <w:rsid w:val="006D7462"/>
    <w:rsid w:val="006D7636"/>
    <w:rsid w:val="006D78E6"/>
    <w:rsid w:val="006D79DE"/>
    <w:rsid w:val="006D7D15"/>
    <w:rsid w:val="006D7E87"/>
    <w:rsid w:val="006E0389"/>
    <w:rsid w:val="006E03FF"/>
    <w:rsid w:val="006E04C6"/>
    <w:rsid w:val="006E05FA"/>
    <w:rsid w:val="006E08DF"/>
    <w:rsid w:val="006E0934"/>
    <w:rsid w:val="006E0E21"/>
    <w:rsid w:val="006E0EEE"/>
    <w:rsid w:val="006E103B"/>
    <w:rsid w:val="006E1078"/>
    <w:rsid w:val="006E13C8"/>
    <w:rsid w:val="006E1446"/>
    <w:rsid w:val="006E1540"/>
    <w:rsid w:val="006E15D5"/>
    <w:rsid w:val="006E1698"/>
    <w:rsid w:val="006E173A"/>
    <w:rsid w:val="006E1772"/>
    <w:rsid w:val="006E177D"/>
    <w:rsid w:val="006E17DA"/>
    <w:rsid w:val="006E1F10"/>
    <w:rsid w:val="006E20A3"/>
    <w:rsid w:val="006E20DA"/>
    <w:rsid w:val="006E2419"/>
    <w:rsid w:val="006E25A5"/>
    <w:rsid w:val="006E2654"/>
    <w:rsid w:val="006E2744"/>
    <w:rsid w:val="006E27AA"/>
    <w:rsid w:val="006E2988"/>
    <w:rsid w:val="006E2A18"/>
    <w:rsid w:val="006E2A58"/>
    <w:rsid w:val="006E2AC6"/>
    <w:rsid w:val="006E2BB4"/>
    <w:rsid w:val="006E2EA0"/>
    <w:rsid w:val="006E2EAB"/>
    <w:rsid w:val="006E301D"/>
    <w:rsid w:val="006E30AA"/>
    <w:rsid w:val="006E33C7"/>
    <w:rsid w:val="006E3670"/>
    <w:rsid w:val="006E38D7"/>
    <w:rsid w:val="006E3954"/>
    <w:rsid w:val="006E3BD8"/>
    <w:rsid w:val="006E3D6B"/>
    <w:rsid w:val="006E3E67"/>
    <w:rsid w:val="006E4204"/>
    <w:rsid w:val="006E489E"/>
    <w:rsid w:val="006E4931"/>
    <w:rsid w:val="006E4AC3"/>
    <w:rsid w:val="006E4AFC"/>
    <w:rsid w:val="006E4B0B"/>
    <w:rsid w:val="006E4B1E"/>
    <w:rsid w:val="006E4F8F"/>
    <w:rsid w:val="006E5011"/>
    <w:rsid w:val="006E55BB"/>
    <w:rsid w:val="006E5650"/>
    <w:rsid w:val="006E5759"/>
    <w:rsid w:val="006E5964"/>
    <w:rsid w:val="006E5CF9"/>
    <w:rsid w:val="006E5D4E"/>
    <w:rsid w:val="006E6025"/>
    <w:rsid w:val="006E6273"/>
    <w:rsid w:val="006E65AB"/>
    <w:rsid w:val="006E65C2"/>
    <w:rsid w:val="006E66A4"/>
    <w:rsid w:val="006E6B40"/>
    <w:rsid w:val="006E6F26"/>
    <w:rsid w:val="006E7154"/>
    <w:rsid w:val="006E732D"/>
    <w:rsid w:val="006E7617"/>
    <w:rsid w:val="006E76AB"/>
    <w:rsid w:val="006E7801"/>
    <w:rsid w:val="006E7943"/>
    <w:rsid w:val="006E7BC8"/>
    <w:rsid w:val="006E7C6F"/>
    <w:rsid w:val="006F0102"/>
    <w:rsid w:val="006F0239"/>
    <w:rsid w:val="006F0327"/>
    <w:rsid w:val="006F0408"/>
    <w:rsid w:val="006F0546"/>
    <w:rsid w:val="006F0583"/>
    <w:rsid w:val="006F06CE"/>
    <w:rsid w:val="006F0730"/>
    <w:rsid w:val="006F09D6"/>
    <w:rsid w:val="006F0A53"/>
    <w:rsid w:val="006F0A8F"/>
    <w:rsid w:val="006F0CB3"/>
    <w:rsid w:val="006F0DF4"/>
    <w:rsid w:val="006F0E0D"/>
    <w:rsid w:val="006F0EB4"/>
    <w:rsid w:val="006F0EDF"/>
    <w:rsid w:val="006F0F30"/>
    <w:rsid w:val="006F0F61"/>
    <w:rsid w:val="006F105C"/>
    <w:rsid w:val="006F1262"/>
    <w:rsid w:val="006F178E"/>
    <w:rsid w:val="006F1992"/>
    <w:rsid w:val="006F1DBE"/>
    <w:rsid w:val="006F1EC8"/>
    <w:rsid w:val="006F23DC"/>
    <w:rsid w:val="006F245B"/>
    <w:rsid w:val="006F2682"/>
    <w:rsid w:val="006F2BA7"/>
    <w:rsid w:val="006F2FD7"/>
    <w:rsid w:val="006F3043"/>
    <w:rsid w:val="006F3314"/>
    <w:rsid w:val="006F331E"/>
    <w:rsid w:val="006F34EE"/>
    <w:rsid w:val="006F35F7"/>
    <w:rsid w:val="006F3857"/>
    <w:rsid w:val="006F38FB"/>
    <w:rsid w:val="006F3A5B"/>
    <w:rsid w:val="006F3A60"/>
    <w:rsid w:val="006F3AC0"/>
    <w:rsid w:val="006F3EDE"/>
    <w:rsid w:val="006F3EEE"/>
    <w:rsid w:val="006F3EFE"/>
    <w:rsid w:val="006F3F52"/>
    <w:rsid w:val="006F462A"/>
    <w:rsid w:val="006F4A50"/>
    <w:rsid w:val="006F4AC2"/>
    <w:rsid w:val="006F4CFE"/>
    <w:rsid w:val="006F4E48"/>
    <w:rsid w:val="006F4FB5"/>
    <w:rsid w:val="006F5118"/>
    <w:rsid w:val="006F524C"/>
    <w:rsid w:val="006F571F"/>
    <w:rsid w:val="006F5778"/>
    <w:rsid w:val="006F58FA"/>
    <w:rsid w:val="006F5DF4"/>
    <w:rsid w:val="006F6330"/>
    <w:rsid w:val="006F6709"/>
    <w:rsid w:val="006F6B2E"/>
    <w:rsid w:val="006F6E65"/>
    <w:rsid w:val="006F6EB4"/>
    <w:rsid w:val="006F704B"/>
    <w:rsid w:val="006F718C"/>
    <w:rsid w:val="006F76ED"/>
    <w:rsid w:val="006F7971"/>
    <w:rsid w:val="006F79D3"/>
    <w:rsid w:val="006F7B15"/>
    <w:rsid w:val="006F7D26"/>
    <w:rsid w:val="007000AE"/>
    <w:rsid w:val="00700215"/>
    <w:rsid w:val="0070025D"/>
    <w:rsid w:val="007003DA"/>
    <w:rsid w:val="007004EE"/>
    <w:rsid w:val="00700643"/>
    <w:rsid w:val="00700719"/>
    <w:rsid w:val="00700762"/>
    <w:rsid w:val="00700897"/>
    <w:rsid w:val="00700958"/>
    <w:rsid w:val="00700975"/>
    <w:rsid w:val="00700B4E"/>
    <w:rsid w:val="00700D08"/>
    <w:rsid w:val="00700D93"/>
    <w:rsid w:val="00700E31"/>
    <w:rsid w:val="0070104A"/>
    <w:rsid w:val="00701695"/>
    <w:rsid w:val="00701896"/>
    <w:rsid w:val="00701CA0"/>
    <w:rsid w:val="0070200A"/>
    <w:rsid w:val="0070220C"/>
    <w:rsid w:val="0070249F"/>
    <w:rsid w:val="007027B2"/>
    <w:rsid w:val="00702CA3"/>
    <w:rsid w:val="00702E2A"/>
    <w:rsid w:val="00702EF8"/>
    <w:rsid w:val="00702F91"/>
    <w:rsid w:val="007031A3"/>
    <w:rsid w:val="007033AD"/>
    <w:rsid w:val="00703606"/>
    <w:rsid w:val="00703743"/>
    <w:rsid w:val="007039C9"/>
    <w:rsid w:val="007041B8"/>
    <w:rsid w:val="0070470C"/>
    <w:rsid w:val="0070472D"/>
    <w:rsid w:val="00704F78"/>
    <w:rsid w:val="00705044"/>
    <w:rsid w:val="0070506C"/>
    <w:rsid w:val="00705072"/>
    <w:rsid w:val="007053DD"/>
    <w:rsid w:val="007054BB"/>
    <w:rsid w:val="007055B6"/>
    <w:rsid w:val="00705669"/>
    <w:rsid w:val="00705A9A"/>
    <w:rsid w:val="00705AB0"/>
    <w:rsid w:val="00705AC7"/>
    <w:rsid w:val="00705B7C"/>
    <w:rsid w:val="00705D7B"/>
    <w:rsid w:val="00705DD7"/>
    <w:rsid w:val="00705E9A"/>
    <w:rsid w:val="007061EA"/>
    <w:rsid w:val="00706304"/>
    <w:rsid w:val="0070638E"/>
    <w:rsid w:val="0070691D"/>
    <w:rsid w:val="00706B03"/>
    <w:rsid w:val="00706E00"/>
    <w:rsid w:val="00706E16"/>
    <w:rsid w:val="00706F0D"/>
    <w:rsid w:val="007070F7"/>
    <w:rsid w:val="00707391"/>
    <w:rsid w:val="007073D5"/>
    <w:rsid w:val="0070762F"/>
    <w:rsid w:val="00707AF2"/>
    <w:rsid w:val="00707B9F"/>
    <w:rsid w:val="00707DD8"/>
    <w:rsid w:val="007100EB"/>
    <w:rsid w:val="00710549"/>
    <w:rsid w:val="00710924"/>
    <w:rsid w:val="00710DFE"/>
    <w:rsid w:val="00710FBE"/>
    <w:rsid w:val="00711057"/>
    <w:rsid w:val="00711195"/>
    <w:rsid w:val="007116A4"/>
    <w:rsid w:val="007116B5"/>
    <w:rsid w:val="00711AB1"/>
    <w:rsid w:val="00711AFA"/>
    <w:rsid w:val="00711B3C"/>
    <w:rsid w:val="007123EF"/>
    <w:rsid w:val="00712767"/>
    <w:rsid w:val="00712772"/>
    <w:rsid w:val="0071287F"/>
    <w:rsid w:val="00712B02"/>
    <w:rsid w:val="00712B84"/>
    <w:rsid w:val="00713388"/>
    <w:rsid w:val="00713563"/>
    <w:rsid w:val="00713947"/>
    <w:rsid w:val="00713AB8"/>
    <w:rsid w:val="00713B38"/>
    <w:rsid w:val="00713BD0"/>
    <w:rsid w:val="00713ECD"/>
    <w:rsid w:val="00714268"/>
    <w:rsid w:val="007144F0"/>
    <w:rsid w:val="00714559"/>
    <w:rsid w:val="00714957"/>
    <w:rsid w:val="00714B8D"/>
    <w:rsid w:val="00714F9E"/>
    <w:rsid w:val="007150EE"/>
    <w:rsid w:val="00715157"/>
    <w:rsid w:val="00715159"/>
    <w:rsid w:val="007151BC"/>
    <w:rsid w:val="007152B0"/>
    <w:rsid w:val="00715392"/>
    <w:rsid w:val="007159C2"/>
    <w:rsid w:val="00715FDF"/>
    <w:rsid w:val="0071611E"/>
    <w:rsid w:val="0071619B"/>
    <w:rsid w:val="0071626E"/>
    <w:rsid w:val="0071656B"/>
    <w:rsid w:val="007165F4"/>
    <w:rsid w:val="0071668E"/>
    <w:rsid w:val="007167C5"/>
    <w:rsid w:val="0071695A"/>
    <w:rsid w:val="00716B16"/>
    <w:rsid w:val="00716C4D"/>
    <w:rsid w:val="00717353"/>
    <w:rsid w:val="00717361"/>
    <w:rsid w:val="0071737A"/>
    <w:rsid w:val="007176A5"/>
    <w:rsid w:val="00717D77"/>
    <w:rsid w:val="00717F14"/>
    <w:rsid w:val="00717FB5"/>
    <w:rsid w:val="00720120"/>
    <w:rsid w:val="007201FA"/>
    <w:rsid w:val="00720361"/>
    <w:rsid w:val="0072072C"/>
    <w:rsid w:val="00721576"/>
    <w:rsid w:val="007216AD"/>
    <w:rsid w:val="00721B93"/>
    <w:rsid w:val="00721C11"/>
    <w:rsid w:val="00722158"/>
    <w:rsid w:val="007221B8"/>
    <w:rsid w:val="00722240"/>
    <w:rsid w:val="0072225D"/>
    <w:rsid w:val="007225FF"/>
    <w:rsid w:val="007228AE"/>
    <w:rsid w:val="00722C5C"/>
    <w:rsid w:val="00722E96"/>
    <w:rsid w:val="007231B4"/>
    <w:rsid w:val="007232E7"/>
    <w:rsid w:val="00723396"/>
    <w:rsid w:val="007236BD"/>
    <w:rsid w:val="00723848"/>
    <w:rsid w:val="007238D8"/>
    <w:rsid w:val="00723A05"/>
    <w:rsid w:val="00724363"/>
    <w:rsid w:val="007243B2"/>
    <w:rsid w:val="00724425"/>
    <w:rsid w:val="0072450F"/>
    <w:rsid w:val="00724565"/>
    <w:rsid w:val="007247E9"/>
    <w:rsid w:val="00724893"/>
    <w:rsid w:val="00724ACD"/>
    <w:rsid w:val="00724B92"/>
    <w:rsid w:val="00724CEB"/>
    <w:rsid w:val="00724E6C"/>
    <w:rsid w:val="00724EE3"/>
    <w:rsid w:val="00724FD6"/>
    <w:rsid w:val="00725238"/>
    <w:rsid w:val="0072562F"/>
    <w:rsid w:val="00725703"/>
    <w:rsid w:val="0072591C"/>
    <w:rsid w:val="00725BB8"/>
    <w:rsid w:val="0072613E"/>
    <w:rsid w:val="00726195"/>
    <w:rsid w:val="00726303"/>
    <w:rsid w:val="00726500"/>
    <w:rsid w:val="00726546"/>
    <w:rsid w:val="00726B19"/>
    <w:rsid w:val="00726C31"/>
    <w:rsid w:val="00726D32"/>
    <w:rsid w:val="00726D8C"/>
    <w:rsid w:val="00726DC7"/>
    <w:rsid w:val="00726ED0"/>
    <w:rsid w:val="00726EFD"/>
    <w:rsid w:val="007276AF"/>
    <w:rsid w:val="00727851"/>
    <w:rsid w:val="00727864"/>
    <w:rsid w:val="007278D7"/>
    <w:rsid w:val="00727AC3"/>
    <w:rsid w:val="00727D7E"/>
    <w:rsid w:val="00727E9C"/>
    <w:rsid w:val="00727EA1"/>
    <w:rsid w:val="007301C8"/>
    <w:rsid w:val="0073024D"/>
    <w:rsid w:val="0073025C"/>
    <w:rsid w:val="007302B4"/>
    <w:rsid w:val="00730884"/>
    <w:rsid w:val="00730AF5"/>
    <w:rsid w:val="00730C8E"/>
    <w:rsid w:val="00730C99"/>
    <w:rsid w:val="00731245"/>
    <w:rsid w:val="007313B1"/>
    <w:rsid w:val="0073178A"/>
    <w:rsid w:val="00731B19"/>
    <w:rsid w:val="00731C94"/>
    <w:rsid w:val="00731E9D"/>
    <w:rsid w:val="0073218F"/>
    <w:rsid w:val="0073236A"/>
    <w:rsid w:val="00732468"/>
    <w:rsid w:val="00732D18"/>
    <w:rsid w:val="00733059"/>
    <w:rsid w:val="0073322A"/>
    <w:rsid w:val="00733277"/>
    <w:rsid w:val="007332B4"/>
    <w:rsid w:val="007332C3"/>
    <w:rsid w:val="00733327"/>
    <w:rsid w:val="0073384E"/>
    <w:rsid w:val="007338D2"/>
    <w:rsid w:val="00733EA5"/>
    <w:rsid w:val="00733FE7"/>
    <w:rsid w:val="00734107"/>
    <w:rsid w:val="007341A3"/>
    <w:rsid w:val="007343FC"/>
    <w:rsid w:val="00734432"/>
    <w:rsid w:val="0073448C"/>
    <w:rsid w:val="007346EB"/>
    <w:rsid w:val="0073473B"/>
    <w:rsid w:val="0073486B"/>
    <w:rsid w:val="00734B5B"/>
    <w:rsid w:val="00734D53"/>
    <w:rsid w:val="00734E7B"/>
    <w:rsid w:val="00734F8C"/>
    <w:rsid w:val="00735192"/>
    <w:rsid w:val="0073524B"/>
    <w:rsid w:val="007352E9"/>
    <w:rsid w:val="00735651"/>
    <w:rsid w:val="00735719"/>
    <w:rsid w:val="00735725"/>
    <w:rsid w:val="007358CF"/>
    <w:rsid w:val="00735949"/>
    <w:rsid w:val="00735B37"/>
    <w:rsid w:val="00735E64"/>
    <w:rsid w:val="00735F90"/>
    <w:rsid w:val="0073606D"/>
    <w:rsid w:val="007362C5"/>
    <w:rsid w:val="007363C5"/>
    <w:rsid w:val="00736484"/>
    <w:rsid w:val="00736517"/>
    <w:rsid w:val="00736768"/>
    <w:rsid w:val="007367E6"/>
    <w:rsid w:val="0073691F"/>
    <w:rsid w:val="00736A83"/>
    <w:rsid w:val="00736E3C"/>
    <w:rsid w:val="00736E4B"/>
    <w:rsid w:val="00736F26"/>
    <w:rsid w:val="00737332"/>
    <w:rsid w:val="0073758A"/>
    <w:rsid w:val="00737937"/>
    <w:rsid w:val="00737BFA"/>
    <w:rsid w:val="00737E48"/>
    <w:rsid w:val="00737E8B"/>
    <w:rsid w:val="00737F5E"/>
    <w:rsid w:val="0074036B"/>
    <w:rsid w:val="007403E8"/>
    <w:rsid w:val="00740494"/>
    <w:rsid w:val="00740535"/>
    <w:rsid w:val="007407BB"/>
    <w:rsid w:val="00740840"/>
    <w:rsid w:val="007409B9"/>
    <w:rsid w:val="00740A8A"/>
    <w:rsid w:val="00740B8E"/>
    <w:rsid w:val="00740D0B"/>
    <w:rsid w:val="00740F3B"/>
    <w:rsid w:val="007410B9"/>
    <w:rsid w:val="00741172"/>
    <w:rsid w:val="00741617"/>
    <w:rsid w:val="00741A71"/>
    <w:rsid w:val="00741D31"/>
    <w:rsid w:val="00741D94"/>
    <w:rsid w:val="00742062"/>
    <w:rsid w:val="00742224"/>
    <w:rsid w:val="0074236E"/>
    <w:rsid w:val="00742528"/>
    <w:rsid w:val="00742711"/>
    <w:rsid w:val="00742794"/>
    <w:rsid w:val="0074280A"/>
    <w:rsid w:val="0074281C"/>
    <w:rsid w:val="00742B3F"/>
    <w:rsid w:val="00742BC8"/>
    <w:rsid w:val="00742F38"/>
    <w:rsid w:val="00743033"/>
    <w:rsid w:val="0074324B"/>
    <w:rsid w:val="00743266"/>
    <w:rsid w:val="007435D6"/>
    <w:rsid w:val="007435F7"/>
    <w:rsid w:val="007438AC"/>
    <w:rsid w:val="007438F6"/>
    <w:rsid w:val="00744073"/>
    <w:rsid w:val="0074419F"/>
    <w:rsid w:val="007441AB"/>
    <w:rsid w:val="007444CA"/>
    <w:rsid w:val="00744FA7"/>
    <w:rsid w:val="007452EC"/>
    <w:rsid w:val="0074538E"/>
    <w:rsid w:val="00745415"/>
    <w:rsid w:val="007456C9"/>
    <w:rsid w:val="00745820"/>
    <w:rsid w:val="007458EF"/>
    <w:rsid w:val="00745999"/>
    <w:rsid w:val="007459FE"/>
    <w:rsid w:val="00745E12"/>
    <w:rsid w:val="00745E2B"/>
    <w:rsid w:val="00745FDC"/>
    <w:rsid w:val="00746038"/>
    <w:rsid w:val="00746377"/>
    <w:rsid w:val="00746383"/>
    <w:rsid w:val="0074644F"/>
    <w:rsid w:val="00746572"/>
    <w:rsid w:val="007466A2"/>
    <w:rsid w:val="00746722"/>
    <w:rsid w:val="0074672D"/>
    <w:rsid w:val="007469D4"/>
    <w:rsid w:val="00746A49"/>
    <w:rsid w:val="00746C23"/>
    <w:rsid w:val="0074719C"/>
    <w:rsid w:val="00747560"/>
    <w:rsid w:val="007475F6"/>
    <w:rsid w:val="00747CF1"/>
    <w:rsid w:val="00747DBF"/>
    <w:rsid w:val="00747FB0"/>
    <w:rsid w:val="0075019E"/>
    <w:rsid w:val="00750865"/>
    <w:rsid w:val="00750A87"/>
    <w:rsid w:val="00750B51"/>
    <w:rsid w:val="00750BC8"/>
    <w:rsid w:val="00750E3A"/>
    <w:rsid w:val="00750FC8"/>
    <w:rsid w:val="00750FE5"/>
    <w:rsid w:val="007511A2"/>
    <w:rsid w:val="007516FA"/>
    <w:rsid w:val="007517AB"/>
    <w:rsid w:val="0075184E"/>
    <w:rsid w:val="007518DA"/>
    <w:rsid w:val="00751A73"/>
    <w:rsid w:val="00751B0A"/>
    <w:rsid w:val="00751CEA"/>
    <w:rsid w:val="00752030"/>
    <w:rsid w:val="0075264B"/>
    <w:rsid w:val="007526E3"/>
    <w:rsid w:val="00752778"/>
    <w:rsid w:val="00752789"/>
    <w:rsid w:val="0075282B"/>
    <w:rsid w:val="0075284D"/>
    <w:rsid w:val="00752A8B"/>
    <w:rsid w:val="00752BD1"/>
    <w:rsid w:val="00752D3E"/>
    <w:rsid w:val="0075308C"/>
    <w:rsid w:val="007533C1"/>
    <w:rsid w:val="007534EF"/>
    <w:rsid w:val="0075366F"/>
    <w:rsid w:val="00753864"/>
    <w:rsid w:val="00753B21"/>
    <w:rsid w:val="00753E32"/>
    <w:rsid w:val="00753EB5"/>
    <w:rsid w:val="00754422"/>
    <w:rsid w:val="00754517"/>
    <w:rsid w:val="00754A86"/>
    <w:rsid w:val="00754D10"/>
    <w:rsid w:val="00755126"/>
    <w:rsid w:val="00755434"/>
    <w:rsid w:val="00755519"/>
    <w:rsid w:val="00755649"/>
    <w:rsid w:val="007558B7"/>
    <w:rsid w:val="00755E9F"/>
    <w:rsid w:val="00755F63"/>
    <w:rsid w:val="00756177"/>
    <w:rsid w:val="00756634"/>
    <w:rsid w:val="00756864"/>
    <w:rsid w:val="00756A2B"/>
    <w:rsid w:val="00756B71"/>
    <w:rsid w:val="00756BF2"/>
    <w:rsid w:val="00756CB2"/>
    <w:rsid w:val="00756E22"/>
    <w:rsid w:val="00757049"/>
    <w:rsid w:val="0075721B"/>
    <w:rsid w:val="007574A4"/>
    <w:rsid w:val="007574AF"/>
    <w:rsid w:val="007575B4"/>
    <w:rsid w:val="0075780E"/>
    <w:rsid w:val="00757820"/>
    <w:rsid w:val="007579F9"/>
    <w:rsid w:val="00757C94"/>
    <w:rsid w:val="00760096"/>
    <w:rsid w:val="0076012C"/>
    <w:rsid w:val="0076017A"/>
    <w:rsid w:val="00760211"/>
    <w:rsid w:val="0076071B"/>
    <w:rsid w:val="007609D7"/>
    <w:rsid w:val="00760ADE"/>
    <w:rsid w:val="0076105E"/>
    <w:rsid w:val="00761321"/>
    <w:rsid w:val="00761649"/>
    <w:rsid w:val="00761670"/>
    <w:rsid w:val="00761696"/>
    <w:rsid w:val="00761C42"/>
    <w:rsid w:val="00761DAF"/>
    <w:rsid w:val="00761E9F"/>
    <w:rsid w:val="00761F0F"/>
    <w:rsid w:val="007620F5"/>
    <w:rsid w:val="007621A5"/>
    <w:rsid w:val="0076226C"/>
    <w:rsid w:val="00762432"/>
    <w:rsid w:val="0076305F"/>
    <w:rsid w:val="00763556"/>
    <w:rsid w:val="007637D9"/>
    <w:rsid w:val="00763880"/>
    <w:rsid w:val="00763895"/>
    <w:rsid w:val="00763DF9"/>
    <w:rsid w:val="00763EC4"/>
    <w:rsid w:val="00763FB7"/>
    <w:rsid w:val="00764227"/>
    <w:rsid w:val="00764478"/>
    <w:rsid w:val="007646D9"/>
    <w:rsid w:val="00764706"/>
    <w:rsid w:val="00764820"/>
    <w:rsid w:val="007648EC"/>
    <w:rsid w:val="00764A0F"/>
    <w:rsid w:val="00764A97"/>
    <w:rsid w:val="00764AD4"/>
    <w:rsid w:val="00764B0C"/>
    <w:rsid w:val="00764BFE"/>
    <w:rsid w:val="00764D8C"/>
    <w:rsid w:val="00764DB7"/>
    <w:rsid w:val="00764F6E"/>
    <w:rsid w:val="00764F7B"/>
    <w:rsid w:val="00765250"/>
    <w:rsid w:val="0076525D"/>
    <w:rsid w:val="0076542C"/>
    <w:rsid w:val="0076567B"/>
    <w:rsid w:val="00765795"/>
    <w:rsid w:val="0076591D"/>
    <w:rsid w:val="00765A77"/>
    <w:rsid w:val="00765D4B"/>
    <w:rsid w:val="00766045"/>
    <w:rsid w:val="00766481"/>
    <w:rsid w:val="0076656F"/>
    <w:rsid w:val="00766847"/>
    <w:rsid w:val="00766933"/>
    <w:rsid w:val="00766CAA"/>
    <w:rsid w:val="00766D81"/>
    <w:rsid w:val="00767339"/>
    <w:rsid w:val="00767363"/>
    <w:rsid w:val="007676B2"/>
    <w:rsid w:val="00767752"/>
    <w:rsid w:val="00767767"/>
    <w:rsid w:val="0076777E"/>
    <w:rsid w:val="00767A5B"/>
    <w:rsid w:val="00767A75"/>
    <w:rsid w:val="00767DA2"/>
    <w:rsid w:val="00767E92"/>
    <w:rsid w:val="007702F1"/>
    <w:rsid w:val="00770312"/>
    <w:rsid w:val="00770561"/>
    <w:rsid w:val="00770596"/>
    <w:rsid w:val="007706BA"/>
    <w:rsid w:val="00770744"/>
    <w:rsid w:val="00770817"/>
    <w:rsid w:val="0077147C"/>
    <w:rsid w:val="0077178F"/>
    <w:rsid w:val="007719CB"/>
    <w:rsid w:val="00771A2C"/>
    <w:rsid w:val="00771AD4"/>
    <w:rsid w:val="007723DB"/>
    <w:rsid w:val="007725CB"/>
    <w:rsid w:val="0077291E"/>
    <w:rsid w:val="00773529"/>
    <w:rsid w:val="007735E0"/>
    <w:rsid w:val="00773610"/>
    <w:rsid w:val="0077388C"/>
    <w:rsid w:val="007738A1"/>
    <w:rsid w:val="00773B43"/>
    <w:rsid w:val="00773E77"/>
    <w:rsid w:val="00773F07"/>
    <w:rsid w:val="00774039"/>
    <w:rsid w:val="00774168"/>
    <w:rsid w:val="007741E8"/>
    <w:rsid w:val="007742F4"/>
    <w:rsid w:val="007745CD"/>
    <w:rsid w:val="0077462F"/>
    <w:rsid w:val="007746D4"/>
    <w:rsid w:val="007747F5"/>
    <w:rsid w:val="00774C54"/>
    <w:rsid w:val="00774DD4"/>
    <w:rsid w:val="00775253"/>
    <w:rsid w:val="007754A0"/>
    <w:rsid w:val="00775520"/>
    <w:rsid w:val="007758FF"/>
    <w:rsid w:val="00775936"/>
    <w:rsid w:val="00775A90"/>
    <w:rsid w:val="00775BE2"/>
    <w:rsid w:val="00775C3F"/>
    <w:rsid w:val="00775CA4"/>
    <w:rsid w:val="00775EEA"/>
    <w:rsid w:val="00775FFA"/>
    <w:rsid w:val="00776014"/>
    <w:rsid w:val="007760D6"/>
    <w:rsid w:val="007761AB"/>
    <w:rsid w:val="00776701"/>
    <w:rsid w:val="0077673A"/>
    <w:rsid w:val="00776A0A"/>
    <w:rsid w:val="00776B20"/>
    <w:rsid w:val="00776BB3"/>
    <w:rsid w:val="00776E65"/>
    <w:rsid w:val="007770E8"/>
    <w:rsid w:val="007771D7"/>
    <w:rsid w:val="0077721F"/>
    <w:rsid w:val="0077739B"/>
    <w:rsid w:val="007774B4"/>
    <w:rsid w:val="00777570"/>
    <w:rsid w:val="007776D1"/>
    <w:rsid w:val="00777956"/>
    <w:rsid w:val="00777A7C"/>
    <w:rsid w:val="00777B51"/>
    <w:rsid w:val="00777CAD"/>
    <w:rsid w:val="00777D71"/>
    <w:rsid w:val="00777E1D"/>
    <w:rsid w:val="00777E34"/>
    <w:rsid w:val="00777EA7"/>
    <w:rsid w:val="00777F87"/>
    <w:rsid w:val="0078006E"/>
    <w:rsid w:val="0078076A"/>
    <w:rsid w:val="007807A5"/>
    <w:rsid w:val="007808CE"/>
    <w:rsid w:val="0078091F"/>
    <w:rsid w:val="00780987"/>
    <w:rsid w:val="00780A08"/>
    <w:rsid w:val="00780B2A"/>
    <w:rsid w:val="00780F09"/>
    <w:rsid w:val="00780F2B"/>
    <w:rsid w:val="007810DB"/>
    <w:rsid w:val="007811EB"/>
    <w:rsid w:val="00781601"/>
    <w:rsid w:val="00781725"/>
    <w:rsid w:val="00781832"/>
    <w:rsid w:val="0078197D"/>
    <w:rsid w:val="00781AB9"/>
    <w:rsid w:val="00781B8C"/>
    <w:rsid w:val="00781DEB"/>
    <w:rsid w:val="00782087"/>
    <w:rsid w:val="0078219C"/>
    <w:rsid w:val="007821BC"/>
    <w:rsid w:val="00782642"/>
    <w:rsid w:val="007826CE"/>
    <w:rsid w:val="007826FD"/>
    <w:rsid w:val="0078271E"/>
    <w:rsid w:val="007828D7"/>
    <w:rsid w:val="007834E8"/>
    <w:rsid w:val="00783749"/>
    <w:rsid w:val="007839EB"/>
    <w:rsid w:val="00783A47"/>
    <w:rsid w:val="00783AE2"/>
    <w:rsid w:val="00783AF9"/>
    <w:rsid w:val="00783CD2"/>
    <w:rsid w:val="00783F9D"/>
    <w:rsid w:val="0078413A"/>
    <w:rsid w:val="007841C9"/>
    <w:rsid w:val="007842D2"/>
    <w:rsid w:val="00784316"/>
    <w:rsid w:val="00784379"/>
    <w:rsid w:val="0078447D"/>
    <w:rsid w:val="0078451F"/>
    <w:rsid w:val="00784935"/>
    <w:rsid w:val="00784A10"/>
    <w:rsid w:val="00784A47"/>
    <w:rsid w:val="00784AB6"/>
    <w:rsid w:val="00784CF4"/>
    <w:rsid w:val="0078506D"/>
    <w:rsid w:val="007850A0"/>
    <w:rsid w:val="007852FF"/>
    <w:rsid w:val="00785389"/>
    <w:rsid w:val="00785396"/>
    <w:rsid w:val="007854C8"/>
    <w:rsid w:val="00785E29"/>
    <w:rsid w:val="00785FD1"/>
    <w:rsid w:val="00786078"/>
    <w:rsid w:val="007862BF"/>
    <w:rsid w:val="007864E2"/>
    <w:rsid w:val="00786610"/>
    <w:rsid w:val="00786736"/>
    <w:rsid w:val="00786CDF"/>
    <w:rsid w:val="00786CE4"/>
    <w:rsid w:val="007872F6"/>
    <w:rsid w:val="007879FD"/>
    <w:rsid w:val="00787CA9"/>
    <w:rsid w:val="00787D50"/>
    <w:rsid w:val="007903D2"/>
    <w:rsid w:val="00790606"/>
    <w:rsid w:val="00790609"/>
    <w:rsid w:val="00790721"/>
    <w:rsid w:val="00790A38"/>
    <w:rsid w:val="00790C78"/>
    <w:rsid w:val="00790D1B"/>
    <w:rsid w:val="00790D7A"/>
    <w:rsid w:val="00790DB0"/>
    <w:rsid w:val="0079104F"/>
    <w:rsid w:val="007911BD"/>
    <w:rsid w:val="0079137A"/>
    <w:rsid w:val="0079169F"/>
    <w:rsid w:val="007917B2"/>
    <w:rsid w:val="007917D4"/>
    <w:rsid w:val="007918B9"/>
    <w:rsid w:val="0079191F"/>
    <w:rsid w:val="00791AAF"/>
    <w:rsid w:val="00791B1D"/>
    <w:rsid w:val="00791B71"/>
    <w:rsid w:val="00791C45"/>
    <w:rsid w:val="00791EE1"/>
    <w:rsid w:val="00792133"/>
    <w:rsid w:val="0079218A"/>
    <w:rsid w:val="007923DF"/>
    <w:rsid w:val="00792627"/>
    <w:rsid w:val="00792655"/>
    <w:rsid w:val="007928A8"/>
    <w:rsid w:val="00792DCD"/>
    <w:rsid w:val="00793670"/>
    <w:rsid w:val="007937C9"/>
    <w:rsid w:val="007938F0"/>
    <w:rsid w:val="007939A3"/>
    <w:rsid w:val="00793C63"/>
    <w:rsid w:val="0079407F"/>
    <w:rsid w:val="0079434A"/>
    <w:rsid w:val="00794632"/>
    <w:rsid w:val="0079471D"/>
    <w:rsid w:val="0079485B"/>
    <w:rsid w:val="00794879"/>
    <w:rsid w:val="00794E96"/>
    <w:rsid w:val="00794FB2"/>
    <w:rsid w:val="00795012"/>
    <w:rsid w:val="00795088"/>
    <w:rsid w:val="00795118"/>
    <w:rsid w:val="007952DB"/>
    <w:rsid w:val="00795540"/>
    <w:rsid w:val="007955C9"/>
    <w:rsid w:val="007955F7"/>
    <w:rsid w:val="00795612"/>
    <w:rsid w:val="0079570F"/>
    <w:rsid w:val="00795974"/>
    <w:rsid w:val="0079598E"/>
    <w:rsid w:val="00795BA8"/>
    <w:rsid w:val="00795CC7"/>
    <w:rsid w:val="00795CDB"/>
    <w:rsid w:val="00795FE3"/>
    <w:rsid w:val="0079603E"/>
    <w:rsid w:val="007963D6"/>
    <w:rsid w:val="007964ED"/>
    <w:rsid w:val="007966B2"/>
    <w:rsid w:val="007968BF"/>
    <w:rsid w:val="007968D3"/>
    <w:rsid w:val="0079717E"/>
    <w:rsid w:val="007975CB"/>
    <w:rsid w:val="007976E2"/>
    <w:rsid w:val="00797B62"/>
    <w:rsid w:val="00797B81"/>
    <w:rsid w:val="00797CDD"/>
    <w:rsid w:val="00797CED"/>
    <w:rsid w:val="007A0030"/>
    <w:rsid w:val="007A00B2"/>
    <w:rsid w:val="007A01C1"/>
    <w:rsid w:val="007A0292"/>
    <w:rsid w:val="007A06A3"/>
    <w:rsid w:val="007A078B"/>
    <w:rsid w:val="007A0876"/>
    <w:rsid w:val="007A0D4F"/>
    <w:rsid w:val="007A0DFE"/>
    <w:rsid w:val="007A0E81"/>
    <w:rsid w:val="007A11D1"/>
    <w:rsid w:val="007A1724"/>
    <w:rsid w:val="007A1854"/>
    <w:rsid w:val="007A187B"/>
    <w:rsid w:val="007A18BE"/>
    <w:rsid w:val="007A1960"/>
    <w:rsid w:val="007A1CD3"/>
    <w:rsid w:val="007A20C9"/>
    <w:rsid w:val="007A2780"/>
    <w:rsid w:val="007A27A5"/>
    <w:rsid w:val="007A27AA"/>
    <w:rsid w:val="007A285C"/>
    <w:rsid w:val="007A2A6D"/>
    <w:rsid w:val="007A320C"/>
    <w:rsid w:val="007A37CB"/>
    <w:rsid w:val="007A397B"/>
    <w:rsid w:val="007A39CB"/>
    <w:rsid w:val="007A3A49"/>
    <w:rsid w:val="007A3AA0"/>
    <w:rsid w:val="007A3AA8"/>
    <w:rsid w:val="007A3B94"/>
    <w:rsid w:val="007A42B9"/>
    <w:rsid w:val="007A4560"/>
    <w:rsid w:val="007A4751"/>
    <w:rsid w:val="007A48F4"/>
    <w:rsid w:val="007A4A72"/>
    <w:rsid w:val="007A4AB6"/>
    <w:rsid w:val="007A4B2C"/>
    <w:rsid w:val="007A4EB9"/>
    <w:rsid w:val="007A4F09"/>
    <w:rsid w:val="007A55A8"/>
    <w:rsid w:val="007A567A"/>
    <w:rsid w:val="007A581F"/>
    <w:rsid w:val="007A586B"/>
    <w:rsid w:val="007A5A44"/>
    <w:rsid w:val="007A5A68"/>
    <w:rsid w:val="007A5C27"/>
    <w:rsid w:val="007A5C6C"/>
    <w:rsid w:val="007A5D6C"/>
    <w:rsid w:val="007A5DD1"/>
    <w:rsid w:val="007A5E11"/>
    <w:rsid w:val="007A5F03"/>
    <w:rsid w:val="007A5FC9"/>
    <w:rsid w:val="007A62D7"/>
    <w:rsid w:val="007A63D0"/>
    <w:rsid w:val="007A6697"/>
    <w:rsid w:val="007A67EA"/>
    <w:rsid w:val="007A680B"/>
    <w:rsid w:val="007A6919"/>
    <w:rsid w:val="007A6AC7"/>
    <w:rsid w:val="007A6C69"/>
    <w:rsid w:val="007A6F15"/>
    <w:rsid w:val="007A70AE"/>
    <w:rsid w:val="007A70D5"/>
    <w:rsid w:val="007A74C3"/>
    <w:rsid w:val="007A7816"/>
    <w:rsid w:val="007A7841"/>
    <w:rsid w:val="007A7ABD"/>
    <w:rsid w:val="007A7AC4"/>
    <w:rsid w:val="007A7CAA"/>
    <w:rsid w:val="007A7E3B"/>
    <w:rsid w:val="007B03E1"/>
    <w:rsid w:val="007B074C"/>
    <w:rsid w:val="007B07DB"/>
    <w:rsid w:val="007B091F"/>
    <w:rsid w:val="007B0A7C"/>
    <w:rsid w:val="007B0B6C"/>
    <w:rsid w:val="007B0C4F"/>
    <w:rsid w:val="007B0FCE"/>
    <w:rsid w:val="007B11E3"/>
    <w:rsid w:val="007B1244"/>
    <w:rsid w:val="007B12EA"/>
    <w:rsid w:val="007B1391"/>
    <w:rsid w:val="007B159A"/>
    <w:rsid w:val="007B1AE4"/>
    <w:rsid w:val="007B1BF1"/>
    <w:rsid w:val="007B1D4A"/>
    <w:rsid w:val="007B2016"/>
    <w:rsid w:val="007B208E"/>
    <w:rsid w:val="007B25B3"/>
    <w:rsid w:val="007B25EA"/>
    <w:rsid w:val="007B275E"/>
    <w:rsid w:val="007B2811"/>
    <w:rsid w:val="007B2869"/>
    <w:rsid w:val="007B2B4C"/>
    <w:rsid w:val="007B2CA1"/>
    <w:rsid w:val="007B2D06"/>
    <w:rsid w:val="007B312D"/>
    <w:rsid w:val="007B3246"/>
    <w:rsid w:val="007B3296"/>
    <w:rsid w:val="007B3355"/>
    <w:rsid w:val="007B337E"/>
    <w:rsid w:val="007B34CA"/>
    <w:rsid w:val="007B36F4"/>
    <w:rsid w:val="007B376A"/>
    <w:rsid w:val="007B37BB"/>
    <w:rsid w:val="007B3903"/>
    <w:rsid w:val="007B3AE2"/>
    <w:rsid w:val="007B3D4F"/>
    <w:rsid w:val="007B43EB"/>
    <w:rsid w:val="007B495F"/>
    <w:rsid w:val="007B49DD"/>
    <w:rsid w:val="007B4AA4"/>
    <w:rsid w:val="007B4C81"/>
    <w:rsid w:val="007B50F5"/>
    <w:rsid w:val="007B51EE"/>
    <w:rsid w:val="007B57D8"/>
    <w:rsid w:val="007B5A2F"/>
    <w:rsid w:val="007B5A34"/>
    <w:rsid w:val="007B5DAE"/>
    <w:rsid w:val="007B5DEE"/>
    <w:rsid w:val="007B6083"/>
    <w:rsid w:val="007B6280"/>
    <w:rsid w:val="007B62CB"/>
    <w:rsid w:val="007B6440"/>
    <w:rsid w:val="007B6AAC"/>
    <w:rsid w:val="007B6AE9"/>
    <w:rsid w:val="007B6B5F"/>
    <w:rsid w:val="007B6D8D"/>
    <w:rsid w:val="007B6D94"/>
    <w:rsid w:val="007B6DA4"/>
    <w:rsid w:val="007B6E73"/>
    <w:rsid w:val="007B6FE2"/>
    <w:rsid w:val="007B74D4"/>
    <w:rsid w:val="007B74DD"/>
    <w:rsid w:val="007B75E7"/>
    <w:rsid w:val="007B7A50"/>
    <w:rsid w:val="007B7AEF"/>
    <w:rsid w:val="007B7B99"/>
    <w:rsid w:val="007B7E92"/>
    <w:rsid w:val="007B7F30"/>
    <w:rsid w:val="007C076A"/>
    <w:rsid w:val="007C086D"/>
    <w:rsid w:val="007C08C2"/>
    <w:rsid w:val="007C0D69"/>
    <w:rsid w:val="007C13E5"/>
    <w:rsid w:val="007C152C"/>
    <w:rsid w:val="007C157A"/>
    <w:rsid w:val="007C15F7"/>
    <w:rsid w:val="007C1878"/>
    <w:rsid w:val="007C245A"/>
    <w:rsid w:val="007C27BD"/>
    <w:rsid w:val="007C28D9"/>
    <w:rsid w:val="007C28E1"/>
    <w:rsid w:val="007C2984"/>
    <w:rsid w:val="007C29AF"/>
    <w:rsid w:val="007C2ADD"/>
    <w:rsid w:val="007C2DC1"/>
    <w:rsid w:val="007C2DE2"/>
    <w:rsid w:val="007C31B5"/>
    <w:rsid w:val="007C331E"/>
    <w:rsid w:val="007C3582"/>
    <w:rsid w:val="007C37BC"/>
    <w:rsid w:val="007C3D72"/>
    <w:rsid w:val="007C3E3B"/>
    <w:rsid w:val="007C3F3A"/>
    <w:rsid w:val="007C3F5B"/>
    <w:rsid w:val="007C3F8B"/>
    <w:rsid w:val="007C3FD7"/>
    <w:rsid w:val="007C424D"/>
    <w:rsid w:val="007C460A"/>
    <w:rsid w:val="007C48EB"/>
    <w:rsid w:val="007C4C59"/>
    <w:rsid w:val="007C4C62"/>
    <w:rsid w:val="007C4D20"/>
    <w:rsid w:val="007C4E1B"/>
    <w:rsid w:val="007C4FC6"/>
    <w:rsid w:val="007C5004"/>
    <w:rsid w:val="007C622C"/>
    <w:rsid w:val="007C62C4"/>
    <w:rsid w:val="007C652D"/>
    <w:rsid w:val="007C6567"/>
    <w:rsid w:val="007C6685"/>
    <w:rsid w:val="007C66D1"/>
    <w:rsid w:val="007C6970"/>
    <w:rsid w:val="007C6E50"/>
    <w:rsid w:val="007C7021"/>
    <w:rsid w:val="007C70C7"/>
    <w:rsid w:val="007C7693"/>
    <w:rsid w:val="007C769C"/>
    <w:rsid w:val="007C7969"/>
    <w:rsid w:val="007C7AF2"/>
    <w:rsid w:val="007C7C31"/>
    <w:rsid w:val="007C7C99"/>
    <w:rsid w:val="007C7CA2"/>
    <w:rsid w:val="007C7F52"/>
    <w:rsid w:val="007D0269"/>
    <w:rsid w:val="007D04F3"/>
    <w:rsid w:val="007D0773"/>
    <w:rsid w:val="007D0916"/>
    <w:rsid w:val="007D0A52"/>
    <w:rsid w:val="007D0F9D"/>
    <w:rsid w:val="007D104C"/>
    <w:rsid w:val="007D1104"/>
    <w:rsid w:val="007D11BE"/>
    <w:rsid w:val="007D1278"/>
    <w:rsid w:val="007D16B1"/>
    <w:rsid w:val="007D1A06"/>
    <w:rsid w:val="007D2102"/>
    <w:rsid w:val="007D2916"/>
    <w:rsid w:val="007D293E"/>
    <w:rsid w:val="007D29DB"/>
    <w:rsid w:val="007D2CBC"/>
    <w:rsid w:val="007D2E48"/>
    <w:rsid w:val="007D2F19"/>
    <w:rsid w:val="007D2F9D"/>
    <w:rsid w:val="007D3568"/>
    <w:rsid w:val="007D3602"/>
    <w:rsid w:val="007D3CB8"/>
    <w:rsid w:val="007D3EB5"/>
    <w:rsid w:val="007D4118"/>
    <w:rsid w:val="007D42A2"/>
    <w:rsid w:val="007D4398"/>
    <w:rsid w:val="007D4617"/>
    <w:rsid w:val="007D488E"/>
    <w:rsid w:val="007D4ADC"/>
    <w:rsid w:val="007D4BA4"/>
    <w:rsid w:val="007D4C22"/>
    <w:rsid w:val="007D4EF0"/>
    <w:rsid w:val="007D5593"/>
    <w:rsid w:val="007D5664"/>
    <w:rsid w:val="007D56F7"/>
    <w:rsid w:val="007D5A48"/>
    <w:rsid w:val="007D5A76"/>
    <w:rsid w:val="007D5A82"/>
    <w:rsid w:val="007D5B95"/>
    <w:rsid w:val="007D5DE2"/>
    <w:rsid w:val="007D6084"/>
    <w:rsid w:val="007D618D"/>
    <w:rsid w:val="007D61CB"/>
    <w:rsid w:val="007D63AC"/>
    <w:rsid w:val="007D6D8C"/>
    <w:rsid w:val="007D6DF6"/>
    <w:rsid w:val="007D6E68"/>
    <w:rsid w:val="007D6ED2"/>
    <w:rsid w:val="007D74C1"/>
    <w:rsid w:val="007D77D8"/>
    <w:rsid w:val="007D7AC8"/>
    <w:rsid w:val="007D7C63"/>
    <w:rsid w:val="007E032F"/>
    <w:rsid w:val="007E04D6"/>
    <w:rsid w:val="007E06DD"/>
    <w:rsid w:val="007E0ABB"/>
    <w:rsid w:val="007E0D45"/>
    <w:rsid w:val="007E0EFD"/>
    <w:rsid w:val="007E1037"/>
    <w:rsid w:val="007E1102"/>
    <w:rsid w:val="007E1303"/>
    <w:rsid w:val="007E130D"/>
    <w:rsid w:val="007E1500"/>
    <w:rsid w:val="007E16BF"/>
    <w:rsid w:val="007E16C9"/>
    <w:rsid w:val="007E17B3"/>
    <w:rsid w:val="007E19AF"/>
    <w:rsid w:val="007E1A47"/>
    <w:rsid w:val="007E1A9E"/>
    <w:rsid w:val="007E1AC8"/>
    <w:rsid w:val="007E1C5B"/>
    <w:rsid w:val="007E1F39"/>
    <w:rsid w:val="007E23DC"/>
    <w:rsid w:val="007E2641"/>
    <w:rsid w:val="007E2876"/>
    <w:rsid w:val="007E2AD7"/>
    <w:rsid w:val="007E31F8"/>
    <w:rsid w:val="007E345D"/>
    <w:rsid w:val="007E3580"/>
    <w:rsid w:val="007E3981"/>
    <w:rsid w:val="007E40EF"/>
    <w:rsid w:val="007E413E"/>
    <w:rsid w:val="007E41AF"/>
    <w:rsid w:val="007E41CF"/>
    <w:rsid w:val="007E43D1"/>
    <w:rsid w:val="007E45D4"/>
    <w:rsid w:val="007E4B2D"/>
    <w:rsid w:val="007E4B7B"/>
    <w:rsid w:val="007E4BF5"/>
    <w:rsid w:val="007E4C77"/>
    <w:rsid w:val="007E4DD6"/>
    <w:rsid w:val="007E5154"/>
    <w:rsid w:val="007E51FF"/>
    <w:rsid w:val="007E5249"/>
    <w:rsid w:val="007E5337"/>
    <w:rsid w:val="007E53A6"/>
    <w:rsid w:val="007E5469"/>
    <w:rsid w:val="007E5667"/>
    <w:rsid w:val="007E5BD5"/>
    <w:rsid w:val="007E5C30"/>
    <w:rsid w:val="007E5DAB"/>
    <w:rsid w:val="007E5E3E"/>
    <w:rsid w:val="007E5E50"/>
    <w:rsid w:val="007E5EBE"/>
    <w:rsid w:val="007E5EE5"/>
    <w:rsid w:val="007E60A9"/>
    <w:rsid w:val="007E6179"/>
    <w:rsid w:val="007E6309"/>
    <w:rsid w:val="007E650B"/>
    <w:rsid w:val="007E6927"/>
    <w:rsid w:val="007E69DB"/>
    <w:rsid w:val="007E7059"/>
    <w:rsid w:val="007E7993"/>
    <w:rsid w:val="007E7ADD"/>
    <w:rsid w:val="007E7E51"/>
    <w:rsid w:val="007E7F24"/>
    <w:rsid w:val="007F04DF"/>
    <w:rsid w:val="007F06D9"/>
    <w:rsid w:val="007F0801"/>
    <w:rsid w:val="007F0815"/>
    <w:rsid w:val="007F08FC"/>
    <w:rsid w:val="007F0D54"/>
    <w:rsid w:val="007F0E02"/>
    <w:rsid w:val="007F0E64"/>
    <w:rsid w:val="007F15BB"/>
    <w:rsid w:val="007F18E2"/>
    <w:rsid w:val="007F2286"/>
    <w:rsid w:val="007F22F6"/>
    <w:rsid w:val="007F2500"/>
    <w:rsid w:val="007F2760"/>
    <w:rsid w:val="007F2C9F"/>
    <w:rsid w:val="007F2D06"/>
    <w:rsid w:val="007F2E05"/>
    <w:rsid w:val="007F3107"/>
    <w:rsid w:val="007F3376"/>
    <w:rsid w:val="007F3442"/>
    <w:rsid w:val="007F35BB"/>
    <w:rsid w:val="007F361F"/>
    <w:rsid w:val="007F3E8C"/>
    <w:rsid w:val="007F3ED0"/>
    <w:rsid w:val="007F3F08"/>
    <w:rsid w:val="007F3F9A"/>
    <w:rsid w:val="007F400B"/>
    <w:rsid w:val="007F40D5"/>
    <w:rsid w:val="007F4327"/>
    <w:rsid w:val="007F465A"/>
    <w:rsid w:val="007F4701"/>
    <w:rsid w:val="007F475C"/>
    <w:rsid w:val="007F4AC9"/>
    <w:rsid w:val="007F4BDE"/>
    <w:rsid w:val="007F4E45"/>
    <w:rsid w:val="007F4FF4"/>
    <w:rsid w:val="007F5165"/>
    <w:rsid w:val="007F5244"/>
    <w:rsid w:val="007F5513"/>
    <w:rsid w:val="007F56A1"/>
    <w:rsid w:val="007F582B"/>
    <w:rsid w:val="007F58AB"/>
    <w:rsid w:val="007F5C5B"/>
    <w:rsid w:val="007F5E75"/>
    <w:rsid w:val="007F61E7"/>
    <w:rsid w:val="007F6290"/>
    <w:rsid w:val="007F647D"/>
    <w:rsid w:val="007F64B1"/>
    <w:rsid w:val="007F65FB"/>
    <w:rsid w:val="007F67C0"/>
    <w:rsid w:val="007F68E1"/>
    <w:rsid w:val="007F69A9"/>
    <w:rsid w:val="007F6B69"/>
    <w:rsid w:val="007F6DC8"/>
    <w:rsid w:val="007F70B1"/>
    <w:rsid w:val="007F7144"/>
    <w:rsid w:val="007F732A"/>
    <w:rsid w:val="007F7918"/>
    <w:rsid w:val="007F7A7B"/>
    <w:rsid w:val="007F7AD0"/>
    <w:rsid w:val="007F7B7F"/>
    <w:rsid w:val="007F7BBB"/>
    <w:rsid w:val="007F7CEC"/>
    <w:rsid w:val="008000FC"/>
    <w:rsid w:val="00800145"/>
    <w:rsid w:val="0080030B"/>
    <w:rsid w:val="00800531"/>
    <w:rsid w:val="00800892"/>
    <w:rsid w:val="00800BB6"/>
    <w:rsid w:val="00800BCA"/>
    <w:rsid w:val="00800D29"/>
    <w:rsid w:val="00801025"/>
    <w:rsid w:val="008011B9"/>
    <w:rsid w:val="00801602"/>
    <w:rsid w:val="00801C94"/>
    <w:rsid w:val="00801E0A"/>
    <w:rsid w:val="00801E3E"/>
    <w:rsid w:val="00802181"/>
    <w:rsid w:val="0080220F"/>
    <w:rsid w:val="008023DB"/>
    <w:rsid w:val="0080243F"/>
    <w:rsid w:val="008027A3"/>
    <w:rsid w:val="00802878"/>
    <w:rsid w:val="008029B7"/>
    <w:rsid w:val="00802A48"/>
    <w:rsid w:val="00802A88"/>
    <w:rsid w:val="00802AC1"/>
    <w:rsid w:val="00802C7D"/>
    <w:rsid w:val="00803132"/>
    <w:rsid w:val="00803257"/>
    <w:rsid w:val="00803852"/>
    <w:rsid w:val="0080386B"/>
    <w:rsid w:val="0080394C"/>
    <w:rsid w:val="00803AC6"/>
    <w:rsid w:val="00803AF0"/>
    <w:rsid w:val="00804209"/>
    <w:rsid w:val="008043E8"/>
    <w:rsid w:val="0080459D"/>
    <w:rsid w:val="00804717"/>
    <w:rsid w:val="00804BF7"/>
    <w:rsid w:val="00804C10"/>
    <w:rsid w:val="00804D04"/>
    <w:rsid w:val="0080510B"/>
    <w:rsid w:val="00805166"/>
    <w:rsid w:val="008054C6"/>
    <w:rsid w:val="0080555B"/>
    <w:rsid w:val="0080557A"/>
    <w:rsid w:val="00805990"/>
    <w:rsid w:val="00805FBB"/>
    <w:rsid w:val="008062CF"/>
    <w:rsid w:val="00806585"/>
    <w:rsid w:val="008067D2"/>
    <w:rsid w:val="00806E72"/>
    <w:rsid w:val="008071AD"/>
    <w:rsid w:val="0080724F"/>
    <w:rsid w:val="00807258"/>
    <w:rsid w:val="0080734E"/>
    <w:rsid w:val="00807491"/>
    <w:rsid w:val="00807932"/>
    <w:rsid w:val="00807A68"/>
    <w:rsid w:val="00807AD3"/>
    <w:rsid w:val="00807B66"/>
    <w:rsid w:val="00807DF0"/>
    <w:rsid w:val="00807E33"/>
    <w:rsid w:val="00810057"/>
    <w:rsid w:val="00810088"/>
    <w:rsid w:val="00810490"/>
    <w:rsid w:val="00810D82"/>
    <w:rsid w:val="00810D94"/>
    <w:rsid w:val="00810FF5"/>
    <w:rsid w:val="00811AEB"/>
    <w:rsid w:val="00811BFF"/>
    <w:rsid w:val="00811CB0"/>
    <w:rsid w:val="0081210C"/>
    <w:rsid w:val="0081211C"/>
    <w:rsid w:val="008121AF"/>
    <w:rsid w:val="0081264D"/>
    <w:rsid w:val="008128B6"/>
    <w:rsid w:val="00812933"/>
    <w:rsid w:val="00812945"/>
    <w:rsid w:val="00812A12"/>
    <w:rsid w:val="00812B73"/>
    <w:rsid w:val="00812D63"/>
    <w:rsid w:val="00812E9A"/>
    <w:rsid w:val="00812F73"/>
    <w:rsid w:val="00813263"/>
    <w:rsid w:val="008134D0"/>
    <w:rsid w:val="0081354E"/>
    <w:rsid w:val="00813F26"/>
    <w:rsid w:val="00813F75"/>
    <w:rsid w:val="00813F85"/>
    <w:rsid w:val="00814335"/>
    <w:rsid w:val="0081439C"/>
    <w:rsid w:val="00814E01"/>
    <w:rsid w:val="00814FCB"/>
    <w:rsid w:val="00815305"/>
    <w:rsid w:val="00815591"/>
    <w:rsid w:val="0081572E"/>
    <w:rsid w:val="00815B5D"/>
    <w:rsid w:val="00815B63"/>
    <w:rsid w:val="00815BB0"/>
    <w:rsid w:val="00815C56"/>
    <w:rsid w:val="00815D15"/>
    <w:rsid w:val="00815DD4"/>
    <w:rsid w:val="00815E6E"/>
    <w:rsid w:val="00815EDA"/>
    <w:rsid w:val="0081624C"/>
    <w:rsid w:val="00816308"/>
    <w:rsid w:val="0081641A"/>
    <w:rsid w:val="00816646"/>
    <w:rsid w:val="008166BE"/>
    <w:rsid w:val="00816777"/>
    <w:rsid w:val="008168CB"/>
    <w:rsid w:val="00816922"/>
    <w:rsid w:val="00816C0C"/>
    <w:rsid w:val="00816C0E"/>
    <w:rsid w:val="00816C27"/>
    <w:rsid w:val="00816DB1"/>
    <w:rsid w:val="00816F81"/>
    <w:rsid w:val="00816F93"/>
    <w:rsid w:val="00816FFC"/>
    <w:rsid w:val="00817007"/>
    <w:rsid w:val="00817023"/>
    <w:rsid w:val="008170B4"/>
    <w:rsid w:val="008171F3"/>
    <w:rsid w:val="00817223"/>
    <w:rsid w:val="00817784"/>
    <w:rsid w:val="00817841"/>
    <w:rsid w:val="008179B9"/>
    <w:rsid w:val="00817A2A"/>
    <w:rsid w:val="00817A8E"/>
    <w:rsid w:val="00817B75"/>
    <w:rsid w:val="00817E46"/>
    <w:rsid w:val="008200EB"/>
    <w:rsid w:val="008200EE"/>
    <w:rsid w:val="008201A5"/>
    <w:rsid w:val="0082046A"/>
    <w:rsid w:val="00820726"/>
    <w:rsid w:val="00820A2F"/>
    <w:rsid w:val="00821085"/>
    <w:rsid w:val="00821240"/>
    <w:rsid w:val="008214AE"/>
    <w:rsid w:val="00821790"/>
    <w:rsid w:val="0082179C"/>
    <w:rsid w:val="008217B0"/>
    <w:rsid w:val="0082197D"/>
    <w:rsid w:val="00821B45"/>
    <w:rsid w:val="00821B9A"/>
    <w:rsid w:val="00821DEC"/>
    <w:rsid w:val="00822166"/>
    <w:rsid w:val="008224E6"/>
    <w:rsid w:val="0082292E"/>
    <w:rsid w:val="00822EE3"/>
    <w:rsid w:val="00823372"/>
    <w:rsid w:val="00823489"/>
    <w:rsid w:val="008234CC"/>
    <w:rsid w:val="0082392E"/>
    <w:rsid w:val="00823ACA"/>
    <w:rsid w:val="00823CF2"/>
    <w:rsid w:val="00823EA8"/>
    <w:rsid w:val="00824018"/>
    <w:rsid w:val="008240CA"/>
    <w:rsid w:val="0082413F"/>
    <w:rsid w:val="00824265"/>
    <w:rsid w:val="0082426A"/>
    <w:rsid w:val="008242D9"/>
    <w:rsid w:val="00824487"/>
    <w:rsid w:val="008246A6"/>
    <w:rsid w:val="00824887"/>
    <w:rsid w:val="00824A26"/>
    <w:rsid w:val="00824A71"/>
    <w:rsid w:val="00824B66"/>
    <w:rsid w:val="00824CB1"/>
    <w:rsid w:val="00824EFD"/>
    <w:rsid w:val="00825008"/>
    <w:rsid w:val="00825079"/>
    <w:rsid w:val="00825404"/>
    <w:rsid w:val="0082592A"/>
    <w:rsid w:val="00825A7E"/>
    <w:rsid w:val="008261F5"/>
    <w:rsid w:val="0082642E"/>
    <w:rsid w:val="00826485"/>
    <w:rsid w:val="00827142"/>
    <w:rsid w:val="008271C1"/>
    <w:rsid w:val="00827406"/>
    <w:rsid w:val="0082774C"/>
    <w:rsid w:val="008277BB"/>
    <w:rsid w:val="0082781B"/>
    <w:rsid w:val="00827B52"/>
    <w:rsid w:val="00827D3B"/>
    <w:rsid w:val="00827F7F"/>
    <w:rsid w:val="00830133"/>
    <w:rsid w:val="0083035E"/>
    <w:rsid w:val="00830390"/>
    <w:rsid w:val="00830444"/>
    <w:rsid w:val="008308B7"/>
    <w:rsid w:val="00830B3C"/>
    <w:rsid w:val="00830CA6"/>
    <w:rsid w:val="00830D72"/>
    <w:rsid w:val="00831407"/>
    <w:rsid w:val="00831962"/>
    <w:rsid w:val="00831B8D"/>
    <w:rsid w:val="00831C02"/>
    <w:rsid w:val="00831E88"/>
    <w:rsid w:val="00831F53"/>
    <w:rsid w:val="00832111"/>
    <w:rsid w:val="0083213B"/>
    <w:rsid w:val="008321E4"/>
    <w:rsid w:val="00832601"/>
    <w:rsid w:val="00832A6A"/>
    <w:rsid w:val="00832EE4"/>
    <w:rsid w:val="00832F84"/>
    <w:rsid w:val="008333D3"/>
    <w:rsid w:val="008334C5"/>
    <w:rsid w:val="008334F2"/>
    <w:rsid w:val="00833565"/>
    <w:rsid w:val="008337CE"/>
    <w:rsid w:val="00833BCE"/>
    <w:rsid w:val="00833D83"/>
    <w:rsid w:val="00833F69"/>
    <w:rsid w:val="00833FB9"/>
    <w:rsid w:val="00833FFC"/>
    <w:rsid w:val="008340B5"/>
    <w:rsid w:val="00834392"/>
    <w:rsid w:val="0083458B"/>
    <w:rsid w:val="008345F0"/>
    <w:rsid w:val="0083474D"/>
    <w:rsid w:val="00834917"/>
    <w:rsid w:val="00834AA1"/>
    <w:rsid w:val="00834ACB"/>
    <w:rsid w:val="00834BBD"/>
    <w:rsid w:val="00834C87"/>
    <w:rsid w:val="00834CBA"/>
    <w:rsid w:val="00834E83"/>
    <w:rsid w:val="00834F7A"/>
    <w:rsid w:val="00834F8A"/>
    <w:rsid w:val="00835023"/>
    <w:rsid w:val="00835469"/>
    <w:rsid w:val="00835833"/>
    <w:rsid w:val="00835B69"/>
    <w:rsid w:val="00835D4E"/>
    <w:rsid w:val="0083606F"/>
    <w:rsid w:val="008360FD"/>
    <w:rsid w:val="0083615B"/>
    <w:rsid w:val="0083638A"/>
    <w:rsid w:val="00836454"/>
    <w:rsid w:val="00836807"/>
    <w:rsid w:val="00836883"/>
    <w:rsid w:val="00836AB7"/>
    <w:rsid w:val="00836ABF"/>
    <w:rsid w:val="00836CB6"/>
    <w:rsid w:val="0083700B"/>
    <w:rsid w:val="0083711A"/>
    <w:rsid w:val="0083727C"/>
    <w:rsid w:val="008372E3"/>
    <w:rsid w:val="008373D5"/>
    <w:rsid w:val="00837725"/>
    <w:rsid w:val="0083781F"/>
    <w:rsid w:val="0083790D"/>
    <w:rsid w:val="00837B8D"/>
    <w:rsid w:val="00837CF0"/>
    <w:rsid w:val="00837DD9"/>
    <w:rsid w:val="00840067"/>
    <w:rsid w:val="00840219"/>
    <w:rsid w:val="0084031D"/>
    <w:rsid w:val="0084069F"/>
    <w:rsid w:val="0084091F"/>
    <w:rsid w:val="00840B33"/>
    <w:rsid w:val="00840F99"/>
    <w:rsid w:val="0084101D"/>
    <w:rsid w:val="008411AD"/>
    <w:rsid w:val="00841491"/>
    <w:rsid w:val="008414A4"/>
    <w:rsid w:val="008416B1"/>
    <w:rsid w:val="00841725"/>
    <w:rsid w:val="00841732"/>
    <w:rsid w:val="0084177B"/>
    <w:rsid w:val="00841879"/>
    <w:rsid w:val="00841C59"/>
    <w:rsid w:val="00841D1A"/>
    <w:rsid w:val="00841ECD"/>
    <w:rsid w:val="00841FF2"/>
    <w:rsid w:val="0084212F"/>
    <w:rsid w:val="0084219C"/>
    <w:rsid w:val="00842577"/>
    <w:rsid w:val="0084284B"/>
    <w:rsid w:val="0084284E"/>
    <w:rsid w:val="00842914"/>
    <w:rsid w:val="008429F4"/>
    <w:rsid w:val="00842A19"/>
    <w:rsid w:val="00842B9B"/>
    <w:rsid w:val="00842BDA"/>
    <w:rsid w:val="00842C60"/>
    <w:rsid w:val="00842CD3"/>
    <w:rsid w:val="00842EE4"/>
    <w:rsid w:val="0084332D"/>
    <w:rsid w:val="00843581"/>
    <w:rsid w:val="0084382A"/>
    <w:rsid w:val="0084398E"/>
    <w:rsid w:val="00843BDB"/>
    <w:rsid w:val="00843CBD"/>
    <w:rsid w:val="00843EC0"/>
    <w:rsid w:val="00844050"/>
    <w:rsid w:val="0084408B"/>
    <w:rsid w:val="008443EE"/>
    <w:rsid w:val="00844681"/>
    <w:rsid w:val="008446AD"/>
    <w:rsid w:val="008448B4"/>
    <w:rsid w:val="00844962"/>
    <w:rsid w:val="00844C9B"/>
    <w:rsid w:val="0084509C"/>
    <w:rsid w:val="00845310"/>
    <w:rsid w:val="0084532D"/>
    <w:rsid w:val="00845514"/>
    <w:rsid w:val="0084563E"/>
    <w:rsid w:val="00845782"/>
    <w:rsid w:val="00845A31"/>
    <w:rsid w:val="00845CE3"/>
    <w:rsid w:val="00845E24"/>
    <w:rsid w:val="0084606B"/>
    <w:rsid w:val="0084607B"/>
    <w:rsid w:val="008460F3"/>
    <w:rsid w:val="00846382"/>
    <w:rsid w:val="00846405"/>
    <w:rsid w:val="008466FF"/>
    <w:rsid w:val="00846751"/>
    <w:rsid w:val="00846A3E"/>
    <w:rsid w:val="00846D96"/>
    <w:rsid w:val="008472C3"/>
    <w:rsid w:val="008473CA"/>
    <w:rsid w:val="008478E0"/>
    <w:rsid w:val="00847AEB"/>
    <w:rsid w:val="00847DE4"/>
    <w:rsid w:val="00847E3D"/>
    <w:rsid w:val="00847EB7"/>
    <w:rsid w:val="00847F9A"/>
    <w:rsid w:val="00850088"/>
    <w:rsid w:val="008500D4"/>
    <w:rsid w:val="0085022A"/>
    <w:rsid w:val="00850388"/>
    <w:rsid w:val="008503E2"/>
    <w:rsid w:val="008505CB"/>
    <w:rsid w:val="008506AE"/>
    <w:rsid w:val="00850799"/>
    <w:rsid w:val="0085089D"/>
    <w:rsid w:val="00850974"/>
    <w:rsid w:val="00850BE5"/>
    <w:rsid w:val="00850C63"/>
    <w:rsid w:val="00850C77"/>
    <w:rsid w:val="00850CA0"/>
    <w:rsid w:val="00850E6D"/>
    <w:rsid w:val="00850EC5"/>
    <w:rsid w:val="008511C2"/>
    <w:rsid w:val="008513B7"/>
    <w:rsid w:val="0085147A"/>
    <w:rsid w:val="008515AE"/>
    <w:rsid w:val="00851BD0"/>
    <w:rsid w:val="00851C48"/>
    <w:rsid w:val="008520B9"/>
    <w:rsid w:val="008520DB"/>
    <w:rsid w:val="00852153"/>
    <w:rsid w:val="008521C0"/>
    <w:rsid w:val="008521C9"/>
    <w:rsid w:val="00852220"/>
    <w:rsid w:val="008522A1"/>
    <w:rsid w:val="00852404"/>
    <w:rsid w:val="008527C3"/>
    <w:rsid w:val="00852957"/>
    <w:rsid w:val="00852A04"/>
    <w:rsid w:val="00852D54"/>
    <w:rsid w:val="00852E88"/>
    <w:rsid w:val="00852F72"/>
    <w:rsid w:val="008530EC"/>
    <w:rsid w:val="0085342F"/>
    <w:rsid w:val="00853C61"/>
    <w:rsid w:val="00853D9E"/>
    <w:rsid w:val="008545AA"/>
    <w:rsid w:val="00854708"/>
    <w:rsid w:val="008548D7"/>
    <w:rsid w:val="00854A48"/>
    <w:rsid w:val="00854E5F"/>
    <w:rsid w:val="0085504A"/>
    <w:rsid w:val="008554BD"/>
    <w:rsid w:val="008556EF"/>
    <w:rsid w:val="008559CE"/>
    <w:rsid w:val="00855B3F"/>
    <w:rsid w:val="00855C4F"/>
    <w:rsid w:val="00855DBF"/>
    <w:rsid w:val="008560FB"/>
    <w:rsid w:val="008562EF"/>
    <w:rsid w:val="00856337"/>
    <w:rsid w:val="00856355"/>
    <w:rsid w:val="008564F0"/>
    <w:rsid w:val="00856544"/>
    <w:rsid w:val="00856957"/>
    <w:rsid w:val="00856AD9"/>
    <w:rsid w:val="00856C35"/>
    <w:rsid w:val="00856E93"/>
    <w:rsid w:val="00856FB4"/>
    <w:rsid w:val="00857004"/>
    <w:rsid w:val="00857062"/>
    <w:rsid w:val="00857192"/>
    <w:rsid w:val="008571E1"/>
    <w:rsid w:val="00857512"/>
    <w:rsid w:val="0085769E"/>
    <w:rsid w:val="00857723"/>
    <w:rsid w:val="00857800"/>
    <w:rsid w:val="00857827"/>
    <w:rsid w:val="008579D8"/>
    <w:rsid w:val="00857AD8"/>
    <w:rsid w:val="00857BEE"/>
    <w:rsid w:val="00857CA5"/>
    <w:rsid w:val="00857D05"/>
    <w:rsid w:val="00857E9B"/>
    <w:rsid w:val="008602F1"/>
    <w:rsid w:val="00860F63"/>
    <w:rsid w:val="0086117A"/>
    <w:rsid w:val="008611C0"/>
    <w:rsid w:val="0086131B"/>
    <w:rsid w:val="0086157B"/>
    <w:rsid w:val="00861874"/>
    <w:rsid w:val="00861875"/>
    <w:rsid w:val="00861B8D"/>
    <w:rsid w:val="00861C4B"/>
    <w:rsid w:val="00861D08"/>
    <w:rsid w:val="00861D13"/>
    <w:rsid w:val="00861D66"/>
    <w:rsid w:val="00861FAD"/>
    <w:rsid w:val="0086232C"/>
    <w:rsid w:val="00862349"/>
    <w:rsid w:val="008623A2"/>
    <w:rsid w:val="00862746"/>
    <w:rsid w:val="0086280C"/>
    <w:rsid w:val="008628FE"/>
    <w:rsid w:val="00862B8E"/>
    <w:rsid w:val="00862CB3"/>
    <w:rsid w:val="00862DB0"/>
    <w:rsid w:val="00862DB1"/>
    <w:rsid w:val="00862E94"/>
    <w:rsid w:val="00862F3A"/>
    <w:rsid w:val="00863126"/>
    <w:rsid w:val="008631EF"/>
    <w:rsid w:val="008634DE"/>
    <w:rsid w:val="008635B9"/>
    <w:rsid w:val="008636C1"/>
    <w:rsid w:val="008636C6"/>
    <w:rsid w:val="008639F9"/>
    <w:rsid w:val="00863B4A"/>
    <w:rsid w:val="00864008"/>
    <w:rsid w:val="00864295"/>
    <w:rsid w:val="008642B7"/>
    <w:rsid w:val="008643C0"/>
    <w:rsid w:val="008644A7"/>
    <w:rsid w:val="00864875"/>
    <w:rsid w:val="00864B49"/>
    <w:rsid w:val="00864D43"/>
    <w:rsid w:val="008656F0"/>
    <w:rsid w:val="008658D7"/>
    <w:rsid w:val="00865B68"/>
    <w:rsid w:val="00865DED"/>
    <w:rsid w:val="00865EDE"/>
    <w:rsid w:val="00865F08"/>
    <w:rsid w:val="00866102"/>
    <w:rsid w:val="008666F9"/>
    <w:rsid w:val="0086710B"/>
    <w:rsid w:val="00867866"/>
    <w:rsid w:val="00867B51"/>
    <w:rsid w:val="00870367"/>
    <w:rsid w:val="00870479"/>
    <w:rsid w:val="00870667"/>
    <w:rsid w:val="00870694"/>
    <w:rsid w:val="0087076E"/>
    <w:rsid w:val="00870876"/>
    <w:rsid w:val="00870A76"/>
    <w:rsid w:val="00870BC6"/>
    <w:rsid w:val="00870C46"/>
    <w:rsid w:val="00870C62"/>
    <w:rsid w:val="00870EBB"/>
    <w:rsid w:val="0087102E"/>
    <w:rsid w:val="0087108D"/>
    <w:rsid w:val="0087136C"/>
    <w:rsid w:val="00871888"/>
    <w:rsid w:val="00871B74"/>
    <w:rsid w:val="00871C94"/>
    <w:rsid w:val="00871D9F"/>
    <w:rsid w:val="00871F75"/>
    <w:rsid w:val="0087201B"/>
    <w:rsid w:val="008721BB"/>
    <w:rsid w:val="0087234B"/>
    <w:rsid w:val="00872623"/>
    <w:rsid w:val="0087279C"/>
    <w:rsid w:val="008727BF"/>
    <w:rsid w:val="00872823"/>
    <w:rsid w:val="00872938"/>
    <w:rsid w:val="00872B34"/>
    <w:rsid w:val="00872C95"/>
    <w:rsid w:val="00872F3C"/>
    <w:rsid w:val="0087317F"/>
    <w:rsid w:val="008731A8"/>
    <w:rsid w:val="008733A0"/>
    <w:rsid w:val="008739E4"/>
    <w:rsid w:val="00873AAA"/>
    <w:rsid w:val="00873B8B"/>
    <w:rsid w:val="00873BB5"/>
    <w:rsid w:val="00873CCD"/>
    <w:rsid w:val="008742DD"/>
    <w:rsid w:val="008742E6"/>
    <w:rsid w:val="008743AF"/>
    <w:rsid w:val="008743D2"/>
    <w:rsid w:val="0087455E"/>
    <w:rsid w:val="0087499E"/>
    <w:rsid w:val="00874D7C"/>
    <w:rsid w:val="00874E05"/>
    <w:rsid w:val="00874E74"/>
    <w:rsid w:val="00874E97"/>
    <w:rsid w:val="00874F74"/>
    <w:rsid w:val="00874FA4"/>
    <w:rsid w:val="0087521B"/>
    <w:rsid w:val="008755DE"/>
    <w:rsid w:val="008755EB"/>
    <w:rsid w:val="008757D3"/>
    <w:rsid w:val="00875D46"/>
    <w:rsid w:val="00875F03"/>
    <w:rsid w:val="00875FFA"/>
    <w:rsid w:val="00876010"/>
    <w:rsid w:val="0087626F"/>
    <w:rsid w:val="00876692"/>
    <w:rsid w:val="008766DC"/>
    <w:rsid w:val="00876ACA"/>
    <w:rsid w:val="00876C20"/>
    <w:rsid w:val="00876E2E"/>
    <w:rsid w:val="008775AA"/>
    <w:rsid w:val="00877722"/>
    <w:rsid w:val="008777A1"/>
    <w:rsid w:val="008779BD"/>
    <w:rsid w:val="00877B21"/>
    <w:rsid w:val="00877F18"/>
    <w:rsid w:val="0088061E"/>
    <w:rsid w:val="00880A9F"/>
    <w:rsid w:val="00880BA3"/>
    <w:rsid w:val="00880BEF"/>
    <w:rsid w:val="00880C7C"/>
    <w:rsid w:val="0088182E"/>
    <w:rsid w:val="0088185B"/>
    <w:rsid w:val="008818D3"/>
    <w:rsid w:val="00881C47"/>
    <w:rsid w:val="00881C77"/>
    <w:rsid w:val="00881E4A"/>
    <w:rsid w:val="00881F48"/>
    <w:rsid w:val="0088208C"/>
    <w:rsid w:val="0088244D"/>
    <w:rsid w:val="0088274F"/>
    <w:rsid w:val="008827E8"/>
    <w:rsid w:val="00882C72"/>
    <w:rsid w:val="00882D70"/>
    <w:rsid w:val="00882E8B"/>
    <w:rsid w:val="00882E97"/>
    <w:rsid w:val="0088302E"/>
    <w:rsid w:val="008834C1"/>
    <w:rsid w:val="0088354C"/>
    <w:rsid w:val="00883583"/>
    <w:rsid w:val="008837FE"/>
    <w:rsid w:val="00883965"/>
    <w:rsid w:val="008839B4"/>
    <w:rsid w:val="008839E8"/>
    <w:rsid w:val="00883F9C"/>
    <w:rsid w:val="00884138"/>
    <w:rsid w:val="008841AC"/>
    <w:rsid w:val="008848D7"/>
    <w:rsid w:val="00884B55"/>
    <w:rsid w:val="00884B88"/>
    <w:rsid w:val="00884BF2"/>
    <w:rsid w:val="00884D2B"/>
    <w:rsid w:val="00885318"/>
    <w:rsid w:val="008853A9"/>
    <w:rsid w:val="008853AE"/>
    <w:rsid w:val="00885454"/>
    <w:rsid w:val="00885500"/>
    <w:rsid w:val="008855E5"/>
    <w:rsid w:val="008856EC"/>
    <w:rsid w:val="00885846"/>
    <w:rsid w:val="00885867"/>
    <w:rsid w:val="00885892"/>
    <w:rsid w:val="00885901"/>
    <w:rsid w:val="00885B4E"/>
    <w:rsid w:val="00885BD8"/>
    <w:rsid w:val="00885DBD"/>
    <w:rsid w:val="00885E3E"/>
    <w:rsid w:val="00885ECD"/>
    <w:rsid w:val="00885F4C"/>
    <w:rsid w:val="00885FDB"/>
    <w:rsid w:val="008862B1"/>
    <w:rsid w:val="0088634C"/>
    <w:rsid w:val="00886525"/>
    <w:rsid w:val="00886C67"/>
    <w:rsid w:val="00886E9A"/>
    <w:rsid w:val="00886EB9"/>
    <w:rsid w:val="00887095"/>
    <w:rsid w:val="008870FC"/>
    <w:rsid w:val="00887135"/>
    <w:rsid w:val="008871C5"/>
    <w:rsid w:val="008873CB"/>
    <w:rsid w:val="0088757C"/>
    <w:rsid w:val="00887983"/>
    <w:rsid w:val="00887AF9"/>
    <w:rsid w:val="00887D2D"/>
    <w:rsid w:val="00887F5C"/>
    <w:rsid w:val="00890083"/>
    <w:rsid w:val="00890238"/>
    <w:rsid w:val="00890321"/>
    <w:rsid w:val="008903B5"/>
    <w:rsid w:val="008903D7"/>
    <w:rsid w:val="00890448"/>
    <w:rsid w:val="008908E9"/>
    <w:rsid w:val="00890965"/>
    <w:rsid w:val="00890A56"/>
    <w:rsid w:val="00890C64"/>
    <w:rsid w:val="00890CEA"/>
    <w:rsid w:val="00890DFE"/>
    <w:rsid w:val="0089104D"/>
    <w:rsid w:val="00891204"/>
    <w:rsid w:val="0089193A"/>
    <w:rsid w:val="008919E2"/>
    <w:rsid w:val="00891B68"/>
    <w:rsid w:val="00891BCF"/>
    <w:rsid w:val="00891CC6"/>
    <w:rsid w:val="0089215F"/>
    <w:rsid w:val="00892390"/>
    <w:rsid w:val="008926CC"/>
    <w:rsid w:val="00892AEE"/>
    <w:rsid w:val="00893355"/>
    <w:rsid w:val="00893504"/>
    <w:rsid w:val="008935FE"/>
    <w:rsid w:val="00893681"/>
    <w:rsid w:val="008936DA"/>
    <w:rsid w:val="00893877"/>
    <w:rsid w:val="00893A1E"/>
    <w:rsid w:val="00893C86"/>
    <w:rsid w:val="00893D7E"/>
    <w:rsid w:val="00893D83"/>
    <w:rsid w:val="00893DB5"/>
    <w:rsid w:val="00894370"/>
    <w:rsid w:val="0089462D"/>
    <w:rsid w:val="0089465B"/>
    <w:rsid w:val="00894791"/>
    <w:rsid w:val="00894C12"/>
    <w:rsid w:val="00894EF1"/>
    <w:rsid w:val="0089548E"/>
    <w:rsid w:val="008957D7"/>
    <w:rsid w:val="008959F9"/>
    <w:rsid w:val="00895A69"/>
    <w:rsid w:val="00895F4B"/>
    <w:rsid w:val="0089641E"/>
    <w:rsid w:val="008964D6"/>
    <w:rsid w:val="008965BE"/>
    <w:rsid w:val="008965CD"/>
    <w:rsid w:val="00896C1E"/>
    <w:rsid w:val="00897020"/>
    <w:rsid w:val="0089703F"/>
    <w:rsid w:val="0089713C"/>
    <w:rsid w:val="00897275"/>
    <w:rsid w:val="008974A9"/>
    <w:rsid w:val="0089770F"/>
    <w:rsid w:val="00897922"/>
    <w:rsid w:val="008979E8"/>
    <w:rsid w:val="00897B0B"/>
    <w:rsid w:val="00897D60"/>
    <w:rsid w:val="00897DFC"/>
    <w:rsid w:val="00897FBD"/>
    <w:rsid w:val="008A008F"/>
    <w:rsid w:val="008A03AB"/>
    <w:rsid w:val="008A048B"/>
    <w:rsid w:val="008A0654"/>
    <w:rsid w:val="008A07D8"/>
    <w:rsid w:val="008A0967"/>
    <w:rsid w:val="008A0B11"/>
    <w:rsid w:val="008A0CE5"/>
    <w:rsid w:val="008A0F48"/>
    <w:rsid w:val="008A143B"/>
    <w:rsid w:val="008A16DD"/>
    <w:rsid w:val="008A1B31"/>
    <w:rsid w:val="008A1C76"/>
    <w:rsid w:val="008A1D79"/>
    <w:rsid w:val="008A1DFC"/>
    <w:rsid w:val="008A1E2C"/>
    <w:rsid w:val="008A1FA5"/>
    <w:rsid w:val="008A217B"/>
    <w:rsid w:val="008A21B4"/>
    <w:rsid w:val="008A23DA"/>
    <w:rsid w:val="008A251F"/>
    <w:rsid w:val="008A2AB1"/>
    <w:rsid w:val="008A2ADE"/>
    <w:rsid w:val="008A2B3C"/>
    <w:rsid w:val="008A3216"/>
    <w:rsid w:val="008A32C0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74"/>
    <w:rsid w:val="008A3FF7"/>
    <w:rsid w:val="008A409D"/>
    <w:rsid w:val="008A4192"/>
    <w:rsid w:val="008A43A7"/>
    <w:rsid w:val="008A45AA"/>
    <w:rsid w:val="008A45C7"/>
    <w:rsid w:val="008A45FB"/>
    <w:rsid w:val="008A46D9"/>
    <w:rsid w:val="008A4756"/>
    <w:rsid w:val="008A47C8"/>
    <w:rsid w:val="008A4B59"/>
    <w:rsid w:val="008A4C16"/>
    <w:rsid w:val="008A4F36"/>
    <w:rsid w:val="008A519D"/>
    <w:rsid w:val="008A534C"/>
    <w:rsid w:val="008A57FF"/>
    <w:rsid w:val="008A5A75"/>
    <w:rsid w:val="008A5BC4"/>
    <w:rsid w:val="008A5E28"/>
    <w:rsid w:val="008A6056"/>
    <w:rsid w:val="008A60BC"/>
    <w:rsid w:val="008A60DC"/>
    <w:rsid w:val="008A62FD"/>
    <w:rsid w:val="008A637C"/>
    <w:rsid w:val="008A6395"/>
    <w:rsid w:val="008A64CD"/>
    <w:rsid w:val="008A679D"/>
    <w:rsid w:val="008A68DC"/>
    <w:rsid w:val="008A6D84"/>
    <w:rsid w:val="008A6F08"/>
    <w:rsid w:val="008A7011"/>
    <w:rsid w:val="008A7344"/>
    <w:rsid w:val="008A778C"/>
    <w:rsid w:val="008A79E7"/>
    <w:rsid w:val="008A7A54"/>
    <w:rsid w:val="008A7A63"/>
    <w:rsid w:val="008A7A91"/>
    <w:rsid w:val="008A7F8C"/>
    <w:rsid w:val="008A7FEB"/>
    <w:rsid w:val="008B031A"/>
    <w:rsid w:val="008B0385"/>
    <w:rsid w:val="008B06C6"/>
    <w:rsid w:val="008B09E0"/>
    <w:rsid w:val="008B0ADA"/>
    <w:rsid w:val="008B0FD6"/>
    <w:rsid w:val="008B13EB"/>
    <w:rsid w:val="008B1442"/>
    <w:rsid w:val="008B1533"/>
    <w:rsid w:val="008B16A8"/>
    <w:rsid w:val="008B1792"/>
    <w:rsid w:val="008B188F"/>
    <w:rsid w:val="008B18E6"/>
    <w:rsid w:val="008B2052"/>
    <w:rsid w:val="008B21F5"/>
    <w:rsid w:val="008B24BD"/>
    <w:rsid w:val="008B260C"/>
    <w:rsid w:val="008B273B"/>
    <w:rsid w:val="008B27C1"/>
    <w:rsid w:val="008B27D9"/>
    <w:rsid w:val="008B2DE3"/>
    <w:rsid w:val="008B2DFA"/>
    <w:rsid w:val="008B3159"/>
    <w:rsid w:val="008B31E3"/>
    <w:rsid w:val="008B3341"/>
    <w:rsid w:val="008B351E"/>
    <w:rsid w:val="008B362E"/>
    <w:rsid w:val="008B3D2A"/>
    <w:rsid w:val="008B3D7F"/>
    <w:rsid w:val="008B3DB7"/>
    <w:rsid w:val="008B4184"/>
    <w:rsid w:val="008B43F6"/>
    <w:rsid w:val="008B4406"/>
    <w:rsid w:val="008B4419"/>
    <w:rsid w:val="008B4450"/>
    <w:rsid w:val="008B44E2"/>
    <w:rsid w:val="008B4506"/>
    <w:rsid w:val="008B46AD"/>
    <w:rsid w:val="008B47C1"/>
    <w:rsid w:val="008B48D2"/>
    <w:rsid w:val="008B498F"/>
    <w:rsid w:val="008B49D0"/>
    <w:rsid w:val="008B4A6F"/>
    <w:rsid w:val="008B4D4B"/>
    <w:rsid w:val="008B4E91"/>
    <w:rsid w:val="008B4EEB"/>
    <w:rsid w:val="008B5274"/>
    <w:rsid w:val="008B5356"/>
    <w:rsid w:val="008B553E"/>
    <w:rsid w:val="008B5548"/>
    <w:rsid w:val="008B5716"/>
    <w:rsid w:val="008B5A1A"/>
    <w:rsid w:val="008B5B31"/>
    <w:rsid w:val="008B5C4D"/>
    <w:rsid w:val="008B5D04"/>
    <w:rsid w:val="008B63F9"/>
    <w:rsid w:val="008B663F"/>
    <w:rsid w:val="008B68A4"/>
    <w:rsid w:val="008B6A5C"/>
    <w:rsid w:val="008B6B41"/>
    <w:rsid w:val="008B6C2B"/>
    <w:rsid w:val="008B75E0"/>
    <w:rsid w:val="008B7645"/>
    <w:rsid w:val="008B796C"/>
    <w:rsid w:val="008B7A70"/>
    <w:rsid w:val="008B7C0C"/>
    <w:rsid w:val="008B7DB8"/>
    <w:rsid w:val="008B7FF6"/>
    <w:rsid w:val="008C008D"/>
    <w:rsid w:val="008C0254"/>
    <w:rsid w:val="008C02E6"/>
    <w:rsid w:val="008C03B3"/>
    <w:rsid w:val="008C0761"/>
    <w:rsid w:val="008C087E"/>
    <w:rsid w:val="008C0883"/>
    <w:rsid w:val="008C0A25"/>
    <w:rsid w:val="008C0B13"/>
    <w:rsid w:val="008C0C15"/>
    <w:rsid w:val="008C0CA8"/>
    <w:rsid w:val="008C0F52"/>
    <w:rsid w:val="008C107E"/>
    <w:rsid w:val="008C10BE"/>
    <w:rsid w:val="008C14C3"/>
    <w:rsid w:val="008C1555"/>
    <w:rsid w:val="008C1575"/>
    <w:rsid w:val="008C1DE6"/>
    <w:rsid w:val="008C1E80"/>
    <w:rsid w:val="008C1F56"/>
    <w:rsid w:val="008C2000"/>
    <w:rsid w:val="008C20A2"/>
    <w:rsid w:val="008C2121"/>
    <w:rsid w:val="008C21E6"/>
    <w:rsid w:val="008C222C"/>
    <w:rsid w:val="008C2239"/>
    <w:rsid w:val="008C24D9"/>
    <w:rsid w:val="008C24F7"/>
    <w:rsid w:val="008C262B"/>
    <w:rsid w:val="008C29DB"/>
    <w:rsid w:val="008C2BF2"/>
    <w:rsid w:val="008C2CB3"/>
    <w:rsid w:val="008C2D3F"/>
    <w:rsid w:val="008C2D4B"/>
    <w:rsid w:val="008C3187"/>
    <w:rsid w:val="008C32CA"/>
    <w:rsid w:val="008C3541"/>
    <w:rsid w:val="008C3C17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693"/>
    <w:rsid w:val="008C49BA"/>
    <w:rsid w:val="008C4AD9"/>
    <w:rsid w:val="008C4B91"/>
    <w:rsid w:val="008C4E30"/>
    <w:rsid w:val="008C5266"/>
    <w:rsid w:val="008C52AF"/>
    <w:rsid w:val="008C5717"/>
    <w:rsid w:val="008C5811"/>
    <w:rsid w:val="008C5A07"/>
    <w:rsid w:val="008C5A56"/>
    <w:rsid w:val="008C5A8C"/>
    <w:rsid w:val="008C5E6B"/>
    <w:rsid w:val="008C6041"/>
    <w:rsid w:val="008C6264"/>
    <w:rsid w:val="008C65CB"/>
    <w:rsid w:val="008C664F"/>
    <w:rsid w:val="008C692C"/>
    <w:rsid w:val="008C6C50"/>
    <w:rsid w:val="008C6DF7"/>
    <w:rsid w:val="008C70FD"/>
    <w:rsid w:val="008C7115"/>
    <w:rsid w:val="008C718C"/>
    <w:rsid w:val="008C728B"/>
    <w:rsid w:val="008C7418"/>
    <w:rsid w:val="008C7B3B"/>
    <w:rsid w:val="008C7BD1"/>
    <w:rsid w:val="008C7D51"/>
    <w:rsid w:val="008D01AD"/>
    <w:rsid w:val="008D040C"/>
    <w:rsid w:val="008D04A0"/>
    <w:rsid w:val="008D0C4F"/>
    <w:rsid w:val="008D0D6B"/>
    <w:rsid w:val="008D0F23"/>
    <w:rsid w:val="008D0F61"/>
    <w:rsid w:val="008D1111"/>
    <w:rsid w:val="008D1398"/>
    <w:rsid w:val="008D16D4"/>
    <w:rsid w:val="008D17A1"/>
    <w:rsid w:val="008D18EE"/>
    <w:rsid w:val="008D1C6D"/>
    <w:rsid w:val="008D1DD2"/>
    <w:rsid w:val="008D1FC8"/>
    <w:rsid w:val="008D21C3"/>
    <w:rsid w:val="008D2316"/>
    <w:rsid w:val="008D2317"/>
    <w:rsid w:val="008D24F9"/>
    <w:rsid w:val="008D2574"/>
    <w:rsid w:val="008D25CC"/>
    <w:rsid w:val="008D2736"/>
    <w:rsid w:val="008D27C6"/>
    <w:rsid w:val="008D2851"/>
    <w:rsid w:val="008D2A16"/>
    <w:rsid w:val="008D2E9D"/>
    <w:rsid w:val="008D2F34"/>
    <w:rsid w:val="008D2F5F"/>
    <w:rsid w:val="008D2F9A"/>
    <w:rsid w:val="008D3154"/>
    <w:rsid w:val="008D32F1"/>
    <w:rsid w:val="008D33E2"/>
    <w:rsid w:val="008D3454"/>
    <w:rsid w:val="008D3563"/>
    <w:rsid w:val="008D37D5"/>
    <w:rsid w:val="008D3ABC"/>
    <w:rsid w:val="008D3D2A"/>
    <w:rsid w:val="008D3E87"/>
    <w:rsid w:val="008D40FB"/>
    <w:rsid w:val="008D4175"/>
    <w:rsid w:val="008D42B6"/>
    <w:rsid w:val="008D42E3"/>
    <w:rsid w:val="008D43AF"/>
    <w:rsid w:val="008D4615"/>
    <w:rsid w:val="008D490B"/>
    <w:rsid w:val="008D496A"/>
    <w:rsid w:val="008D4BCA"/>
    <w:rsid w:val="008D4CE7"/>
    <w:rsid w:val="008D4D5D"/>
    <w:rsid w:val="008D4FE1"/>
    <w:rsid w:val="008D5092"/>
    <w:rsid w:val="008D51A1"/>
    <w:rsid w:val="008D541C"/>
    <w:rsid w:val="008D55A2"/>
    <w:rsid w:val="008D55D4"/>
    <w:rsid w:val="008D5605"/>
    <w:rsid w:val="008D5610"/>
    <w:rsid w:val="008D5664"/>
    <w:rsid w:val="008D577B"/>
    <w:rsid w:val="008D5994"/>
    <w:rsid w:val="008D5BDB"/>
    <w:rsid w:val="008D5C36"/>
    <w:rsid w:val="008D5DFE"/>
    <w:rsid w:val="008D5EFF"/>
    <w:rsid w:val="008D67F2"/>
    <w:rsid w:val="008D6A2C"/>
    <w:rsid w:val="008D6D71"/>
    <w:rsid w:val="008D6F4E"/>
    <w:rsid w:val="008D6F96"/>
    <w:rsid w:val="008D6FB4"/>
    <w:rsid w:val="008D7075"/>
    <w:rsid w:val="008D72ED"/>
    <w:rsid w:val="008D73BE"/>
    <w:rsid w:val="008D766E"/>
    <w:rsid w:val="008D7828"/>
    <w:rsid w:val="008D7B2F"/>
    <w:rsid w:val="008D7B43"/>
    <w:rsid w:val="008D7D8E"/>
    <w:rsid w:val="008D7E7D"/>
    <w:rsid w:val="008D7F01"/>
    <w:rsid w:val="008E0353"/>
    <w:rsid w:val="008E084C"/>
    <w:rsid w:val="008E08B6"/>
    <w:rsid w:val="008E08F1"/>
    <w:rsid w:val="008E0994"/>
    <w:rsid w:val="008E0D57"/>
    <w:rsid w:val="008E122C"/>
    <w:rsid w:val="008E197C"/>
    <w:rsid w:val="008E1A59"/>
    <w:rsid w:val="008E1C6A"/>
    <w:rsid w:val="008E1D05"/>
    <w:rsid w:val="008E1D84"/>
    <w:rsid w:val="008E1DCE"/>
    <w:rsid w:val="008E1EAC"/>
    <w:rsid w:val="008E205E"/>
    <w:rsid w:val="008E25D1"/>
    <w:rsid w:val="008E26F0"/>
    <w:rsid w:val="008E2C1D"/>
    <w:rsid w:val="008E2E06"/>
    <w:rsid w:val="008E2F4E"/>
    <w:rsid w:val="008E32FE"/>
    <w:rsid w:val="008E34DB"/>
    <w:rsid w:val="008E36F4"/>
    <w:rsid w:val="008E377C"/>
    <w:rsid w:val="008E3E33"/>
    <w:rsid w:val="008E3FB0"/>
    <w:rsid w:val="008E4035"/>
    <w:rsid w:val="008E420D"/>
    <w:rsid w:val="008E434F"/>
    <w:rsid w:val="008E4BEE"/>
    <w:rsid w:val="008E5008"/>
    <w:rsid w:val="008E5076"/>
    <w:rsid w:val="008E5157"/>
    <w:rsid w:val="008E5AD4"/>
    <w:rsid w:val="008E5AFF"/>
    <w:rsid w:val="008E5D11"/>
    <w:rsid w:val="008E5DB9"/>
    <w:rsid w:val="008E62D1"/>
    <w:rsid w:val="008E6379"/>
    <w:rsid w:val="008E6A29"/>
    <w:rsid w:val="008E6F08"/>
    <w:rsid w:val="008E7086"/>
    <w:rsid w:val="008E72D4"/>
    <w:rsid w:val="008E73B3"/>
    <w:rsid w:val="008E79DE"/>
    <w:rsid w:val="008E7EE2"/>
    <w:rsid w:val="008E7F32"/>
    <w:rsid w:val="008F014D"/>
    <w:rsid w:val="008F07C0"/>
    <w:rsid w:val="008F0A79"/>
    <w:rsid w:val="008F0D22"/>
    <w:rsid w:val="008F0FC3"/>
    <w:rsid w:val="008F109E"/>
    <w:rsid w:val="008F1180"/>
    <w:rsid w:val="008F11C3"/>
    <w:rsid w:val="008F1736"/>
    <w:rsid w:val="008F1957"/>
    <w:rsid w:val="008F19C1"/>
    <w:rsid w:val="008F19E3"/>
    <w:rsid w:val="008F1AD6"/>
    <w:rsid w:val="008F1EE1"/>
    <w:rsid w:val="008F1FEC"/>
    <w:rsid w:val="008F2642"/>
    <w:rsid w:val="008F2698"/>
    <w:rsid w:val="008F26FC"/>
    <w:rsid w:val="008F281D"/>
    <w:rsid w:val="008F2D56"/>
    <w:rsid w:val="008F2E49"/>
    <w:rsid w:val="008F2F26"/>
    <w:rsid w:val="008F3144"/>
    <w:rsid w:val="008F36A8"/>
    <w:rsid w:val="008F37DA"/>
    <w:rsid w:val="008F37EA"/>
    <w:rsid w:val="008F39E0"/>
    <w:rsid w:val="008F3BE5"/>
    <w:rsid w:val="008F3FB7"/>
    <w:rsid w:val="008F4338"/>
    <w:rsid w:val="008F440B"/>
    <w:rsid w:val="008F4544"/>
    <w:rsid w:val="008F4584"/>
    <w:rsid w:val="008F4C2D"/>
    <w:rsid w:val="008F4DF1"/>
    <w:rsid w:val="008F4F31"/>
    <w:rsid w:val="008F5075"/>
    <w:rsid w:val="008F50EB"/>
    <w:rsid w:val="008F51D4"/>
    <w:rsid w:val="008F5268"/>
    <w:rsid w:val="008F5667"/>
    <w:rsid w:val="008F588F"/>
    <w:rsid w:val="008F599F"/>
    <w:rsid w:val="008F5A12"/>
    <w:rsid w:val="008F5A8E"/>
    <w:rsid w:val="008F5B6F"/>
    <w:rsid w:val="008F5BAA"/>
    <w:rsid w:val="008F5C1D"/>
    <w:rsid w:val="008F5D2E"/>
    <w:rsid w:val="008F61A2"/>
    <w:rsid w:val="008F61C7"/>
    <w:rsid w:val="008F6500"/>
    <w:rsid w:val="008F65C3"/>
    <w:rsid w:val="008F65EC"/>
    <w:rsid w:val="008F683A"/>
    <w:rsid w:val="008F6C8E"/>
    <w:rsid w:val="008F6E20"/>
    <w:rsid w:val="008F6E63"/>
    <w:rsid w:val="008F7588"/>
    <w:rsid w:val="008F770F"/>
    <w:rsid w:val="008F7943"/>
    <w:rsid w:val="008F79C9"/>
    <w:rsid w:val="008F7AD1"/>
    <w:rsid w:val="008F7BD6"/>
    <w:rsid w:val="008F7EBA"/>
    <w:rsid w:val="0090000F"/>
    <w:rsid w:val="009001C2"/>
    <w:rsid w:val="00900AE3"/>
    <w:rsid w:val="00900AE8"/>
    <w:rsid w:val="00900BB9"/>
    <w:rsid w:val="00900BC9"/>
    <w:rsid w:val="00900E5D"/>
    <w:rsid w:val="00900ED8"/>
    <w:rsid w:val="00900F48"/>
    <w:rsid w:val="00901255"/>
    <w:rsid w:val="009012DE"/>
    <w:rsid w:val="00901323"/>
    <w:rsid w:val="009014E3"/>
    <w:rsid w:val="00901574"/>
    <w:rsid w:val="009016CA"/>
    <w:rsid w:val="009018C3"/>
    <w:rsid w:val="00901A27"/>
    <w:rsid w:val="00901F5F"/>
    <w:rsid w:val="00902548"/>
    <w:rsid w:val="009025C6"/>
    <w:rsid w:val="00902873"/>
    <w:rsid w:val="009029CA"/>
    <w:rsid w:val="00902CF3"/>
    <w:rsid w:val="00902D21"/>
    <w:rsid w:val="00902E35"/>
    <w:rsid w:val="009030F7"/>
    <w:rsid w:val="009032CE"/>
    <w:rsid w:val="00903547"/>
    <w:rsid w:val="00903589"/>
    <w:rsid w:val="009035D0"/>
    <w:rsid w:val="009036C7"/>
    <w:rsid w:val="009036D1"/>
    <w:rsid w:val="00903922"/>
    <w:rsid w:val="00903A83"/>
    <w:rsid w:val="00903D86"/>
    <w:rsid w:val="00904027"/>
    <w:rsid w:val="009041C2"/>
    <w:rsid w:val="00904277"/>
    <w:rsid w:val="009042A7"/>
    <w:rsid w:val="009042AF"/>
    <w:rsid w:val="009045AF"/>
    <w:rsid w:val="00904C08"/>
    <w:rsid w:val="00904F51"/>
    <w:rsid w:val="00905307"/>
    <w:rsid w:val="009056C1"/>
    <w:rsid w:val="009058B2"/>
    <w:rsid w:val="009059C5"/>
    <w:rsid w:val="00905B09"/>
    <w:rsid w:val="00905CBB"/>
    <w:rsid w:val="00905CD2"/>
    <w:rsid w:val="00905D5E"/>
    <w:rsid w:val="00905E45"/>
    <w:rsid w:val="009060F8"/>
    <w:rsid w:val="009061A7"/>
    <w:rsid w:val="00906575"/>
    <w:rsid w:val="0090667A"/>
    <w:rsid w:val="00906756"/>
    <w:rsid w:val="009068F3"/>
    <w:rsid w:val="00906A63"/>
    <w:rsid w:val="00907105"/>
    <w:rsid w:val="009075AE"/>
    <w:rsid w:val="009077E8"/>
    <w:rsid w:val="009079BA"/>
    <w:rsid w:val="00907E67"/>
    <w:rsid w:val="00910019"/>
    <w:rsid w:val="009101DF"/>
    <w:rsid w:val="0091046B"/>
    <w:rsid w:val="00910555"/>
    <w:rsid w:val="0091066A"/>
    <w:rsid w:val="00910971"/>
    <w:rsid w:val="00910B59"/>
    <w:rsid w:val="00910E97"/>
    <w:rsid w:val="00910F1F"/>
    <w:rsid w:val="00911357"/>
    <w:rsid w:val="009113B9"/>
    <w:rsid w:val="009114D9"/>
    <w:rsid w:val="00911544"/>
    <w:rsid w:val="00911574"/>
    <w:rsid w:val="009115B6"/>
    <w:rsid w:val="0091185C"/>
    <w:rsid w:val="009118E9"/>
    <w:rsid w:val="009118F2"/>
    <w:rsid w:val="0091190B"/>
    <w:rsid w:val="00911970"/>
    <w:rsid w:val="00911B92"/>
    <w:rsid w:val="00911C5E"/>
    <w:rsid w:val="00911FFF"/>
    <w:rsid w:val="009121E7"/>
    <w:rsid w:val="00912209"/>
    <w:rsid w:val="009123EC"/>
    <w:rsid w:val="00912436"/>
    <w:rsid w:val="00912745"/>
    <w:rsid w:val="00912B54"/>
    <w:rsid w:val="00912B62"/>
    <w:rsid w:val="00912CF8"/>
    <w:rsid w:val="00912E53"/>
    <w:rsid w:val="00912F9B"/>
    <w:rsid w:val="009130A4"/>
    <w:rsid w:val="009133C6"/>
    <w:rsid w:val="00913CAB"/>
    <w:rsid w:val="00913E1B"/>
    <w:rsid w:val="00914249"/>
    <w:rsid w:val="00914A3D"/>
    <w:rsid w:val="00914A59"/>
    <w:rsid w:val="00914E53"/>
    <w:rsid w:val="00914FB0"/>
    <w:rsid w:val="00915580"/>
    <w:rsid w:val="0091583F"/>
    <w:rsid w:val="00915ABD"/>
    <w:rsid w:val="00915C47"/>
    <w:rsid w:val="00916687"/>
    <w:rsid w:val="009166A1"/>
    <w:rsid w:val="009167AA"/>
    <w:rsid w:val="00916D0B"/>
    <w:rsid w:val="00916E6A"/>
    <w:rsid w:val="00916F08"/>
    <w:rsid w:val="009171F9"/>
    <w:rsid w:val="00917285"/>
    <w:rsid w:val="00917381"/>
    <w:rsid w:val="0091756A"/>
    <w:rsid w:val="00917819"/>
    <w:rsid w:val="00917ACF"/>
    <w:rsid w:val="00917B30"/>
    <w:rsid w:val="00917CD1"/>
    <w:rsid w:val="00917DAE"/>
    <w:rsid w:val="00917FE4"/>
    <w:rsid w:val="00920115"/>
    <w:rsid w:val="009205B4"/>
    <w:rsid w:val="00920694"/>
    <w:rsid w:val="009206A7"/>
    <w:rsid w:val="009208A2"/>
    <w:rsid w:val="0092099E"/>
    <w:rsid w:val="00920AED"/>
    <w:rsid w:val="00920EA5"/>
    <w:rsid w:val="00920F70"/>
    <w:rsid w:val="009213F1"/>
    <w:rsid w:val="0092153E"/>
    <w:rsid w:val="00921549"/>
    <w:rsid w:val="00921558"/>
    <w:rsid w:val="009217A6"/>
    <w:rsid w:val="009217DB"/>
    <w:rsid w:val="009218EB"/>
    <w:rsid w:val="00921A17"/>
    <w:rsid w:val="00921D63"/>
    <w:rsid w:val="00921DC8"/>
    <w:rsid w:val="00921EB3"/>
    <w:rsid w:val="00921EE2"/>
    <w:rsid w:val="00922120"/>
    <w:rsid w:val="00922618"/>
    <w:rsid w:val="00922BF5"/>
    <w:rsid w:val="00922D1E"/>
    <w:rsid w:val="00922F04"/>
    <w:rsid w:val="00923044"/>
    <w:rsid w:val="0092305D"/>
    <w:rsid w:val="00923074"/>
    <w:rsid w:val="0092321C"/>
    <w:rsid w:val="0092321F"/>
    <w:rsid w:val="00923327"/>
    <w:rsid w:val="00923416"/>
    <w:rsid w:val="00923438"/>
    <w:rsid w:val="00923753"/>
    <w:rsid w:val="009237B8"/>
    <w:rsid w:val="0092383F"/>
    <w:rsid w:val="009239D8"/>
    <w:rsid w:val="00923DA4"/>
    <w:rsid w:val="00924164"/>
    <w:rsid w:val="009241B4"/>
    <w:rsid w:val="009241F0"/>
    <w:rsid w:val="009245CD"/>
    <w:rsid w:val="00924B7B"/>
    <w:rsid w:val="00924F93"/>
    <w:rsid w:val="00925555"/>
    <w:rsid w:val="009256B3"/>
    <w:rsid w:val="00925A5A"/>
    <w:rsid w:val="00925BE0"/>
    <w:rsid w:val="00925C52"/>
    <w:rsid w:val="00925CB3"/>
    <w:rsid w:val="00925CE0"/>
    <w:rsid w:val="0092615D"/>
    <w:rsid w:val="009261DD"/>
    <w:rsid w:val="009264AF"/>
    <w:rsid w:val="00926719"/>
    <w:rsid w:val="00926BA7"/>
    <w:rsid w:val="00926E96"/>
    <w:rsid w:val="00926EF2"/>
    <w:rsid w:val="00926F79"/>
    <w:rsid w:val="00927164"/>
    <w:rsid w:val="009272CF"/>
    <w:rsid w:val="0092730E"/>
    <w:rsid w:val="00927496"/>
    <w:rsid w:val="0092786C"/>
    <w:rsid w:val="00927930"/>
    <w:rsid w:val="00927A6E"/>
    <w:rsid w:val="00927D86"/>
    <w:rsid w:val="00927E1B"/>
    <w:rsid w:val="00930166"/>
    <w:rsid w:val="009304DC"/>
    <w:rsid w:val="009305B1"/>
    <w:rsid w:val="0093060C"/>
    <w:rsid w:val="00930815"/>
    <w:rsid w:val="00930879"/>
    <w:rsid w:val="009308EE"/>
    <w:rsid w:val="00930B3E"/>
    <w:rsid w:val="00930E48"/>
    <w:rsid w:val="00931160"/>
    <w:rsid w:val="00931273"/>
    <w:rsid w:val="00931293"/>
    <w:rsid w:val="0093169D"/>
    <w:rsid w:val="00931A1D"/>
    <w:rsid w:val="00931B4B"/>
    <w:rsid w:val="009323C5"/>
    <w:rsid w:val="00932562"/>
    <w:rsid w:val="00932602"/>
    <w:rsid w:val="0093298C"/>
    <w:rsid w:val="009329B7"/>
    <w:rsid w:val="00932DD6"/>
    <w:rsid w:val="0093301F"/>
    <w:rsid w:val="0093327C"/>
    <w:rsid w:val="009333E3"/>
    <w:rsid w:val="0093349C"/>
    <w:rsid w:val="00933AC1"/>
    <w:rsid w:val="00933B68"/>
    <w:rsid w:val="00933C50"/>
    <w:rsid w:val="00933E98"/>
    <w:rsid w:val="00933EEF"/>
    <w:rsid w:val="009343B7"/>
    <w:rsid w:val="009344A1"/>
    <w:rsid w:val="0093463C"/>
    <w:rsid w:val="009346A2"/>
    <w:rsid w:val="009346C0"/>
    <w:rsid w:val="009346DD"/>
    <w:rsid w:val="009348D5"/>
    <w:rsid w:val="00934A6F"/>
    <w:rsid w:val="00934B67"/>
    <w:rsid w:val="0093501B"/>
    <w:rsid w:val="00935242"/>
    <w:rsid w:val="0093536B"/>
    <w:rsid w:val="009353A9"/>
    <w:rsid w:val="0093575B"/>
    <w:rsid w:val="0093595B"/>
    <w:rsid w:val="00935BBF"/>
    <w:rsid w:val="00935E4C"/>
    <w:rsid w:val="00935FB3"/>
    <w:rsid w:val="00936066"/>
    <w:rsid w:val="009360DF"/>
    <w:rsid w:val="00936411"/>
    <w:rsid w:val="0093664C"/>
    <w:rsid w:val="009368DD"/>
    <w:rsid w:val="00936AD2"/>
    <w:rsid w:val="00936FF6"/>
    <w:rsid w:val="0093718B"/>
    <w:rsid w:val="009376B0"/>
    <w:rsid w:val="009378E1"/>
    <w:rsid w:val="00937A5C"/>
    <w:rsid w:val="00937A9F"/>
    <w:rsid w:val="00937C09"/>
    <w:rsid w:val="00937CCE"/>
    <w:rsid w:val="00937D12"/>
    <w:rsid w:val="0094010B"/>
    <w:rsid w:val="009403BA"/>
    <w:rsid w:val="00940477"/>
    <w:rsid w:val="009405A9"/>
    <w:rsid w:val="009407C1"/>
    <w:rsid w:val="00940900"/>
    <w:rsid w:val="00940A8D"/>
    <w:rsid w:val="00940C37"/>
    <w:rsid w:val="00940D21"/>
    <w:rsid w:val="00940F6D"/>
    <w:rsid w:val="0094124B"/>
    <w:rsid w:val="009412B0"/>
    <w:rsid w:val="009415E1"/>
    <w:rsid w:val="00941801"/>
    <w:rsid w:val="009419A0"/>
    <w:rsid w:val="00941BC0"/>
    <w:rsid w:val="00941BC6"/>
    <w:rsid w:val="00941C69"/>
    <w:rsid w:val="00941C82"/>
    <w:rsid w:val="00941E4E"/>
    <w:rsid w:val="0094200B"/>
    <w:rsid w:val="0094236C"/>
    <w:rsid w:val="00942439"/>
    <w:rsid w:val="009426AE"/>
    <w:rsid w:val="009426C9"/>
    <w:rsid w:val="00942781"/>
    <w:rsid w:val="00943569"/>
    <w:rsid w:val="009440AE"/>
    <w:rsid w:val="009441B2"/>
    <w:rsid w:val="00944402"/>
    <w:rsid w:val="009446DB"/>
    <w:rsid w:val="009449E3"/>
    <w:rsid w:val="00944BA7"/>
    <w:rsid w:val="009451CD"/>
    <w:rsid w:val="0094539F"/>
    <w:rsid w:val="0094563E"/>
    <w:rsid w:val="009456A6"/>
    <w:rsid w:val="00945737"/>
    <w:rsid w:val="0094575C"/>
    <w:rsid w:val="009458AA"/>
    <w:rsid w:val="009459CF"/>
    <w:rsid w:val="00945C03"/>
    <w:rsid w:val="00945EFB"/>
    <w:rsid w:val="009462C1"/>
    <w:rsid w:val="009465A1"/>
    <w:rsid w:val="009467E3"/>
    <w:rsid w:val="009468F6"/>
    <w:rsid w:val="00946B00"/>
    <w:rsid w:val="00946BD3"/>
    <w:rsid w:val="00946C78"/>
    <w:rsid w:val="00946CF1"/>
    <w:rsid w:val="00946D39"/>
    <w:rsid w:val="00946DF2"/>
    <w:rsid w:val="00946F50"/>
    <w:rsid w:val="00947036"/>
    <w:rsid w:val="009470CF"/>
    <w:rsid w:val="009471CA"/>
    <w:rsid w:val="009472F6"/>
    <w:rsid w:val="00947334"/>
    <w:rsid w:val="009474D1"/>
    <w:rsid w:val="009477AD"/>
    <w:rsid w:val="009477F2"/>
    <w:rsid w:val="00947B4E"/>
    <w:rsid w:val="009502B5"/>
    <w:rsid w:val="00950348"/>
    <w:rsid w:val="00950452"/>
    <w:rsid w:val="00950746"/>
    <w:rsid w:val="00950A64"/>
    <w:rsid w:val="00950AB1"/>
    <w:rsid w:val="00950BAA"/>
    <w:rsid w:val="00950E8C"/>
    <w:rsid w:val="00950EC9"/>
    <w:rsid w:val="00951110"/>
    <w:rsid w:val="0095122B"/>
    <w:rsid w:val="009513FD"/>
    <w:rsid w:val="009515FD"/>
    <w:rsid w:val="009516BC"/>
    <w:rsid w:val="00951836"/>
    <w:rsid w:val="00951A71"/>
    <w:rsid w:val="00951AF9"/>
    <w:rsid w:val="00951EA7"/>
    <w:rsid w:val="009521E3"/>
    <w:rsid w:val="009521ED"/>
    <w:rsid w:val="00952212"/>
    <w:rsid w:val="00952473"/>
    <w:rsid w:val="00952689"/>
    <w:rsid w:val="0095269F"/>
    <w:rsid w:val="009526FA"/>
    <w:rsid w:val="009527ED"/>
    <w:rsid w:val="009528E6"/>
    <w:rsid w:val="00952C11"/>
    <w:rsid w:val="00952C14"/>
    <w:rsid w:val="00952E55"/>
    <w:rsid w:val="00952F04"/>
    <w:rsid w:val="0095360C"/>
    <w:rsid w:val="00953643"/>
    <w:rsid w:val="00953662"/>
    <w:rsid w:val="00953890"/>
    <w:rsid w:val="00953B36"/>
    <w:rsid w:val="00953D8D"/>
    <w:rsid w:val="00953FFF"/>
    <w:rsid w:val="00954047"/>
    <w:rsid w:val="009545B9"/>
    <w:rsid w:val="00954A4B"/>
    <w:rsid w:val="00954D5E"/>
    <w:rsid w:val="009550B9"/>
    <w:rsid w:val="0095518F"/>
    <w:rsid w:val="009552B8"/>
    <w:rsid w:val="009552FB"/>
    <w:rsid w:val="0095535D"/>
    <w:rsid w:val="00955400"/>
    <w:rsid w:val="00955837"/>
    <w:rsid w:val="00955ABD"/>
    <w:rsid w:val="00955CF3"/>
    <w:rsid w:val="00955F6B"/>
    <w:rsid w:val="0095614C"/>
    <w:rsid w:val="0095632F"/>
    <w:rsid w:val="00956383"/>
    <w:rsid w:val="009565FD"/>
    <w:rsid w:val="00956661"/>
    <w:rsid w:val="009566BC"/>
    <w:rsid w:val="0095672B"/>
    <w:rsid w:val="009567F5"/>
    <w:rsid w:val="0095681F"/>
    <w:rsid w:val="00956B93"/>
    <w:rsid w:val="00956EE3"/>
    <w:rsid w:val="00957063"/>
    <w:rsid w:val="009570DE"/>
    <w:rsid w:val="00957328"/>
    <w:rsid w:val="009575DE"/>
    <w:rsid w:val="009579C6"/>
    <w:rsid w:val="00957C4B"/>
    <w:rsid w:val="00957D78"/>
    <w:rsid w:val="009602B4"/>
    <w:rsid w:val="00960490"/>
    <w:rsid w:val="00960539"/>
    <w:rsid w:val="00960660"/>
    <w:rsid w:val="009606EE"/>
    <w:rsid w:val="00960997"/>
    <w:rsid w:val="00960D7A"/>
    <w:rsid w:val="00960F6C"/>
    <w:rsid w:val="009616ED"/>
    <w:rsid w:val="009619C0"/>
    <w:rsid w:val="00961D03"/>
    <w:rsid w:val="00961DDC"/>
    <w:rsid w:val="00961EB5"/>
    <w:rsid w:val="00962122"/>
    <w:rsid w:val="009621BD"/>
    <w:rsid w:val="0096271D"/>
    <w:rsid w:val="009627C8"/>
    <w:rsid w:val="00962D52"/>
    <w:rsid w:val="00962D73"/>
    <w:rsid w:val="00962F15"/>
    <w:rsid w:val="00962F80"/>
    <w:rsid w:val="0096338F"/>
    <w:rsid w:val="009633ED"/>
    <w:rsid w:val="0096392A"/>
    <w:rsid w:val="00963976"/>
    <w:rsid w:val="00963AD1"/>
    <w:rsid w:val="00963BAC"/>
    <w:rsid w:val="00963D97"/>
    <w:rsid w:val="00964184"/>
    <w:rsid w:val="009642EB"/>
    <w:rsid w:val="0096438F"/>
    <w:rsid w:val="0096462C"/>
    <w:rsid w:val="00964644"/>
    <w:rsid w:val="00964827"/>
    <w:rsid w:val="009658AF"/>
    <w:rsid w:val="009658CA"/>
    <w:rsid w:val="00965979"/>
    <w:rsid w:val="00965A85"/>
    <w:rsid w:val="00965C9B"/>
    <w:rsid w:val="00965CA0"/>
    <w:rsid w:val="00965D4E"/>
    <w:rsid w:val="00966091"/>
    <w:rsid w:val="009662DF"/>
    <w:rsid w:val="00966721"/>
    <w:rsid w:val="00966BCF"/>
    <w:rsid w:val="00966CAF"/>
    <w:rsid w:val="009671DE"/>
    <w:rsid w:val="0096728D"/>
    <w:rsid w:val="0096740F"/>
    <w:rsid w:val="009674F5"/>
    <w:rsid w:val="00967800"/>
    <w:rsid w:val="00967E48"/>
    <w:rsid w:val="00967E9A"/>
    <w:rsid w:val="00970013"/>
    <w:rsid w:val="0097001C"/>
    <w:rsid w:val="00970412"/>
    <w:rsid w:val="00970695"/>
    <w:rsid w:val="00970722"/>
    <w:rsid w:val="00970824"/>
    <w:rsid w:val="0097088A"/>
    <w:rsid w:val="0097096E"/>
    <w:rsid w:val="009709A4"/>
    <w:rsid w:val="009709D8"/>
    <w:rsid w:val="00970A23"/>
    <w:rsid w:val="00970D1F"/>
    <w:rsid w:val="00970FC0"/>
    <w:rsid w:val="00971228"/>
    <w:rsid w:val="0097153D"/>
    <w:rsid w:val="0097173B"/>
    <w:rsid w:val="00971B13"/>
    <w:rsid w:val="00971BEC"/>
    <w:rsid w:val="00971FF3"/>
    <w:rsid w:val="00972266"/>
    <w:rsid w:val="0097239A"/>
    <w:rsid w:val="009723EC"/>
    <w:rsid w:val="009726D8"/>
    <w:rsid w:val="00972B04"/>
    <w:rsid w:val="00972B3D"/>
    <w:rsid w:val="00972BBE"/>
    <w:rsid w:val="00972DA2"/>
    <w:rsid w:val="00973145"/>
    <w:rsid w:val="009731A1"/>
    <w:rsid w:val="00973295"/>
    <w:rsid w:val="00973311"/>
    <w:rsid w:val="009733AC"/>
    <w:rsid w:val="009734E2"/>
    <w:rsid w:val="0097358D"/>
    <w:rsid w:val="00973903"/>
    <w:rsid w:val="00973978"/>
    <w:rsid w:val="00973B5F"/>
    <w:rsid w:val="00974442"/>
    <w:rsid w:val="00974499"/>
    <w:rsid w:val="009744C1"/>
    <w:rsid w:val="00974830"/>
    <w:rsid w:val="00974937"/>
    <w:rsid w:val="00974941"/>
    <w:rsid w:val="009749B5"/>
    <w:rsid w:val="009749C1"/>
    <w:rsid w:val="00974B76"/>
    <w:rsid w:val="009750E3"/>
    <w:rsid w:val="009751D3"/>
    <w:rsid w:val="009752E1"/>
    <w:rsid w:val="00975468"/>
    <w:rsid w:val="009754A0"/>
    <w:rsid w:val="009756E1"/>
    <w:rsid w:val="0097572F"/>
    <w:rsid w:val="00975893"/>
    <w:rsid w:val="009759A1"/>
    <w:rsid w:val="00975A32"/>
    <w:rsid w:val="00975D33"/>
    <w:rsid w:val="00975F5E"/>
    <w:rsid w:val="00976279"/>
    <w:rsid w:val="0097673C"/>
    <w:rsid w:val="0097689E"/>
    <w:rsid w:val="00976BDA"/>
    <w:rsid w:val="00976C82"/>
    <w:rsid w:val="00976F73"/>
    <w:rsid w:val="0097712B"/>
    <w:rsid w:val="00977230"/>
    <w:rsid w:val="00977471"/>
    <w:rsid w:val="00977836"/>
    <w:rsid w:val="0097783F"/>
    <w:rsid w:val="00977C87"/>
    <w:rsid w:val="00977F53"/>
    <w:rsid w:val="00980396"/>
    <w:rsid w:val="009806BD"/>
    <w:rsid w:val="00980825"/>
    <w:rsid w:val="0098082D"/>
    <w:rsid w:val="00980852"/>
    <w:rsid w:val="00980856"/>
    <w:rsid w:val="00980968"/>
    <w:rsid w:val="00980B29"/>
    <w:rsid w:val="00980DC2"/>
    <w:rsid w:val="00980E8E"/>
    <w:rsid w:val="009810EC"/>
    <w:rsid w:val="00981521"/>
    <w:rsid w:val="00981569"/>
    <w:rsid w:val="0098163D"/>
    <w:rsid w:val="009818CA"/>
    <w:rsid w:val="00981B20"/>
    <w:rsid w:val="00981B89"/>
    <w:rsid w:val="00981CA1"/>
    <w:rsid w:val="00981CB2"/>
    <w:rsid w:val="00981CF2"/>
    <w:rsid w:val="00981E35"/>
    <w:rsid w:val="00981F56"/>
    <w:rsid w:val="00982008"/>
    <w:rsid w:val="00982096"/>
    <w:rsid w:val="00982183"/>
    <w:rsid w:val="0098225A"/>
    <w:rsid w:val="0098225F"/>
    <w:rsid w:val="009824BE"/>
    <w:rsid w:val="00982633"/>
    <w:rsid w:val="009829B2"/>
    <w:rsid w:val="00982F8E"/>
    <w:rsid w:val="009834B7"/>
    <w:rsid w:val="0098354E"/>
    <w:rsid w:val="0098374B"/>
    <w:rsid w:val="00983801"/>
    <w:rsid w:val="00983838"/>
    <w:rsid w:val="009838EF"/>
    <w:rsid w:val="00983A95"/>
    <w:rsid w:val="00983BC7"/>
    <w:rsid w:val="00983C66"/>
    <w:rsid w:val="00983EB8"/>
    <w:rsid w:val="00984136"/>
    <w:rsid w:val="009841AE"/>
    <w:rsid w:val="009842F4"/>
    <w:rsid w:val="009843C0"/>
    <w:rsid w:val="00984460"/>
    <w:rsid w:val="009845FD"/>
    <w:rsid w:val="0098466E"/>
    <w:rsid w:val="009849C1"/>
    <w:rsid w:val="00984CC3"/>
    <w:rsid w:val="00985357"/>
    <w:rsid w:val="009854A1"/>
    <w:rsid w:val="00985550"/>
    <w:rsid w:val="00985565"/>
    <w:rsid w:val="00985677"/>
    <w:rsid w:val="009856C9"/>
    <w:rsid w:val="009859F2"/>
    <w:rsid w:val="00986160"/>
    <w:rsid w:val="00986367"/>
    <w:rsid w:val="009863E5"/>
    <w:rsid w:val="009865B2"/>
    <w:rsid w:val="00986630"/>
    <w:rsid w:val="009868A6"/>
    <w:rsid w:val="009868C7"/>
    <w:rsid w:val="0098699F"/>
    <w:rsid w:val="00986D4C"/>
    <w:rsid w:val="009871DC"/>
    <w:rsid w:val="00987436"/>
    <w:rsid w:val="00987998"/>
    <w:rsid w:val="00990444"/>
    <w:rsid w:val="009908FF"/>
    <w:rsid w:val="00990A01"/>
    <w:rsid w:val="00990C8E"/>
    <w:rsid w:val="00990CE6"/>
    <w:rsid w:val="00990D42"/>
    <w:rsid w:val="009910D0"/>
    <w:rsid w:val="00991210"/>
    <w:rsid w:val="009913AF"/>
    <w:rsid w:val="009917E8"/>
    <w:rsid w:val="009918DD"/>
    <w:rsid w:val="00991A0D"/>
    <w:rsid w:val="00991C3C"/>
    <w:rsid w:val="009920A5"/>
    <w:rsid w:val="0099222A"/>
    <w:rsid w:val="00992345"/>
    <w:rsid w:val="00992367"/>
    <w:rsid w:val="00992531"/>
    <w:rsid w:val="00992553"/>
    <w:rsid w:val="0099272C"/>
    <w:rsid w:val="0099277C"/>
    <w:rsid w:val="00992805"/>
    <w:rsid w:val="00992C05"/>
    <w:rsid w:val="00993404"/>
    <w:rsid w:val="00993462"/>
    <w:rsid w:val="009935EE"/>
    <w:rsid w:val="009936FE"/>
    <w:rsid w:val="00993718"/>
    <w:rsid w:val="00993FD7"/>
    <w:rsid w:val="009940F2"/>
    <w:rsid w:val="009941EE"/>
    <w:rsid w:val="0099424E"/>
    <w:rsid w:val="0099480E"/>
    <w:rsid w:val="0099491B"/>
    <w:rsid w:val="00994949"/>
    <w:rsid w:val="00994DA0"/>
    <w:rsid w:val="00994E49"/>
    <w:rsid w:val="00994EB9"/>
    <w:rsid w:val="0099506D"/>
    <w:rsid w:val="009955C6"/>
    <w:rsid w:val="009956CC"/>
    <w:rsid w:val="009956EC"/>
    <w:rsid w:val="00995963"/>
    <w:rsid w:val="00995DFB"/>
    <w:rsid w:val="00995FA6"/>
    <w:rsid w:val="009962C7"/>
    <w:rsid w:val="0099632D"/>
    <w:rsid w:val="00996395"/>
    <w:rsid w:val="009965B4"/>
    <w:rsid w:val="0099698C"/>
    <w:rsid w:val="00996AB8"/>
    <w:rsid w:val="00996E18"/>
    <w:rsid w:val="009971D5"/>
    <w:rsid w:val="00997376"/>
    <w:rsid w:val="00997400"/>
    <w:rsid w:val="00997C07"/>
    <w:rsid w:val="00997E45"/>
    <w:rsid w:val="00997F4D"/>
    <w:rsid w:val="009A02C8"/>
    <w:rsid w:val="009A02EB"/>
    <w:rsid w:val="009A039F"/>
    <w:rsid w:val="009A0484"/>
    <w:rsid w:val="009A063C"/>
    <w:rsid w:val="009A0B10"/>
    <w:rsid w:val="009A0D63"/>
    <w:rsid w:val="009A0E2C"/>
    <w:rsid w:val="009A0FA5"/>
    <w:rsid w:val="009A0FCD"/>
    <w:rsid w:val="009A102F"/>
    <w:rsid w:val="009A10B8"/>
    <w:rsid w:val="009A126E"/>
    <w:rsid w:val="009A13E1"/>
    <w:rsid w:val="009A140B"/>
    <w:rsid w:val="009A140D"/>
    <w:rsid w:val="009A14B5"/>
    <w:rsid w:val="009A1AB3"/>
    <w:rsid w:val="009A1AD1"/>
    <w:rsid w:val="009A1C33"/>
    <w:rsid w:val="009A211D"/>
    <w:rsid w:val="009A24B9"/>
    <w:rsid w:val="009A2509"/>
    <w:rsid w:val="009A25F5"/>
    <w:rsid w:val="009A2750"/>
    <w:rsid w:val="009A27AF"/>
    <w:rsid w:val="009A29F6"/>
    <w:rsid w:val="009A2BAB"/>
    <w:rsid w:val="009A2C04"/>
    <w:rsid w:val="009A2EE6"/>
    <w:rsid w:val="009A3023"/>
    <w:rsid w:val="009A317D"/>
    <w:rsid w:val="009A379A"/>
    <w:rsid w:val="009A39C2"/>
    <w:rsid w:val="009A3E35"/>
    <w:rsid w:val="009A3E84"/>
    <w:rsid w:val="009A411E"/>
    <w:rsid w:val="009A41E1"/>
    <w:rsid w:val="009A42F3"/>
    <w:rsid w:val="009A4830"/>
    <w:rsid w:val="009A4957"/>
    <w:rsid w:val="009A4B3F"/>
    <w:rsid w:val="009A4D09"/>
    <w:rsid w:val="009A514C"/>
    <w:rsid w:val="009A51CF"/>
    <w:rsid w:val="009A520D"/>
    <w:rsid w:val="009A5363"/>
    <w:rsid w:val="009A5634"/>
    <w:rsid w:val="009A5E51"/>
    <w:rsid w:val="009A5EA0"/>
    <w:rsid w:val="009A5ECF"/>
    <w:rsid w:val="009A61E8"/>
    <w:rsid w:val="009A64B2"/>
    <w:rsid w:val="009A653E"/>
    <w:rsid w:val="009A6BD7"/>
    <w:rsid w:val="009A6C23"/>
    <w:rsid w:val="009A6CA6"/>
    <w:rsid w:val="009A6D86"/>
    <w:rsid w:val="009A7154"/>
    <w:rsid w:val="009A71D8"/>
    <w:rsid w:val="009A728D"/>
    <w:rsid w:val="009A7617"/>
    <w:rsid w:val="009A7771"/>
    <w:rsid w:val="009A7933"/>
    <w:rsid w:val="009A79A6"/>
    <w:rsid w:val="009A7F60"/>
    <w:rsid w:val="009B003C"/>
    <w:rsid w:val="009B08D0"/>
    <w:rsid w:val="009B08D3"/>
    <w:rsid w:val="009B0946"/>
    <w:rsid w:val="009B0A78"/>
    <w:rsid w:val="009B0CDB"/>
    <w:rsid w:val="009B1122"/>
    <w:rsid w:val="009B14AA"/>
    <w:rsid w:val="009B1987"/>
    <w:rsid w:val="009B1A0D"/>
    <w:rsid w:val="009B1B54"/>
    <w:rsid w:val="009B1DC6"/>
    <w:rsid w:val="009B2181"/>
    <w:rsid w:val="009B2318"/>
    <w:rsid w:val="009B236D"/>
    <w:rsid w:val="009B26C6"/>
    <w:rsid w:val="009B2782"/>
    <w:rsid w:val="009B2814"/>
    <w:rsid w:val="009B2B2D"/>
    <w:rsid w:val="009B2C74"/>
    <w:rsid w:val="009B312B"/>
    <w:rsid w:val="009B31B7"/>
    <w:rsid w:val="009B35C4"/>
    <w:rsid w:val="009B367C"/>
    <w:rsid w:val="009B38E8"/>
    <w:rsid w:val="009B3A77"/>
    <w:rsid w:val="009B3CD2"/>
    <w:rsid w:val="009B3D9A"/>
    <w:rsid w:val="009B4258"/>
    <w:rsid w:val="009B441F"/>
    <w:rsid w:val="009B4424"/>
    <w:rsid w:val="009B45B9"/>
    <w:rsid w:val="009B4746"/>
    <w:rsid w:val="009B4800"/>
    <w:rsid w:val="009B483B"/>
    <w:rsid w:val="009B491F"/>
    <w:rsid w:val="009B4B21"/>
    <w:rsid w:val="009B4C63"/>
    <w:rsid w:val="009B4C80"/>
    <w:rsid w:val="009B4E77"/>
    <w:rsid w:val="009B4FA9"/>
    <w:rsid w:val="009B51EC"/>
    <w:rsid w:val="009B5201"/>
    <w:rsid w:val="009B5218"/>
    <w:rsid w:val="009B54FE"/>
    <w:rsid w:val="009B587D"/>
    <w:rsid w:val="009B59ED"/>
    <w:rsid w:val="009B5C9F"/>
    <w:rsid w:val="009B5F28"/>
    <w:rsid w:val="009B60C1"/>
    <w:rsid w:val="009B6269"/>
    <w:rsid w:val="009B6404"/>
    <w:rsid w:val="009B6542"/>
    <w:rsid w:val="009B675B"/>
    <w:rsid w:val="009B695D"/>
    <w:rsid w:val="009B6B08"/>
    <w:rsid w:val="009B6B3B"/>
    <w:rsid w:val="009B6D20"/>
    <w:rsid w:val="009B6E0D"/>
    <w:rsid w:val="009B7193"/>
    <w:rsid w:val="009B7204"/>
    <w:rsid w:val="009B7456"/>
    <w:rsid w:val="009B74B1"/>
    <w:rsid w:val="009B7677"/>
    <w:rsid w:val="009B779E"/>
    <w:rsid w:val="009B77B3"/>
    <w:rsid w:val="009B785D"/>
    <w:rsid w:val="009B7E36"/>
    <w:rsid w:val="009C00ED"/>
    <w:rsid w:val="009C0135"/>
    <w:rsid w:val="009C016C"/>
    <w:rsid w:val="009C01D2"/>
    <w:rsid w:val="009C0540"/>
    <w:rsid w:val="009C05E9"/>
    <w:rsid w:val="009C06D1"/>
    <w:rsid w:val="009C08C0"/>
    <w:rsid w:val="009C0957"/>
    <w:rsid w:val="009C0D7A"/>
    <w:rsid w:val="009C10C6"/>
    <w:rsid w:val="009C12AA"/>
    <w:rsid w:val="009C14F9"/>
    <w:rsid w:val="009C1AE8"/>
    <w:rsid w:val="009C2433"/>
    <w:rsid w:val="009C2DEB"/>
    <w:rsid w:val="009C2E57"/>
    <w:rsid w:val="009C2E9A"/>
    <w:rsid w:val="009C2F0D"/>
    <w:rsid w:val="009C2FD9"/>
    <w:rsid w:val="009C322A"/>
    <w:rsid w:val="009C332B"/>
    <w:rsid w:val="009C338B"/>
    <w:rsid w:val="009C359B"/>
    <w:rsid w:val="009C37E2"/>
    <w:rsid w:val="009C37F2"/>
    <w:rsid w:val="009C381A"/>
    <w:rsid w:val="009C3D73"/>
    <w:rsid w:val="009C3EAA"/>
    <w:rsid w:val="009C3F1F"/>
    <w:rsid w:val="009C40FE"/>
    <w:rsid w:val="009C415C"/>
    <w:rsid w:val="009C41EA"/>
    <w:rsid w:val="009C4274"/>
    <w:rsid w:val="009C43C7"/>
    <w:rsid w:val="009C482D"/>
    <w:rsid w:val="009C4AFF"/>
    <w:rsid w:val="009C4C31"/>
    <w:rsid w:val="009C52BA"/>
    <w:rsid w:val="009C54F5"/>
    <w:rsid w:val="009C58E0"/>
    <w:rsid w:val="009C59D4"/>
    <w:rsid w:val="009C5A78"/>
    <w:rsid w:val="009C5E0C"/>
    <w:rsid w:val="009C5F51"/>
    <w:rsid w:val="009C608C"/>
    <w:rsid w:val="009C657D"/>
    <w:rsid w:val="009C67AD"/>
    <w:rsid w:val="009C67D0"/>
    <w:rsid w:val="009C6804"/>
    <w:rsid w:val="009C687A"/>
    <w:rsid w:val="009C69CE"/>
    <w:rsid w:val="009C6A32"/>
    <w:rsid w:val="009C6BAF"/>
    <w:rsid w:val="009C6DC5"/>
    <w:rsid w:val="009C7143"/>
    <w:rsid w:val="009C72C7"/>
    <w:rsid w:val="009C75E1"/>
    <w:rsid w:val="009C76D0"/>
    <w:rsid w:val="009C7ACA"/>
    <w:rsid w:val="009C7FB3"/>
    <w:rsid w:val="009D0437"/>
    <w:rsid w:val="009D04C6"/>
    <w:rsid w:val="009D0A88"/>
    <w:rsid w:val="009D0C63"/>
    <w:rsid w:val="009D0CDD"/>
    <w:rsid w:val="009D0EF8"/>
    <w:rsid w:val="009D0F74"/>
    <w:rsid w:val="009D0FE9"/>
    <w:rsid w:val="009D120F"/>
    <w:rsid w:val="009D1689"/>
    <w:rsid w:val="009D1804"/>
    <w:rsid w:val="009D1A0C"/>
    <w:rsid w:val="009D1B78"/>
    <w:rsid w:val="009D1D7D"/>
    <w:rsid w:val="009D1E25"/>
    <w:rsid w:val="009D1FEC"/>
    <w:rsid w:val="009D200D"/>
    <w:rsid w:val="009D21F1"/>
    <w:rsid w:val="009D228A"/>
    <w:rsid w:val="009D26C7"/>
    <w:rsid w:val="009D29A6"/>
    <w:rsid w:val="009D2ACF"/>
    <w:rsid w:val="009D2B3F"/>
    <w:rsid w:val="009D2EDB"/>
    <w:rsid w:val="009D2FD8"/>
    <w:rsid w:val="009D30D1"/>
    <w:rsid w:val="009D327F"/>
    <w:rsid w:val="009D3297"/>
    <w:rsid w:val="009D33F3"/>
    <w:rsid w:val="009D3620"/>
    <w:rsid w:val="009D3700"/>
    <w:rsid w:val="009D3891"/>
    <w:rsid w:val="009D3A72"/>
    <w:rsid w:val="009D3AD6"/>
    <w:rsid w:val="009D3CF1"/>
    <w:rsid w:val="009D3D08"/>
    <w:rsid w:val="009D3E34"/>
    <w:rsid w:val="009D3E49"/>
    <w:rsid w:val="009D422D"/>
    <w:rsid w:val="009D43A2"/>
    <w:rsid w:val="009D44E9"/>
    <w:rsid w:val="009D45DD"/>
    <w:rsid w:val="009D4627"/>
    <w:rsid w:val="009D4E9C"/>
    <w:rsid w:val="009D4F78"/>
    <w:rsid w:val="009D4F7C"/>
    <w:rsid w:val="009D50E3"/>
    <w:rsid w:val="009D5149"/>
    <w:rsid w:val="009D52C3"/>
    <w:rsid w:val="009D5665"/>
    <w:rsid w:val="009D57A2"/>
    <w:rsid w:val="009D58AD"/>
    <w:rsid w:val="009D5A73"/>
    <w:rsid w:val="009D5D0C"/>
    <w:rsid w:val="009D5D18"/>
    <w:rsid w:val="009D5DB3"/>
    <w:rsid w:val="009D5F4F"/>
    <w:rsid w:val="009D600C"/>
    <w:rsid w:val="009D6336"/>
    <w:rsid w:val="009D6475"/>
    <w:rsid w:val="009D648C"/>
    <w:rsid w:val="009D64DE"/>
    <w:rsid w:val="009D6B53"/>
    <w:rsid w:val="009D6EE3"/>
    <w:rsid w:val="009D72BE"/>
    <w:rsid w:val="009D742C"/>
    <w:rsid w:val="009D7547"/>
    <w:rsid w:val="009D7738"/>
    <w:rsid w:val="009D78DF"/>
    <w:rsid w:val="009D7AA4"/>
    <w:rsid w:val="009D7B9A"/>
    <w:rsid w:val="009D7BD0"/>
    <w:rsid w:val="009D7D1B"/>
    <w:rsid w:val="009D7DF4"/>
    <w:rsid w:val="009D7E90"/>
    <w:rsid w:val="009E0324"/>
    <w:rsid w:val="009E0380"/>
    <w:rsid w:val="009E03BE"/>
    <w:rsid w:val="009E049E"/>
    <w:rsid w:val="009E1150"/>
    <w:rsid w:val="009E11E4"/>
    <w:rsid w:val="009E11EC"/>
    <w:rsid w:val="009E15B9"/>
    <w:rsid w:val="009E1B55"/>
    <w:rsid w:val="009E28B9"/>
    <w:rsid w:val="009E2DCF"/>
    <w:rsid w:val="009E3008"/>
    <w:rsid w:val="009E32A2"/>
    <w:rsid w:val="009E35D6"/>
    <w:rsid w:val="009E36B6"/>
    <w:rsid w:val="009E3A13"/>
    <w:rsid w:val="009E4011"/>
    <w:rsid w:val="009E44A9"/>
    <w:rsid w:val="009E472D"/>
    <w:rsid w:val="009E4A46"/>
    <w:rsid w:val="009E4E4D"/>
    <w:rsid w:val="009E4EA2"/>
    <w:rsid w:val="009E4F2E"/>
    <w:rsid w:val="009E5326"/>
    <w:rsid w:val="009E538B"/>
    <w:rsid w:val="009E553F"/>
    <w:rsid w:val="009E563C"/>
    <w:rsid w:val="009E5887"/>
    <w:rsid w:val="009E58DC"/>
    <w:rsid w:val="009E5C6F"/>
    <w:rsid w:val="009E5DD4"/>
    <w:rsid w:val="009E5F42"/>
    <w:rsid w:val="009E613B"/>
    <w:rsid w:val="009E6217"/>
    <w:rsid w:val="009E634E"/>
    <w:rsid w:val="009E634F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712D"/>
    <w:rsid w:val="009E7300"/>
    <w:rsid w:val="009E7328"/>
    <w:rsid w:val="009E747F"/>
    <w:rsid w:val="009E77EE"/>
    <w:rsid w:val="009E79CB"/>
    <w:rsid w:val="009E7A60"/>
    <w:rsid w:val="009E7C72"/>
    <w:rsid w:val="009E7D55"/>
    <w:rsid w:val="009E7D9B"/>
    <w:rsid w:val="009F0119"/>
    <w:rsid w:val="009F02E5"/>
    <w:rsid w:val="009F034D"/>
    <w:rsid w:val="009F03D4"/>
    <w:rsid w:val="009F043E"/>
    <w:rsid w:val="009F07A5"/>
    <w:rsid w:val="009F0816"/>
    <w:rsid w:val="009F0870"/>
    <w:rsid w:val="009F0D1B"/>
    <w:rsid w:val="009F0E1E"/>
    <w:rsid w:val="009F0E59"/>
    <w:rsid w:val="009F0F75"/>
    <w:rsid w:val="009F0FB9"/>
    <w:rsid w:val="009F12DD"/>
    <w:rsid w:val="009F150A"/>
    <w:rsid w:val="009F165C"/>
    <w:rsid w:val="009F16DB"/>
    <w:rsid w:val="009F174C"/>
    <w:rsid w:val="009F191D"/>
    <w:rsid w:val="009F193E"/>
    <w:rsid w:val="009F1B2B"/>
    <w:rsid w:val="009F1DDD"/>
    <w:rsid w:val="009F1E9D"/>
    <w:rsid w:val="009F2186"/>
    <w:rsid w:val="009F265C"/>
    <w:rsid w:val="009F2674"/>
    <w:rsid w:val="009F26A5"/>
    <w:rsid w:val="009F278E"/>
    <w:rsid w:val="009F2C7C"/>
    <w:rsid w:val="009F2D23"/>
    <w:rsid w:val="009F2D58"/>
    <w:rsid w:val="009F2DCD"/>
    <w:rsid w:val="009F2F3D"/>
    <w:rsid w:val="009F2F7B"/>
    <w:rsid w:val="009F3314"/>
    <w:rsid w:val="009F3875"/>
    <w:rsid w:val="009F39FE"/>
    <w:rsid w:val="009F3AEC"/>
    <w:rsid w:val="009F3BE7"/>
    <w:rsid w:val="009F3CC9"/>
    <w:rsid w:val="009F3DA6"/>
    <w:rsid w:val="009F3E8E"/>
    <w:rsid w:val="009F409C"/>
    <w:rsid w:val="009F4222"/>
    <w:rsid w:val="009F4223"/>
    <w:rsid w:val="009F44B9"/>
    <w:rsid w:val="009F461E"/>
    <w:rsid w:val="009F4A88"/>
    <w:rsid w:val="009F4C1C"/>
    <w:rsid w:val="009F53B3"/>
    <w:rsid w:val="009F5484"/>
    <w:rsid w:val="009F5E1E"/>
    <w:rsid w:val="009F5F1A"/>
    <w:rsid w:val="009F611E"/>
    <w:rsid w:val="009F6262"/>
    <w:rsid w:val="009F632D"/>
    <w:rsid w:val="009F636A"/>
    <w:rsid w:val="009F66CA"/>
    <w:rsid w:val="009F675A"/>
    <w:rsid w:val="009F682E"/>
    <w:rsid w:val="009F6FA9"/>
    <w:rsid w:val="009F7043"/>
    <w:rsid w:val="009F7550"/>
    <w:rsid w:val="009F7608"/>
    <w:rsid w:val="009F7701"/>
    <w:rsid w:val="009F7AF0"/>
    <w:rsid w:val="009F7CD9"/>
    <w:rsid w:val="009F7FF7"/>
    <w:rsid w:val="00A00060"/>
    <w:rsid w:val="00A00062"/>
    <w:rsid w:val="00A0048E"/>
    <w:rsid w:val="00A00521"/>
    <w:rsid w:val="00A00AF5"/>
    <w:rsid w:val="00A00E91"/>
    <w:rsid w:val="00A01453"/>
    <w:rsid w:val="00A014EA"/>
    <w:rsid w:val="00A015FA"/>
    <w:rsid w:val="00A01748"/>
    <w:rsid w:val="00A017CB"/>
    <w:rsid w:val="00A01B29"/>
    <w:rsid w:val="00A01D7A"/>
    <w:rsid w:val="00A02002"/>
    <w:rsid w:val="00A023BF"/>
    <w:rsid w:val="00A02AF4"/>
    <w:rsid w:val="00A02CF3"/>
    <w:rsid w:val="00A02D79"/>
    <w:rsid w:val="00A02EA4"/>
    <w:rsid w:val="00A03021"/>
    <w:rsid w:val="00A030B2"/>
    <w:rsid w:val="00A03135"/>
    <w:rsid w:val="00A031CC"/>
    <w:rsid w:val="00A0323A"/>
    <w:rsid w:val="00A03692"/>
    <w:rsid w:val="00A0374A"/>
    <w:rsid w:val="00A03AC7"/>
    <w:rsid w:val="00A03C7D"/>
    <w:rsid w:val="00A03DB8"/>
    <w:rsid w:val="00A04046"/>
    <w:rsid w:val="00A041F8"/>
    <w:rsid w:val="00A04372"/>
    <w:rsid w:val="00A04856"/>
    <w:rsid w:val="00A04914"/>
    <w:rsid w:val="00A04B04"/>
    <w:rsid w:val="00A04BEB"/>
    <w:rsid w:val="00A04CAA"/>
    <w:rsid w:val="00A04DDB"/>
    <w:rsid w:val="00A05120"/>
    <w:rsid w:val="00A051B7"/>
    <w:rsid w:val="00A051D8"/>
    <w:rsid w:val="00A055ED"/>
    <w:rsid w:val="00A05624"/>
    <w:rsid w:val="00A05D89"/>
    <w:rsid w:val="00A05EB4"/>
    <w:rsid w:val="00A05EB9"/>
    <w:rsid w:val="00A063E3"/>
    <w:rsid w:val="00A066CB"/>
    <w:rsid w:val="00A066D1"/>
    <w:rsid w:val="00A0670D"/>
    <w:rsid w:val="00A06815"/>
    <w:rsid w:val="00A06965"/>
    <w:rsid w:val="00A06A61"/>
    <w:rsid w:val="00A06CC5"/>
    <w:rsid w:val="00A06D14"/>
    <w:rsid w:val="00A06DBD"/>
    <w:rsid w:val="00A06E82"/>
    <w:rsid w:val="00A06EFA"/>
    <w:rsid w:val="00A076FE"/>
    <w:rsid w:val="00A07BE6"/>
    <w:rsid w:val="00A07F59"/>
    <w:rsid w:val="00A07FEB"/>
    <w:rsid w:val="00A100CA"/>
    <w:rsid w:val="00A101B4"/>
    <w:rsid w:val="00A103A1"/>
    <w:rsid w:val="00A103DF"/>
    <w:rsid w:val="00A10877"/>
    <w:rsid w:val="00A108F0"/>
    <w:rsid w:val="00A10A04"/>
    <w:rsid w:val="00A10ECA"/>
    <w:rsid w:val="00A10FDD"/>
    <w:rsid w:val="00A1130E"/>
    <w:rsid w:val="00A11457"/>
    <w:rsid w:val="00A119B3"/>
    <w:rsid w:val="00A11A3B"/>
    <w:rsid w:val="00A11A71"/>
    <w:rsid w:val="00A11B32"/>
    <w:rsid w:val="00A11DB4"/>
    <w:rsid w:val="00A12034"/>
    <w:rsid w:val="00A1222E"/>
    <w:rsid w:val="00A12272"/>
    <w:rsid w:val="00A1232F"/>
    <w:rsid w:val="00A124DD"/>
    <w:rsid w:val="00A12515"/>
    <w:rsid w:val="00A1263F"/>
    <w:rsid w:val="00A12742"/>
    <w:rsid w:val="00A128E9"/>
    <w:rsid w:val="00A1299F"/>
    <w:rsid w:val="00A12BC7"/>
    <w:rsid w:val="00A12BD0"/>
    <w:rsid w:val="00A12BE8"/>
    <w:rsid w:val="00A12F82"/>
    <w:rsid w:val="00A13286"/>
    <w:rsid w:val="00A134CA"/>
    <w:rsid w:val="00A1353F"/>
    <w:rsid w:val="00A137F9"/>
    <w:rsid w:val="00A1392F"/>
    <w:rsid w:val="00A13CA4"/>
    <w:rsid w:val="00A13D55"/>
    <w:rsid w:val="00A13F39"/>
    <w:rsid w:val="00A14003"/>
    <w:rsid w:val="00A14122"/>
    <w:rsid w:val="00A14369"/>
    <w:rsid w:val="00A14391"/>
    <w:rsid w:val="00A14515"/>
    <w:rsid w:val="00A145BD"/>
    <w:rsid w:val="00A14B12"/>
    <w:rsid w:val="00A14F46"/>
    <w:rsid w:val="00A150A2"/>
    <w:rsid w:val="00A151F9"/>
    <w:rsid w:val="00A1523F"/>
    <w:rsid w:val="00A1554E"/>
    <w:rsid w:val="00A1562D"/>
    <w:rsid w:val="00A157F1"/>
    <w:rsid w:val="00A1585F"/>
    <w:rsid w:val="00A15935"/>
    <w:rsid w:val="00A15B20"/>
    <w:rsid w:val="00A15DB6"/>
    <w:rsid w:val="00A15F73"/>
    <w:rsid w:val="00A15FA2"/>
    <w:rsid w:val="00A16183"/>
    <w:rsid w:val="00A16321"/>
    <w:rsid w:val="00A1639D"/>
    <w:rsid w:val="00A1644C"/>
    <w:rsid w:val="00A164A2"/>
    <w:rsid w:val="00A165AA"/>
    <w:rsid w:val="00A16CE0"/>
    <w:rsid w:val="00A16EF2"/>
    <w:rsid w:val="00A16F54"/>
    <w:rsid w:val="00A174BC"/>
    <w:rsid w:val="00A1773A"/>
    <w:rsid w:val="00A17801"/>
    <w:rsid w:val="00A17910"/>
    <w:rsid w:val="00A17A6F"/>
    <w:rsid w:val="00A17A82"/>
    <w:rsid w:val="00A17B0E"/>
    <w:rsid w:val="00A17D1E"/>
    <w:rsid w:val="00A17D8C"/>
    <w:rsid w:val="00A17FB5"/>
    <w:rsid w:val="00A20247"/>
    <w:rsid w:val="00A202FF"/>
    <w:rsid w:val="00A20362"/>
    <w:rsid w:val="00A203F4"/>
    <w:rsid w:val="00A20496"/>
    <w:rsid w:val="00A208F9"/>
    <w:rsid w:val="00A2092B"/>
    <w:rsid w:val="00A20992"/>
    <w:rsid w:val="00A20AC9"/>
    <w:rsid w:val="00A20B24"/>
    <w:rsid w:val="00A213AE"/>
    <w:rsid w:val="00A21871"/>
    <w:rsid w:val="00A220E1"/>
    <w:rsid w:val="00A221AC"/>
    <w:rsid w:val="00A2243F"/>
    <w:rsid w:val="00A226F8"/>
    <w:rsid w:val="00A22A51"/>
    <w:rsid w:val="00A22AD5"/>
    <w:rsid w:val="00A22C05"/>
    <w:rsid w:val="00A22C54"/>
    <w:rsid w:val="00A22E71"/>
    <w:rsid w:val="00A22FDE"/>
    <w:rsid w:val="00A22FF1"/>
    <w:rsid w:val="00A23068"/>
    <w:rsid w:val="00A2317C"/>
    <w:rsid w:val="00A231E8"/>
    <w:rsid w:val="00A2329A"/>
    <w:rsid w:val="00A23664"/>
    <w:rsid w:val="00A237B9"/>
    <w:rsid w:val="00A23884"/>
    <w:rsid w:val="00A23A79"/>
    <w:rsid w:val="00A240BE"/>
    <w:rsid w:val="00A2421A"/>
    <w:rsid w:val="00A242BD"/>
    <w:rsid w:val="00A245DF"/>
    <w:rsid w:val="00A24822"/>
    <w:rsid w:val="00A248AC"/>
    <w:rsid w:val="00A24B0F"/>
    <w:rsid w:val="00A24B90"/>
    <w:rsid w:val="00A25458"/>
    <w:rsid w:val="00A255B2"/>
    <w:rsid w:val="00A2578D"/>
    <w:rsid w:val="00A25B95"/>
    <w:rsid w:val="00A25C46"/>
    <w:rsid w:val="00A25E44"/>
    <w:rsid w:val="00A2602A"/>
    <w:rsid w:val="00A261B0"/>
    <w:rsid w:val="00A26392"/>
    <w:rsid w:val="00A266CB"/>
    <w:rsid w:val="00A26703"/>
    <w:rsid w:val="00A26720"/>
    <w:rsid w:val="00A267BC"/>
    <w:rsid w:val="00A26831"/>
    <w:rsid w:val="00A269C3"/>
    <w:rsid w:val="00A26AAB"/>
    <w:rsid w:val="00A26C9B"/>
    <w:rsid w:val="00A26FC6"/>
    <w:rsid w:val="00A27126"/>
    <w:rsid w:val="00A271DF"/>
    <w:rsid w:val="00A2727C"/>
    <w:rsid w:val="00A27480"/>
    <w:rsid w:val="00A27877"/>
    <w:rsid w:val="00A278AA"/>
    <w:rsid w:val="00A2792D"/>
    <w:rsid w:val="00A27A13"/>
    <w:rsid w:val="00A27BFA"/>
    <w:rsid w:val="00A27C4B"/>
    <w:rsid w:val="00A27CBD"/>
    <w:rsid w:val="00A30023"/>
    <w:rsid w:val="00A30114"/>
    <w:rsid w:val="00A301A8"/>
    <w:rsid w:val="00A30640"/>
    <w:rsid w:val="00A30999"/>
    <w:rsid w:val="00A309DE"/>
    <w:rsid w:val="00A30C8D"/>
    <w:rsid w:val="00A31051"/>
    <w:rsid w:val="00A31268"/>
    <w:rsid w:val="00A31911"/>
    <w:rsid w:val="00A31977"/>
    <w:rsid w:val="00A319D8"/>
    <w:rsid w:val="00A31B92"/>
    <w:rsid w:val="00A32066"/>
    <w:rsid w:val="00A3212A"/>
    <w:rsid w:val="00A3214A"/>
    <w:rsid w:val="00A322C6"/>
    <w:rsid w:val="00A327CA"/>
    <w:rsid w:val="00A32815"/>
    <w:rsid w:val="00A3286A"/>
    <w:rsid w:val="00A32CAD"/>
    <w:rsid w:val="00A32DAB"/>
    <w:rsid w:val="00A32F58"/>
    <w:rsid w:val="00A32F88"/>
    <w:rsid w:val="00A331D4"/>
    <w:rsid w:val="00A332EC"/>
    <w:rsid w:val="00A3337F"/>
    <w:rsid w:val="00A336B9"/>
    <w:rsid w:val="00A3377A"/>
    <w:rsid w:val="00A339F3"/>
    <w:rsid w:val="00A33D16"/>
    <w:rsid w:val="00A33DDD"/>
    <w:rsid w:val="00A34038"/>
    <w:rsid w:val="00A34412"/>
    <w:rsid w:val="00A34508"/>
    <w:rsid w:val="00A34B76"/>
    <w:rsid w:val="00A34FC6"/>
    <w:rsid w:val="00A354F1"/>
    <w:rsid w:val="00A355E8"/>
    <w:rsid w:val="00A35788"/>
    <w:rsid w:val="00A35943"/>
    <w:rsid w:val="00A359DC"/>
    <w:rsid w:val="00A35C07"/>
    <w:rsid w:val="00A35C57"/>
    <w:rsid w:val="00A35C7C"/>
    <w:rsid w:val="00A35E65"/>
    <w:rsid w:val="00A35EF0"/>
    <w:rsid w:val="00A36038"/>
    <w:rsid w:val="00A36120"/>
    <w:rsid w:val="00A362A8"/>
    <w:rsid w:val="00A36417"/>
    <w:rsid w:val="00A36470"/>
    <w:rsid w:val="00A368FE"/>
    <w:rsid w:val="00A36BE3"/>
    <w:rsid w:val="00A36E34"/>
    <w:rsid w:val="00A36ECE"/>
    <w:rsid w:val="00A36F49"/>
    <w:rsid w:val="00A370CE"/>
    <w:rsid w:val="00A3717A"/>
    <w:rsid w:val="00A378F5"/>
    <w:rsid w:val="00A37989"/>
    <w:rsid w:val="00A37F48"/>
    <w:rsid w:val="00A37FB7"/>
    <w:rsid w:val="00A37FC1"/>
    <w:rsid w:val="00A4006D"/>
    <w:rsid w:val="00A401BE"/>
    <w:rsid w:val="00A40279"/>
    <w:rsid w:val="00A4054B"/>
    <w:rsid w:val="00A40633"/>
    <w:rsid w:val="00A40745"/>
    <w:rsid w:val="00A4080C"/>
    <w:rsid w:val="00A409C6"/>
    <w:rsid w:val="00A40BB7"/>
    <w:rsid w:val="00A40BFA"/>
    <w:rsid w:val="00A40DA3"/>
    <w:rsid w:val="00A4116C"/>
    <w:rsid w:val="00A41193"/>
    <w:rsid w:val="00A411C2"/>
    <w:rsid w:val="00A412AF"/>
    <w:rsid w:val="00A4158B"/>
    <w:rsid w:val="00A41A0F"/>
    <w:rsid w:val="00A41B18"/>
    <w:rsid w:val="00A41E93"/>
    <w:rsid w:val="00A4203F"/>
    <w:rsid w:val="00A422AA"/>
    <w:rsid w:val="00A4246B"/>
    <w:rsid w:val="00A4297A"/>
    <w:rsid w:val="00A42A35"/>
    <w:rsid w:val="00A42B35"/>
    <w:rsid w:val="00A42B47"/>
    <w:rsid w:val="00A42B57"/>
    <w:rsid w:val="00A42D85"/>
    <w:rsid w:val="00A430B6"/>
    <w:rsid w:val="00A431B1"/>
    <w:rsid w:val="00A431D5"/>
    <w:rsid w:val="00A43468"/>
    <w:rsid w:val="00A43A77"/>
    <w:rsid w:val="00A43B0B"/>
    <w:rsid w:val="00A43BBE"/>
    <w:rsid w:val="00A43D21"/>
    <w:rsid w:val="00A43EA0"/>
    <w:rsid w:val="00A44190"/>
    <w:rsid w:val="00A4435C"/>
    <w:rsid w:val="00A4477D"/>
    <w:rsid w:val="00A44A35"/>
    <w:rsid w:val="00A44D40"/>
    <w:rsid w:val="00A455B6"/>
    <w:rsid w:val="00A45617"/>
    <w:rsid w:val="00A45785"/>
    <w:rsid w:val="00A45911"/>
    <w:rsid w:val="00A45C17"/>
    <w:rsid w:val="00A45EE5"/>
    <w:rsid w:val="00A45FC1"/>
    <w:rsid w:val="00A463C6"/>
    <w:rsid w:val="00A46638"/>
    <w:rsid w:val="00A46765"/>
    <w:rsid w:val="00A467D4"/>
    <w:rsid w:val="00A46890"/>
    <w:rsid w:val="00A468E2"/>
    <w:rsid w:val="00A46947"/>
    <w:rsid w:val="00A4696F"/>
    <w:rsid w:val="00A46AB9"/>
    <w:rsid w:val="00A47611"/>
    <w:rsid w:val="00A47855"/>
    <w:rsid w:val="00A47CE0"/>
    <w:rsid w:val="00A47E28"/>
    <w:rsid w:val="00A47F0C"/>
    <w:rsid w:val="00A50129"/>
    <w:rsid w:val="00A502AF"/>
    <w:rsid w:val="00A50A5C"/>
    <w:rsid w:val="00A50A6C"/>
    <w:rsid w:val="00A50A8E"/>
    <w:rsid w:val="00A50B75"/>
    <w:rsid w:val="00A50CFA"/>
    <w:rsid w:val="00A50DD6"/>
    <w:rsid w:val="00A51069"/>
    <w:rsid w:val="00A51091"/>
    <w:rsid w:val="00A51155"/>
    <w:rsid w:val="00A517D4"/>
    <w:rsid w:val="00A51938"/>
    <w:rsid w:val="00A51A63"/>
    <w:rsid w:val="00A51F93"/>
    <w:rsid w:val="00A521B4"/>
    <w:rsid w:val="00A5235B"/>
    <w:rsid w:val="00A5250C"/>
    <w:rsid w:val="00A5277D"/>
    <w:rsid w:val="00A527CA"/>
    <w:rsid w:val="00A528A5"/>
    <w:rsid w:val="00A52984"/>
    <w:rsid w:val="00A52A95"/>
    <w:rsid w:val="00A52B7E"/>
    <w:rsid w:val="00A52BF7"/>
    <w:rsid w:val="00A52C9B"/>
    <w:rsid w:val="00A52EA5"/>
    <w:rsid w:val="00A52F5C"/>
    <w:rsid w:val="00A53527"/>
    <w:rsid w:val="00A536FD"/>
    <w:rsid w:val="00A538C1"/>
    <w:rsid w:val="00A539BD"/>
    <w:rsid w:val="00A53A25"/>
    <w:rsid w:val="00A53C8F"/>
    <w:rsid w:val="00A53E52"/>
    <w:rsid w:val="00A54522"/>
    <w:rsid w:val="00A545DA"/>
    <w:rsid w:val="00A5474B"/>
    <w:rsid w:val="00A547B6"/>
    <w:rsid w:val="00A548D5"/>
    <w:rsid w:val="00A548E5"/>
    <w:rsid w:val="00A549A2"/>
    <w:rsid w:val="00A54BB8"/>
    <w:rsid w:val="00A54E04"/>
    <w:rsid w:val="00A54F00"/>
    <w:rsid w:val="00A55044"/>
    <w:rsid w:val="00A55116"/>
    <w:rsid w:val="00A554C0"/>
    <w:rsid w:val="00A55765"/>
    <w:rsid w:val="00A55955"/>
    <w:rsid w:val="00A559DA"/>
    <w:rsid w:val="00A55B2B"/>
    <w:rsid w:val="00A563A7"/>
    <w:rsid w:val="00A568A5"/>
    <w:rsid w:val="00A56C0A"/>
    <w:rsid w:val="00A56D71"/>
    <w:rsid w:val="00A56DF0"/>
    <w:rsid w:val="00A57026"/>
    <w:rsid w:val="00A571BD"/>
    <w:rsid w:val="00A57221"/>
    <w:rsid w:val="00A572C0"/>
    <w:rsid w:val="00A573A4"/>
    <w:rsid w:val="00A573A6"/>
    <w:rsid w:val="00A573BB"/>
    <w:rsid w:val="00A57547"/>
    <w:rsid w:val="00A57817"/>
    <w:rsid w:val="00A57B8B"/>
    <w:rsid w:val="00A57F1C"/>
    <w:rsid w:val="00A6017E"/>
    <w:rsid w:val="00A6019F"/>
    <w:rsid w:val="00A604EB"/>
    <w:rsid w:val="00A60633"/>
    <w:rsid w:val="00A6068B"/>
    <w:rsid w:val="00A607B5"/>
    <w:rsid w:val="00A607EA"/>
    <w:rsid w:val="00A60A08"/>
    <w:rsid w:val="00A60A92"/>
    <w:rsid w:val="00A60ABB"/>
    <w:rsid w:val="00A60B27"/>
    <w:rsid w:val="00A61210"/>
    <w:rsid w:val="00A61233"/>
    <w:rsid w:val="00A61440"/>
    <w:rsid w:val="00A6158A"/>
    <w:rsid w:val="00A615BF"/>
    <w:rsid w:val="00A6185A"/>
    <w:rsid w:val="00A61926"/>
    <w:rsid w:val="00A61CB7"/>
    <w:rsid w:val="00A61D39"/>
    <w:rsid w:val="00A61D6B"/>
    <w:rsid w:val="00A61F41"/>
    <w:rsid w:val="00A62057"/>
    <w:rsid w:val="00A625EF"/>
    <w:rsid w:val="00A62611"/>
    <w:rsid w:val="00A628E9"/>
    <w:rsid w:val="00A62AD7"/>
    <w:rsid w:val="00A62EDD"/>
    <w:rsid w:val="00A62FA3"/>
    <w:rsid w:val="00A6305A"/>
    <w:rsid w:val="00A63133"/>
    <w:rsid w:val="00A63202"/>
    <w:rsid w:val="00A63588"/>
    <w:rsid w:val="00A63A6B"/>
    <w:rsid w:val="00A63B60"/>
    <w:rsid w:val="00A63E14"/>
    <w:rsid w:val="00A63EFD"/>
    <w:rsid w:val="00A63F94"/>
    <w:rsid w:val="00A641EF"/>
    <w:rsid w:val="00A64773"/>
    <w:rsid w:val="00A64829"/>
    <w:rsid w:val="00A64B4D"/>
    <w:rsid w:val="00A64BD8"/>
    <w:rsid w:val="00A64CDE"/>
    <w:rsid w:val="00A650F7"/>
    <w:rsid w:val="00A65920"/>
    <w:rsid w:val="00A65CCC"/>
    <w:rsid w:val="00A65F53"/>
    <w:rsid w:val="00A6606D"/>
    <w:rsid w:val="00A660CD"/>
    <w:rsid w:val="00A66257"/>
    <w:rsid w:val="00A662CE"/>
    <w:rsid w:val="00A666F9"/>
    <w:rsid w:val="00A6697F"/>
    <w:rsid w:val="00A66B11"/>
    <w:rsid w:val="00A66C7C"/>
    <w:rsid w:val="00A66CEF"/>
    <w:rsid w:val="00A66EFE"/>
    <w:rsid w:val="00A67084"/>
    <w:rsid w:val="00A6748A"/>
    <w:rsid w:val="00A6771F"/>
    <w:rsid w:val="00A67BE1"/>
    <w:rsid w:val="00A67E17"/>
    <w:rsid w:val="00A67E20"/>
    <w:rsid w:val="00A700C2"/>
    <w:rsid w:val="00A7096E"/>
    <w:rsid w:val="00A70A0F"/>
    <w:rsid w:val="00A70B54"/>
    <w:rsid w:val="00A70B6B"/>
    <w:rsid w:val="00A70BF5"/>
    <w:rsid w:val="00A70CB5"/>
    <w:rsid w:val="00A70DFD"/>
    <w:rsid w:val="00A70EB2"/>
    <w:rsid w:val="00A70EDC"/>
    <w:rsid w:val="00A70F38"/>
    <w:rsid w:val="00A711EE"/>
    <w:rsid w:val="00A71263"/>
    <w:rsid w:val="00A7153B"/>
    <w:rsid w:val="00A7157A"/>
    <w:rsid w:val="00A716B3"/>
    <w:rsid w:val="00A71809"/>
    <w:rsid w:val="00A71811"/>
    <w:rsid w:val="00A71973"/>
    <w:rsid w:val="00A71DCE"/>
    <w:rsid w:val="00A72415"/>
    <w:rsid w:val="00A7249E"/>
    <w:rsid w:val="00A7280F"/>
    <w:rsid w:val="00A72C13"/>
    <w:rsid w:val="00A730DE"/>
    <w:rsid w:val="00A730E0"/>
    <w:rsid w:val="00A73550"/>
    <w:rsid w:val="00A73610"/>
    <w:rsid w:val="00A736D1"/>
    <w:rsid w:val="00A738B2"/>
    <w:rsid w:val="00A73B8B"/>
    <w:rsid w:val="00A73CE5"/>
    <w:rsid w:val="00A73CE6"/>
    <w:rsid w:val="00A74275"/>
    <w:rsid w:val="00A7429A"/>
    <w:rsid w:val="00A746BC"/>
    <w:rsid w:val="00A74801"/>
    <w:rsid w:val="00A7491B"/>
    <w:rsid w:val="00A74E82"/>
    <w:rsid w:val="00A74EAD"/>
    <w:rsid w:val="00A74FAB"/>
    <w:rsid w:val="00A750AD"/>
    <w:rsid w:val="00A754C5"/>
    <w:rsid w:val="00A75667"/>
    <w:rsid w:val="00A756DD"/>
    <w:rsid w:val="00A75C2A"/>
    <w:rsid w:val="00A75F7D"/>
    <w:rsid w:val="00A76113"/>
    <w:rsid w:val="00A761F6"/>
    <w:rsid w:val="00A76408"/>
    <w:rsid w:val="00A7653D"/>
    <w:rsid w:val="00A76686"/>
    <w:rsid w:val="00A76982"/>
    <w:rsid w:val="00A76D6F"/>
    <w:rsid w:val="00A76EF5"/>
    <w:rsid w:val="00A77142"/>
    <w:rsid w:val="00A77299"/>
    <w:rsid w:val="00A77483"/>
    <w:rsid w:val="00A7753D"/>
    <w:rsid w:val="00A7754A"/>
    <w:rsid w:val="00A77732"/>
    <w:rsid w:val="00A7778F"/>
    <w:rsid w:val="00A777F5"/>
    <w:rsid w:val="00A77996"/>
    <w:rsid w:val="00A77C52"/>
    <w:rsid w:val="00A77EC2"/>
    <w:rsid w:val="00A77EE0"/>
    <w:rsid w:val="00A77F0B"/>
    <w:rsid w:val="00A80095"/>
    <w:rsid w:val="00A80277"/>
    <w:rsid w:val="00A809A1"/>
    <w:rsid w:val="00A80CF3"/>
    <w:rsid w:val="00A80DB7"/>
    <w:rsid w:val="00A814A0"/>
    <w:rsid w:val="00A8165D"/>
    <w:rsid w:val="00A818F5"/>
    <w:rsid w:val="00A81919"/>
    <w:rsid w:val="00A81BBA"/>
    <w:rsid w:val="00A81BC4"/>
    <w:rsid w:val="00A81FC4"/>
    <w:rsid w:val="00A82114"/>
    <w:rsid w:val="00A82370"/>
    <w:rsid w:val="00A8267C"/>
    <w:rsid w:val="00A8282A"/>
    <w:rsid w:val="00A82F8A"/>
    <w:rsid w:val="00A83185"/>
    <w:rsid w:val="00A836D7"/>
    <w:rsid w:val="00A836DB"/>
    <w:rsid w:val="00A837FC"/>
    <w:rsid w:val="00A83811"/>
    <w:rsid w:val="00A83AFA"/>
    <w:rsid w:val="00A83B4A"/>
    <w:rsid w:val="00A83C82"/>
    <w:rsid w:val="00A83C90"/>
    <w:rsid w:val="00A83CC7"/>
    <w:rsid w:val="00A83E87"/>
    <w:rsid w:val="00A8471A"/>
    <w:rsid w:val="00A84A55"/>
    <w:rsid w:val="00A84D98"/>
    <w:rsid w:val="00A84E42"/>
    <w:rsid w:val="00A84ECA"/>
    <w:rsid w:val="00A853F9"/>
    <w:rsid w:val="00A8553F"/>
    <w:rsid w:val="00A855EB"/>
    <w:rsid w:val="00A8561F"/>
    <w:rsid w:val="00A85774"/>
    <w:rsid w:val="00A8578A"/>
    <w:rsid w:val="00A85926"/>
    <w:rsid w:val="00A85B1F"/>
    <w:rsid w:val="00A85CD7"/>
    <w:rsid w:val="00A85CE8"/>
    <w:rsid w:val="00A85E1C"/>
    <w:rsid w:val="00A86412"/>
    <w:rsid w:val="00A864CE"/>
    <w:rsid w:val="00A865F0"/>
    <w:rsid w:val="00A8666A"/>
    <w:rsid w:val="00A8677E"/>
    <w:rsid w:val="00A869A1"/>
    <w:rsid w:val="00A869D3"/>
    <w:rsid w:val="00A86B1B"/>
    <w:rsid w:val="00A86D64"/>
    <w:rsid w:val="00A86E70"/>
    <w:rsid w:val="00A87098"/>
    <w:rsid w:val="00A87507"/>
    <w:rsid w:val="00A8757E"/>
    <w:rsid w:val="00A875CD"/>
    <w:rsid w:val="00A878B2"/>
    <w:rsid w:val="00A87BC2"/>
    <w:rsid w:val="00A87E1B"/>
    <w:rsid w:val="00A87E72"/>
    <w:rsid w:val="00A87F02"/>
    <w:rsid w:val="00A87FFE"/>
    <w:rsid w:val="00A90034"/>
    <w:rsid w:val="00A903D2"/>
    <w:rsid w:val="00A904DA"/>
    <w:rsid w:val="00A905BF"/>
    <w:rsid w:val="00A909BC"/>
    <w:rsid w:val="00A90BA8"/>
    <w:rsid w:val="00A90C79"/>
    <w:rsid w:val="00A90DEC"/>
    <w:rsid w:val="00A90E53"/>
    <w:rsid w:val="00A9133F"/>
    <w:rsid w:val="00A91405"/>
    <w:rsid w:val="00A91573"/>
    <w:rsid w:val="00A9173F"/>
    <w:rsid w:val="00A9195C"/>
    <w:rsid w:val="00A91C85"/>
    <w:rsid w:val="00A91F3D"/>
    <w:rsid w:val="00A92147"/>
    <w:rsid w:val="00A921EE"/>
    <w:rsid w:val="00A922E1"/>
    <w:rsid w:val="00A924E3"/>
    <w:rsid w:val="00A92806"/>
    <w:rsid w:val="00A92B34"/>
    <w:rsid w:val="00A92CF2"/>
    <w:rsid w:val="00A92D0D"/>
    <w:rsid w:val="00A92D40"/>
    <w:rsid w:val="00A92FB5"/>
    <w:rsid w:val="00A9349D"/>
    <w:rsid w:val="00A935B3"/>
    <w:rsid w:val="00A93825"/>
    <w:rsid w:val="00A93C6F"/>
    <w:rsid w:val="00A93CDB"/>
    <w:rsid w:val="00A93F53"/>
    <w:rsid w:val="00A93FEE"/>
    <w:rsid w:val="00A94029"/>
    <w:rsid w:val="00A94082"/>
    <w:rsid w:val="00A941C6"/>
    <w:rsid w:val="00A9427C"/>
    <w:rsid w:val="00A94302"/>
    <w:rsid w:val="00A944F2"/>
    <w:rsid w:val="00A94636"/>
    <w:rsid w:val="00A9475F"/>
    <w:rsid w:val="00A94877"/>
    <w:rsid w:val="00A94A8C"/>
    <w:rsid w:val="00A94B4F"/>
    <w:rsid w:val="00A94B5B"/>
    <w:rsid w:val="00A94DA4"/>
    <w:rsid w:val="00A94DB0"/>
    <w:rsid w:val="00A94EF9"/>
    <w:rsid w:val="00A95565"/>
    <w:rsid w:val="00A95917"/>
    <w:rsid w:val="00A95AC5"/>
    <w:rsid w:val="00A95DF6"/>
    <w:rsid w:val="00A9600A"/>
    <w:rsid w:val="00A96019"/>
    <w:rsid w:val="00A961FE"/>
    <w:rsid w:val="00A9646C"/>
    <w:rsid w:val="00A965F8"/>
    <w:rsid w:val="00A9666D"/>
    <w:rsid w:val="00A966D1"/>
    <w:rsid w:val="00A966F3"/>
    <w:rsid w:val="00A968F9"/>
    <w:rsid w:val="00A96934"/>
    <w:rsid w:val="00A96EE8"/>
    <w:rsid w:val="00A978EC"/>
    <w:rsid w:val="00A979E4"/>
    <w:rsid w:val="00A97B93"/>
    <w:rsid w:val="00A97C39"/>
    <w:rsid w:val="00AA00CE"/>
    <w:rsid w:val="00AA00F8"/>
    <w:rsid w:val="00AA0289"/>
    <w:rsid w:val="00AA02CC"/>
    <w:rsid w:val="00AA0345"/>
    <w:rsid w:val="00AA03D6"/>
    <w:rsid w:val="00AA058B"/>
    <w:rsid w:val="00AA05D5"/>
    <w:rsid w:val="00AA06B5"/>
    <w:rsid w:val="00AA0A7C"/>
    <w:rsid w:val="00AA0CE7"/>
    <w:rsid w:val="00AA0F4B"/>
    <w:rsid w:val="00AA107D"/>
    <w:rsid w:val="00AA111B"/>
    <w:rsid w:val="00AA1123"/>
    <w:rsid w:val="00AA1243"/>
    <w:rsid w:val="00AA1AB5"/>
    <w:rsid w:val="00AA1BAC"/>
    <w:rsid w:val="00AA1C13"/>
    <w:rsid w:val="00AA1D85"/>
    <w:rsid w:val="00AA1E7C"/>
    <w:rsid w:val="00AA1F12"/>
    <w:rsid w:val="00AA1FA4"/>
    <w:rsid w:val="00AA20DC"/>
    <w:rsid w:val="00AA2266"/>
    <w:rsid w:val="00AA22AE"/>
    <w:rsid w:val="00AA2B08"/>
    <w:rsid w:val="00AA2B1F"/>
    <w:rsid w:val="00AA2B92"/>
    <w:rsid w:val="00AA2C4E"/>
    <w:rsid w:val="00AA333D"/>
    <w:rsid w:val="00AA336C"/>
    <w:rsid w:val="00AA3478"/>
    <w:rsid w:val="00AA36A5"/>
    <w:rsid w:val="00AA3794"/>
    <w:rsid w:val="00AA37AE"/>
    <w:rsid w:val="00AA383D"/>
    <w:rsid w:val="00AA3A5A"/>
    <w:rsid w:val="00AA3B08"/>
    <w:rsid w:val="00AA3B7B"/>
    <w:rsid w:val="00AA3BAB"/>
    <w:rsid w:val="00AA3C64"/>
    <w:rsid w:val="00AA3CD5"/>
    <w:rsid w:val="00AA3D9C"/>
    <w:rsid w:val="00AA3E55"/>
    <w:rsid w:val="00AA3EA3"/>
    <w:rsid w:val="00AA3FEE"/>
    <w:rsid w:val="00AA4178"/>
    <w:rsid w:val="00AA4342"/>
    <w:rsid w:val="00AA44A5"/>
    <w:rsid w:val="00AA46F9"/>
    <w:rsid w:val="00AA4B9A"/>
    <w:rsid w:val="00AA4BDE"/>
    <w:rsid w:val="00AA4C9C"/>
    <w:rsid w:val="00AA4E83"/>
    <w:rsid w:val="00AA4E8C"/>
    <w:rsid w:val="00AA4EED"/>
    <w:rsid w:val="00AA5001"/>
    <w:rsid w:val="00AA5156"/>
    <w:rsid w:val="00AA54DA"/>
    <w:rsid w:val="00AA55F8"/>
    <w:rsid w:val="00AA58C9"/>
    <w:rsid w:val="00AA5960"/>
    <w:rsid w:val="00AA5D50"/>
    <w:rsid w:val="00AA6062"/>
    <w:rsid w:val="00AA60D6"/>
    <w:rsid w:val="00AA6186"/>
    <w:rsid w:val="00AA61F4"/>
    <w:rsid w:val="00AA6563"/>
    <w:rsid w:val="00AA67B6"/>
    <w:rsid w:val="00AA684C"/>
    <w:rsid w:val="00AA6988"/>
    <w:rsid w:val="00AA6B41"/>
    <w:rsid w:val="00AA6B92"/>
    <w:rsid w:val="00AA6C24"/>
    <w:rsid w:val="00AA6DE1"/>
    <w:rsid w:val="00AA70E3"/>
    <w:rsid w:val="00AA70FE"/>
    <w:rsid w:val="00AA72AA"/>
    <w:rsid w:val="00AA72AC"/>
    <w:rsid w:val="00AA7513"/>
    <w:rsid w:val="00AA76F7"/>
    <w:rsid w:val="00AA7A32"/>
    <w:rsid w:val="00AA7FB9"/>
    <w:rsid w:val="00AB0109"/>
    <w:rsid w:val="00AB03BD"/>
    <w:rsid w:val="00AB0472"/>
    <w:rsid w:val="00AB0738"/>
    <w:rsid w:val="00AB0766"/>
    <w:rsid w:val="00AB0799"/>
    <w:rsid w:val="00AB08FD"/>
    <w:rsid w:val="00AB0966"/>
    <w:rsid w:val="00AB09E8"/>
    <w:rsid w:val="00AB0A77"/>
    <w:rsid w:val="00AB0AF1"/>
    <w:rsid w:val="00AB0BE3"/>
    <w:rsid w:val="00AB0CF9"/>
    <w:rsid w:val="00AB0D2B"/>
    <w:rsid w:val="00AB0F71"/>
    <w:rsid w:val="00AB11BA"/>
    <w:rsid w:val="00AB14F0"/>
    <w:rsid w:val="00AB19E8"/>
    <w:rsid w:val="00AB214C"/>
    <w:rsid w:val="00AB25C7"/>
    <w:rsid w:val="00AB25D0"/>
    <w:rsid w:val="00AB2814"/>
    <w:rsid w:val="00AB2956"/>
    <w:rsid w:val="00AB2AEC"/>
    <w:rsid w:val="00AB2CDD"/>
    <w:rsid w:val="00AB30C0"/>
    <w:rsid w:val="00AB31A8"/>
    <w:rsid w:val="00AB3ACE"/>
    <w:rsid w:val="00AB3AD3"/>
    <w:rsid w:val="00AB3B5E"/>
    <w:rsid w:val="00AB3C1A"/>
    <w:rsid w:val="00AB3D2A"/>
    <w:rsid w:val="00AB3D66"/>
    <w:rsid w:val="00AB3DD2"/>
    <w:rsid w:val="00AB4149"/>
    <w:rsid w:val="00AB41A5"/>
    <w:rsid w:val="00AB4300"/>
    <w:rsid w:val="00AB4742"/>
    <w:rsid w:val="00AB474A"/>
    <w:rsid w:val="00AB49BF"/>
    <w:rsid w:val="00AB49EE"/>
    <w:rsid w:val="00AB4B66"/>
    <w:rsid w:val="00AB4DC2"/>
    <w:rsid w:val="00AB4DF1"/>
    <w:rsid w:val="00AB4E0B"/>
    <w:rsid w:val="00AB4F70"/>
    <w:rsid w:val="00AB50DC"/>
    <w:rsid w:val="00AB578F"/>
    <w:rsid w:val="00AB593C"/>
    <w:rsid w:val="00AB5E88"/>
    <w:rsid w:val="00AB5EBF"/>
    <w:rsid w:val="00AB62A4"/>
    <w:rsid w:val="00AB642C"/>
    <w:rsid w:val="00AB6530"/>
    <w:rsid w:val="00AB6A13"/>
    <w:rsid w:val="00AB6C0B"/>
    <w:rsid w:val="00AB6F12"/>
    <w:rsid w:val="00AB6F5D"/>
    <w:rsid w:val="00AB7200"/>
    <w:rsid w:val="00AB728D"/>
    <w:rsid w:val="00AB72B1"/>
    <w:rsid w:val="00AB7618"/>
    <w:rsid w:val="00AB7631"/>
    <w:rsid w:val="00AB775D"/>
    <w:rsid w:val="00AB78FF"/>
    <w:rsid w:val="00AB7911"/>
    <w:rsid w:val="00AB7B57"/>
    <w:rsid w:val="00AB7BDF"/>
    <w:rsid w:val="00AB7E7E"/>
    <w:rsid w:val="00AC008C"/>
    <w:rsid w:val="00AC0467"/>
    <w:rsid w:val="00AC04A9"/>
    <w:rsid w:val="00AC0517"/>
    <w:rsid w:val="00AC051C"/>
    <w:rsid w:val="00AC059A"/>
    <w:rsid w:val="00AC0697"/>
    <w:rsid w:val="00AC0A5F"/>
    <w:rsid w:val="00AC0BC8"/>
    <w:rsid w:val="00AC0F83"/>
    <w:rsid w:val="00AC12AE"/>
    <w:rsid w:val="00AC13DC"/>
    <w:rsid w:val="00AC1404"/>
    <w:rsid w:val="00AC160E"/>
    <w:rsid w:val="00AC1B71"/>
    <w:rsid w:val="00AC1B8C"/>
    <w:rsid w:val="00AC1E93"/>
    <w:rsid w:val="00AC1EF3"/>
    <w:rsid w:val="00AC210E"/>
    <w:rsid w:val="00AC21E5"/>
    <w:rsid w:val="00AC249A"/>
    <w:rsid w:val="00AC2697"/>
    <w:rsid w:val="00AC2A94"/>
    <w:rsid w:val="00AC2B02"/>
    <w:rsid w:val="00AC2C25"/>
    <w:rsid w:val="00AC2E36"/>
    <w:rsid w:val="00AC3428"/>
    <w:rsid w:val="00AC34CC"/>
    <w:rsid w:val="00AC3CC7"/>
    <w:rsid w:val="00AC3D0A"/>
    <w:rsid w:val="00AC3D45"/>
    <w:rsid w:val="00AC3D96"/>
    <w:rsid w:val="00AC3F2F"/>
    <w:rsid w:val="00AC3F41"/>
    <w:rsid w:val="00AC4265"/>
    <w:rsid w:val="00AC43DD"/>
    <w:rsid w:val="00AC4B96"/>
    <w:rsid w:val="00AC4FDB"/>
    <w:rsid w:val="00AC5429"/>
    <w:rsid w:val="00AC5574"/>
    <w:rsid w:val="00AC560C"/>
    <w:rsid w:val="00AC5614"/>
    <w:rsid w:val="00AC569D"/>
    <w:rsid w:val="00AC56E7"/>
    <w:rsid w:val="00AC5738"/>
    <w:rsid w:val="00AC580B"/>
    <w:rsid w:val="00AC5B65"/>
    <w:rsid w:val="00AC5E0D"/>
    <w:rsid w:val="00AC5FFA"/>
    <w:rsid w:val="00AC6363"/>
    <w:rsid w:val="00AC63F2"/>
    <w:rsid w:val="00AC6546"/>
    <w:rsid w:val="00AC6A21"/>
    <w:rsid w:val="00AC6BDF"/>
    <w:rsid w:val="00AC6EB2"/>
    <w:rsid w:val="00AC7129"/>
    <w:rsid w:val="00AC714A"/>
    <w:rsid w:val="00AC79F5"/>
    <w:rsid w:val="00AC7BBF"/>
    <w:rsid w:val="00AC7E2B"/>
    <w:rsid w:val="00AC7F1A"/>
    <w:rsid w:val="00AC7FD0"/>
    <w:rsid w:val="00AD001A"/>
    <w:rsid w:val="00AD00DC"/>
    <w:rsid w:val="00AD0411"/>
    <w:rsid w:val="00AD0461"/>
    <w:rsid w:val="00AD04A6"/>
    <w:rsid w:val="00AD05F2"/>
    <w:rsid w:val="00AD06B1"/>
    <w:rsid w:val="00AD0B57"/>
    <w:rsid w:val="00AD0BAE"/>
    <w:rsid w:val="00AD0D48"/>
    <w:rsid w:val="00AD0D9B"/>
    <w:rsid w:val="00AD0F66"/>
    <w:rsid w:val="00AD0F73"/>
    <w:rsid w:val="00AD105F"/>
    <w:rsid w:val="00AD1AF5"/>
    <w:rsid w:val="00AD1EBB"/>
    <w:rsid w:val="00AD21FA"/>
    <w:rsid w:val="00AD2272"/>
    <w:rsid w:val="00AD23D7"/>
    <w:rsid w:val="00AD29E3"/>
    <w:rsid w:val="00AD29EF"/>
    <w:rsid w:val="00AD2BE2"/>
    <w:rsid w:val="00AD2C23"/>
    <w:rsid w:val="00AD3222"/>
    <w:rsid w:val="00AD365F"/>
    <w:rsid w:val="00AD3E06"/>
    <w:rsid w:val="00AD407C"/>
    <w:rsid w:val="00AD415D"/>
    <w:rsid w:val="00AD41AF"/>
    <w:rsid w:val="00AD4219"/>
    <w:rsid w:val="00AD48C3"/>
    <w:rsid w:val="00AD48FC"/>
    <w:rsid w:val="00AD49CC"/>
    <w:rsid w:val="00AD4BFF"/>
    <w:rsid w:val="00AD5100"/>
    <w:rsid w:val="00AD5256"/>
    <w:rsid w:val="00AD52B4"/>
    <w:rsid w:val="00AD5328"/>
    <w:rsid w:val="00AD5488"/>
    <w:rsid w:val="00AD551C"/>
    <w:rsid w:val="00AD554F"/>
    <w:rsid w:val="00AD5683"/>
    <w:rsid w:val="00AD571E"/>
    <w:rsid w:val="00AD579D"/>
    <w:rsid w:val="00AD5B29"/>
    <w:rsid w:val="00AD5D81"/>
    <w:rsid w:val="00AD5DC5"/>
    <w:rsid w:val="00AD5F4F"/>
    <w:rsid w:val="00AD60E0"/>
    <w:rsid w:val="00AD6108"/>
    <w:rsid w:val="00AD6343"/>
    <w:rsid w:val="00AD63AA"/>
    <w:rsid w:val="00AD649A"/>
    <w:rsid w:val="00AD64C3"/>
    <w:rsid w:val="00AD6510"/>
    <w:rsid w:val="00AD6529"/>
    <w:rsid w:val="00AD669D"/>
    <w:rsid w:val="00AD67AE"/>
    <w:rsid w:val="00AD6994"/>
    <w:rsid w:val="00AD6C90"/>
    <w:rsid w:val="00AD71AA"/>
    <w:rsid w:val="00AD7433"/>
    <w:rsid w:val="00AD762B"/>
    <w:rsid w:val="00AD7911"/>
    <w:rsid w:val="00AD7B79"/>
    <w:rsid w:val="00AD7C0F"/>
    <w:rsid w:val="00AD7EA6"/>
    <w:rsid w:val="00AE01B7"/>
    <w:rsid w:val="00AE0215"/>
    <w:rsid w:val="00AE036A"/>
    <w:rsid w:val="00AE0438"/>
    <w:rsid w:val="00AE092B"/>
    <w:rsid w:val="00AE0C94"/>
    <w:rsid w:val="00AE11EC"/>
    <w:rsid w:val="00AE12C0"/>
    <w:rsid w:val="00AE1652"/>
    <w:rsid w:val="00AE17A4"/>
    <w:rsid w:val="00AE18D2"/>
    <w:rsid w:val="00AE1AF6"/>
    <w:rsid w:val="00AE1C83"/>
    <w:rsid w:val="00AE1FA8"/>
    <w:rsid w:val="00AE20CC"/>
    <w:rsid w:val="00AE21AA"/>
    <w:rsid w:val="00AE24A5"/>
    <w:rsid w:val="00AE260B"/>
    <w:rsid w:val="00AE26BE"/>
    <w:rsid w:val="00AE27F5"/>
    <w:rsid w:val="00AE2C72"/>
    <w:rsid w:val="00AE2CF2"/>
    <w:rsid w:val="00AE2F14"/>
    <w:rsid w:val="00AE30D5"/>
    <w:rsid w:val="00AE37CA"/>
    <w:rsid w:val="00AE3889"/>
    <w:rsid w:val="00AE3A53"/>
    <w:rsid w:val="00AE3E5E"/>
    <w:rsid w:val="00AE40EC"/>
    <w:rsid w:val="00AE41C0"/>
    <w:rsid w:val="00AE435F"/>
    <w:rsid w:val="00AE43C4"/>
    <w:rsid w:val="00AE4771"/>
    <w:rsid w:val="00AE47F9"/>
    <w:rsid w:val="00AE47FB"/>
    <w:rsid w:val="00AE49D0"/>
    <w:rsid w:val="00AE49FD"/>
    <w:rsid w:val="00AE4A81"/>
    <w:rsid w:val="00AE4C69"/>
    <w:rsid w:val="00AE4E67"/>
    <w:rsid w:val="00AE4F6D"/>
    <w:rsid w:val="00AE525F"/>
    <w:rsid w:val="00AE537E"/>
    <w:rsid w:val="00AE5711"/>
    <w:rsid w:val="00AE57E7"/>
    <w:rsid w:val="00AE586B"/>
    <w:rsid w:val="00AE5A32"/>
    <w:rsid w:val="00AE5B4F"/>
    <w:rsid w:val="00AE5BF4"/>
    <w:rsid w:val="00AE5BFC"/>
    <w:rsid w:val="00AE5C16"/>
    <w:rsid w:val="00AE5FB6"/>
    <w:rsid w:val="00AE666E"/>
    <w:rsid w:val="00AE6BB0"/>
    <w:rsid w:val="00AE6DBF"/>
    <w:rsid w:val="00AE6F73"/>
    <w:rsid w:val="00AE7262"/>
    <w:rsid w:val="00AE73AF"/>
    <w:rsid w:val="00AE73DA"/>
    <w:rsid w:val="00AE7481"/>
    <w:rsid w:val="00AE7523"/>
    <w:rsid w:val="00AE7A32"/>
    <w:rsid w:val="00AE7D67"/>
    <w:rsid w:val="00AE7E81"/>
    <w:rsid w:val="00AE7F7E"/>
    <w:rsid w:val="00AE7FAC"/>
    <w:rsid w:val="00AF02C0"/>
    <w:rsid w:val="00AF036D"/>
    <w:rsid w:val="00AF042B"/>
    <w:rsid w:val="00AF0521"/>
    <w:rsid w:val="00AF053A"/>
    <w:rsid w:val="00AF0650"/>
    <w:rsid w:val="00AF079B"/>
    <w:rsid w:val="00AF080B"/>
    <w:rsid w:val="00AF0E20"/>
    <w:rsid w:val="00AF0EEE"/>
    <w:rsid w:val="00AF1085"/>
    <w:rsid w:val="00AF10D7"/>
    <w:rsid w:val="00AF1279"/>
    <w:rsid w:val="00AF1421"/>
    <w:rsid w:val="00AF17D4"/>
    <w:rsid w:val="00AF19F8"/>
    <w:rsid w:val="00AF1B2E"/>
    <w:rsid w:val="00AF1CB5"/>
    <w:rsid w:val="00AF1D9D"/>
    <w:rsid w:val="00AF1F46"/>
    <w:rsid w:val="00AF2018"/>
    <w:rsid w:val="00AF203D"/>
    <w:rsid w:val="00AF2214"/>
    <w:rsid w:val="00AF2283"/>
    <w:rsid w:val="00AF2465"/>
    <w:rsid w:val="00AF2571"/>
    <w:rsid w:val="00AF28FF"/>
    <w:rsid w:val="00AF29DB"/>
    <w:rsid w:val="00AF2A1C"/>
    <w:rsid w:val="00AF2AF2"/>
    <w:rsid w:val="00AF3262"/>
    <w:rsid w:val="00AF3611"/>
    <w:rsid w:val="00AF3AD5"/>
    <w:rsid w:val="00AF3C72"/>
    <w:rsid w:val="00AF3EE2"/>
    <w:rsid w:val="00AF415D"/>
    <w:rsid w:val="00AF420C"/>
    <w:rsid w:val="00AF4273"/>
    <w:rsid w:val="00AF45D5"/>
    <w:rsid w:val="00AF45FB"/>
    <w:rsid w:val="00AF460B"/>
    <w:rsid w:val="00AF471E"/>
    <w:rsid w:val="00AF472A"/>
    <w:rsid w:val="00AF4817"/>
    <w:rsid w:val="00AF48CF"/>
    <w:rsid w:val="00AF490C"/>
    <w:rsid w:val="00AF4976"/>
    <w:rsid w:val="00AF49EC"/>
    <w:rsid w:val="00AF4BFA"/>
    <w:rsid w:val="00AF4C79"/>
    <w:rsid w:val="00AF4ED5"/>
    <w:rsid w:val="00AF4F25"/>
    <w:rsid w:val="00AF4F26"/>
    <w:rsid w:val="00AF50E7"/>
    <w:rsid w:val="00AF51C2"/>
    <w:rsid w:val="00AF53A7"/>
    <w:rsid w:val="00AF553F"/>
    <w:rsid w:val="00AF5914"/>
    <w:rsid w:val="00AF5BDD"/>
    <w:rsid w:val="00AF5CB8"/>
    <w:rsid w:val="00AF5CC9"/>
    <w:rsid w:val="00AF5D17"/>
    <w:rsid w:val="00AF5E4D"/>
    <w:rsid w:val="00AF5EAB"/>
    <w:rsid w:val="00AF6077"/>
    <w:rsid w:val="00AF61A6"/>
    <w:rsid w:val="00AF626D"/>
    <w:rsid w:val="00AF62C1"/>
    <w:rsid w:val="00AF6642"/>
    <w:rsid w:val="00AF66C0"/>
    <w:rsid w:val="00AF66C6"/>
    <w:rsid w:val="00AF6707"/>
    <w:rsid w:val="00AF6905"/>
    <w:rsid w:val="00AF6B05"/>
    <w:rsid w:val="00AF6C12"/>
    <w:rsid w:val="00AF6CBB"/>
    <w:rsid w:val="00AF7028"/>
    <w:rsid w:val="00AF7299"/>
    <w:rsid w:val="00AF73CD"/>
    <w:rsid w:val="00AF77B0"/>
    <w:rsid w:val="00AF7872"/>
    <w:rsid w:val="00AF7BCE"/>
    <w:rsid w:val="00AF7C9B"/>
    <w:rsid w:val="00AF7F05"/>
    <w:rsid w:val="00B005C0"/>
    <w:rsid w:val="00B005FA"/>
    <w:rsid w:val="00B00E72"/>
    <w:rsid w:val="00B01442"/>
    <w:rsid w:val="00B01717"/>
    <w:rsid w:val="00B01733"/>
    <w:rsid w:val="00B0183C"/>
    <w:rsid w:val="00B0185F"/>
    <w:rsid w:val="00B018B5"/>
    <w:rsid w:val="00B018CC"/>
    <w:rsid w:val="00B0193D"/>
    <w:rsid w:val="00B01B54"/>
    <w:rsid w:val="00B01B94"/>
    <w:rsid w:val="00B01BA1"/>
    <w:rsid w:val="00B01DB0"/>
    <w:rsid w:val="00B02283"/>
    <w:rsid w:val="00B022F2"/>
    <w:rsid w:val="00B02AE5"/>
    <w:rsid w:val="00B02FFB"/>
    <w:rsid w:val="00B03215"/>
    <w:rsid w:val="00B03469"/>
    <w:rsid w:val="00B0380A"/>
    <w:rsid w:val="00B038C7"/>
    <w:rsid w:val="00B0396B"/>
    <w:rsid w:val="00B03C14"/>
    <w:rsid w:val="00B03C37"/>
    <w:rsid w:val="00B03DC7"/>
    <w:rsid w:val="00B04270"/>
    <w:rsid w:val="00B043DF"/>
    <w:rsid w:val="00B0441E"/>
    <w:rsid w:val="00B0476A"/>
    <w:rsid w:val="00B04B15"/>
    <w:rsid w:val="00B04EDA"/>
    <w:rsid w:val="00B04F81"/>
    <w:rsid w:val="00B05390"/>
    <w:rsid w:val="00B0548F"/>
    <w:rsid w:val="00B055F4"/>
    <w:rsid w:val="00B0565C"/>
    <w:rsid w:val="00B0587F"/>
    <w:rsid w:val="00B05AAE"/>
    <w:rsid w:val="00B05AD4"/>
    <w:rsid w:val="00B05B7B"/>
    <w:rsid w:val="00B05BA3"/>
    <w:rsid w:val="00B05C90"/>
    <w:rsid w:val="00B05DE2"/>
    <w:rsid w:val="00B05F0A"/>
    <w:rsid w:val="00B06166"/>
    <w:rsid w:val="00B0656B"/>
    <w:rsid w:val="00B066C7"/>
    <w:rsid w:val="00B06874"/>
    <w:rsid w:val="00B06921"/>
    <w:rsid w:val="00B06A63"/>
    <w:rsid w:val="00B06B12"/>
    <w:rsid w:val="00B06B44"/>
    <w:rsid w:val="00B06C3D"/>
    <w:rsid w:val="00B06C91"/>
    <w:rsid w:val="00B06D0C"/>
    <w:rsid w:val="00B06DD8"/>
    <w:rsid w:val="00B07130"/>
    <w:rsid w:val="00B076D7"/>
    <w:rsid w:val="00B07878"/>
    <w:rsid w:val="00B07901"/>
    <w:rsid w:val="00B07964"/>
    <w:rsid w:val="00B07C89"/>
    <w:rsid w:val="00B07CCF"/>
    <w:rsid w:val="00B07FB4"/>
    <w:rsid w:val="00B1012B"/>
    <w:rsid w:val="00B1013D"/>
    <w:rsid w:val="00B10151"/>
    <w:rsid w:val="00B109D7"/>
    <w:rsid w:val="00B10CB7"/>
    <w:rsid w:val="00B10FA3"/>
    <w:rsid w:val="00B11091"/>
    <w:rsid w:val="00B1164E"/>
    <w:rsid w:val="00B11C5E"/>
    <w:rsid w:val="00B12027"/>
    <w:rsid w:val="00B12087"/>
    <w:rsid w:val="00B12112"/>
    <w:rsid w:val="00B1245B"/>
    <w:rsid w:val="00B126A1"/>
    <w:rsid w:val="00B126B5"/>
    <w:rsid w:val="00B128CF"/>
    <w:rsid w:val="00B1294C"/>
    <w:rsid w:val="00B12973"/>
    <w:rsid w:val="00B12AF0"/>
    <w:rsid w:val="00B12DDA"/>
    <w:rsid w:val="00B12DDD"/>
    <w:rsid w:val="00B13162"/>
    <w:rsid w:val="00B13177"/>
    <w:rsid w:val="00B132EB"/>
    <w:rsid w:val="00B133D5"/>
    <w:rsid w:val="00B133EF"/>
    <w:rsid w:val="00B1348A"/>
    <w:rsid w:val="00B135D4"/>
    <w:rsid w:val="00B13832"/>
    <w:rsid w:val="00B138E4"/>
    <w:rsid w:val="00B139B7"/>
    <w:rsid w:val="00B1400C"/>
    <w:rsid w:val="00B14184"/>
    <w:rsid w:val="00B149C3"/>
    <w:rsid w:val="00B14B4B"/>
    <w:rsid w:val="00B14E92"/>
    <w:rsid w:val="00B1512A"/>
    <w:rsid w:val="00B1534B"/>
    <w:rsid w:val="00B15441"/>
    <w:rsid w:val="00B15DC4"/>
    <w:rsid w:val="00B15E8C"/>
    <w:rsid w:val="00B15EC2"/>
    <w:rsid w:val="00B162E4"/>
    <w:rsid w:val="00B163C7"/>
    <w:rsid w:val="00B16531"/>
    <w:rsid w:val="00B16A31"/>
    <w:rsid w:val="00B16AE7"/>
    <w:rsid w:val="00B16D10"/>
    <w:rsid w:val="00B16F26"/>
    <w:rsid w:val="00B171A1"/>
    <w:rsid w:val="00B17271"/>
    <w:rsid w:val="00B172EC"/>
    <w:rsid w:val="00B1758D"/>
    <w:rsid w:val="00B175DC"/>
    <w:rsid w:val="00B178E5"/>
    <w:rsid w:val="00B17A40"/>
    <w:rsid w:val="00B17B11"/>
    <w:rsid w:val="00B17B8E"/>
    <w:rsid w:val="00B17BC9"/>
    <w:rsid w:val="00B17C19"/>
    <w:rsid w:val="00B17E10"/>
    <w:rsid w:val="00B17EEF"/>
    <w:rsid w:val="00B200E5"/>
    <w:rsid w:val="00B20211"/>
    <w:rsid w:val="00B20231"/>
    <w:rsid w:val="00B202DE"/>
    <w:rsid w:val="00B20692"/>
    <w:rsid w:val="00B2078C"/>
    <w:rsid w:val="00B207A7"/>
    <w:rsid w:val="00B20B73"/>
    <w:rsid w:val="00B20CF6"/>
    <w:rsid w:val="00B20D6A"/>
    <w:rsid w:val="00B20DEA"/>
    <w:rsid w:val="00B20F09"/>
    <w:rsid w:val="00B2187B"/>
    <w:rsid w:val="00B21C6B"/>
    <w:rsid w:val="00B21CBB"/>
    <w:rsid w:val="00B21FA0"/>
    <w:rsid w:val="00B2203B"/>
    <w:rsid w:val="00B22204"/>
    <w:rsid w:val="00B222CA"/>
    <w:rsid w:val="00B22933"/>
    <w:rsid w:val="00B229EE"/>
    <w:rsid w:val="00B22A6E"/>
    <w:rsid w:val="00B22AB3"/>
    <w:rsid w:val="00B22B23"/>
    <w:rsid w:val="00B22CF0"/>
    <w:rsid w:val="00B22D6A"/>
    <w:rsid w:val="00B22DB6"/>
    <w:rsid w:val="00B22F8D"/>
    <w:rsid w:val="00B23154"/>
    <w:rsid w:val="00B2328D"/>
    <w:rsid w:val="00B237BB"/>
    <w:rsid w:val="00B23BA5"/>
    <w:rsid w:val="00B23CDE"/>
    <w:rsid w:val="00B23DA1"/>
    <w:rsid w:val="00B23EE9"/>
    <w:rsid w:val="00B23FFC"/>
    <w:rsid w:val="00B240E6"/>
    <w:rsid w:val="00B24130"/>
    <w:rsid w:val="00B24321"/>
    <w:rsid w:val="00B245BA"/>
    <w:rsid w:val="00B2466B"/>
    <w:rsid w:val="00B24973"/>
    <w:rsid w:val="00B24CCA"/>
    <w:rsid w:val="00B24DD3"/>
    <w:rsid w:val="00B251B1"/>
    <w:rsid w:val="00B255BB"/>
    <w:rsid w:val="00B256BA"/>
    <w:rsid w:val="00B25754"/>
    <w:rsid w:val="00B257A6"/>
    <w:rsid w:val="00B2586A"/>
    <w:rsid w:val="00B25876"/>
    <w:rsid w:val="00B25888"/>
    <w:rsid w:val="00B25DBB"/>
    <w:rsid w:val="00B25E20"/>
    <w:rsid w:val="00B25FDA"/>
    <w:rsid w:val="00B261A2"/>
    <w:rsid w:val="00B26307"/>
    <w:rsid w:val="00B2640D"/>
    <w:rsid w:val="00B2647B"/>
    <w:rsid w:val="00B26592"/>
    <w:rsid w:val="00B267C0"/>
    <w:rsid w:val="00B2690C"/>
    <w:rsid w:val="00B26CE2"/>
    <w:rsid w:val="00B26D77"/>
    <w:rsid w:val="00B26EC1"/>
    <w:rsid w:val="00B271DA"/>
    <w:rsid w:val="00B2728B"/>
    <w:rsid w:val="00B273C3"/>
    <w:rsid w:val="00B2778F"/>
    <w:rsid w:val="00B27D33"/>
    <w:rsid w:val="00B27E8E"/>
    <w:rsid w:val="00B27EA9"/>
    <w:rsid w:val="00B301F5"/>
    <w:rsid w:val="00B30341"/>
    <w:rsid w:val="00B304EF"/>
    <w:rsid w:val="00B3051A"/>
    <w:rsid w:val="00B3081C"/>
    <w:rsid w:val="00B30A68"/>
    <w:rsid w:val="00B30B10"/>
    <w:rsid w:val="00B30F5C"/>
    <w:rsid w:val="00B30FAD"/>
    <w:rsid w:val="00B31264"/>
    <w:rsid w:val="00B31363"/>
    <w:rsid w:val="00B31458"/>
    <w:rsid w:val="00B3159A"/>
    <w:rsid w:val="00B316ED"/>
    <w:rsid w:val="00B31769"/>
    <w:rsid w:val="00B3178F"/>
    <w:rsid w:val="00B317BD"/>
    <w:rsid w:val="00B31AC2"/>
    <w:rsid w:val="00B31AD5"/>
    <w:rsid w:val="00B31B31"/>
    <w:rsid w:val="00B31B36"/>
    <w:rsid w:val="00B31D57"/>
    <w:rsid w:val="00B31DA0"/>
    <w:rsid w:val="00B31EFF"/>
    <w:rsid w:val="00B321AC"/>
    <w:rsid w:val="00B325A4"/>
    <w:rsid w:val="00B326DC"/>
    <w:rsid w:val="00B326EC"/>
    <w:rsid w:val="00B3275E"/>
    <w:rsid w:val="00B32849"/>
    <w:rsid w:val="00B32AA0"/>
    <w:rsid w:val="00B32ADC"/>
    <w:rsid w:val="00B32B7C"/>
    <w:rsid w:val="00B32C08"/>
    <w:rsid w:val="00B33889"/>
    <w:rsid w:val="00B33897"/>
    <w:rsid w:val="00B33BCD"/>
    <w:rsid w:val="00B33CFF"/>
    <w:rsid w:val="00B33E2A"/>
    <w:rsid w:val="00B3471A"/>
    <w:rsid w:val="00B347CB"/>
    <w:rsid w:val="00B352D3"/>
    <w:rsid w:val="00B35648"/>
    <w:rsid w:val="00B357B8"/>
    <w:rsid w:val="00B359EF"/>
    <w:rsid w:val="00B35D1B"/>
    <w:rsid w:val="00B3602A"/>
    <w:rsid w:val="00B36B45"/>
    <w:rsid w:val="00B36CB0"/>
    <w:rsid w:val="00B36CD5"/>
    <w:rsid w:val="00B36D50"/>
    <w:rsid w:val="00B3701B"/>
    <w:rsid w:val="00B372AB"/>
    <w:rsid w:val="00B37321"/>
    <w:rsid w:val="00B37533"/>
    <w:rsid w:val="00B3760B"/>
    <w:rsid w:val="00B37657"/>
    <w:rsid w:val="00B378EA"/>
    <w:rsid w:val="00B37A6F"/>
    <w:rsid w:val="00B37AFA"/>
    <w:rsid w:val="00B37B8C"/>
    <w:rsid w:val="00B37CA5"/>
    <w:rsid w:val="00B37EE7"/>
    <w:rsid w:val="00B37F41"/>
    <w:rsid w:val="00B40073"/>
    <w:rsid w:val="00B40121"/>
    <w:rsid w:val="00B402F1"/>
    <w:rsid w:val="00B404A6"/>
    <w:rsid w:val="00B4060B"/>
    <w:rsid w:val="00B40751"/>
    <w:rsid w:val="00B408AE"/>
    <w:rsid w:val="00B40EDE"/>
    <w:rsid w:val="00B40FB0"/>
    <w:rsid w:val="00B41019"/>
    <w:rsid w:val="00B410CB"/>
    <w:rsid w:val="00B4124F"/>
    <w:rsid w:val="00B41427"/>
    <w:rsid w:val="00B4179D"/>
    <w:rsid w:val="00B41E75"/>
    <w:rsid w:val="00B41F2D"/>
    <w:rsid w:val="00B420BC"/>
    <w:rsid w:val="00B426E1"/>
    <w:rsid w:val="00B426FB"/>
    <w:rsid w:val="00B42748"/>
    <w:rsid w:val="00B42803"/>
    <w:rsid w:val="00B42991"/>
    <w:rsid w:val="00B429E5"/>
    <w:rsid w:val="00B429E9"/>
    <w:rsid w:val="00B42BB3"/>
    <w:rsid w:val="00B42EFF"/>
    <w:rsid w:val="00B4305F"/>
    <w:rsid w:val="00B43296"/>
    <w:rsid w:val="00B432C9"/>
    <w:rsid w:val="00B435D4"/>
    <w:rsid w:val="00B4367D"/>
    <w:rsid w:val="00B43977"/>
    <w:rsid w:val="00B43ACA"/>
    <w:rsid w:val="00B43BA6"/>
    <w:rsid w:val="00B43BF8"/>
    <w:rsid w:val="00B43BFC"/>
    <w:rsid w:val="00B43D71"/>
    <w:rsid w:val="00B43DBB"/>
    <w:rsid w:val="00B43EB6"/>
    <w:rsid w:val="00B43F2E"/>
    <w:rsid w:val="00B44028"/>
    <w:rsid w:val="00B44115"/>
    <w:rsid w:val="00B4470E"/>
    <w:rsid w:val="00B447E6"/>
    <w:rsid w:val="00B44951"/>
    <w:rsid w:val="00B44A67"/>
    <w:rsid w:val="00B44F5E"/>
    <w:rsid w:val="00B4513B"/>
    <w:rsid w:val="00B45465"/>
    <w:rsid w:val="00B4546A"/>
    <w:rsid w:val="00B456AF"/>
    <w:rsid w:val="00B45AD9"/>
    <w:rsid w:val="00B45C24"/>
    <w:rsid w:val="00B45D4B"/>
    <w:rsid w:val="00B45E97"/>
    <w:rsid w:val="00B45FC9"/>
    <w:rsid w:val="00B46057"/>
    <w:rsid w:val="00B462BE"/>
    <w:rsid w:val="00B463A1"/>
    <w:rsid w:val="00B463B5"/>
    <w:rsid w:val="00B463C0"/>
    <w:rsid w:val="00B4661E"/>
    <w:rsid w:val="00B46831"/>
    <w:rsid w:val="00B469A1"/>
    <w:rsid w:val="00B46AAC"/>
    <w:rsid w:val="00B46B97"/>
    <w:rsid w:val="00B46CAE"/>
    <w:rsid w:val="00B46CD7"/>
    <w:rsid w:val="00B4700F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F1"/>
    <w:rsid w:val="00B47F76"/>
    <w:rsid w:val="00B47F8C"/>
    <w:rsid w:val="00B47F91"/>
    <w:rsid w:val="00B47FA5"/>
    <w:rsid w:val="00B500E0"/>
    <w:rsid w:val="00B5014C"/>
    <w:rsid w:val="00B50153"/>
    <w:rsid w:val="00B5026B"/>
    <w:rsid w:val="00B50348"/>
    <w:rsid w:val="00B504C4"/>
    <w:rsid w:val="00B50C43"/>
    <w:rsid w:val="00B51076"/>
    <w:rsid w:val="00B51114"/>
    <w:rsid w:val="00B5115E"/>
    <w:rsid w:val="00B51188"/>
    <w:rsid w:val="00B511FA"/>
    <w:rsid w:val="00B51329"/>
    <w:rsid w:val="00B51424"/>
    <w:rsid w:val="00B5157F"/>
    <w:rsid w:val="00B5161C"/>
    <w:rsid w:val="00B517BB"/>
    <w:rsid w:val="00B51836"/>
    <w:rsid w:val="00B51CC6"/>
    <w:rsid w:val="00B51D10"/>
    <w:rsid w:val="00B51F24"/>
    <w:rsid w:val="00B5215A"/>
    <w:rsid w:val="00B5262C"/>
    <w:rsid w:val="00B5283F"/>
    <w:rsid w:val="00B52971"/>
    <w:rsid w:val="00B529C7"/>
    <w:rsid w:val="00B52CDC"/>
    <w:rsid w:val="00B52DD4"/>
    <w:rsid w:val="00B52F0D"/>
    <w:rsid w:val="00B530A7"/>
    <w:rsid w:val="00B5327A"/>
    <w:rsid w:val="00B533B9"/>
    <w:rsid w:val="00B5376A"/>
    <w:rsid w:val="00B53ED6"/>
    <w:rsid w:val="00B53FBE"/>
    <w:rsid w:val="00B5404C"/>
    <w:rsid w:val="00B5442B"/>
    <w:rsid w:val="00B544F4"/>
    <w:rsid w:val="00B544FC"/>
    <w:rsid w:val="00B54577"/>
    <w:rsid w:val="00B54865"/>
    <w:rsid w:val="00B54A33"/>
    <w:rsid w:val="00B54F6B"/>
    <w:rsid w:val="00B55019"/>
    <w:rsid w:val="00B55298"/>
    <w:rsid w:val="00B55331"/>
    <w:rsid w:val="00B55862"/>
    <w:rsid w:val="00B55975"/>
    <w:rsid w:val="00B55FAE"/>
    <w:rsid w:val="00B5610D"/>
    <w:rsid w:val="00B5644F"/>
    <w:rsid w:val="00B5660F"/>
    <w:rsid w:val="00B56815"/>
    <w:rsid w:val="00B56897"/>
    <w:rsid w:val="00B56A56"/>
    <w:rsid w:val="00B56A5D"/>
    <w:rsid w:val="00B56A5E"/>
    <w:rsid w:val="00B56C94"/>
    <w:rsid w:val="00B56DBE"/>
    <w:rsid w:val="00B56EA1"/>
    <w:rsid w:val="00B56F23"/>
    <w:rsid w:val="00B56FDF"/>
    <w:rsid w:val="00B571C8"/>
    <w:rsid w:val="00B57495"/>
    <w:rsid w:val="00B5784D"/>
    <w:rsid w:val="00B57B47"/>
    <w:rsid w:val="00B57ED0"/>
    <w:rsid w:val="00B57F32"/>
    <w:rsid w:val="00B60136"/>
    <w:rsid w:val="00B601F7"/>
    <w:rsid w:val="00B60226"/>
    <w:rsid w:val="00B60305"/>
    <w:rsid w:val="00B60770"/>
    <w:rsid w:val="00B60946"/>
    <w:rsid w:val="00B60A35"/>
    <w:rsid w:val="00B60A83"/>
    <w:rsid w:val="00B60B19"/>
    <w:rsid w:val="00B60C97"/>
    <w:rsid w:val="00B60CF0"/>
    <w:rsid w:val="00B60D74"/>
    <w:rsid w:val="00B60E80"/>
    <w:rsid w:val="00B61169"/>
    <w:rsid w:val="00B61195"/>
    <w:rsid w:val="00B614F7"/>
    <w:rsid w:val="00B61683"/>
    <w:rsid w:val="00B6195E"/>
    <w:rsid w:val="00B61BA2"/>
    <w:rsid w:val="00B61F0A"/>
    <w:rsid w:val="00B61F28"/>
    <w:rsid w:val="00B61FF9"/>
    <w:rsid w:val="00B620DB"/>
    <w:rsid w:val="00B6218D"/>
    <w:rsid w:val="00B62283"/>
    <w:rsid w:val="00B622B7"/>
    <w:rsid w:val="00B6234C"/>
    <w:rsid w:val="00B626B2"/>
    <w:rsid w:val="00B62701"/>
    <w:rsid w:val="00B62785"/>
    <w:rsid w:val="00B62B47"/>
    <w:rsid w:val="00B62B94"/>
    <w:rsid w:val="00B62CD7"/>
    <w:rsid w:val="00B62FF5"/>
    <w:rsid w:val="00B6314B"/>
    <w:rsid w:val="00B631FA"/>
    <w:rsid w:val="00B632F7"/>
    <w:rsid w:val="00B633A2"/>
    <w:rsid w:val="00B636F0"/>
    <w:rsid w:val="00B63893"/>
    <w:rsid w:val="00B63935"/>
    <w:rsid w:val="00B6396C"/>
    <w:rsid w:val="00B639A1"/>
    <w:rsid w:val="00B63B57"/>
    <w:rsid w:val="00B63B7F"/>
    <w:rsid w:val="00B63C05"/>
    <w:rsid w:val="00B63EE5"/>
    <w:rsid w:val="00B63EEB"/>
    <w:rsid w:val="00B64038"/>
    <w:rsid w:val="00B64068"/>
    <w:rsid w:val="00B642B3"/>
    <w:rsid w:val="00B64375"/>
    <w:rsid w:val="00B6466C"/>
    <w:rsid w:val="00B647CB"/>
    <w:rsid w:val="00B64913"/>
    <w:rsid w:val="00B64BAF"/>
    <w:rsid w:val="00B64C3E"/>
    <w:rsid w:val="00B64D36"/>
    <w:rsid w:val="00B65028"/>
    <w:rsid w:val="00B651FF"/>
    <w:rsid w:val="00B65309"/>
    <w:rsid w:val="00B656EE"/>
    <w:rsid w:val="00B657F1"/>
    <w:rsid w:val="00B65930"/>
    <w:rsid w:val="00B65C3E"/>
    <w:rsid w:val="00B65DAF"/>
    <w:rsid w:val="00B65E16"/>
    <w:rsid w:val="00B65E8A"/>
    <w:rsid w:val="00B65ECB"/>
    <w:rsid w:val="00B6626F"/>
    <w:rsid w:val="00B66408"/>
    <w:rsid w:val="00B665AA"/>
    <w:rsid w:val="00B666AE"/>
    <w:rsid w:val="00B66A59"/>
    <w:rsid w:val="00B66ADD"/>
    <w:rsid w:val="00B66BAE"/>
    <w:rsid w:val="00B66C54"/>
    <w:rsid w:val="00B6724A"/>
    <w:rsid w:val="00B673AD"/>
    <w:rsid w:val="00B674AD"/>
    <w:rsid w:val="00B67642"/>
    <w:rsid w:val="00B676B6"/>
    <w:rsid w:val="00B67E01"/>
    <w:rsid w:val="00B700AD"/>
    <w:rsid w:val="00B702C5"/>
    <w:rsid w:val="00B704C1"/>
    <w:rsid w:val="00B70635"/>
    <w:rsid w:val="00B70728"/>
    <w:rsid w:val="00B70789"/>
    <w:rsid w:val="00B70827"/>
    <w:rsid w:val="00B70958"/>
    <w:rsid w:val="00B709CC"/>
    <w:rsid w:val="00B709D7"/>
    <w:rsid w:val="00B709F9"/>
    <w:rsid w:val="00B70D02"/>
    <w:rsid w:val="00B70E3A"/>
    <w:rsid w:val="00B70E58"/>
    <w:rsid w:val="00B7121A"/>
    <w:rsid w:val="00B712E5"/>
    <w:rsid w:val="00B714A0"/>
    <w:rsid w:val="00B7198B"/>
    <w:rsid w:val="00B71AB8"/>
    <w:rsid w:val="00B71BD3"/>
    <w:rsid w:val="00B71D80"/>
    <w:rsid w:val="00B72193"/>
    <w:rsid w:val="00B72340"/>
    <w:rsid w:val="00B7255E"/>
    <w:rsid w:val="00B72867"/>
    <w:rsid w:val="00B729FA"/>
    <w:rsid w:val="00B72A52"/>
    <w:rsid w:val="00B72A6F"/>
    <w:rsid w:val="00B72A8F"/>
    <w:rsid w:val="00B72E52"/>
    <w:rsid w:val="00B7314E"/>
    <w:rsid w:val="00B735D8"/>
    <w:rsid w:val="00B73A81"/>
    <w:rsid w:val="00B73AC3"/>
    <w:rsid w:val="00B73CE0"/>
    <w:rsid w:val="00B73E1A"/>
    <w:rsid w:val="00B73FD5"/>
    <w:rsid w:val="00B742A7"/>
    <w:rsid w:val="00B743E3"/>
    <w:rsid w:val="00B74563"/>
    <w:rsid w:val="00B74581"/>
    <w:rsid w:val="00B745C6"/>
    <w:rsid w:val="00B746DF"/>
    <w:rsid w:val="00B749F6"/>
    <w:rsid w:val="00B74AEE"/>
    <w:rsid w:val="00B74C26"/>
    <w:rsid w:val="00B74D70"/>
    <w:rsid w:val="00B74F85"/>
    <w:rsid w:val="00B75154"/>
    <w:rsid w:val="00B75352"/>
    <w:rsid w:val="00B75556"/>
    <w:rsid w:val="00B75BF0"/>
    <w:rsid w:val="00B75D83"/>
    <w:rsid w:val="00B7616D"/>
    <w:rsid w:val="00B76251"/>
    <w:rsid w:val="00B76403"/>
    <w:rsid w:val="00B76447"/>
    <w:rsid w:val="00B764FB"/>
    <w:rsid w:val="00B767C2"/>
    <w:rsid w:val="00B76889"/>
    <w:rsid w:val="00B76C71"/>
    <w:rsid w:val="00B76E47"/>
    <w:rsid w:val="00B76E49"/>
    <w:rsid w:val="00B76F4D"/>
    <w:rsid w:val="00B770C5"/>
    <w:rsid w:val="00B771E6"/>
    <w:rsid w:val="00B7722C"/>
    <w:rsid w:val="00B77AB6"/>
    <w:rsid w:val="00B77BD2"/>
    <w:rsid w:val="00B77CCE"/>
    <w:rsid w:val="00B77E49"/>
    <w:rsid w:val="00B8019E"/>
    <w:rsid w:val="00B80324"/>
    <w:rsid w:val="00B80335"/>
    <w:rsid w:val="00B80354"/>
    <w:rsid w:val="00B8094D"/>
    <w:rsid w:val="00B809EF"/>
    <w:rsid w:val="00B809FB"/>
    <w:rsid w:val="00B80C19"/>
    <w:rsid w:val="00B80EA0"/>
    <w:rsid w:val="00B80EE1"/>
    <w:rsid w:val="00B81068"/>
    <w:rsid w:val="00B8129D"/>
    <w:rsid w:val="00B81365"/>
    <w:rsid w:val="00B8159A"/>
    <w:rsid w:val="00B81850"/>
    <w:rsid w:val="00B8198E"/>
    <w:rsid w:val="00B81A9A"/>
    <w:rsid w:val="00B81B54"/>
    <w:rsid w:val="00B81BCB"/>
    <w:rsid w:val="00B820C7"/>
    <w:rsid w:val="00B821AD"/>
    <w:rsid w:val="00B82604"/>
    <w:rsid w:val="00B826EE"/>
    <w:rsid w:val="00B82926"/>
    <w:rsid w:val="00B82C66"/>
    <w:rsid w:val="00B82D12"/>
    <w:rsid w:val="00B82E54"/>
    <w:rsid w:val="00B8310C"/>
    <w:rsid w:val="00B833AD"/>
    <w:rsid w:val="00B83866"/>
    <w:rsid w:val="00B838DB"/>
    <w:rsid w:val="00B83A84"/>
    <w:rsid w:val="00B83C48"/>
    <w:rsid w:val="00B83C80"/>
    <w:rsid w:val="00B83F87"/>
    <w:rsid w:val="00B83FA3"/>
    <w:rsid w:val="00B84440"/>
    <w:rsid w:val="00B84558"/>
    <w:rsid w:val="00B84712"/>
    <w:rsid w:val="00B84E32"/>
    <w:rsid w:val="00B8512E"/>
    <w:rsid w:val="00B852FB"/>
    <w:rsid w:val="00B855AE"/>
    <w:rsid w:val="00B856EE"/>
    <w:rsid w:val="00B85924"/>
    <w:rsid w:val="00B85BA1"/>
    <w:rsid w:val="00B85D67"/>
    <w:rsid w:val="00B85F5D"/>
    <w:rsid w:val="00B864AB"/>
    <w:rsid w:val="00B864F3"/>
    <w:rsid w:val="00B8662B"/>
    <w:rsid w:val="00B867EB"/>
    <w:rsid w:val="00B86B45"/>
    <w:rsid w:val="00B87446"/>
    <w:rsid w:val="00B877A4"/>
    <w:rsid w:val="00B878F6"/>
    <w:rsid w:val="00B906DA"/>
    <w:rsid w:val="00B907EF"/>
    <w:rsid w:val="00B909DD"/>
    <w:rsid w:val="00B90EE0"/>
    <w:rsid w:val="00B9127D"/>
    <w:rsid w:val="00B917E5"/>
    <w:rsid w:val="00B91AE6"/>
    <w:rsid w:val="00B91B8D"/>
    <w:rsid w:val="00B91BD6"/>
    <w:rsid w:val="00B91C02"/>
    <w:rsid w:val="00B91FD7"/>
    <w:rsid w:val="00B92279"/>
    <w:rsid w:val="00B922EF"/>
    <w:rsid w:val="00B923C4"/>
    <w:rsid w:val="00B92543"/>
    <w:rsid w:val="00B92558"/>
    <w:rsid w:val="00B928D3"/>
    <w:rsid w:val="00B92EEE"/>
    <w:rsid w:val="00B931D8"/>
    <w:rsid w:val="00B9375F"/>
    <w:rsid w:val="00B938BD"/>
    <w:rsid w:val="00B93DD1"/>
    <w:rsid w:val="00B93E7F"/>
    <w:rsid w:val="00B9424D"/>
    <w:rsid w:val="00B9427B"/>
    <w:rsid w:val="00B9460F"/>
    <w:rsid w:val="00B94757"/>
    <w:rsid w:val="00B94D86"/>
    <w:rsid w:val="00B95041"/>
    <w:rsid w:val="00B95197"/>
    <w:rsid w:val="00B951CF"/>
    <w:rsid w:val="00B9521D"/>
    <w:rsid w:val="00B95258"/>
    <w:rsid w:val="00B953A9"/>
    <w:rsid w:val="00B9541E"/>
    <w:rsid w:val="00B95996"/>
    <w:rsid w:val="00B95E38"/>
    <w:rsid w:val="00B9643A"/>
    <w:rsid w:val="00B96D45"/>
    <w:rsid w:val="00B96DFF"/>
    <w:rsid w:val="00B96E29"/>
    <w:rsid w:val="00B9720A"/>
    <w:rsid w:val="00B97364"/>
    <w:rsid w:val="00B977A0"/>
    <w:rsid w:val="00B97BCF"/>
    <w:rsid w:val="00B97C37"/>
    <w:rsid w:val="00B97C76"/>
    <w:rsid w:val="00B97E69"/>
    <w:rsid w:val="00BA06E3"/>
    <w:rsid w:val="00BA089D"/>
    <w:rsid w:val="00BA0B62"/>
    <w:rsid w:val="00BA121F"/>
    <w:rsid w:val="00BA135B"/>
    <w:rsid w:val="00BA144A"/>
    <w:rsid w:val="00BA14A1"/>
    <w:rsid w:val="00BA19B8"/>
    <w:rsid w:val="00BA1ADD"/>
    <w:rsid w:val="00BA1B7B"/>
    <w:rsid w:val="00BA1C30"/>
    <w:rsid w:val="00BA1D41"/>
    <w:rsid w:val="00BA1EF1"/>
    <w:rsid w:val="00BA1F30"/>
    <w:rsid w:val="00BA1F93"/>
    <w:rsid w:val="00BA220F"/>
    <w:rsid w:val="00BA2254"/>
    <w:rsid w:val="00BA2914"/>
    <w:rsid w:val="00BA294C"/>
    <w:rsid w:val="00BA2A32"/>
    <w:rsid w:val="00BA2B9C"/>
    <w:rsid w:val="00BA2C87"/>
    <w:rsid w:val="00BA2CFD"/>
    <w:rsid w:val="00BA2E17"/>
    <w:rsid w:val="00BA2EBF"/>
    <w:rsid w:val="00BA3826"/>
    <w:rsid w:val="00BA3AB3"/>
    <w:rsid w:val="00BA3CAC"/>
    <w:rsid w:val="00BA3D52"/>
    <w:rsid w:val="00BA3E11"/>
    <w:rsid w:val="00BA3F14"/>
    <w:rsid w:val="00BA4049"/>
    <w:rsid w:val="00BA407F"/>
    <w:rsid w:val="00BA40F6"/>
    <w:rsid w:val="00BA424E"/>
    <w:rsid w:val="00BA4291"/>
    <w:rsid w:val="00BA489A"/>
    <w:rsid w:val="00BA48C2"/>
    <w:rsid w:val="00BA4C66"/>
    <w:rsid w:val="00BA4DE6"/>
    <w:rsid w:val="00BA4E3E"/>
    <w:rsid w:val="00BA501D"/>
    <w:rsid w:val="00BA526D"/>
    <w:rsid w:val="00BA5355"/>
    <w:rsid w:val="00BA56B9"/>
    <w:rsid w:val="00BA5805"/>
    <w:rsid w:val="00BA5D00"/>
    <w:rsid w:val="00BA5EF5"/>
    <w:rsid w:val="00BA6037"/>
    <w:rsid w:val="00BA6330"/>
    <w:rsid w:val="00BA64C2"/>
    <w:rsid w:val="00BA676F"/>
    <w:rsid w:val="00BA68E6"/>
    <w:rsid w:val="00BA6CE4"/>
    <w:rsid w:val="00BA7126"/>
    <w:rsid w:val="00BA723D"/>
    <w:rsid w:val="00BA7668"/>
    <w:rsid w:val="00BA7A3F"/>
    <w:rsid w:val="00BA7C16"/>
    <w:rsid w:val="00BA7C3F"/>
    <w:rsid w:val="00BA7C5F"/>
    <w:rsid w:val="00BA7DBF"/>
    <w:rsid w:val="00BA7E6F"/>
    <w:rsid w:val="00BA7E99"/>
    <w:rsid w:val="00BA7F95"/>
    <w:rsid w:val="00BB00CA"/>
    <w:rsid w:val="00BB0270"/>
    <w:rsid w:val="00BB0356"/>
    <w:rsid w:val="00BB04A5"/>
    <w:rsid w:val="00BB0798"/>
    <w:rsid w:val="00BB09CD"/>
    <w:rsid w:val="00BB0B4A"/>
    <w:rsid w:val="00BB0B6E"/>
    <w:rsid w:val="00BB0F17"/>
    <w:rsid w:val="00BB1078"/>
    <w:rsid w:val="00BB1176"/>
    <w:rsid w:val="00BB1380"/>
    <w:rsid w:val="00BB1767"/>
    <w:rsid w:val="00BB19C0"/>
    <w:rsid w:val="00BB1ADE"/>
    <w:rsid w:val="00BB1AEC"/>
    <w:rsid w:val="00BB1F5A"/>
    <w:rsid w:val="00BB2435"/>
    <w:rsid w:val="00BB2469"/>
    <w:rsid w:val="00BB2578"/>
    <w:rsid w:val="00BB273E"/>
    <w:rsid w:val="00BB2D11"/>
    <w:rsid w:val="00BB3016"/>
    <w:rsid w:val="00BB3194"/>
    <w:rsid w:val="00BB3304"/>
    <w:rsid w:val="00BB3393"/>
    <w:rsid w:val="00BB341D"/>
    <w:rsid w:val="00BB355F"/>
    <w:rsid w:val="00BB3602"/>
    <w:rsid w:val="00BB362F"/>
    <w:rsid w:val="00BB37DC"/>
    <w:rsid w:val="00BB3881"/>
    <w:rsid w:val="00BB393B"/>
    <w:rsid w:val="00BB39AD"/>
    <w:rsid w:val="00BB3D6D"/>
    <w:rsid w:val="00BB3D84"/>
    <w:rsid w:val="00BB3E1B"/>
    <w:rsid w:val="00BB45EC"/>
    <w:rsid w:val="00BB46D2"/>
    <w:rsid w:val="00BB48D5"/>
    <w:rsid w:val="00BB4904"/>
    <w:rsid w:val="00BB4A87"/>
    <w:rsid w:val="00BB4CB6"/>
    <w:rsid w:val="00BB4D30"/>
    <w:rsid w:val="00BB4EDC"/>
    <w:rsid w:val="00BB5361"/>
    <w:rsid w:val="00BB5627"/>
    <w:rsid w:val="00BB571C"/>
    <w:rsid w:val="00BB589A"/>
    <w:rsid w:val="00BB592D"/>
    <w:rsid w:val="00BB5BBB"/>
    <w:rsid w:val="00BB5CA1"/>
    <w:rsid w:val="00BB5CD8"/>
    <w:rsid w:val="00BB5EB9"/>
    <w:rsid w:val="00BB6278"/>
    <w:rsid w:val="00BB68C7"/>
    <w:rsid w:val="00BB6B70"/>
    <w:rsid w:val="00BB6C32"/>
    <w:rsid w:val="00BB6D60"/>
    <w:rsid w:val="00BB6E57"/>
    <w:rsid w:val="00BB705E"/>
    <w:rsid w:val="00BB706A"/>
    <w:rsid w:val="00BB7281"/>
    <w:rsid w:val="00BB754E"/>
    <w:rsid w:val="00BB7699"/>
    <w:rsid w:val="00BB785F"/>
    <w:rsid w:val="00BB786A"/>
    <w:rsid w:val="00BB79CA"/>
    <w:rsid w:val="00BB7AF0"/>
    <w:rsid w:val="00BB7CC1"/>
    <w:rsid w:val="00BB7D5D"/>
    <w:rsid w:val="00BC01B3"/>
    <w:rsid w:val="00BC0451"/>
    <w:rsid w:val="00BC057E"/>
    <w:rsid w:val="00BC05B5"/>
    <w:rsid w:val="00BC0B94"/>
    <w:rsid w:val="00BC1249"/>
    <w:rsid w:val="00BC13F8"/>
    <w:rsid w:val="00BC1404"/>
    <w:rsid w:val="00BC141D"/>
    <w:rsid w:val="00BC149B"/>
    <w:rsid w:val="00BC1607"/>
    <w:rsid w:val="00BC165C"/>
    <w:rsid w:val="00BC17DA"/>
    <w:rsid w:val="00BC1802"/>
    <w:rsid w:val="00BC1A28"/>
    <w:rsid w:val="00BC1DD4"/>
    <w:rsid w:val="00BC1F3A"/>
    <w:rsid w:val="00BC1F9F"/>
    <w:rsid w:val="00BC245E"/>
    <w:rsid w:val="00BC246E"/>
    <w:rsid w:val="00BC24CE"/>
    <w:rsid w:val="00BC27C4"/>
    <w:rsid w:val="00BC2A9B"/>
    <w:rsid w:val="00BC2D05"/>
    <w:rsid w:val="00BC3019"/>
    <w:rsid w:val="00BC3268"/>
    <w:rsid w:val="00BC330E"/>
    <w:rsid w:val="00BC3317"/>
    <w:rsid w:val="00BC342A"/>
    <w:rsid w:val="00BC3753"/>
    <w:rsid w:val="00BC3893"/>
    <w:rsid w:val="00BC395C"/>
    <w:rsid w:val="00BC3A94"/>
    <w:rsid w:val="00BC3EC7"/>
    <w:rsid w:val="00BC3F74"/>
    <w:rsid w:val="00BC40BB"/>
    <w:rsid w:val="00BC40F7"/>
    <w:rsid w:val="00BC4218"/>
    <w:rsid w:val="00BC42EB"/>
    <w:rsid w:val="00BC4315"/>
    <w:rsid w:val="00BC44E5"/>
    <w:rsid w:val="00BC460F"/>
    <w:rsid w:val="00BC4DF3"/>
    <w:rsid w:val="00BC4FD4"/>
    <w:rsid w:val="00BC5076"/>
    <w:rsid w:val="00BC51C8"/>
    <w:rsid w:val="00BC51D9"/>
    <w:rsid w:val="00BC51F1"/>
    <w:rsid w:val="00BC5281"/>
    <w:rsid w:val="00BC575C"/>
    <w:rsid w:val="00BC58EC"/>
    <w:rsid w:val="00BC5963"/>
    <w:rsid w:val="00BC59E4"/>
    <w:rsid w:val="00BC5BFE"/>
    <w:rsid w:val="00BC63F7"/>
    <w:rsid w:val="00BC651A"/>
    <w:rsid w:val="00BC664A"/>
    <w:rsid w:val="00BC6845"/>
    <w:rsid w:val="00BC6D1B"/>
    <w:rsid w:val="00BC7135"/>
    <w:rsid w:val="00BC71F4"/>
    <w:rsid w:val="00BC7518"/>
    <w:rsid w:val="00BC793E"/>
    <w:rsid w:val="00BC7985"/>
    <w:rsid w:val="00BC7E8C"/>
    <w:rsid w:val="00BC7EED"/>
    <w:rsid w:val="00BD0707"/>
    <w:rsid w:val="00BD093C"/>
    <w:rsid w:val="00BD09B9"/>
    <w:rsid w:val="00BD0B73"/>
    <w:rsid w:val="00BD0C10"/>
    <w:rsid w:val="00BD0CAE"/>
    <w:rsid w:val="00BD0E93"/>
    <w:rsid w:val="00BD0EA3"/>
    <w:rsid w:val="00BD110D"/>
    <w:rsid w:val="00BD11E9"/>
    <w:rsid w:val="00BD137C"/>
    <w:rsid w:val="00BD1677"/>
    <w:rsid w:val="00BD1B2E"/>
    <w:rsid w:val="00BD1D9C"/>
    <w:rsid w:val="00BD20DA"/>
    <w:rsid w:val="00BD2219"/>
    <w:rsid w:val="00BD221A"/>
    <w:rsid w:val="00BD2398"/>
    <w:rsid w:val="00BD23DC"/>
    <w:rsid w:val="00BD27EA"/>
    <w:rsid w:val="00BD282A"/>
    <w:rsid w:val="00BD2854"/>
    <w:rsid w:val="00BD2861"/>
    <w:rsid w:val="00BD28A8"/>
    <w:rsid w:val="00BD297B"/>
    <w:rsid w:val="00BD2AEF"/>
    <w:rsid w:val="00BD2C6B"/>
    <w:rsid w:val="00BD31E0"/>
    <w:rsid w:val="00BD35DF"/>
    <w:rsid w:val="00BD3A07"/>
    <w:rsid w:val="00BD3E07"/>
    <w:rsid w:val="00BD42B1"/>
    <w:rsid w:val="00BD43A1"/>
    <w:rsid w:val="00BD4528"/>
    <w:rsid w:val="00BD462A"/>
    <w:rsid w:val="00BD4C25"/>
    <w:rsid w:val="00BD4D90"/>
    <w:rsid w:val="00BD5059"/>
    <w:rsid w:val="00BD506F"/>
    <w:rsid w:val="00BD50C7"/>
    <w:rsid w:val="00BD52BB"/>
    <w:rsid w:val="00BD54E3"/>
    <w:rsid w:val="00BD5736"/>
    <w:rsid w:val="00BD589B"/>
    <w:rsid w:val="00BD5AC1"/>
    <w:rsid w:val="00BD5B25"/>
    <w:rsid w:val="00BD5BC3"/>
    <w:rsid w:val="00BD5C2A"/>
    <w:rsid w:val="00BD5DFD"/>
    <w:rsid w:val="00BD5F6A"/>
    <w:rsid w:val="00BD61B8"/>
    <w:rsid w:val="00BD63A0"/>
    <w:rsid w:val="00BD640E"/>
    <w:rsid w:val="00BD6668"/>
    <w:rsid w:val="00BD6CC2"/>
    <w:rsid w:val="00BD6F1B"/>
    <w:rsid w:val="00BD70B5"/>
    <w:rsid w:val="00BD7264"/>
    <w:rsid w:val="00BD74BD"/>
    <w:rsid w:val="00BD7889"/>
    <w:rsid w:val="00BD796A"/>
    <w:rsid w:val="00BD7E5C"/>
    <w:rsid w:val="00BD7F16"/>
    <w:rsid w:val="00BE009C"/>
    <w:rsid w:val="00BE01F9"/>
    <w:rsid w:val="00BE03E6"/>
    <w:rsid w:val="00BE078D"/>
    <w:rsid w:val="00BE0AB6"/>
    <w:rsid w:val="00BE0D2E"/>
    <w:rsid w:val="00BE0F9F"/>
    <w:rsid w:val="00BE11EB"/>
    <w:rsid w:val="00BE1333"/>
    <w:rsid w:val="00BE1C91"/>
    <w:rsid w:val="00BE1CF6"/>
    <w:rsid w:val="00BE1E04"/>
    <w:rsid w:val="00BE1F7F"/>
    <w:rsid w:val="00BE20ED"/>
    <w:rsid w:val="00BE217F"/>
    <w:rsid w:val="00BE220A"/>
    <w:rsid w:val="00BE2655"/>
    <w:rsid w:val="00BE26AC"/>
    <w:rsid w:val="00BE2870"/>
    <w:rsid w:val="00BE2C3C"/>
    <w:rsid w:val="00BE2D14"/>
    <w:rsid w:val="00BE2DD3"/>
    <w:rsid w:val="00BE2E09"/>
    <w:rsid w:val="00BE2F12"/>
    <w:rsid w:val="00BE30F5"/>
    <w:rsid w:val="00BE3185"/>
    <w:rsid w:val="00BE33A3"/>
    <w:rsid w:val="00BE346B"/>
    <w:rsid w:val="00BE371D"/>
    <w:rsid w:val="00BE3A39"/>
    <w:rsid w:val="00BE3C1A"/>
    <w:rsid w:val="00BE4338"/>
    <w:rsid w:val="00BE4518"/>
    <w:rsid w:val="00BE4796"/>
    <w:rsid w:val="00BE4819"/>
    <w:rsid w:val="00BE483D"/>
    <w:rsid w:val="00BE4864"/>
    <w:rsid w:val="00BE49BF"/>
    <w:rsid w:val="00BE4AE0"/>
    <w:rsid w:val="00BE4B45"/>
    <w:rsid w:val="00BE4B6E"/>
    <w:rsid w:val="00BE4B72"/>
    <w:rsid w:val="00BE4C07"/>
    <w:rsid w:val="00BE4DEF"/>
    <w:rsid w:val="00BE526C"/>
    <w:rsid w:val="00BE53E3"/>
    <w:rsid w:val="00BE5A21"/>
    <w:rsid w:val="00BE5AF8"/>
    <w:rsid w:val="00BE5B39"/>
    <w:rsid w:val="00BE5C14"/>
    <w:rsid w:val="00BE5DBC"/>
    <w:rsid w:val="00BE6304"/>
    <w:rsid w:val="00BE6370"/>
    <w:rsid w:val="00BE639A"/>
    <w:rsid w:val="00BE67CB"/>
    <w:rsid w:val="00BE6827"/>
    <w:rsid w:val="00BE684C"/>
    <w:rsid w:val="00BE685D"/>
    <w:rsid w:val="00BE68B2"/>
    <w:rsid w:val="00BE72E5"/>
    <w:rsid w:val="00BE7439"/>
    <w:rsid w:val="00BE7634"/>
    <w:rsid w:val="00BE7C11"/>
    <w:rsid w:val="00BE7C2D"/>
    <w:rsid w:val="00BE7CE4"/>
    <w:rsid w:val="00BE7D32"/>
    <w:rsid w:val="00BE7DD9"/>
    <w:rsid w:val="00BE7F32"/>
    <w:rsid w:val="00BF006B"/>
    <w:rsid w:val="00BF029B"/>
    <w:rsid w:val="00BF0881"/>
    <w:rsid w:val="00BF0A2A"/>
    <w:rsid w:val="00BF0B61"/>
    <w:rsid w:val="00BF0BEC"/>
    <w:rsid w:val="00BF0C6A"/>
    <w:rsid w:val="00BF0D41"/>
    <w:rsid w:val="00BF0DBD"/>
    <w:rsid w:val="00BF1785"/>
    <w:rsid w:val="00BF178E"/>
    <w:rsid w:val="00BF190B"/>
    <w:rsid w:val="00BF1BB7"/>
    <w:rsid w:val="00BF1F9C"/>
    <w:rsid w:val="00BF2108"/>
    <w:rsid w:val="00BF24A9"/>
    <w:rsid w:val="00BF2901"/>
    <w:rsid w:val="00BF294F"/>
    <w:rsid w:val="00BF2A27"/>
    <w:rsid w:val="00BF2C64"/>
    <w:rsid w:val="00BF3056"/>
    <w:rsid w:val="00BF308D"/>
    <w:rsid w:val="00BF30F7"/>
    <w:rsid w:val="00BF3136"/>
    <w:rsid w:val="00BF3227"/>
    <w:rsid w:val="00BF3326"/>
    <w:rsid w:val="00BF3334"/>
    <w:rsid w:val="00BF333A"/>
    <w:rsid w:val="00BF35BD"/>
    <w:rsid w:val="00BF370A"/>
    <w:rsid w:val="00BF3871"/>
    <w:rsid w:val="00BF3923"/>
    <w:rsid w:val="00BF3C7D"/>
    <w:rsid w:val="00BF3CCB"/>
    <w:rsid w:val="00BF3E11"/>
    <w:rsid w:val="00BF3E29"/>
    <w:rsid w:val="00BF3FA6"/>
    <w:rsid w:val="00BF45A5"/>
    <w:rsid w:val="00BF477B"/>
    <w:rsid w:val="00BF537C"/>
    <w:rsid w:val="00BF53CD"/>
    <w:rsid w:val="00BF56D1"/>
    <w:rsid w:val="00BF57B0"/>
    <w:rsid w:val="00BF57BA"/>
    <w:rsid w:val="00BF5B7A"/>
    <w:rsid w:val="00BF5C1A"/>
    <w:rsid w:val="00BF5D5C"/>
    <w:rsid w:val="00BF5DE6"/>
    <w:rsid w:val="00BF5E08"/>
    <w:rsid w:val="00BF5EBB"/>
    <w:rsid w:val="00BF60EC"/>
    <w:rsid w:val="00BF6307"/>
    <w:rsid w:val="00BF69D7"/>
    <w:rsid w:val="00BF6DEE"/>
    <w:rsid w:val="00BF70DA"/>
    <w:rsid w:val="00BF71C8"/>
    <w:rsid w:val="00BF71E7"/>
    <w:rsid w:val="00BF72FE"/>
    <w:rsid w:val="00BF73B9"/>
    <w:rsid w:val="00BF7A57"/>
    <w:rsid w:val="00BF7CE4"/>
    <w:rsid w:val="00BF7D0C"/>
    <w:rsid w:val="00BF7DBB"/>
    <w:rsid w:val="00BF7E5C"/>
    <w:rsid w:val="00C00031"/>
    <w:rsid w:val="00C0029E"/>
    <w:rsid w:val="00C003A3"/>
    <w:rsid w:val="00C0044F"/>
    <w:rsid w:val="00C00589"/>
    <w:rsid w:val="00C00646"/>
    <w:rsid w:val="00C00AC5"/>
    <w:rsid w:val="00C00EBE"/>
    <w:rsid w:val="00C01285"/>
    <w:rsid w:val="00C0132F"/>
    <w:rsid w:val="00C0152B"/>
    <w:rsid w:val="00C016F5"/>
    <w:rsid w:val="00C01A42"/>
    <w:rsid w:val="00C01AFD"/>
    <w:rsid w:val="00C01B4E"/>
    <w:rsid w:val="00C01EBB"/>
    <w:rsid w:val="00C020A1"/>
    <w:rsid w:val="00C0212B"/>
    <w:rsid w:val="00C02221"/>
    <w:rsid w:val="00C0223D"/>
    <w:rsid w:val="00C0230F"/>
    <w:rsid w:val="00C023FC"/>
    <w:rsid w:val="00C027F7"/>
    <w:rsid w:val="00C027F9"/>
    <w:rsid w:val="00C02850"/>
    <w:rsid w:val="00C02968"/>
    <w:rsid w:val="00C0298E"/>
    <w:rsid w:val="00C02BB2"/>
    <w:rsid w:val="00C02DAF"/>
    <w:rsid w:val="00C02EDE"/>
    <w:rsid w:val="00C031F2"/>
    <w:rsid w:val="00C03747"/>
    <w:rsid w:val="00C038B9"/>
    <w:rsid w:val="00C03C11"/>
    <w:rsid w:val="00C03C53"/>
    <w:rsid w:val="00C0407A"/>
    <w:rsid w:val="00C0424A"/>
    <w:rsid w:val="00C04273"/>
    <w:rsid w:val="00C0495A"/>
    <w:rsid w:val="00C04D06"/>
    <w:rsid w:val="00C04D3C"/>
    <w:rsid w:val="00C04DF6"/>
    <w:rsid w:val="00C052BF"/>
    <w:rsid w:val="00C05731"/>
    <w:rsid w:val="00C05774"/>
    <w:rsid w:val="00C059CA"/>
    <w:rsid w:val="00C05E89"/>
    <w:rsid w:val="00C06301"/>
    <w:rsid w:val="00C06468"/>
    <w:rsid w:val="00C064FD"/>
    <w:rsid w:val="00C067F2"/>
    <w:rsid w:val="00C06A3F"/>
    <w:rsid w:val="00C072E6"/>
    <w:rsid w:val="00C073DD"/>
    <w:rsid w:val="00C076CE"/>
    <w:rsid w:val="00C07772"/>
    <w:rsid w:val="00C07A3E"/>
    <w:rsid w:val="00C07AEC"/>
    <w:rsid w:val="00C07BD6"/>
    <w:rsid w:val="00C07E32"/>
    <w:rsid w:val="00C07EE7"/>
    <w:rsid w:val="00C07FC1"/>
    <w:rsid w:val="00C1004F"/>
    <w:rsid w:val="00C100ED"/>
    <w:rsid w:val="00C105C0"/>
    <w:rsid w:val="00C107C7"/>
    <w:rsid w:val="00C10AFD"/>
    <w:rsid w:val="00C110E0"/>
    <w:rsid w:val="00C1115F"/>
    <w:rsid w:val="00C1154A"/>
    <w:rsid w:val="00C115B1"/>
    <w:rsid w:val="00C116C5"/>
    <w:rsid w:val="00C118C2"/>
    <w:rsid w:val="00C118D5"/>
    <w:rsid w:val="00C11936"/>
    <w:rsid w:val="00C11A73"/>
    <w:rsid w:val="00C11DFC"/>
    <w:rsid w:val="00C11E66"/>
    <w:rsid w:val="00C121C2"/>
    <w:rsid w:val="00C123C5"/>
    <w:rsid w:val="00C123E1"/>
    <w:rsid w:val="00C12433"/>
    <w:rsid w:val="00C12670"/>
    <w:rsid w:val="00C12954"/>
    <w:rsid w:val="00C12B0A"/>
    <w:rsid w:val="00C12B7D"/>
    <w:rsid w:val="00C12ECB"/>
    <w:rsid w:val="00C130AF"/>
    <w:rsid w:val="00C133FC"/>
    <w:rsid w:val="00C13667"/>
    <w:rsid w:val="00C13736"/>
    <w:rsid w:val="00C13C77"/>
    <w:rsid w:val="00C13D5D"/>
    <w:rsid w:val="00C14219"/>
    <w:rsid w:val="00C1477B"/>
    <w:rsid w:val="00C14809"/>
    <w:rsid w:val="00C14AFA"/>
    <w:rsid w:val="00C14CDB"/>
    <w:rsid w:val="00C15029"/>
    <w:rsid w:val="00C1513C"/>
    <w:rsid w:val="00C15222"/>
    <w:rsid w:val="00C1581B"/>
    <w:rsid w:val="00C15B30"/>
    <w:rsid w:val="00C15C8F"/>
    <w:rsid w:val="00C15E3C"/>
    <w:rsid w:val="00C15F63"/>
    <w:rsid w:val="00C16344"/>
    <w:rsid w:val="00C164A1"/>
    <w:rsid w:val="00C166E5"/>
    <w:rsid w:val="00C166E9"/>
    <w:rsid w:val="00C16735"/>
    <w:rsid w:val="00C16903"/>
    <w:rsid w:val="00C16B61"/>
    <w:rsid w:val="00C16C06"/>
    <w:rsid w:val="00C16D63"/>
    <w:rsid w:val="00C16F7E"/>
    <w:rsid w:val="00C1723C"/>
    <w:rsid w:val="00C1724F"/>
    <w:rsid w:val="00C172A7"/>
    <w:rsid w:val="00C174A4"/>
    <w:rsid w:val="00C17520"/>
    <w:rsid w:val="00C17696"/>
    <w:rsid w:val="00C17DA8"/>
    <w:rsid w:val="00C17F29"/>
    <w:rsid w:val="00C17FD0"/>
    <w:rsid w:val="00C20241"/>
    <w:rsid w:val="00C204A6"/>
    <w:rsid w:val="00C205B8"/>
    <w:rsid w:val="00C208F3"/>
    <w:rsid w:val="00C209C0"/>
    <w:rsid w:val="00C20B67"/>
    <w:rsid w:val="00C20CF9"/>
    <w:rsid w:val="00C211BF"/>
    <w:rsid w:val="00C21239"/>
    <w:rsid w:val="00C2134C"/>
    <w:rsid w:val="00C21391"/>
    <w:rsid w:val="00C21843"/>
    <w:rsid w:val="00C21887"/>
    <w:rsid w:val="00C22126"/>
    <w:rsid w:val="00C22242"/>
    <w:rsid w:val="00C223C8"/>
    <w:rsid w:val="00C224C6"/>
    <w:rsid w:val="00C224F5"/>
    <w:rsid w:val="00C227D9"/>
    <w:rsid w:val="00C22A43"/>
    <w:rsid w:val="00C22C8F"/>
    <w:rsid w:val="00C22D06"/>
    <w:rsid w:val="00C22D98"/>
    <w:rsid w:val="00C22DD9"/>
    <w:rsid w:val="00C22FDC"/>
    <w:rsid w:val="00C23098"/>
    <w:rsid w:val="00C23127"/>
    <w:rsid w:val="00C231B2"/>
    <w:rsid w:val="00C2327F"/>
    <w:rsid w:val="00C23299"/>
    <w:rsid w:val="00C23394"/>
    <w:rsid w:val="00C2346E"/>
    <w:rsid w:val="00C23546"/>
    <w:rsid w:val="00C2384D"/>
    <w:rsid w:val="00C23CEC"/>
    <w:rsid w:val="00C2409E"/>
    <w:rsid w:val="00C24226"/>
    <w:rsid w:val="00C24530"/>
    <w:rsid w:val="00C246DA"/>
    <w:rsid w:val="00C24A0E"/>
    <w:rsid w:val="00C24A97"/>
    <w:rsid w:val="00C24D3A"/>
    <w:rsid w:val="00C24DE7"/>
    <w:rsid w:val="00C24F49"/>
    <w:rsid w:val="00C24FA7"/>
    <w:rsid w:val="00C2505B"/>
    <w:rsid w:val="00C25456"/>
    <w:rsid w:val="00C25528"/>
    <w:rsid w:val="00C2596A"/>
    <w:rsid w:val="00C25C6A"/>
    <w:rsid w:val="00C25DCE"/>
    <w:rsid w:val="00C25F6C"/>
    <w:rsid w:val="00C26117"/>
    <w:rsid w:val="00C26B20"/>
    <w:rsid w:val="00C26F1C"/>
    <w:rsid w:val="00C274B4"/>
    <w:rsid w:val="00C2765A"/>
    <w:rsid w:val="00C2794E"/>
    <w:rsid w:val="00C279E0"/>
    <w:rsid w:val="00C27BB9"/>
    <w:rsid w:val="00C27D3A"/>
    <w:rsid w:val="00C27DD8"/>
    <w:rsid w:val="00C27ED1"/>
    <w:rsid w:val="00C302E1"/>
    <w:rsid w:val="00C30392"/>
    <w:rsid w:val="00C30523"/>
    <w:rsid w:val="00C305D1"/>
    <w:rsid w:val="00C30EEA"/>
    <w:rsid w:val="00C30FBB"/>
    <w:rsid w:val="00C30FFF"/>
    <w:rsid w:val="00C31244"/>
    <w:rsid w:val="00C314ED"/>
    <w:rsid w:val="00C315A8"/>
    <w:rsid w:val="00C3182F"/>
    <w:rsid w:val="00C31B50"/>
    <w:rsid w:val="00C31BA3"/>
    <w:rsid w:val="00C31BC5"/>
    <w:rsid w:val="00C3215A"/>
    <w:rsid w:val="00C3252B"/>
    <w:rsid w:val="00C3268F"/>
    <w:rsid w:val="00C32913"/>
    <w:rsid w:val="00C330E8"/>
    <w:rsid w:val="00C33216"/>
    <w:rsid w:val="00C33818"/>
    <w:rsid w:val="00C339C0"/>
    <w:rsid w:val="00C33C2C"/>
    <w:rsid w:val="00C33E8E"/>
    <w:rsid w:val="00C33EB7"/>
    <w:rsid w:val="00C341B9"/>
    <w:rsid w:val="00C34511"/>
    <w:rsid w:val="00C3452C"/>
    <w:rsid w:val="00C34546"/>
    <w:rsid w:val="00C34A7B"/>
    <w:rsid w:val="00C34AFC"/>
    <w:rsid w:val="00C35005"/>
    <w:rsid w:val="00C354B7"/>
    <w:rsid w:val="00C35565"/>
    <w:rsid w:val="00C3565E"/>
    <w:rsid w:val="00C358A4"/>
    <w:rsid w:val="00C35B16"/>
    <w:rsid w:val="00C35B68"/>
    <w:rsid w:val="00C35C7E"/>
    <w:rsid w:val="00C36339"/>
    <w:rsid w:val="00C3661F"/>
    <w:rsid w:val="00C369A5"/>
    <w:rsid w:val="00C36CC0"/>
    <w:rsid w:val="00C36DCA"/>
    <w:rsid w:val="00C36E7E"/>
    <w:rsid w:val="00C37014"/>
    <w:rsid w:val="00C37116"/>
    <w:rsid w:val="00C37329"/>
    <w:rsid w:val="00C376F8"/>
    <w:rsid w:val="00C378EE"/>
    <w:rsid w:val="00C37A70"/>
    <w:rsid w:val="00C37B54"/>
    <w:rsid w:val="00C37C3D"/>
    <w:rsid w:val="00C37FED"/>
    <w:rsid w:val="00C4005E"/>
    <w:rsid w:val="00C40558"/>
    <w:rsid w:val="00C40875"/>
    <w:rsid w:val="00C409C7"/>
    <w:rsid w:val="00C41101"/>
    <w:rsid w:val="00C412C6"/>
    <w:rsid w:val="00C41695"/>
    <w:rsid w:val="00C41A00"/>
    <w:rsid w:val="00C41CCC"/>
    <w:rsid w:val="00C421A6"/>
    <w:rsid w:val="00C4229C"/>
    <w:rsid w:val="00C42522"/>
    <w:rsid w:val="00C426A6"/>
    <w:rsid w:val="00C4282B"/>
    <w:rsid w:val="00C42B78"/>
    <w:rsid w:val="00C42D84"/>
    <w:rsid w:val="00C4331F"/>
    <w:rsid w:val="00C43607"/>
    <w:rsid w:val="00C43776"/>
    <w:rsid w:val="00C43D6C"/>
    <w:rsid w:val="00C43DC1"/>
    <w:rsid w:val="00C43FE9"/>
    <w:rsid w:val="00C44121"/>
    <w:rsid w:val="00C441C6"/>
    <w:rsid w:val="00C44325"/>
    <w:rsid w:val="00C44555"/>
    <w:rsid w:val="00C44632"/>
    <w:rsid w:val="00C44717"/>
    <w:rsid w:val="00C4479C"/>
    <w:rsid w:val="00C4499C"/>
    <w:rsid w:val="00C44E75"/>
    <w:rsid w:val="00C4528A"/>
    <w:rsid w:val="00C45294"/>
    <w:rsid w:val="00C453F0"/>
    <w:rsid w:val="00C4546B"/>
    <w:rsid w:val="00C456E2"/>
    <w:rsid w:val="00C45725"/>
    <w:rsid w:val="00C45B35"/>
    <w:rsid w:val="00C45C18"/>
    <w:rsid w:val="00C45C75"/>
    <w:rsid w:val="00C45CF7"/>
    <w:rsid w:val="00C4651C"/>
    <w:rsid w:val="00C4655F"/>
    <w:rsid w:val="00C467B1"/>
    <w:rsid w:val="00C46AE9"/>
    <w:rsid w:val="00C46BD6"/>
    <w:rsid w:val="00C4764F"/>
    <w:rsid w:val="00C4784B"/>
    <w:rsid w:val="00C47C64"/>
    <w:rsid w:val="00C47E38"/>
    <w:rsid w:val="00C47EE0"/>
    <w:rsid w:val="00C500F8"/>
    <w:rsid w:val="00C50167"/>
    <w:rsid w:val="00C50502"/>
    <w:rsid w:val="00C50A5E"/>
    <w:rsid w:val="00C50C1D"/>
    <w:rsid w:val="00C50C8F"/>
    <w:rsid w:val="00C50D6D"/>
    <w:rsid w:val="00C50FDA"/>
    <w:rsid w:val="00C51628"/>
    <w:rsid w:val="00C518E8"/>
    <w:rsid w:val="00C519E4"/>
    <w:rsid w:val="00C51F51"/>
    <w:rsid w:val="00C5223D"/>
    <w:rsid w:val="00C523A6"/>
    <w:rsid w:val="00C523D7"/>
    <w:rsid w:val="00C52523"/>
    <w:rsid w:val="00C5284C"/>
    <w:rsid w:val="00C5284F"/>
    <w:rsid w:val="00C5292B"/>
    <w:rsid w:val="00C529B7"/>
    <w:rsid w:val="00C52BDF"/>
    <w:rsid w:val="00C52C41"/>
    <w:rsid w:val="00C530BE"/>
    <w:rsid w:val="00C530E1"/>
    <w:rsid w:val="00C5324A"/>
    <w:rsid w:val="00C53452"/>
    <w:rsid w:val="00C53694"/>
    <w:rsid w:val="00C537A2"/>
    <w:rsid w:val="00C53810"/>
    <w:rsid w:val="00C53A43"/>
    <w:rsid w:val="00C53A4F"/>
    <w:rsid w:val="00C53AFD"/>
    <w:rsid w:val="00C53C2B"/>
    <w:rsid w:val="00C53F98"/>
    <w:rsid w:val="00C543F1"/>
    <w:rsid w:val="00C54622"/>
    <w:rsid w:val="00C54664"/>
    <w:rsid w:val="00C54975"/>
    <w:rsid w:val="00C549DB"/>
    <w:rsid w:val="00C54A2A"/>
    <w:rsid w:val="00C54B62"/>
    <w:rsid w:val="00C54B8E"/>
    <w:rsid w:val="00C54D72"/>
    <w:rsid w:val="00C54EC6"/>
    <w:rsid w:val="00C54FA5"/>
    <w:rsid w:val="00C54FE4"/>
    <w:rsid w:val="00C5520B"/>
    <w:rsid w:val="00C5531D"/>
    <w:rsid w:val="00C55613"/>
    <w:rsid w:val="00C5563D"/>
    <w:rsid w:val="00C557C2"/>
    <w:rsid w:val="00C557DF"/>
    <w:rsid w:val="00C55A68"/>
    <w:rsid w:val="00C55B7C"/>
    <w:rsid w:val="00C55C1E"/>
    <w:rsid w:val="00C55E39"/>
    <w:rsid w:val="00C56095"/>
    <w:rsid w:val="00C562DF"/>
    <w:rsid w:val="00C5637E"/>
    <w:rsid w:val="00C5641A"/>
    <w:rsid w:val="00C56602"/>
    <w:rsid w:val="00C56753"/>
    <w:rsid w:val="00C56C9D"/>
    <w:rsid w:val="00C57201"/>
    <w:rsid w:val="00C5720E"/>
    <w:rsid w:val="00C57400"/>
    <w:rsid w:val="00C5754B"/>
    <w:rsid w:val="00C57568"/>
    <w:rsid w:val="00C57573"/>
    <w:rsid w:val="00C57604"/>
    <w:rsid w:val="00C5769D"/>
    <w:rsid w:val="00C576B7"/>
    <w:rsid w:val="00C57898"/>
    <w:rsid w:val="00C57997"/>
    <w:rsid w:val="00C600BB"/>
    <w:rsid w:val="00C600DD"/>
    <w:rsid w:val="00C601F8"/>
    <w:rsid w:val="00C60302"/>
    <w:rsid w:val="00C60494"/>
    <w:rsid w:val="00C605AB"/>
    <w:rsid w:val="00C605F6"/>
    <w:rsid w:val="00C60804"/>
    <w:rsid w:val="00C609B3"/>
    <w:rsid w:val="00C613D9"/>
    <w:rsid w:val="00C6156A"/>
    <w:rsid w:val="00C6168E"/>
    <w:rsid w:val="00C618EA"/>
    <w:rsid w:val="00C619E9"/>
    <w:rsid w:val="00C61B63"/>
    <w:rsid w:val="00C61BD6"/>
    <w:rsid w:val="00C61E62"/>
    <w:rsid w:val="00C62498"/>
    <w:rsid w:val="00C625B5"/>
    <w:rsid w:val="00C6283D"/>
    <w:rsid w:val="00C62893"/>
    <w:rsid w:val="00C6299B"/>
    <w:rsid w:val="00C62A60"/>
    <w:rsid w:val="00C62C67"/>
    <w:rsid w:val="00C62EF6"/>
    <w:rsid w:val="00C631F0"/>
    <w:rsid w:val="00C6324C"/>
    <w:rsid w:val="00C6370C"/>
    <w:rsid w:val="00C6377B"/>
    <w:rsid w:val="00C63821"/>
    <w:rsid w:val="00C63AAD"/>
    <w:rsid w:val="00C63D83"/>
    <w:rsid w:val="00C63F97"/>
    <w:rsid w:val="00C63FF7"/>
    <w:rsid w:val="00C640DC"/>
    <w:rsid w:val="00C6412F"/>
    <w:rsid w:val="00C641B3"/>
    <w:rsid w:val="00C64751"/>
    <w:rsid w:val="00C64D48"/>
    <w:rsid w:val="00C64D96"/>
    <w:rsid w:val="00C64FF4"/>
    <w:rsid w:val="00C65291"/>
    <w:rsid w:val="00C65296"/>
    <w:rsid w:val="00C65EEA"/>
    <w:rsid w:val="00C661C7"/>
    <w:rsid w:val="00C662D3"/>
    <w:rsid w:val="00C6638F"/>
    <w:rsid w:val="00C66509"/>
    <w:rsid w:val="00C666E8"/>
    <w:rsid w:val="00C66BD5"/>
    <w:rsid w:val="00C66D7D"/>
    <w:rsid w:val="00C66DA8"/>
    <w:rsid w:val="00C675F1"/>
    <w:rsid w:val="00C67687"/>
    <w:rsid w:val="00C6781E"/>
    <w:rsid w:val="00C6793A"/>
    <w:rsid w:val="00C67CAB"/>
    <w:rsid w:val="00C67E25"/>
    <w:rsid w:val="00C67F6F"/>
    <w:rsid w:val="00C700CF"/>
    <w:rsid w:val="00C7014A"/>
    <w:rsid w:val="00C7016B"/>
    <w:rsid w:val="00C70495"/>
    <w:rsid w:val="00C70684"/>
    <w:rsid w:val="00C70865"/>
    <w:rsid w:val="00C7086A"/>
    <w:rsid w:val="00C7091A"/>
    <w:rsid w:val="00C7094F"/>
    <w:rsid w:val="00C709A2"/>
    <w:rsid w:val="00C70BA9"/>
    <w:rsid w:val="00C70BF3"/>
    <w:rsid w:val="00C70CC1"/>
    <w:rsid w:val="00C70D17"/>
    <w:rsid w:val="00C710FC"/>
    <w:rsid w:val="00C71111"/>
    <w:rsid w:val="00C714A9"/>
    <w:rsid w:val="00C7158F"/>
    <w:rsid w:val="00C71A15"/>
    <w:rsid w:val="00C71B40"/>
    <w:rsid w:val="00C720A6"/>
    <w:rsid w:val="00C720E4"/>
    <w:rsid w:val="00C72131"/>
    <w:rsid w:val="00C723CF"/>
    <w:rsid w:val="00C7252F"/>
    <w:rsid w:val="00C72A12"/>
    <w:rsid w:val="00C72A27"/>
    <w:rsid w:val="00C72A4F"/>
    <w:rsid w:val="00C72BE3"/>
    <w:rsid w:val="00C72D65"/>
    <w:rsid w:val="00C732C4"/>
    <w:rsid w:val="00C733AB"/>
    <w:rsid w:val="00C737D5"/>
    <w:rsid w:val="00C73951"/>
    <w:rsid w:val="00C73A5B"/>
    <w:rsid w:val="00C73D21"/>
    <w:rsid w:val="00C73E50"/>
    <w:rsid w:val="00C73ECC"/>
    <w:rsid w:val="00C73EE0"/>
    <w:rsid w:val="00C7405C"/>
    <w:rsid w:val="00C741A7"/>
    <w:rsid w:val="00C743B4"/>
    <w:rsid w:val="00C743F3"/>
    <w:rsid w:val="00C7454E"/>
    <w:rsid w:val="00C74596"/>
    <w:rsid w:val="00C745C3"/>
    <w:rsid w:val="00C74783"/>
    <w:rsid w:val="00C74809"/>
    <w:rsid w:val="00C74982"/>
    <w:rsid w:val="00C74B09"/>
    <w:rsid w:val="00C74D08"/>
    <w:rsid w:val="00C74DD4"/>
    <w:rsid w:val="00C74F3C"/>
    <w:rsid w:val="00C74FCF"/>
    <w:rsid w:val="00C75197"/>
    <w:rsid w:val="00C754D6"/>
    <w:rsid w:val="00C75BE1"/>
    <w:rsid w:val="00C75CCE"/>
    <w:rsid w:val="00C75CF4"/>
    <w:rsid w:val="00C75D1D"/>
    <w:rsid w:val="00C76371"/>
    <w:rsid w:val="00C763DA"/>
    <w:rsid w:val="00C7647A"/>
    <w:rsid w:val="00C765D0"/>
    <w:rsid w:val="00C76699"/>
    <w:rsid w:val="00C766AF"/>
    <w:rsid w:val="00C7673B"/>
    <w:rsid w:val="00C76993"/>
    <w:rsid w:val="00C76B47"/>
    <w:rsid w:val="00C770B6"/>
    <w:rsid w:val="00C77532"/>
    <w:rsid w:val="00C776CB"/>
    <w:rsid w:val="00C777A3"/>
    <w:rsid w:val="00C778AE"/>
    <w:rsid w:val="00C77AF2"/>
    <w:rsid w:val="00C77CC4"/>
    <w:rsid w:val="00C77DD4"/>
    <w:rsid w:val="00C801E1"/>
    <w:rsid w:val="00C80259"/>
    <w:rsid w:val="00C80BE1"/>
    <w:rsid w:val="00C80D33"/>
    <w:rsid w:val="00C80E2A"/>
    <w:rsid w:val="00C80E83"/>
    <w:rsid w:val="00C80EFB"/>
    <w:rsid w:val="00C80F17"/>
    <w:rsid w:val="00C810CB"/>
    <w:rsid w:val="00C810E8"/>
    <w:rsid w:val="00C8111B"/>
    <w:rsid w:val="00C81206"/>
    <w:rsid w:val="00C812EB"/>
    <w:rsid w:val="00C81416"/>
    <w:rsid w:val="00C81578"/>
    <w:rsid w:val="00C8157D"/>
    <w:rsid w:val="00C815C9"/>
    <w:rsid w:val="00C81B86"/>
    <w:rsid w:val="00C81C2B"/>
    <w:rsid w:val="00C81CC5"/>
    <w:rsid w:val="00C81ED4"/>
    <w:rsid w:val="00C81F7C"/>
    <w:rsid w:val="00C8205F"/>
    <w:rsid w:val="00C821E3"/>
    <w:rsid w:val="00C82576"/>
    <w:rsid w:val="00C8288C"/>
    <w:rsid w:val="00C82AAC"/>
    <w:rsid w:val="00C82C55"/>
    <w:rsid w:val="00C82F5C"/>
    <w:rsid w:val="00C831BF"/>
    <w:rsid w:val="00C83306"/>
    <w:rsid w:val="00C833FA"/>
    <w:rsid w:val="00C837F8"/>
    <w:rsid w:val="00C83C43"/>
    <w:rsid w:val="00C83E59"/>
    <w:rsid w:val="00C844E6"/>
    <w:rsid w:val="00C84511"/>
    <w:rsid w:val="00C8485D"/>
    <w:rsid w:val="00C848CC"/>
    <w:rsid w:val="00C849BC"/>
    <w:rsid w:val="00C84A48"/>
    <w:rsid w:val="00C84B52"/>
    <w:rsid w:val="00C84CC6"/>
    <w:rsid w:val="00C84F8C"/>
    <w:rsid w:val="00C85172"/>
    <w:rsid w:val="00C852BC"/>
    <w:rsid w:val="00C85455"/>
    <w:rsid w:val="00C8571F"/>
    <w:rsid w:val="00C85863"/>
    <w:rsid w:val="00C85B41"/>
    <w:rsid w:val="00C85B82"/>
    <w:rsid w:val="00C85B8A"/>
    <w:rsid w:val="00C85BCC"/>
    <w:rsid w:val="00C85CC8"/>
    <w:rsid w:val="00C85DAB"/>
    <w:rsid w:val="00C85ED2"/>
    <w:rsid w:val="00C85F26"/>
    <w:rsid w:val="00C86025"/>
    <w:rsid w:val="00C86099"/>
    <w:rsid w:val="00C86144"/>
    <w:rsid w:val="00C861C8"/>
    <w:rsid w:val="00C86337"/>
    <w:rsid w:val="00C86532"/>
    <w:rsid w:val="00C865AB"/>
    <w:rsid w:val="00C86722"/>
    <w:rsid w:val="00C86C90"/>
    <w:rsid w:val="00C86E2C"/>
    <w:rsid w:val="00C86EA9"/>
    <w:rsid w:val="00C86F2E"/>
    <w:rsid w:val="00C873E1"/>
    <w:rsid w:val="00C87745"/>
    <w:rsid w:val="00C879CA"/>
    <w:rsid w:val="00C87D62"/>
    <w:rsid w:val="00C87E29"/>
    <w:rsid w:val="00C87F60"/>
    <w:rsid w:val="00C90044"/>
    <w:rsid w:val="00C90070"/>
    <w:rsid w:val="00C900E3"/>
    <w:rsid w:val="00C902F0"/>
    <w:rsid w:val="00C9046D"/>
    <w:rsid w:val="00C90482"/>
    <w:rsid w:val="00C904C0"/>
    <w:rsid w:val="00C9057C"/>
    <w:rsid w:val="00C9098D"/>
    <w:rsid w:val="00C90B9C"/>
    <w:rsid w:val="00C90BE1"/>
    <w:rsid w:val="00C90C4B"/>
    <w:rsid w:val="00C90F9B"/>
    <w:rsid w:val="00C91086"/>
    <w:rsid w:val="00C91092"/>
    <w:rsid w:val="00C911EC"/>
    <w:rsid w:val="00C91208"/>
    <w:rsid w:val="00C912BA"/>
    <w:rsid w:val="00C9133D"/>
    <w:rsid w:val="00C91382"/>
    <w:rsid w:val="00C9180C"/>
    <w:rsid w:val="00C9195F"/>
    <w:rsid w:val="00C91DA2"/>
    <w:rsid w:val="00C91DC5"/>
    <w:rsid w:val="00C91F3B"/>
    <w:rsid w:val="00C9202D"/>
    <w:rsid w:val="00C921FC"/>
    <w:rsid w:val="00C9233E"/>
    <w:rsid w:val="00C92451"/>
    <w:rsid w:val="00C92705"/>
    <w:rsid w:val="00C92883"/>
    <w:rsid w:val="00C93128"/>
    <w:rsid w:val="00C93422"/>
    <w:rsid w:val="00C93775"/>
    <w:rsid w:val="00C939E1"/>
    <w:rsid w:val="00C93A39"/>
    <w:rsid w:val="00C93C02"/>
    <w:rsid w:val="00C93E6F"/>
    <w:rsid w:val="00C93F93"/>
    <w:rsid w:val="00C94017"/>
    <w:rsid w:val="00C9426D"/>
    <w:rsid w:val="00C943E6"/>
    <w:rsid w:val="00C9459A"/>
    <w:rsid w:val="00C94A9B"/>
    <w:rsid w:val="00C94BAB"/>
    <w:rsid w:val="00C94C2E"/>
    <w:rsid w:val="00C95572"/>
    <w:rsid w:val="00C95631"/>
    <w:rsid w:val="00C95945"/>
    <w:rsid w:val="00C95AE5"/>
    <w:rsid w:val="00C95CB3"/>
    <w:rsid w:val="00C95E7F"/>
    <w:rsid w:val="00C9609F"/>
    <w:rsid w:val="00C96704"/>
    <w:rsid w:val="00C9689F"/>
    <w:rsid w:val="00C96942"/>
    <w:rsid w:val="00C96975"/>
    <w:rsid w:val="00C96ADF"/>
    <w:rsid w:val="00C96B0A"/>
    <w:rsid w:val="00C96B72"/>
    <w:rsid w:val="00C96C69"/>
    <w:rsid w:val="00C96D89"/>
    <w:rsid w:val="00C96DD6"/>
    <w:rsid w:val="00C96EE7"/>
    <w:rsid w:val="00C96EFC"/>
    <w:rsid w:val="00C970F2"/>
    <w:rsid w:val="00C97413"/>
    <w:rsid w:val="00C97545"/>
    <w:rsid w:val="00C97753"/>
    <w:rsid w:val="00CA0039"/>
    <w:rsid w:val="00CA007C"/>
    <w:rsid w:val="00CA015D"/>
    <w:rsid w:val="00CA01CF"/>
    <w:rsid w:val="00CA0249"/>
    <w:rsid w:val="00CA030F"/>
    <w:rsid w:val="00CA04AD"/>
    <w:rsid w:val="00CA0513"/>
    <w:rsid w:val="00CA05EE"/>
    <w:rsid w:val="00CA0700"/>
    <w:rsid w:val="00CA0722"/>
    <w:rsid w:val="00CA0913"/>
    <w:rsid w:val="00CA09D8"/>
    <w:rsid w:val="00CA0A20"/>
    <w:rsid w:val="00CA0CB5"/>
    <w:rsid w:val="00CA0D9C"/>
    <w:rsid w:val="00CA0DE0"/>
    <w:rsid w:val="00CA0DF3"/>
    <w:rsid w:val="00CA0E31"/>
    <w:rsid w:val="00CA0F83"/>
    <w:rsid w:val="00CA1055"/>
    <w:rsid w:val="00CA1911"/>
    <w:rsid w:val="00CA1A97"/>
    <w:rsid w:val="00CA1CA9"/>
    <w:rsid w:val="00CA1D33"/>
    <w:rsid w:val="00CA1E3A"/>
    <w:rsid w:val="00CA1E8B"/>
    <w:rsid w:val="00CA22F4"/>
    <w:rsid w:val="00CA233F"/>
    <w:rsid w:val="00CA2370"/>
    <w:rsid w:val="00CA2717"/>
    <w:rsid w:val="00CA2AF1"/>
    <w:rsid w:val="00CA2CB2"/>
    <w:rsid w:val="00CA2FD5"/>
    <w:rsid w:val="00CA300F"/>
    <w:rsid w:val="00CA3054"/>
    <w:rsid w:val="00CA3176"/>
    <w:rsid w:val="00CA3273"/>
    <w:rsid w:val="00CA3509"/>
    <w:rsid w:val="00CA3622"/>
    <w:rsid w:val="00CA37E7"/>
    <w:rsid w:val="00CA37E9"/>
    <w:rsid w:val="00CA3AB6"/>
    <w:rsid w:val="00CA3D4F"/>
    <w:rsid w:val="00CA3F39"/>
    <w:rsid w:val="00CA4277"/>
    <w:rsid w:val="00CA444D"/>
    <w:rsid w:val="00CA469F"/>
    <w:rsid w:val="00CA499E"/>
    <w:rsid w:val="00CA4A38"/>
    <w:rsid w:val="00CA4E6F"/>
    <w:rsid w:val="00CA502A"/>
    <w:rsid w:val="00CA5072"/>
    <w:rsid w:val="00CA5126"/>
    <w:rsid w:val="00CA51A7"/>
    <w:rsid w:val="00CA5256"/>
    <w:rsid w:val="00CA52AF"/>
    <w:rsid w:val="00CA599F"/>
    <w:rsid w:val="00CA5AA8"/>
    <w:rsid w:val="00CA62E3"/>
    <w:rsid w:val="00CA637A"/>
    <w:rsid w:val="00CA63FC"/>
    <w:rsid w:val="00CA697A"/>
    <w:rsid w:val="00CA6B40"/>
    <w:rsid w:val="00CA6C52"/>
    <w:rsid w:val="00CA6E05"/>
    <w:rsid w:val="00CA6F4F"/>
    <w:rsid w:val="00CA6FF0"/>
    <w:rsid w:val="00CA70B9"/>
    <w:rsid w:val="00CA7127"/>
    <w:rsid w:val="00CA7273"/>
    <w:rsid w:val="00CA7B50"/>
    <w:rsid w:val="00CA7BF4"/>
    <w:rsid w:val="00CA7F21"/>
    <w:rsid w:val="00CA7F8D"/>
    <w:rsid w:val="00CB06C1"/>
    <w:rsid w:val="00CB0A24"/>
    <w:rsid w:val="00CB0C71"/>
    <w:rsid w:val="00CB0D91"/>
    <w:rsid w:val="00CB0E3C"/>
    <w:rsid w:val="00CB108F"/>
    <w:rsid w:val="00CB12FB"/>
    <w:rsid w:val="00CB18B3"/>
    <w:rsid w:val="00CB1A0A"/>
    <w:rsid w:val="00CB1AB3"/>
    <w:rsid w:val="00CB1CB8"/>
    <w:rsid w:val="00CB1D1C"/>
    <w:rsid w:val="00CB1D8E"/>
    <w:rsid w:val="00CB264B"/>
    <w:rsid w:val="00CB2708"/>
    <w:rsid w:val="00CB2866"/>
    <w:rsid w:val="00CB29E0"/>
    <w:rsid w:val="00CB2B12"/>
    <w:rsid w:val="00CB2B2D"/>
    <w:rsid w:val="00CB2D34"/>
    <w:rsid w:val="00CB2E03"/>
    <w:rsid w:val="00CB2ED5"/>
    <w:rsid w:val="00CB3150"/>
    <w:rsid w:val="00CB3152"/>
    <w:rsid w:val="00CB3285"/>
    <w:rsid w:val="00CB32FD"/>
    <w:rsid w:val="00CB3362"/>
    <w:rsid w:val="00CB33C7"/>
    <w:rsid w:val="00CB3D5A"/>
    <w:rsid w:val="00CB3D6A"/>
    <w:rsid w:val="00CB3E4C"/>
    <w:rsid w:val="00CB3E8A"/>
    <w:rsid w:val="00CB3EBB"/>
    <w:rsid w:val="00CB3F4B"/>
    <w:rsid w:val="00CB4404"/>
    <w:rsid w:val="00CB440D"/>
    <w:rsid w:val="00CB47EC"/>
    <w:rsid w:val="00CB4A4F"/>
    <w:rsid w:val="00CB4D07"/>
    <w:rsid w:val="00CB4D25"/>
    <w:rsid w:val="00CB4EB3"/>
    <w:rsid w:val="00CB4F1F"/>
    <w:rsid w:val="00CB5050"/>
    <w:rsid w:val="00CB530C"/>
    <w:rsid w:val="00CB548C"/>
    <w:rsid w:val="00CB5557"/>
    <w:rsid w:val="00CB56CA"/>
    <w:rsid w:val="00CB5790"/>
    <w:rsid w:val="00CB57EE"/>
    <w:rsid w:val="00CB591B"/>
    <w:rsid w:val="00CB5B78"/>
    <w:rsid w:val="00CB5D2C"/>
    <w:rsid w:val="00CB5E14"/>
    <w:rsid w:val="00CB6116"/>
    <w:rsid w:val="00CB6187"/>
    <w:rsid w:val="00CB626C"/>
    <w:rsid w:val="00CB6465"/>
    <w:rsid w:val="00CB64B5"/>
    <w:rsid w:val="00CB66E4"/>
    <w:rsid w:val="00CB6A02"/>
    <w:rsid w:val="00CB6B07"/>
    <w:rsid w:val="00CB6CE1"/>
    <w:rsid w:val="00CB701F"/>
    <w:rsid w:val="00CB716B"/>
    <w:rsid w:val="00CB72CD"/>
    <w:rsid w:val="00CB7376"/>
    <w:rsid w:val="00CB75C2"/>
    <w:rsid w:val="00CB780D"/>
    <w:rsid w:val="00CB78B2"/>
    <w:rsid w:val="00CB78E4"/>
    <w:rsid w:val="00CB7B6A"/>
    <w:rsid w:val="00CB7C4C"/>
    <w:rsid w:val="00CB7CAA"/>
    <w:rsid w:val="00CB7D0E"/>
    <w:rsid w:val="00CC00D7"/>
    <w:rsid w:val="00CC039D"/>
    <w:rsid w:val="00CC04D9"/>
    <w:rsid w:val="00CC0580"/>
    <w:rsid w:val="00CC0638"/>
    <w:rsid w:val="00CC080C"/>
    <w:rsid w:val="00CC0825"/>
    <w:rsid w:val="00CC0CBB"/>
    <w:rsid w:val="00CC0CCA"/>
    <w:rsid w:val="00CC1058"/>
    <w:rsid w:val="00CC10BC"/>
    <w:rsid w:val="00CC117C"/>
    <w:rsid w:val="00CC143C"/>
    <w:rsid w:val="00CC16A1"/>
    <w:rsid w:val="00CC178F"/>
    <w:rsid w:val="00CC17BD"/>
    <w:rsid w:val="00CC191C"/>
    <w:rsid w:val="00CC1B0D"/>
    <w:rsid w:val="00CC1CA6"/>
    <w:rsid w:val="00CC1CAE"/>
    <w:rsid w:val="00CC1D82"/>
    <w:rsid w:val="00CC1DB9"/>
    <w:rsid w:val="00CC2221"/>
    <w:rsid w:val="00CC2223"/>
    <w:rsid w:val="00CC2549"/>
    <w:rsid w:val="00CC2969"/>
    <w:rsid w:val="00CC2B08"/>
    <w:rsid w:val="00CC2C10"/>
    <w:rsid w:val="00CC2D4F"/>
    <w:rsid w:val="00CC37C8"/>
    <w:rsid w:val="00CC3CB2"/>
    <w:rsid w:val="00CC3EDB"/>
    <w:rsid w:val="00CC3FBA"/>
    <w:rsid w:val="00CC3FD1"/>
    <w:rsid w:val="00CC43DD"/>
    <w:rsid w:val="00CC4458"/>
    <w:rsid w:val="00CC45D0"/>
    <w:rsid w:val="00CC48D4"/>
    <w:rsid w:val="00CC4AE6"/>
    <w:rsid w:val="00CC4AF5"/>
    <w:rsid w:val="00CC4D96"/>
    <w:rsid w:val="00CC4FBC"/>
    <w:rsid w:val="00CC4FEE"/>
    <w:rsid w:val="00CC51C0"/>
    <w:rsid w:val="00CC51E9"/>
    <w:rsid w:val="00CC5316"/>
    <w:rsid w:val="00CC531B"/>
    <w:rsid w:val="00CC534B"/>
    <w:rsid w:val="00CC582A"/>
    <w:rsid w:val="00CC58FE"/>
    <w:rsid w:val="00CC5A50"/>
    <w:rsid w:val="00CC5ABF"/>
    <w:rsid w:val="00CC5B27"/>
    <w:rsid w:val="00CC5D1C"/>
    <w:rsid w:val="00CC5E8A"/>
    <w:rsid w:val="00CC6009"/>
    <w:rsid w:val="00CC606A"/>
    <w:rsid w:val="00CC6383"/>
    <w:rsid w:val="00CC655F"/>
    <w:rsid w:val="00CC65FA"/>
    <w:rsid w:val="00CC66F3"/>
    <w:rsid w:val="00CC6844"/>
    <w:rsid w:val="00CC6C56"/>
    <w:rsid w:val="00CC6C71"/>
    <w:rsid w:val="00CC6D94"/>
    <w:rsid w:val="00CC7008"/>
    <w:rsid w:val="00CC781F"/>
    <w:rsid w:val="00CC78FE"/>
    <w:rsid w:val="00CC7A01"/>
    <w:rsid w:val="00CC7E31"/>
    <w:rsid w:val="00CC7F1F"/>
    <w:rsid w:val="00CD0DED"/>
    <w:rsid w:val="00CD0EC5"/>
    <w:rsid w:val="00CD102B"/>
    <w:rsid w:val="00CD1047"/>
    <w:rsid w:val="00CD15B0"/>
    <w:rsid w:val="00CD165B"/>
    <w:rsid w:val="00CD16E7"/>
    <w:rsid w:val="00CD1994"/>
    <w:rsid w:val="00CD1A09"/>
    <w:rsid w:val="00CD1B80"/>
    <w:rsid w:val="00CD1DEF"/>
    <w:rsid w:val="00CD211A"/>
    <w:rsid w:val="00CD2354"/>
    <w:rsid w:val="00CD261F"/>
    <w:rsid w:val="00CD27F6"/>
    <w:rsid w:val="00CD2C66"/>
    <w:rsid w:val="00CD2CF6"/>
    <w:rsid w:val="00CD2FB4"/>
    <w:rsid w:val="00CD2FE3"/>
    <w:rsid w:val="00CD31C4"/>
    <w:rsid w:val="00CD34F2"/>
    <w:rsid w:val="00CD3509"/>
    <w:rsid w:val="00CD37F0"/>
    <w:rsid w:val="00CD3A60"/>
    <w:rsid w:val="00CD3AE8"/>
    <w:rsid w:val="00CD3B89"/>
    <w:rsid w:val="00CD3C79"/>
    <w:rsid w:val="00CD40D6"/>
    <w:rsid w:val="00CD43B4"/>
    <w:rsid w:val="00CD43F1"/>
    <w:rsid w:val="00CD474D"/>
    <w:rsid w:val="00CD4831"/>
    <w:rsid w:val="00CD4CCA"/>
    <w:rsid w:val="00CD50C4"/>
    <w:rsid w:val="00CD54FD"/>
    <w:rsid w:val="00CD5506"/>
    <w:rsid w:val="00CD563D"/>
    <w:rsid w:val="00CD591E"/>
    <w:rsid w:val="00CD62B0"/>
    <w:rsid w:val="00CD6B57"/>
    <w:rsid w:val="00CD6D59"/>
    <w:rsid w:val="00CD6E81"/>
    <w:rsid w:val="00CD6F72"/>
    <w:rsid w:val="00CD7310"/>
    <w:rsid w:val="00CD741D"/>
    <w:rsid w:val="00CD75CC"/>
    <w:rsid w:val="00CD784C"/>
    <w:rsid w:val="00CD796F"/>
    <w:rsid w:val="00CD7EF5"/>
    <w:rsid w:val="00CE0155"/>
    <w:rsid w:val="00CE025E"/>
    <w:rsid w:val="00CE02D1"/>
    <w:rsid w:val="00CE05E0"/>
    <w:rsid w:val="00CE05F4"/>
    <w:rsid w:val="00CE0721"/>
    <w:rsid w:val="00CE07E0"/>
    <w:rsid w:val="00CE0834"/>
    <w:rsid w:val="00CE086F"/>
    <w:rsid w:val="00CE0904"/>
    <w:rsid w:val="00CE09F9"/>
    <w:rsid w:val="00CE0B5C"/>
    <w:rsid w:val="00CE0B8A"/>
    <w:rsid w:val="00CE0C39"/>
    <w:rsid w:val="00CE0C45"/>
    <w:rsid w:val="00CE0E87"/>
    <w:rsid w:val="00CE0F7B"/>
    <w:rsid w:val="00CE1423"/>
    <w:rsid w:val="00CE1F3F"/>
    <w:rsid w:val="00CE1F5E"/>
    <w:rsid w:val="00CE203F"/>
    <w:rsid w:val="00CE2631"/>
    <w:rsid w:val="00CE29BA"/>
    <w:rsid w:val="00CE2ACD"/>
    <w:rsid w:val="00CE2C8D"/>
    <w:rsid w:val="00CE2DF6"/>
    <w:rsid w:val="00CE2E68"/>
    <w:rsid w:val="00CE2E9A"/>
    <w:rsid w:val="00CE33BA"/>
    <w:rsid w:val="00CE3477"/>
    <w:rsid w:val="00CE35B6"/>
    <w:rsid w:val="00CE35C2"/>
    <w:rsid w:val="00CE3672"/>
    <w:rsid w:val="00CE3946"/>
    <w:rsid w:val="00CE39FC"/>
    <w:rsid w:val="00CE3BF0"/>
    <w:rsid w:val="00CE3D55"/>
    <w:rsid w:val="00CE3EA4"/>
    <w:rsid w:val="00CE40A4"/>
    <w:rsid w:val="00CE439C"/>
    <w:rsid w:val="00CE4512"/>
    <w:rsid w:val="00CE46E9"/>
    <w:rsid w:val="00CE4720"/>
    <w:rsid w:val="00CE4CF1"/>
    <w:rsid w:val="00CE5007"/>
    <w:rsid w:val="00CE50F4"/>
    <w:rsid w:val="00CE5C08"/>
    <w:rsid w:val="00CE5CC4"/>
    <w:rsid w:val="00CE5DAE"/>
    <w:rsid w:val="00CE5FBB"/>
    <w:rsid w:val="00CE5FCD"/>
    <w:rsid w:val="00CE612D"/>
    <w:rsid w:val="00CE621F"/>
    <w:rsid w:val="00CE6348"/>
    <w:rsid w:val="00CE63BB"/>
    <w:rsid w:val="00CE6410"/>
    <w:rsid w:val="00CE6861"/>
    <w:rsid w:val="00CE690E"/>
    <w:rsid w:val="00CE6F28"/>
    <w:rsid w:val="00CE725F"/>
    <w:rsid w:val="00CE7365"/>
    <w:rsid w:val="00CE745D"/>
    <w:rsid w:val="00CE7542"/>
    <w:rsid w:val="00CE75FE"/>
    <w:rsid w:val="00CE7827"/>
    <w:rsid w:val="00CE7978"/>
    <w:rsid w:val="00CE7ABB"/>
    <w:rsid w:val="00CE7FAD"/>
    <w:rsid w:val="00CF043B"/>
    <w:rsid w:val="00CF0C38"/>
    <w:rsid w:val="00CF0C9E"/>
    <w:rsid w:val="00CF0D15"/>
    <w:rsid w:val="00CF0DBB"/>
    <w:rsid w:val="00CF0FA1"/>
    <w:rsid w:val="00CF125B"/>
    <w:rsid w:val="00CF1375"/>
    <w:rsid w:val="00CF1411"/>
    <w:rsid w:val="00CF17BE"/>
    <w:rsid w:val="00CF17C6"/>
    <w:rsid w:val="00CF1938"/>
    <w:rsid w:val="00CF1B25"/>
    <w:rsid w:val="00CF1BE7"/>
    <w:rsid w:val="00CF210B"/>
    <w:rsid w:val="00CF21F6"/>
    <w:rsid w:val="00CF2856"/>
    <w:rsid w:val="00CF2995"/>
    <w:rsid w:val="00CF2BE0"/>
    <w:rsid w:val="00CF2DA7"/>
    <w:rsid w:val="00CF2EEF"/>
    <w:rsid w:val="00CF3076"/>
    <w:rsid w:val="00CF3096"/>
    <w:rsid w:val="00CF3114"/>
    <w:rsid w:val="00CF3263"/>
    <w:rsid w:val="00CF32CD"/>
    <w:rsid w:val="00CF34C1"/>
    <w:rsid w:val="00CF34D8"/>
    <w:rsid w:val="00CF35FF"/>
    <w:rsid w:val="00CF3633"/>
    <w:rsid w:val="00CF3666"/>
    <w:rsid w:val="00CF3853"/>
    <w:rsid w:val="00CF38C9"/>
    <w:rsid w:val="00CF3A60"/>
    <w:rsid w:val="00CF3D2E"/>
    <w:rsid w:val="00CF3DC6"/>
    <w:rsid w:val="00CF4142"/>
    <w:rsid w:val="00CF4360"/>
    <w:rsid w:val="00CF452F"/>
    <w:rsid w:val="00CF480A"/>
    <w:rsid w:val="00CF493E"/>
    <w:rsid w:val="00CF49D0"/>
    <w:rsid w:val="00CF4AF9"/>
    <w:rsid w:val="00CF4C12"/>
    <w:rsid w:val="00CF4C51"/>
    <w:rsid w:val="00CF4D97"/>
    <w:rsid w:val="00CF51DA"/>
    <w:rsid w:val="00CF526F"/>
    <w:rsid w:val="00CF549C"/>
    <w:rsid w:val="00CF56ED"/>
    <w:rsid w:val="00CF5A01"/>
    <w:rsid w:val="00CF5B8C"/>
    <w:rsid w:val="00CF5D83"/>
    <w:rsid w:val="00CF5D9B"/>
    <w:rsid w:val="00CF5F21"/>
    <w:rsid w:val="00CF6071"/>
    <w:rsid w:val="00CF65C2"/>
    <w:rsid w:val="00CF692C"/>
    <w:rsid w:val="00CF6999"/>
    <w:rsid w:val="00CF699E"/>
    <w:rsid w:val="00CF6F30"/>
    <w:rsid w:val="00CF70AE"/>
    <w:rsid w:val="00CF714A"/>
    <w:rsid w:val="00CF75C8"/>
    <w:rsid w:val="00CF7617"/>
    <w:rsid w:val="00CF7789"/>
    <w:rsid w:val="00CF7A09"/>
    <w:rsid w:val="00CF7EB8"/>
    <w:rsid w:val="00CF7ED4"/>
    <w:rsid w:val="00CF7EF3"/>
    <w:rsid w:val="00D001B9"/>
    <w:rsid w:val="00D001CF"/>
    <w:rsid w:val="00D001F9"/>
    <w:rsid w:val="00D00312"/>
    <w:rsid w:val="00D0032B"/>
    <w:rsid w:val="00D005DD"/>
    <w:rsid w:val="00D00D26"/>
    <w:rsid w:val="00D00E6A"/>
    <w:rsid w:val="00D011FD"/>
    <w:rsid w:val="00D0140A"/>
    <w:rsid w:val="00D017C8"/>
    <w:rsid w:val="00D017F7"/>
    <w:rsid w:val="00D01804"/>
    <w:rsid w:val="00D0186D"/>
    <w:rsid w:val="00D01B38"/>
    <w:rsid w:val="00D01B3E"/>
    <w:rsid w:val="00D02250"/>
    <w:rsid w:val="00D022CC"/>
    <w:rsid w:val="00D0246C"/>
    <w:rsid w:val="00D02793"/>
    <w:rsid w:val="00D027FE"/>
    <w:rsid w:val="00D028EC"/>
    <w:rsid w:val="00D02938"/>
    <w:rsid w:val="00D02BAA"/>
    <w:rsid w:val="00D02D44"/>
    <w:rsid w:val="00D02E4F"/>
    <w:rsid w:val="00D02EE1"/>
    <w:rsid w:val="00D02EEF"/>
    <w:rsid w:val="00D02FE2"/>
    <w:rsid w:val="00D03067"/>
    <w:rsid w:val="00D032D7"/>
    <w:rsid w:val="00D0359F"/>
    <w:rsid w:val="00D03694"/>
    <w:rsid w:val="00D0380E"/>
    <w:rsid w:val="00D03A7B"/>
    <w:rsid w:val="00D03C1E"/>
    <w:rsid w:val="00D03DB5"/>
    <w:rsid w:val="00D04107"/>
    <w:rsid w:val="00D04233"/>
    <w:rsid w:val="00D0436E"/>
    <w:rsid w:val="00D043EE"/>
    <w:rsid w:val="00D04499"/>
    <w:rsid w:val="00D04561"/>
    <w:rsid w:val="00D04A53"/>
    <w:rsid w:val="00D04D77"/>
    <w:rsid w:val="00D04DA6"/>
    <w:rsid w:val="00D050EF"/>
    <w:rsid w:val="00D052B1"/>
    <w:rsid w:val="00D05425"/>
    <w:rsid w:val="00D054FD"/>
    <w:rsid w:val="00D056E3"/>
    <w:rsid w:val="00D05916"/>
    <w:rsid w:val="00D05A9B"/>
    <w:rsid w:val="00D05AEB"/>
    <w:rsid w:val="00D05D75"/>
    <w:rsid w:val="00D05E1D"/>
    <w:rsid w:val="00D05E33"/>
    <w:rsid w:val="00D05ECE"/>
    <w:rsid w:val="00D05F95"/>
    <w:rsid w:val="00D060F3"/>
    <w:rsid w:val="00D06122"/>
    <w:rsid w:val="00D06280"/>
    <w:rsid w:val="00D06E42"/>
    <w:rsid w:val="00D07167"/>
    <w:rsid w:val="00D0717F"/>
    <w:rsid w:val="00D0736E"/>
    <w:rsid w:val="00D0744D"/>
    <w:rsid w:val="00D07530"/>
    <w:rsid w:val="00D0764A"/>
    <w:rsid w:val="00D077C6"/>
    <w:rsid w:val="00D07A10"/>
    <w:rsid w:val="00D07A1B"/>
    <w:rsid w:val="00D10011"/>
    <w:rsid w:val="00D1005E"/>
    <w:rsid w:val="00D10CCD"/>
    <w:rsid w:val="00D10FE9"/>
    <w:rsid w:val="00D11163"/>
    <w:rsid w:val="00D1163D"/>
    <w:rsid w:val="00D11735"/>
    <w:rsid w:val="00D11867"/>
    <w:rsid w:val="00D11891"/>
    <w:rsid w:val="00D118ED"/>
    <w:rsid w:val="00D119F7"/>
    <w:rsid w:val="00D11A67"/>
    <w:rsid w:val="00D11B3F"/>
    <w:rsid w:val="00D11C62"/>
    <w:rsid w:val="00D11E7E"/>
    <w:rsid w:val="00D11EDD"/>
    <w:rsid w:val="00D11F6D"/>
    <w:rsid w:val="00D12077"/>
    <w:rsid w:val="00D12232"/>
    <w:rsid w:val="00D122A3"/>
    <w:rsid w:val="00D12352"/>
    <w:rsid w:val="00D12407"/>
    <w:rsid w:val="00D1244F"/>
    <w:rsid w:val="00D125DF"/>
    <w:rsid w:val="00D1271A"/>
    <w:rsid w:val="00D1292A"/>
    <w:rsid w:val="00D12BAD"/>
    <w:rsid w:val="00D12C69"/>
    <w:rsid w:val="00D13178"/>
    <w:rsid w:val="00D134D6"/>
    <w:rsid w:val="00D136C3"/>
    <w:rsid w:val="00D138B2"/>
    <w:rsid w:val="00D13906"/>
    <w:rsid w:val="00D13D52"/>
    <w:rsid w:val="00D13DD5"/>
    <w:rsid w:val="00D13E99"/>
    <w:rsid w:val="00D14140"/>
    <w:rsid w:val="00D1415A"/>
    <w:rsid w:val="00D141F8"/>
    <w:rsid w:val="00D14398"/>
    <w:rsid w:val="00D14449"/>
    <w:rsid w:val="00D146AB"/>
    <w:rsid w:val="00D148C0"/>
    <w:rsid w:val="00D14B16"/>
    <w:rsid w:val="00D1542E"/>
    <w:rsid w:val="00D15681"/>
    <w:rsid w:val="00D15988"/>
    <w:rsid w:val="00D15A40"/>
    <w:rsid w:val="00D15B1E"/>
    <w:rsid w:val="00D15EBB"/>
    <w:rsid w:val="00D15FAD"/>
    <w:rsid w:val="00D167AF"/>
    <w:rsid w:val="00D167C9"/>
    <w:rsid w:val="00D168A7"/>
    <w:rsid w:val="00D16D6D"/>
    <w:rsid w:val="00D16EA6"/>
    <w:rsid w:val="00D16EEE"/>
    <w:rsid w:val="00D16FF0"/>
    <w:rsid w:val="00D17044"/>
    <w:rsid w:val="00D172FE"/>
    <w:rsid w:val="00D173D3"/>
    <w:rsid w:val="00D175C4"/>
    <w:rsid w:val="00D1767E"/>
    <w:rsid w:val="00D1781B"/>
    <w:rsid w:val="00D17C27"/>
    <w:rsid w:val="00D17FE0"/>
    <w:rsid w:val="00D200FF"/>
    <w:rsid w:val="00D20228"/>
    <w:rsid w:val="00D203AF"/>
    <w:rsid w:val="00D20545"/>
    <w:rsid w:val="00D208A6"/>
    <w:rsid w:val="00D20944"/>
    <w:rsid w:val="00D20AEF"/>
    <w:rsid w:val="00D2106A"/>
    <w:rsid w:val="00D21130"/>
    <w:rsid w:val="00D211BE"/>
    <w:rsid w:val="00D21238"/>
    <w:rsid w:val="00D2134D"/>
    <w:rsid w:val="00D213D8"/>
    <w:rsid w:val="00D21457"/>
    <w:rsid w:val="00D21783"/>
    <w:rsid w:val="00D2186E"/>
    <w:rsid w:val="00D21879"/>
    <w:rsid w:val="00D2198D"/>
    <w:rsid w:val="00D219D8"/>
    <w:rsid w:val="00D21AB4"/>
    <w:rsid w:val="00D21DB2"/>
    <w:rsid w:val="00D21E6F"/>
    <w:rsid w:val="00D21FFE"/>
    <w:rsid w:val="00D221A1"/>
    <w:rsid w:val="00D223ED"/>
    <w:rsid w:val="00D2247B"/>
    <w:rsid w:val="00D22608"/>
    <w:rsid w:val="00D22672"/>
    <w:rsid w:val="00D226B0"/>
    <w:rsid w:val="00D228DC"/>
    <w:rsid w:val="00D22B3E"/>
    <w:rsid w:val="00D22C56"/>
    <w:rsid w:val="00D22C68"/>
    <w:rsid w:val="00D22EE6"/>
    <w:rsid w:val="00D23145"/>
    <w:rsid w:val="00D23280"/>
    <w:rsid w:val="00D2329D"/>
    <w:rsid w:val="00D233C2"/>
    <w:rsid w:val="00D2361C"/>
    <w:rsid w:val="00D2381D"/>
    <w:rsid w:val="00D23B46"/>
    <w:rsid w:val="00D23B5E"/>
    <w:rsid w:val="00D23CB4"/>
    <w:rsid w:val="00D23DDA"/>
    <w:rsid w:val="00D240EF"/>
    <w:rsid w:val="00D2441E"/>
    <w:rsid w:val="00D24DE9"/>
    <w:rsid w:val="00D25083"/>
    <w:rsid w:val="00D25288"/>
    <w:rsid w:val="00D25433"/>
    <w:rsid w:val="00D2545E"/>
    <w:rsid w:val="00D25471"/>
    <w:rsid w:val="00D2549B"/>
    <w:rsid w:val="00D255FA"/>
    <w:rsid w:val="00D25708"/>
    <w:rsid w:val="00D257D6"/>
    <w:rsid w:val="00D25A01"/>
    <w:rsid w:val="00D25A23"/>
    <w:rsid w:val="00D25A79"/>
    <w:rsid w:val="00D25C8A"/>
    <w:rsid w:val="00D25CA9"/>
    <w:rsid w:val="00D25E28"/>
    <w:rsid w:val="00D25EE9"/>
    <w:rsid w:val="00D261E6"/>
    <w:rsid w:val="00D263EC"/>
    <w:rsid w:val="00D26D0E"/>
    <w:rsid w:val="00D26F7A"/>
    <w:rsid w:val="00D270BE"/>
    <w:rsid w:val="00D271CD"/>
    <w:rsid w:val="00D27736"/>
    <w:rsid w:val="00D27831"/>
    <w:rsid w:val="00D2793A"/>
    <w:rsid w:val="00D3004F"/>
    <w:rsid w:val="00D303D6"/>
    <w:rsid w:val="00D3044C"/>
    <w:rsid w:val="00D304D4"/>
    <w:rsid w:val="00D3062F"/>
    <w:rsid w:val="00D30657"/>
    <w:rsid w:val="00D308BB"/>
    <w:rsid w:val="00D30A4A"/>
    <w:rsid w:val="00D30B20"/>
    <w:rsid w:val="00D30B7B"/>
    <w:rsid w:val="00D30BF6"/>
    <w:rsid w:val="00D30E88"/>
    <w:rsid w:val="00D30EE5"/>
    <w:rsid w:val="00D30F64"/>
    <w:rsid w:val="00D30FF6"/>
    <w:rsid w:val="00D31223"/>
    <w:rsid w:val="00D3135D"/>
    <w:rsid w:val="00D31377"/>
    <w:rsid w:val="00D3194B"/>
    <w:rsid w:val="00D31ABD"/>
    <w:rsid w:val="00D31BA2"/>
    <w:rsid w:val="00D31E28"/>
    <w:rsid w:val="00D31F07"/>
    <w:rsid w:val="00D31FF4"/>
    <w:rsid w:val="00D322CE"/>
    <w:rsid w:val="00D323C2"/>
    <w:rsid w:val="00D32540"/>
    <w:rsid w:val="00D32731"/>
    <w:rsid w:val="00D32773"/>
    <w:rsid w:val="00D329A9"/>
    <w:rsid w:val="00D32BB0"/>
    <w:rsid w:val="00D32BD6"/>
    <w:rsid w:val="00D32C7D"/>
    <w:rsid w:val="00D3327D"/>
    <w:rsid w:val="00D332E3"/>
    <w:rsid w:val="00D3333D"/>
    <w:rsid w:val="00D334A0"/>
    <w:rsid w:val="00D3386C"/>
    <w:rsid w:val="00D33AE5"/>
    <w:rsid w:val="00D33E33"/>
    <w:rsid w:val="00D34029"/>
    <w:rsid w:val="00D341CC"/>
    <w:rsid w:val="00D34450"/>
    <w:rsid w:val="00D34989"/>
    <w:rsid w:val="00D34C4F"/>
    <w:rsid w:val="00D35144"/>
    <w:rsid w:val="00D35400"/>
    <w:rsid w:val="00D35413"/>
    <w:rsid w:val="00D35485"/>
    <w:rsid w:val="00D35897"/>
    <w:rsid w:val="00D3597B"/>
    <w:rsid w:val="00D35AD8"/>
    <w:rsid w:val="00D35BA3"/>
    <w:rsid w:val="00D35E81"/>
    <w:rsid w:val="00D36092"/>
    <w:rsid w:val="00D36179"/>
    <w:rsid w:val="00D36384"/>
    <w:rsid w:val="00D36456"/>
    <w:rsid w:val="00D364E7"/>
    <w:rsid w:val="00D3678F"/>
    <w:rsid w:val="00D374D6"/>
    <w:rsid w:val="00D3775A"/>
    <w:rsid w:val="00D3778D"/>
    <w:rsid w:val="00D378EB"/>
    <w:rsid w:val="00D37A04"/>
    <w:rsid w:val="00D37DC6"/>
    <w:rsid w:val="00D4002A"/>
    <w:rsid w:val="00D4016F"/>
    <w:rsid w:val="00D40382"/>
    <w:rsid w:val="00D404DA"/>
    <w:rsid w:val="00D4056D"/>
    <w:rsid w:val="00D407C1"/>
    <w:rsid w:val="00D40825"/>
    <w:rsid w:val="00D409EF"/>
    <w:rsid w:val="00D40E95"/>
    <w:rsid w:val="00D40F78"/>
    <w:rsid w:val="00D415BD"/>
    <w:rsid w:val="00D41696"/>
    <w:rsid w:val="00D4187F"/>
    <w:rsid w:val="00D419DE"/>
    <w:rsid w:val="00D41C49"/>
    <w:rsid w:val="00D41FC5"/>
    <w:rsid w:val="00D41FE0"/>
    <w:rsid w:val="00D4200C"/>
    <w:rsid w:val="00D42274"/>
    <w:rsid w:val="00D4252F"/>
    <w:rsid w:val="00D42538"/>
    <w:rsid w:val="00D42558"/>
    <w:rsid w:val="00D42938"/>
    <w:rsid w:val="00D42BC3"/>
    <w:rsid w:val="00D42D5D"/>
    <w:rsid w:val="00D42D81"/>
    <w:rsid w:val="00D43659"/>
    <w:rsid w:val="00D43823"/>
    <w:rsid w:val="00D43958"/>
    <w:rsid w:val="00D43AF7"/>
    <w:rsid w:val="00D43FD8"/>
    <w:rsid w:val="00D44103"/>
    <w:rsid w:val="00D44201"/>
    <w:rsid w:val="00D44706"/>
    <w:rsid w:val="00D449B3"/>
    <w:rsid w:val="00D449CF"/>
    <w:rsid w:val="00D44A03"/>
    <w:rsid w:val="00D44B7A"/>
    <w:rsid w:val="00D44BBB"/>
    <w:rsid w:val="00D44C94"/>
    <w:rsid w:val="00D44DDD"/>
    <w:rsid w:val="00D44E68"/>
    <w:rsid w:val="00D4500F"/>
    <w:rsid w:val="00D453C7"/>
    <w:rsid w:val="00D45856"/>
    <w:rsid w:val="00D45B08"/>
    <w:rsid w:val="00D45BBD"/>
    <w:rsid w:val="00D45E27"/>
    <w:rsid w:val="00D46303"/>
    <w:rsid w:val="00D4674B"/>
    <w:rsid w:val="00D46891"/>
    <w:rsid w:val="00D46B44"/>
    <w:rsid w:val="00D46B62"/>
    <w:rsid w:val="00D46C3B"/>
    <w:rsid w:val="00D46CAD"/>
    <w:rsid w:val="00D46CC9"/>
    <w:rsid w:val="00D46D4C"/>
    <w:rsid w:val="00D46DA7"/>
    <w:rsid w:val="00D46F7A"/>
    <w:rsid w:val="00D471B8"/>
    <w:rsid w:val="00D472BE"/>
    <w:rsid w:val="00D47B35"/>
    <w:rsid w:val="00D47B7D"/>
    <w:rsid w:val="00D47E56"/>
    <w:rsid w:val="00D50179"/>
    <w:rsid w:val="00D50898"/>
    <w:rsid w:val="00D5092F"/>
    <w:rsid w:val="00D50967"/>
    <w:rsid w:val="00D50B95"/>
    <w:rsid w:val="00D50E14"/>
    <w:rsid w:val="00D50EF5"/>
    <w:rsid w:val="00D510CA"/>
    <w:rsid w:val="00D5117E"/>
    <w:rsid w:val="00D51288"/>
    <w:rsid w:val="00D5148A"/>
    <w:rsid w:val="00D514AD"/>
    <w:rsid w:val="00D5150C"/>
    <w:rsid w:val="00D515A2"/>
    <w:rsid w:val="00D51647"/>
    <w:rsid w:val="00D51675"/>
    <w:rsid w:val="00D516EB"/>
    <w:rsid w:val="00D51769"/>
    <w:rsid w:val="00D518E7"/>
    <w:rsid w:val="00D519C8"/>
    <w:rsid w:val="00D51A1D"/>
    <w:rsid w:val="00D52214"/>
    <w:rsid w:val="00D522B1"/>
    <w:rsid w:val="00D525C3"/>
    <w:rsid w:val="00D526B8"/>
    <w:rsid w:val="00D52736"/>
    <w:rsid w:val="00D5282A"/>
    <w:rsid w:val="00D529DC"/>
    <w:rsid w:val="00D53019"/>
    <w:rsid w:val="00D535C3"/>
    <w:rsid w:val="00D53724"/>
    <w:rsid w:val="00D5386F"/>
    <w:rsid w:val="00D53875"/>
    <w:rsid w:val="00D5398F"/>
    <w:rsid w:val="00D53C61"/>
    <w:rsid w:val="00D53EC3"/>
    <w:rsid w:val="00D53FFF"/>
    <w:rsid w:val="00D5414B"/>
    <w:rsid w:val="00D542D4"/>
    <w:rsid w:val="00D545F6"/>
    <w:rsid w:val="00D5482D"/>
    <w:rsid w:val="00D5489D"/>
    <w:rsid w:val="00D54EC9"/>
    <w:rsid w:val="00D552D2"/>
    <w:rsid w:val="00D554C4"/>
    <w:rsid w:val="00D55593"/>
    <w:rsid w:val="00D556B4"/>
    <w:rsid w:val="00D55858"/>
    <w:rsid w:val="00D5596A"/>
    <w:rsid w:val="00D55C6F"/>
    <w:rsid w:val="00D55CF2"/>
    <w:rsid w:val="00D56222"/>
    <w:rsid w:val="00D563B9"/>
    <w:rsid w:val="00D566BA"/>
    <w:rsid w:val="00D568F1"/>
    <w:rsid w:val="00D56938"/>
    <w:rsid w:val="00D56E36"/>
    <w:rsid w:val="00D56FE2"/>
    <w:rsid w:val="00D57351"/>
    <w:rsid w:val="00D5753B"/>
    <w:rsid w:val="00D57546"/>
    <w:rsid w:val="00D57550"/>
    <w:rsid w:val="00D5759E"/>
    <w:rsid w:val="00D579A8"/>
    <w:rsid w:val="00D579E9"/>
    <w:rsid w:val="00D57C92"/>
    <w:rsid w:val="00D57D8F"/>
    <w:rsid w:val="00D57E2A"/>
    <w:rsid w:val="00D57E48"/>
    <w:rsid w:val="00D600D5"/>
    <w:rsid w:val="00D60370"/>
    <w:rsid w:val="00D6039C"/>
    <w:rsid w:val="00D604B9"/>
    <w:rsid w:val="00D60576"/>
    <w:rsid w:val="00D60823"/>
    <w:rsid w:val="00D609D0"/>
    <w:rsid w:val="00D60B16"/>
    <w:rsid w:val="00D60C55"/>
    <w:rsid w:val="00D60D9F"/>
    <w:rsid w:val="00D60E11"/>
    <w:rsid w:val="00D61412"/>
    <w:rsid w:val="00D614B9"/>
    <w:rsid w:val="00D614E1"/>
    <w:rsid w:val="00D6155E"/>
    <w:rsid w:val="00D61642"/>
    <w:rsid w:val="00D619A0"/>
    <w:rsid w:val="00D61BAB"/>
    <w:rsid w:val="00D61D14"/>
    <w:rsid w:val="00D61D6A"/>
    <w:rsid w:val="00D61EDD"/>
    <w:rsid w:val="00D61FC3"/>
    <w:rsid w:val="00D62181"/>
    <w:rsid w:val="00D62493"/>
    <w:rsid w:val="00D62958"/>
    <w:rsid w:val="00D62B42"/>
    <w:rsid w:val="00D62B97"/>
    <w:rsid w:val="00D62C48"/>
    <w:rsid w:val="00D62D3C"/>
    <w:rsid w:val="00D62E88"/>
    <w:rsid w:val="00D62EF6"/>
    <w:rsid w:val="00D63047"/>
    <w:rsid w:val="00D63094"/>
    <w:rsid w:val="00D638D4"/>
    <w:rsid w:val="00D63DD4"/>
    <w:rsid w:val="00D64113"/>
    <w:rsid w:val="00D64187"/>
    <w:rsid w:val="00D643C3"/>
    <w:rsid w:val="00D6449E"/>
    <w:rsid w:val="00D64B26"/>
    <w:rsid w:val="00D64D6E"/>
    <w:rsid w:val="00D64E73"/>
    <w:rsid w:val="00D64EEA"/>
    <w:rsid w:val="00D652B0"/>
    <w:rsid w:val="00D652F5"/>
    <w:rsid w:val="00D65371"/>
    <w:rsid w:val="00D65454"/>
    <w:rsid w:val="00D65469"/>
    <w:rsid w:val="00D655D2"/>
    <w:rsid w:val="00D6562C"/>
    <w:rsid w:val="00D656F2"/>
    <w:rsid w:val="00D65B87"/>
    <w:rsid w:val="00D65E5B"/>
    <w:rsid w:val="00D65EAB"/>
    <w:rsid w:val="00D661E0"/>
    <w:rsid w:val="00D66436"/>
    <w:rsid w:val="00D66E1D"/>
    <w:rsid w:val="00D67030"/>
    <w:rsid w:val="00D6711E"/>
    <w:rsid w:val="00D6716E"/>
    <w:rsid w:val="00D67214"/>
    <w:rsid w:val="00D67429"/>
    <w:rsid w:val="00D7034E"/>
    <w:rsid w:val="00D703BA"/>
    <w:rsid w:val="00D7040A"/>
    <w:rsid w:val="00D705A8"/>
    <w:rsid w:val="00D7062E"/>
    <w:rsid w:val="00D707BE"/>
    <w:rsid w:val="00D70850"/>
    <w:rsid w:val="00D71010"/>
    <w:rsid w:val="00D71348"/>
    <w:rsid w:val="00D714F8"/>
    <w:rsid w:val="00D71851"/>
    <w:rsid w:val="00D7190E"/>
    <w:rsid w:val="00D71A61"/>
    <w:rsid w:val="00D71B49"/>
    <w:rsid w:val="00D71D31"/>
    <w:rsid w:val="00D71D7D"/>
    <w:rsid w:val="00D71D91"/>
    <w:rsid w:val="00D72055"/>
    <w:rsid w:val="00D7210E"/>
    <w:rsid w:val="00D7229A"/>
    <w:rsid w:val="00D72609"/>
    <w:rsid w:val="00D7263C"/>
    <w:rsid w:val="00D7265D"/>
    <w:rsid w:val="00D726D4"/>
    <w:rsid w:val="00D72891"/>
    <w:rsid w:val="00D72C74"/>
    <w:rsid w:val="00D72DCE"/>
    <w:rsid w:val="00D72F81"/>
    <w:rsid w:val="00D73098"/>
    <w:rsid w:val="00D733C9"/>
    <w:rsid w:val="00D73580"/>
    <w:rsid w:val="00D7369B"/>
    <w:rsid w:val="00D73832"/>
    <w:rsid w:val="00D73BEA"/>
    <w:rsid w:val="00D73F58"/>
    <w:rsid w:val="00D73FCE"/>
    <w:rsid w:val="00D7418C"/>
    <w:rsid w:val="00D74532"/>
    <w:rsid w:val="00D74570"/>
    <w:rsid w:val="00D74773"/>
    <w:rsid w:val="00D74A02"/>
    <w:rsid w:val="00D74B89"/>
    <w:rsid w:val="00D74CB5"/>
    <w:rsid w:val="00D75749"/>
    <w:rsid w:val="00D75B19"/>
    <w:rsid w:val="00D75B2C"/>
    <w:rsid w:val="00D75BDA"/>
    <w:rsid w:val="00D75DE9"/>
    <w:rsid w:val="00D75F61"/>
    <w:rsid w:val="00D767CD"/>
    <w:rsid w:val="00D76D94"/>
    <w:rsid w:val="00D773DF"/>
    <w:rsid w:val="00D778DE"/>
    <w:rsid w:val="00D77DDE"/>
    <w:rsid w:val="00D77F99"/>
    <w:rsid w:val="00D80114"/>
    <w:rsid w:val="00D8016A"/>
    <w:rsid w:val="00D8025E"/>
    <w:rsid w:val="00D8042B"/>
    <w:rsid w:val="00D804BB"/>
    <w:rsid w:val="00D80593"/>
    <w:rsid w:val="00D8071D"/>
    <w:rsid w:val="00D808BD"/>
    <w:rsid w:val="00D80BA0"/>
    <w:rsid w:val="00D80EBA"/>
    <w:rsid w:val="00D81048"/>
    <w:rsid w:val="00D81146"/>
    <w:rsid w:val="00D81239"/>
    <w:rsid w:val="00D812BF"/>
    <w:rsid w:val="00D813F7"/>
    <w:rsid w:val="00D81442"/>
    <w:rsid w:val="00D814B9"/>
    <w:rsid w:val="00D8150F"/>
    <w:rsid w:val="00D8156C"/>
    <w:rsid w:val="00D81694"/>
    <w:rsid w:val="00D8169F"/>
    <w:rsid w:val="00D816D7"/>
    <w:rsid w:val="00D819A3"/>
    <w:rsid w:val="00D81E00"/>
    <w:rsid w:val="00D82257"/>
    <w:rsid w:val="00D822F5"/>
    <w:rsid w:val="00D825E1"/>
    <w:rsid w:val="00D825EC"/>
    <w:rsid w:val="00D829F7"/>
    <w:rsid w:val="00D82AD8"/>
    <w:rsid w:val="00D82C50"/>
    <w:rsid w:val="00D82D71"/>
    <w:rsid w:val="00D82E4F"/>
    <w:rsid w:val="00D83166"/>
    <w:rsid w:val="00D832EB"/>
    <w:rsid w:val="00D8341E"/>
    <w:rsid w:val="00D834AF"/>
    <w:rsid w:val="00D83661"/>
    <w:rsid w:val="00D83B7D"/>
    <w:rsid w:val="00D84773"/>
    <w:rsid w:val="00D847AF"/>
    <w:rsid w:val="00D848C1"/>
    <w:rsid w:val="00D84AB5"/>
    <w:rsid w:val="00D84D04"/>
    <w:rsid w:val="00D8516E"/>
    <w:rsid w:val="00D8535F"/>
    <w:rsid w:val="00D85665"/>
    <w:rsid w:val="00D8572E"/>
    <w:rsid w:val="00D85A58"/>
    <w:rsid w:val="00D85E0C"/>
    <w:rsid w:val="00D85F99"/>
    <w:rsid w:val="00D86330"/>
    <w:rsid w:val="00D8639C"/>
    <w:rsid w:val="00D8640E"/>
    <w:rsid w:val="00D8676C"/>
    <w:rsid w:val="00D867F7"/>
    <w:rsid w:val="00D86CDF"/>
    <w:rsid w:val="00D86CEA"/>
    <w:rsid w:val="00D86D5C"/>
    <w:rsid w:val="00D86F36"/>
    <w:rsid w:val="00D8707A"/>
    <w:rsid w:val="00D87275"/>
    <w:rsid w:val="00D87337"/>
    <w:rsid w:val="00D87FD8"/>
    <w:rsid w:val="00D90001"/>
    <w:rsid w:val="00D903F8"/>
    <w:rsid w:val="00D90522"/>
    <w:rsid w:val="00D90621"/>
    <w:rsid w:val="00D90EB6"/>
    <w:rsid w:val="00D90FDD"/>
    <w:rsid w:val="00D91094"/>
    <w:rsid w:val="00D91198"/>
    <w:rsid w:val="00D91236"/>
    <w:rsid w:val="00D9126C"/>
    <w:rsid w:val="00D91788"/>
    <w:rsid w:val="00D91B07"/>
    <w:rsid w:val="00D91DD9"/>
    <w:rsid w:val="00D91E2A"/>
    <w:rsid w:val="00D92147"/>
    <w:rsid w:val="00D921FD"/>
    <w:rsid w:val="00D92547"/>
    <w:rsid w:val="00D926A1"/>
    <w:rsid w:val="00D93202"/>
    <w:rsid w:val="00D933AE"/>
    <w:rsid w:val="00D93886"/>
    <w:rsid w:val="00D93A16"/>
    <w:rsid w:val="00D93BBD"/>
    <w:rsid w:val="00D93E52"/>
    <w:rsid w:val="00D93F6F"/>
    <w:rsid w:val="00D95119"/>
    <w:rsid w:val="00D95935"/>
    <w:rsid w:val="00D95C1B"/>
    <w:rsid w:val="00D95D7A"/>
    <w:rsid w:val="00D96156"/>
    <w:rsid w:val="00D96163"/>
    <w:rsid w:val="00D961F0"/>
    <w:rsid w:val="00D96222"/>
    <w:rsid w:val="00D962F1"/>
    <w:rsid w:val="00D96305"/>
    <w:rsid w:val="00D9679C"/>
    <w:rsid w:val="00D96B06"/>
    <w:rsid w:val="00D96C78"/>
    <w:rsid w:val="00D96CCC"/>
    <w:rsid w:val="00D96CD3"/>
    <w:rsid w:val="00D96CF1"/>
    <w:rsid w:val="00D971DD"/>
    <w:rsid w:val="00D9734B"/>
    <w:rsid w:val="00D97776"/>
    <w:rsid w:val="00D977FC"/>
    <w:rsid w:val="00D97A6D"/>
    <w:rsid w:val="00D97C4A"/>
    <w:rsid w:val="00D97CC4"/>
    <w:rsid w:val="00D97DDD"/>
    <w:rsid w:val="00DA004D"/>
    <w:rsid w:val="00DA01C9"/>
    <w:rsid w:val="00DA0270"/>
    <w:rsid w:val="00DA0568"/>
    <w:rsid w:val="00DA0931"/>
    <w:rsid w:val="00DA0A5E"/>
    <w:rsid w:val="00DA0C73"/>
    <w:rsid w:val="00DA0F26"/>
    <w:rsid w:val="00DA11AB"/>
    <w:rsid w:val="00DA1248"/>
    <w:rsid w:val="00DA12BE"/>
    <w:rsid w:val="00DA1303"/>
    <w:rsid w:val="00DA1329"/>
    <w:rsid w:val="00DA151F"/>
    <w:rsid w:val="00DA18E2"/>
    <w:rsid w:val="00DA1958"/>
    <w:rsid w:val="00DA1EBE"/>
    <w:rsid w:val="00DA2097"/>
    <w:rsid w:val="00DA20A9"/>
    <w:rsid w:val="00DA2210"/>
    <w:rsid w:val="00DA22F6"/>
    <w:rsid w:val="00DA2440"/>
    <w:rsid w:val="00DA2563"/>
    <w:rsid w:val="00DA2640"/>
    <w:rsid w:val="00DA267E"/>
    <w:rsid w:val="00DA2729"/>
    <w:rsid w:val="00DA29E8"/>
    <w:rsid w:val="00DA2CF9"/>
    <w:rsid w:val="00DA2E1F"/>
    <w:rsid w:val="00DA2F54"/>
    <w:rsid w:val="00DA32F1"/>
    <w:rsid w:val="00DA3381"/>
    <w:rsid w:val="00DA358A"/>
    <w:rsid w:val="00DA369E"/>
    <w:rsid w:val="00DA387C"/>
    <w:rsid w:val="00DA3A3B"/>
    <w:rsid w:val="00DA3B17"/>
    <w:rsid w:val="00DA3BD0"/>
    <w:rsid w:val="00DA3CC7"/>
    <w:rsid w:val="00DA4042"/>
    <w:rsid w:val="00DA41DF"/>
    <w:rsid w:val="00DA4631"/>
    <w:rsid w:val="00DA4837"/>
    <w:rsid w:val="00DA4BFC"/>
    <w:rsid w:val="00DA5002"/>
    <w:rsid w:val="00DA506D"/>
    <w:rsid w:val="00DA534E"/>
    <w:rsid w:val="00DA5413"/>
    <w:rsid w:val="00DA55E8"/>
    <w:rsid w:val="00DA56BF"/>
    <w:rsid w:val="00DA58D6"/>
    <w:rsid w:val="00DA5970"/>
    <w:rsid w:val="00DA5A59"/>
    <w:rsid w:val="00DA5AC5"/>
    <w:rsid w:val="00DA5C9E"/>
    <w:rsid w:val="00DA5D09"/>
    <w:rsid w:val="00DA5FBD"/>
    <w:rsid w:val="00DA6291"/>
    <w:rsid w:val="00DA6406"/>
    <w:rsid w:val="00DA6770"/>
    <w:rsid w:val="00DA6BA9"/>
    <w:rsid w:val="00DA6CA1"/>
    <w:rsid w:val="00DA6D00"/>
    <w:rsid w:val="00DA6D60"/>
    <w:rsid w:val="00DA6F07"/>
    <w:rsid w:val="00DA7608"/>
    <w:rsid w:val="00DA769A"/>
    <w:rsid w:val="00DA76C8"/>
    <w:rsid w:val="00DA78B1"/>
    <w:rsid w:val="00DA7938"/>
    <w:rsid w:val="00DA7CE6"/>
    <w:rsid w:val="00DA7E6C"/>
    <w:rsid w:val="00DA7F8F"/>
    <w:rsid w:val="00DB0196"/>
    <w:rsid w:val="00DB033D"/>
    <w:rsid w:val="00DB0397"/>
    <w:rsid w:val="00DB086A"/>
    <w:rsid w:val="00DB08ED"/>
    <w:rsid w:val="00DB0B9E"/>
    <w:rsid w:val="00DB0C22"/>
    <w:rsid w:val="00DB0D94"/>
    <w:rsid w:val="00DB10D5"/>
    <w:rsid w:val="00DB1377"/>
    <w:rsid w:val="00DB14FC"/>
    <w:rsid w:val="00DB18B8"/>
    <w:rsid w:val="00DB1999"/>
    <w:rsid w:val="00DB1DB9"/>
    <w:rsid w:val="00DB1E1C"/>
    <w:rsid w:val="00DB1E5A"/>
    <w:rsid w:val="00DB223B"/>
    <w:rsid w:val="00DB23A7"/>
    <w:rsid w:val="00DB243B"/>
    <w:rsid w:val="00DB2464"/>
    <w:rsid w:val="00DB2567"/>
    <w:rsid w:val="00DB2CB6"/>
    <w:rsid w:val="00DB2D61"/>
    <w:rsid w:val="00DB2E18"/>
    <w:rsid w:val="00DB2E86"/>
    <w:rsid w:val="00DB3387"/>
    <w:rsid w:val="00DB3756"/>
    <w:rsid w:val="00DB3789"/>
    <w:rsid w:val="00DB3958"/>
    <w:rsid w:val="00DB3C3C"/>
    <w:rsid w:val="00DB3C8E"/>
    <w:rsid w:val="00DB3D22"/>
    <w:rsid w:val="00DB420D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B6F"/>
    <w:rsid w:val="00DB4E50"/>
    <w:rsid w:val="00DB4EF9"/>
    <w:rsid w:val="00DB5022"/>
    <w:rsid w:val="00DB53DB"/>
    <w:rsid w:val="00DB55F7"/>
    <w:rsid w:val="00DB5618"/>
    <w:rsid w:val="00DB5759"/>
    <w:rsid w:val="00DB585B"/>
    <w:rsid w:val="00DB5B5E"/>
    <w:rsid w:val="00DB5BC9"/>
    <w:rsid w:val="00DB5F7C"/>
    <w:rsid w:val="00DB6049"/>
    <w:rsid w:val="00DB6136"/>
    <w:rsid w:val="00DB6733"/>
    <w:rsid w:val="00DB677A"/>
    <w:rsid w:val="00DB68BB"/>
    <w:rsid w:val="00DB6A13"/>
    <w:rsid w:val="00DB6FBE"/>
    <w:rsid w:val="00DB7021"/>
    <w:rsid w:val="00DB70AA"/>
    <w:rsid w:val="00DB7178"/>
    <w:rsid w:val="00DB7326"/>
    <w:rsid w:val="00DB732F"/>
    <w:rsid w:val="00DB74B8"/>
    <w:rsid w:val="00DB75D0"/>
    <w:rsid w:val="00DB762A"/>
    <w:rsid w:val="00DB76B1"/>
    <w:rsid w:val="00DB7753"/>
    <w:rsid w:val="00DB7E9A"/>
    <w:rsid w:val="00DC0374"/>
    <w:rsid w:val="00DC04B3"/>
    <w:rsid w:val="00DC059F"/>
    <w:rsid w:val="00DC08C7"/>
    <w:rsid w:val="00DC0D8B"/>
    <w:rsid w:val="00DC10BC"/>
    <w:rsid w:val="00DC1520"/>
    <w:rsid w:val="00DC17CF"/>
    <w:rsid w:val="00DC17F5"/>
    <w:rsid w:val="00DC1BBA"/>
    <w:rsid w:val="00DC1DE7"/>
    <w:rsid w:val="00DC1F90"/>
    <w:rsid w:val="00DC2033"/>
    <w:rsid w:val="00DC2389"/>
    <w:rsid w:val="00DC25D8"/>
    <w:rsid w:val="00DC269F"/>
    <w:rsid w:val="00DC29A3"/>
    <w:rsid w:val="00DC2E6D"/>
    <w:rsid w:val="00DC2EC4"/>
    <w:rsid w:val="00DC301C"/>
    <w:rsid w:val="00DC307F"/>
    <w:rsid w:val="00DC3341"/>
    <w:rsid w:val="00DC34F9"/>
    <w:rsid w:val="00DC35B1"/>
    <w:rsid w:val="00DC373C"/>
    <w:rsid w:val="00DC3907"/>
    <w:rsid w:val="00DC396F"/>
    <w:rsid w:val="00DC3A4E"/>
    <w:rsid w:val="00DC3B30"/>
    <w:rsid w:val="00DC3CEC"/>
    <w:rsid w:val="00DC401F"/>
    <w:rsid w:val="00DC4274"/>
    <w:rsid w:val="00DC42EB"/>
    <w:rsid w:val="00DC439F"/>
    <w:rsid w:val="00DC447C"/>
    <w:rsid w:val="00DC45FB"/>
    <w:rsid w:val="00DC4A7D"/>
    <w:rsid w:val="00DC4F3F"/>
    <w:rsid w:val="00DC5391"/>
    <w:rsid w:val="00DC5501"/>
    <w:rsid w:val="00DC5676"/>
    <w:rsid w:val="00DC5710"/>
    <w:rsid w:val="00DC5BAD"/>
    <w:rsid w:val="00DC5C70"/>
    <w:rsid w:val="00DC5DF3"/>
    <w:rsid w:val="00DC5FBB"/>
    <w:rsid w:val="00DC6271"/>
    <w:rsid w:val="00DC6635"/>
    <w:rsid w:val="00DC68EC"/>
    <w:rsid w:val="00DC68F6"/>
    <w:rsid w:val="00DC6E43"/>
    <w:rsid w:val="00DC72F4"/>
    <w:rsid w:val="00DC73B5"/>
    <w:rsid w:val="00DC743F"/>
    <w:rsid w:val="00DC74F3"/>
    <w:rsid w:val="00DC782E"/>
    <w:rsid w:val="00DC794F"/>
    <w:rsid w:val="00DC7C82"/>
    <w:rsid w:val="00DC7D79"/>
    <w:rsid w:val="00DC7E3D"/>
    <w:rsid w:val="00DC7F5D"/>
    <w:rsid w:val="00DC7FC5"/>
    <w:rsid w:val="00DD014E"/>
    <w:rsid w:val="00DD0577"/>
    <w:rsid w:val="00DD05BD"/>
    <w:rsid w:val="00DD0851"/>
    <w:rsid w:val="00DD0892"/>
    <w:rsid w:val="00DD0950"/>
    <w:rsid w:val="00DD0E8F"/>
    <w:rsid w:val="00DD0ED5"/>
    <w:rsid w:val="00DD1538"/>
    <w:rsid w:val="00DD17F4"/>
    <w:rsid w:val="00DD1950"/>
    <w:rsid w:val="00DD1981"/>
    <w:rsid w:val="00DD19FF"/>
    <w:rsid w:val="00DD1B07"/>
    <w:rsid w:val="00DD1EB0"/>
    <w:rsid w:val="00DD2095"/>
    <w:rsid w:val="00DD22E2"/>
    <w:rsid w:val="00DD2620"/>
    <w:rsid w:val="00DD2775"/>
    <w:rsid w:val="00DD2A81"/>
    <w:rsid w:val="00DD2C76"/>
    <w:rsid w:val="00DD2CFF"/>
    <w:rsid w:val="00DD30A1"/>
    <w:rsid w:val="00DD3A31"/>
    <w:rsid w:val="00DD4035"/>
    <w:rsid w:val="00DD407D"/>
    <w:rsid w:val="00DD4162"/>
    <w:rsid w:val="00DD44A7"/>
    <w:rsid w:val="00DD458E"/>
    <w:rsid w:val="00DD490B"/>
    <w:rsid w:val="00DD4C1F"/>
    <w:rsid w:val="00DD4FFF"/>
    <w:rsid w:val="00DD52FB"/>
    <w:rsid w:val="00DD535C"/>
    <w:rsid w:val="00DD5470"/>
    <w:rsid w:val="00DD54B1"/>
    <w:rsid w:val="00DD572C"/>
    <w:rsid w:val="00DD5B80"/>
    <w:rsid w:val="00DD5CAC"/>
    <w:rsid w:val="00DD5D0B"/>
    <w:rsid w:val="00DD5F0C"/>
    <w:rsid w:val="00DD6057"/>
    <w:rsid w:val="00DD60B0"/>
    <w:rsid w:val="00DD64DF"/>
    <w:rsid w:val="00DD6B51"/>
    <w:rsid w:val="00DD6BCE"/>
    <w:rsid w:val="00DD6DAE"/>
    <w:rsid w:val="00DD6ED4"/>
    <w:rsid w:val="00DD7271"/>
    <w:rsid w:val="00DD7317"/>
    <w:rsid w:val="00DD731F"/>
    <w:rsid w:val="00DD73AA"/>
    <w:rsid w:val="00DD75BD"/>
    <w:rsid w:val="00DD763D"/>
    <w:rsid w:val="00DD79F8"/>
    <w:rsid w:val="00DD7CC8"/>
    <w:rsid w:val="00DD7D8F"/>
    <w:rsid w:val="00DD7E07"/>
    <w:rsid w:val="00DD7FC7"/>
    <w:rsid w:val="00DE02C6"/>
    <w:rsid w:val="00DE03F8"/>
    <w:rsid w:val="00DE0419"/>
    <w:rsid w:val="00DE07B0"/>
    <w:rsid w:val="00DE0D87"/>
    <w:rsid w:val="00DE0E60"/>
    <w:rsid w:val="00DE10C4"/>
    <w:rsid w:val="00DE1683"/>
    <w:rsid w:val="00DE18F0"/>
    <w:rsid w:val="00DE1AB3"/>
    <w:rsid w:val="00DE1AE1"/>
    <w:rsid w:val="00DE1AF3"/>
    <w:rsid w:val="00DE1DAF"/>
    <w:rsid w:val="00DE2126"/>
    <w:rsid w:val="00DE22A9"/>
    <w:rsid w:val="00DE2445"/>
    <w:rsid w:val="00DE26FD"/>
    <w:rsid w:val="00DE2785"/>
    <w:rsid w:val="00DE2A59"/>
    <w:rsid w:val="00DE2ED3"/>
    <w:rsid w:val="00DE3239"/>
    <w:rsid w:val="00DE3423"/>
    <w:rsid w:val="00DE3626"/>
    <w:rsid w:val="00DE377A"/>
    <w:rsid w:val="00DE3B07"/>
    <w:rsid w:val="00DE3B93"/>
    <w:rsid w:val="00DE3C61"/>
    <w:rsid w:val="00DE3EE8"/>
    <w:rsid w:val="00DE3F38"/>
    <w:rsid w:val="00DE4044"/>
    <w:rsid w:val="00DE40A1"/>
    <w:rsid w:val="00DE4124"/>
    <w:rsid w:val="00DE422B"/>
    <w:rsid w:val="00DE4421"/>
    <w:rsid w:val="00DE4681"/>
    <w:rsid w:val="00DE49C7"/>
    <w:rsid w:val="00DE4B85"/>
    <w:rsid w:val="00DE4D08"/>
    <w:rsid w:val="00DE4E26"/>
    <w:rsid w:val="00DE51CB"/>
    <w:rsid w:val="00DE52FB"/>
    <w:rsid w:val="00DE5421"/>
    <w:rsid w:val="00DE547E"/>
    <w:rsid w:val="00DE55A4"/>
    <w:rsid w:val="00DE5761"/>
    <w:rsid w:val="00DE592B"/>
    <w:rsid w:val="00DE5ACD"/>
    <w:rsid w:val="00DE5C14"/>
    <w:rsid w:val="00DE5C60"/>
    <w:rsid w:val="00DE5CC0"/>
    <w:rsid w:val="00DE5CD9"/>
    <w:rsid w:val="00DE5D80"/>
    <w:rsid w:val="00DE5F8F"/>
    <w:rsid w:val="00DE5FE3"/>
    <w:rsid w:val="00DE601D"/>
    <w:rsid w:val="00DE6142"/>
    <w:rsid w:val="00DE6282"/>
    <w:rsid w:val="00DE63BC"/>
    <w:rsid w:val="00DE640F"/>
    <w:rsid w:val="00DE64D9"/>
    <w:rsid w:val="00DE665C"/>
    <w:rsid w:val="00DE6821"/>
    <w:rsid w:val="00DE6DA6"/>
    <w:rsid w:val="00DE6DBF"/>
    <w:rsid w:val="00DE6EE6"/>
    <w:rsid w:val="00DE6F51"/>
    <w:rsid w:val="00DE788C"/>
    <w:rsid w:val="00DE78EB"/>
    <w:rsid w:val="00DE79B2"/>
    <w:rsid w:val="00DE79CA"/>
    <w:rsid w:val="00DE7AC5"/>
    <w:rsid w:val="00DE7F16"/>
    <w:rsid w:val="00DE7F76"/>
    <w:rsid w:val="00DF0306"/>
    <w:rsid w:val="00DF03CA"/>
    <w:rsid w:val="00DF043D"/>
    <w:rsid w:val="00DF04C2"/>
    <w:rsid w:val="00DF0507"/>
    <w:rsid w:val="00DF06FC"/>
    <w:rsid w:val="00DF08D7"/>
    <w:rsid w:val="00DF09EF"/>
    <w:rsid w:val="00DF0D56"/>
    <w:rsid w:val="00DF1363"/>
    <w:rsid w:val="00DF13AA"/>
    <w:rsid w:val="00DF146C"/>
    <w:rsid w:val="00DF1A29"/>
    <w:rsid w:val="00DF1A47"/>
    <w:rsid w:val="00DF2021"/>
    <w:rsid w:val="00DF2234"/>
    <w:rsid w:val="00DF2428"/>
    <w:rsid w:val="00DF24A6"/>
    <w:rsid w:val="00DF24B3"/>
    <w:rsid w:val="00DF2501"/>
    <w:rsid w:val="00DF288E"/>
    <w:rsid w:val="00DF2A17"/>
    <w:rsid w:val="00DF2B93"/>
    <w:rsid w:val="00DF2BE2"/>
    <w:rsid w:val="00DF2C6B"/>
    <w:rsid w:val="00DF2D0E"/>
    <w:rsid w:val="00DF2E78"/>
    <w:rsid w:val="00DF32A2"/>
    <w:rsid w:val="00DF34A3"/>
    <w:rsid w:val="00DF34E6"/>
    <w:rsid w:val="00DF3A90"/>
    <w:rsid w:val="00DF3CBF"/>
    <w:rsid w:val="00DF4B42"/>
    <w:rsid w:val="00DF5100"/>
    <w:rsid w:val="00DF58BB"/>
    <w:rsid w:val="00DF5A62"/>
    <w:rsid w:val="00DF5CDB"/>
    <w:rsid w:val="00DF5D8F"/>
    <w:rsid w:val="00DF5DD9"/>
    <w:rsid w:val="00DF5E2C"/>
    <w:rsid w:val="00DF5FEC"/>
    <w:rsid w:val="00DF617D"/>
    <w:rsid w:val="00DF634F"/>
    <w:rsid w:val="00DF64A1"/>
    <w:rsid w:val="00DF655B"/>
    <w:rsid w:val="00DF658D"/>
    <w:rsid w:val="00DF6AA0"/>
    <w:rsid w:val="00DF6CA5"/>
    <w:rsid w:val="00DF710A"/>
    <w:rsid w:val="00DF748A"/>
    <w:rsid w:val="00DF7554"/>
    <w:rsid w:val="00DF7CC1"/>
    <w:rsid w:val="00DF7F18"/>
    <w:rsid w:val="00E002A1"/>
    <w:rsid w:val="00E003BC"/>
    <w:rsid w:val="00E003EF"/>
    <w:rsid w:val="00E0049C"/>
    <w:rsid w:val="00E00673"/>
    <w:rsid w:val="00E00852"/>
    <w:rsid w:val="00E0095B"/>
    <w:rsid w:val="00E00C23"/>
    <w:rsid w:val="00E0106F"/>
    <w:rsid w:val="00E0134D"/>
    <w:rsid w:val="00E0155B"/>
    <w:rsid w:val="00E015C9"/>
    <w:rsid w:val="00E018F8"/>
    <w:rsid w:val="00E01983"/>
    <w:rsid w:val="00E01AA6"/>
    <w:rsid w:val="00E01E52"/>
    <w:rsid w:val="00E01E60"/>
    <w:rsid w:val="00E01E6A"/>
    <w:rsid w:val="00E0210A"/>
    <w:rsid w:val="00E0225E"/>
    <w:rsid w:val="00E024E0"/>
    <w:rsid w:val="00E02751"/>
    <w:rsid w:val="00E02BFC"/>
    <w:rsid w:val="00E02C3F"/>
    <w:rsid w:val="00E02D7D"/>
    <w:rsid w:val="00E03000"/>
    <w:rsid w:val="00E03155"/>
    <w:rsid w:val="00E033D2"/>
    <w:rsid w:val="00E033E3"/>
    <w:rsid w:val="00E034DB"/>
    <w:rsid w:val="00E037AA"/>
    <w:rsid w:val="00E0393E"/>
    <w:rsid w:val="00E03ACF"/>
    <w:rsid w:val="00E041F6"/>
    <w:rsid w:val="00E04620"/>
    <w:rsid w:val="00E04A03"/>
    <w:rsid w:val="00E04BD8"/>
    <w:rsid w:val="00E04BEB"/>
    <w:rsid w:val="00E04D17"/>
    <w:rsid w:val="00E04F50"/>
    <w:rsid w:val="00E05076"/>
    <w:rsid w:val="00E054AE"/>
    <w:rsid w:val="00E057B8"/>
    <w:rsid w:val="00E057FC"/>
    <w:rsid w:val="00E058DE"/>
    <w:rsid w:val="00E059BB"/>
    <w:rsid w:val="00E05B0B"/>
    <w:rsid w:val="00E05B19"/>
    <w:rsid w:val="00E05C11"/>
    <w:rsid w:val="00E06349"/>
    <w:rsid w:val="00E06D1A"/>
    <w:rsid w:val="00E06E67"/>
    <w:rsid w:val="00E07030"/>
    <w:rsid w:val="00E070E6"/>
    <w:rsid w:val="00E073EE"/>
    <w:rsid w:val="00E0749E"/>
    <w:rsid w:val="00E075B0"/>
    <w:rsid w:val="00E079A0"/>
    <w:rsid w:val="00E07CFF"/>
    <w:rsid w:val="00E07FBE"/>
    <w:rsid w:val="00E1062D"/>
    <w:rsid w:val="00E10875"/>
    <w:rsid w:val="00E10931"/>
    <w:rsid w:val="00E10D85"/>
    <w:rsid w:val="00E10F1E"/>
    <w:rsid w:val="00E111B2"/>
    <w:rsid w:val="00E11697"/>
    <w:rsid w:val="00E11978"/>
    <w:rsid w:val="00E11A17"/>
    <w:rsid w:val="00E11B93"/>
    <w:rsid w:val="00E11BB7"/>
    <w:rsid w:val="00E11C00"/>
    <w:rsid w:val="00E11D6E"/>
    <w:rsid w:val="00E11EEB"/>
    <w:rsid w:val="00E11F35"/>
    <w:rsid w:val="00E12006"/>
    <w:rsid w:val="00E126BE"/>
    <w:rsid w:val="00E1299B"/>
    <w:rsid w:val="00E129F9"/>
    <w:rsid w:val="00E12A31"/>
    <w:rsid w:val="00E12BB0"/>
    <w:rsid w:val="00E12F11"/>
    <w:rsid w:val="00E12F46"/>
    <w:rsid w:val="00E13024"/>
    <w:rsid w:val="00E131DA"/>
    <w:rsid w:val="00E13255"/>
    <w:rsid w:val="00E133E8"/>
    <w:rsid w:val="00E13542"/>
    <w:rsid w:val="00E1357C"/>
    <w:rsid w:val="00E137BB"/>
    <w:rsid w:val="00E13A49"/>
    <w:rsid w:val="00E13B71"/>
    <w:rsid w:val="00E13C79"/>
    <w:rsid w:val="00E13E29"/>
    <w:rsid w:val="00E13F5D"/>
    <w:rsid w:val="00E1408F"/>
    <w:rsid w:val="00E14285"/>
    <w:rsid w:val="00E14827"/>
    <w:rsid w:val="00E149BD"/>
    <w:rsid w:val="00E14A4E"/>
    <w:rsid w:val="00E14B1D"/>
    <w:rsid w:val="00E14D55"/>
    <w:rsid w:val="00E14F2D"/>
    <w:rsid w:val="00E150F4"/>
    <w:rsid w:val="00E155AF"/>
    <w:rsid w:val="00E155CD"/>
    <w:rsid w:val="00E15635"/>
    <w:rsid w:val="00E157F2"/>
    <w:rsid w:val="00E158C0"/>
    <w:rsid w:val="00E15B4D"/>
    <w:rsid w:val="00E15F87"/>
    <w:rsid w:val="00E15FBE"/>
    <w:rsid w:val="00E166A5"/>
    <w:rsid w:val="00E16A63"/>
    <w:rsid w:val="00E16BD1"/>
    <w:rsid w:val="00E16CDA"/>
    <w:rsid w:val="00E16E0F"/>
    <w:rsid w:val="00E16FA0"/>
    <w:rsid w:val="00E16FAA"/>
    <w:rsid w:val="00E17483"/>
    <w:rsid w:val="00E1753F"/>
    <w:rsid w:val="00E17854"/>
    <w:rsid w:val="00E17891"/>
    <w:rsid w:val="00E17DF2"/>
    <w:rsid w:val="00E17FAB"/>
    <w:rsid w:val="00E205E1"/>
    <w:rsid w:val="00E208C9"/>
    <w:rsid w:val="00E209DB"/>
    <w:rsid w:val="00E20A3D"/>
    <w:rsid w:val="00E2107E"/>
    <w:rsid w:val="00E21276"/>
    <w:rsid w:val="00E2134C"/>
    <w:rsid w:val="00E213BE"/>
    <w:rsid w:val="00E21538"/>
    <w:rsid w:val="00E215AA"/>
    <w:rsid w:val="00E21E5E"/>
    <w:rsid w:val="00E21F0E"/>
    <w:rsid w:val="00E221D4"/>
    <w:rsid w:val="00E22927"/>
    <w:rsid w:val="00E22D6A"/>
    <w:rsid w:val="00E232E9"/>
    <w:rsid w:val="00E23307"/>
    <w:rsid w:val="00E2335F"/>
    <w:rsid w:val="00E233CF"/>
    <w:rsid w:val="00E2376A"/>
    <w:rsid w:val="00E2380F"/>
    <w:rsid w:val="00E23F8D"/>
    <w:rsid w:val="00E2402C"/>
    <w:rsid w:val="00E2406E"/>
    <w:rsid w:val="00E240BD"/>
    <w:rsid w:val="00E2420C"/>
    <w:rsid w:val="00E2466B"/>
    <w:rsid w:val="00E24A66"/>
    <w:rsid w:val="00E24F23"/>
    <w:rsid w:val="00E25477"/>
    <w:rsid w:val="00E255CF"/>
    <w:rsid w:val="00E26268"/>
    <w:rsid w:val="00E269D9"/>
    <w:rsid w:val="00E26B8E"/>
    <w:rsid w:val="00E26D12"/>
    <w:rsid w:val="00E26DA7"/>
    <w:rsid w:val="00E27496"/>
    <w:rsid w:val="00E2785E"/>
    <w:rsid w:val="00E27AAD"/>
    <w:rsid w:val="00E27B90"/>
    <w:rsid w:val="00E27C2E"/>
    <w:rsid w:val="00E27FD6"/>
    <w:rsid w:val="00E30011"/>
    <w:rsid w:val="00E30075"/>
    <w:rsid w:val="00E302C5"/>
    <w:rsid w:val="00E302E7"/>
    <w:rsid w:val="00E30514"/>
    <w:rsid w:val="00E3051B"/>
    <w:rsid w:val="00E305C2"/>
    <w:rsid w:val="00E3089E"/>
    <w:rsid w:val="00E30A4E"/>
    <w:rsid w:val="00E30A89"/>
    <w:rsid w:val="00E30BF9"/>
    <w:rsid w:val="00E30CA2"/>
    <w:rsid w:val="00E30D22"/>
    <w:rsid w:val="00E30D29"/>
    <w:rsid w:val="00E30EF3"/>
    <w:rsid w:val="00E310A4"/>
    <w:rsid w:val="00E31584"/>
    <w:rsid w:val="00E31610"/>
    <w:rsid w:val="00E316C5"/>
    <w:rsid w:val="00E31715"/>
    <w:rsid w:val="00E31733"/>
    <w:rsid w:val="00E317E6"/>
    <w:rsid w:val="00E31A51"/>
    <w:rsid w:val="00E31BAE"/>
    <w:rsid w:val="00E3205D"/>
    <w:rsid w:val="00E321C0"/>
    <w:rsid w:val="00E3247E"/>
    <w:rsid w:val="00E3273E"/>
    <w:rsid w:val="00E3275E"/>
    <w:rsid w:val="00E327D6"/>
    <w:rsid w:val="00E3286B"/>
    <w:rsid w:val="00E32A37"/>
    <w:rsid w:val="00E32EC4"/>
    <w:rsid w:val="00E32ECD"/>
    <w:rsid w:val="00E330E1"/>
    <w:rsid w:val="00E33120"/>
    <w:rsid w:val="00E33353"/>
    <w:rsid w:val="00E33642"/>
    <w:rsid w:val="00E338D9"/>
    <w:rsid w:val="00E3398C"/>
    <w:rsid w:val="00E33A00"/>
    <w:rsid w:val="00E33C18"/>
    <w:rsid w:val="00E33F91"/>
    <w:rsid w:val="00E340B8"/>
    <w:rsid w:val="00E34461"/>
    <w:rsid w:val="00E34594"/>
    <w:rsid w:val="00E34652"/>
    <w:rsid w:val="00E3470D"/>
    <w:rsid w:val="00E34744"/>
    <w:rsid w:val="00E34790"/>
    <w:rsid w:val="00E348F2"/>
    <w:rsid w:val="00E34923"/>
    <w:rsid w:val="00E35D8F"/>
    <w:rsid w:val="00E35FDF"/>
    <w:rsid w:val="00E360AD"/>
    <w:rsid w:val="00E362A2"/>
    <w:rsid w:val="00E36499"/>
    <w:rsid w:val="00E3690D"/>
    <w:rsid w:val="00E36E25"/>
    <w:rsid w:val="00E36E4B"/>
    <w:rsid w:val="00E36F12"/>
    <w:rsid w:val="00E371DF"/>
    <w:rsid w:val="00E3734A"/>
    <w:rsid w:val="00E37A80"/>
    <w:rsid w:val="00E37B3C"/>
    <w:rsid w:val="00E37D24"/>
    <w:rsid w:val="00E37D5C"/>
    <w:rsid w:val="00E37D9A"/>
    <w:rsid w:val="00E37EA7"/>
    <w:rsid w:val="00E37F78"/>
    <w:rsid w:val="00E400B5"/>
    <w:rsid w:val="00E40232"/>
    <w:rsid w:val="00E402CC"/>
    <w:rsid w:val="00E4040E"/>
    <w:rsid w:val="00E40999"/>
    <w:rsid w:val="00E4127D"/>
    <w:rsid w:val="00E41408"/>
    <w:rsid w:val="00E4140C"/>
    <w:rsid w:val="00E4160B"/>
    <w:rsid w:val="00E41847"/>
    <w:rsid w:val="00E42119"/>
    <w:rsid w:val="00E4230D"/>
    <w:rsid w:val="00E42625"/>
    <w:rsid w:val="00E426FA"/>
    <w:rsid w:val="00E42748"/>
    <w:rsid w:val="00E42869"/>
    <w:rsid w:val="00E42946"/>
    <w:rsid w:val="00E429BD"/>
    <w:rsid w:val="00E42BDA"/>
    <w:rsid w:val="00E42BEA"/>
    <w:rsid w:val="00E42C76"/>
    <w:rsid w:val="00E4344B"/>
    <w:rsid w:val="00E43569"/>
    <w:rsid w:val="00E435E6"/>
    <w:rsid w:val="00E43A97"/>
    <w:rsid w:val="00E43D78"/>
    <w:rsid w:val="00E43DC9"/>
    <w:rsid w:val="00E43E26"/>
    <w:rsid w:val="00E43E68"/>
    <w:rsid w:val="00E43F06"/>
    <w:rsid w:val="00E44041"/>
    <w:rsid w:val="00E44372"/>
    <w:rsid w:val="00E44EFC"/>
    <w:rsid w:val="00E45207"/>
    <w:rsid w:val="00E45666"/>
    <w:rsid w:val="00E45797"/>
    <w:rsid w:val="00E4597C"/>
    <w:rsid w:val="00E45999"/>
    <w:rsid w:val="00E45C89"/>
    <w:rsid w:val="00E45ECE"/>
    <w:rsid w:val="00E45F4B"/>
    <w:rsid w:val="00E461D5"/>
    <w:rsid w:val="00E4668D"/>
    <w:rsid w:val="00E46916"/>
    <w:rsid w:val="00E46938"/>
    <w:rsid w:val="00E469B4"/>
    <w:rsid w:val="00E46BCB"/>
    <w:rsid w:val="00E46EC5"/>
    <w:rsid w:val="00E4713A"/>
    <w:rsid w:val="00E47456"/>
    <w:rsid w:val="00E474D6"/>
    <w:rsid w:val="00E476DB"/>
    <w:rsid w:val="00E47914"/>
    <w:rsid w:val="00E479CA"/>
    <w:rsid w:val="00E47AC1"/>
    <w:rsid w:val="00E47B1E"/>
    <w:rsid w:val="00E47C57"/>
    <w:rsid w:val="00E47DC6"/>
    <w:rsid w:val="00E47EDC"/>
    <w:rsid w:val="00E47F8E"/>
    <w:rsid w:val="00E500D1"/>
    <w:rsid w:val="00E501E7"/>
    <w:rsid w:val="00E502BC"/>
    <w:rsid w:val="00E50781"/>
    <w:rsid w:val="00E507A5"/>
    <w:rsid w:val="00E50C32"/>
    <w:rsid w:val="00E50EEF"/>
    <w:rsid w:val="00E50FCF"/>
    <w:rsid w:val="00E50FF5"/>
    <w:rsid w:val="00E516AB"/>
    <w:rsid w:val="00E5182D"/>
    <w:rsid w:val="00E518D7"/>
    <w:rsid w:val="00E5193D"/>
    <w:rsid w:val="00E519E1"/>
    <w:rsid w:val="00E51B5D"/>
    <w:rsid w:val="00E51B74"/>
    <w:rsid w:val="00E51D32"/>
    <w:rsid w:val="00E51DA7"/>
    <w:rsid w:val="00E51FC4"/>
    <w:rsid w:val="00E51FF4"/>
    <w:rsid w:val="00E52307"/>
    <w:rsid w:val="00E52371"/>
    <w:rsid w:val="00E525D1"/>
    <w:rsid w:val="00E528BA"/>
    <w:rsid w:val="00E528E0"/>
    <w:rsid w:val="00E52972"/>
    <w:rsid w:val="00E52B43"/>
    <w:rsid w:val="00E52BD0"/>
    <w:rsid w:val="00E53029"/>
    <w:rsid w:val="00E53063"/>
    <w:rsid w:val="00E5339A"/>
    <w:rsid w:val="00E53486"/>
    <w:rsid w:val="00E534DA"/>
    <w:rsid w:val="00E5352F"/>
    <w:rsid w:val="00E53621"/>
    <w:rsid w:val="00E538B7"/>
    <w:rsid w:val="00E53A25"/>
    <w:rsid w:val="00E5400D"/>
    <w:rsid w:val="00E542B9"/>
    <w:rsid w:val="00E5447F"/>
    <w:rsid w:val="00E55102"/>
    <w:rsid w:val="00E55154"/>
    <w:rsid w:val="00E55202"/>
    <w:rsid w:val="00E553E0"/>
    <w:rsid w:val="00E558D4"/>
    <w:rsid w:val="00E55AA3"/>
    <w:rsid w:val="00E55AE9"/>
    <w:rsid w:val="00E55C3A"/>
    <w:rsid w:val="00E55CB4"/>
    <w:rsid w:val="00E55DD6"/>
    <w:rsid w:val="00E55E12"/>
    <w:rsid w:val="00E56012"/>
    <w:rsid w:val="00E56790"/>
    <w:rsid w:val="00E56C1B"/>
    <w:rsid w:val="00E56F8D"/>
    <w:rsid w:val="00E571A5"/>
    <w:rsid w:val="00E57663"/>
    <w:rsid w:val="00E5779B"/>
    <w:rsid w:val="00E577E0"/>
    <w:rsid w:val="00E577F6"/>
    <w:rsid w:val="00E577FB"/>
    <w:rsid w:val="00E57EF8"/>
    <w:rsid w:val="00E57FAF"/>
    <w:rsid w:val="00E6000C"/>
    <w:rsid w:val="00E60110"/>
    <w:rsid w:val="00E60609"/>
    <w:rsid w:val="00E6073A"/>
    <w:rsid w:val="00E60842"/>
    <w:rsid w:val="00E60AD8"/>
    <w:rsid w:val="00E60FF8"/>
    <w:rsid w:val="00E612E2"/>
    <w:rsid w:val="00E613AE"/>
    <w:rsid w:val="00E61631"/>
    <w:rsid w:val="00E61830"/>
    <w:rsid w:val="00E6189E"/>
    <w:rsid w:val="00E61DC1"/>
    <w:rsid w:val="00E61DD7"/>
    <w:rsid w:val="00E61F3D"/>
    <w:rsid w:val="00E621BA"/>
    <w:rsid w:val="00E621D9"/>
    <w:rsid w:val="00E62276"/>
    <w:rsid w:val="00E622C9"/>
    <w:rsid w:val="00E62411"/>
    <w:rsid w:val="00E624DC"/>
    <w:rsid w:val="00E62698"/>
    <w:rsid w:val="00E627B7"/>
    <w:rsid w:val="00E62BC2"/>
    <w:rsid w:val="00E62D22"/>
    <w:rsid w:val="00E62EAF"/>
    <w:rsid w:val="00E62F8F"/>
    <w:rsid w:val="00E63052"/>
    <w:rsid w:val="00E63BCB"/>
    <w:rsid w:val="00E63C00"/>
    <w:rsid w:val="00E6417E"/>
    <w:rsid w:val="00E641CF"/>
    <w:rsid w:val="00E641FE"/>
    <w:rsid w:val="00E645D9"/>
    <w:rsid w:val="00E648EF"/>
    <w:rsid w:val="00E64CE9"/>
    <w:rsid w:val="00E6507C"/>
    <w:rsid w:val="00E654CB"/>
    <w:rsid w:val="00E6566B"/>
    <w:rsid w:val="00E65A00"/>
    <w:rsid w:val="00E65B6A"/>
    <w:rsid w:val="00E661A1"/>
    <w:rsid w:val="00E663C4"/>
    <w:rsid w:val="00E66426"/>
    <w:rsid w:val="00E66B74"/>
    <w:rsid w:val="00E66D53"/>
    <w:rsid w:val="00E66FAE"/>
    <w:rsid w:val="00E67300"/>
    <w:rsid w:val="00E67320"/>
    <w:rsid w:val="00E6738A"/>
    <w:rsid w:val="00E67990"/>
    <w:rsid w:val="00E67B3D"/>
    <w:rsid w:val="00E67CF2"/>
    <w:rsid w:val="00E67D50"/>
    <w:rsid w:val="00E67F97"/>
    <w:rsid w:val="00E70845"/>
    <w:rsid w:val="00E7085D"/>
    <w:rsid w:val="00E70975"/>
    <w:rsid w:val="00E70C68"/>
    <w:rsid w:val="00E70EA1"/>
    <w:rsid w:val="00E71011"/>
    <w:rsid w:val="00E7108A"/>
    <w:rsid w:val="00E71128"/>
    <w:rsid w:val="00E712B5"/>
    <w:rsid w:val="00E7142D"/>
    <w:rsid w:val="00E71692"/>
    <w:rsid w:val="00E71A54"/>
    <w:rsid w:val="00E71B97"/>
    <w:rsid w:val="00E71EA3"/>
    <w:rsid w:val="00E72038"/>
    <w:rsid w:val="00E7212C"/>
    <w:rsid w:val="00E72143"/>
    <w:rsid w:val="00E722F5"/>
    <w:rsid w:val="00E7264B"/>
    <w:rsid w:val="00E7265B"/>
    <w:rsid w:val="00E728E8"/>
    <w:rsid w:val="00E72A2E"/>
    <w:rsid w:val="00E72BC4"/>
    <w:rsid w:val="00E72E2E"/>
    <w:rsid w:val="00E72EB2"/>
    <w:rsid w:val="00E7327B"/>
    <w:rsid w:val="00E733B1"/>
    <w:rsid w:val="00E733FB"/>
    <w:rsid w:val="00E73645"/>
    <w:rsid w:val="00E736A5"/>
    <w:rsid w:val="00E73703"/>
    <w:rsid w:val="00E738F6"/>
    <w:rsid w:val="00E73A3A"/>
    <w:rsid w:val="00E73D30"/>
    <w:rsid w:val="00E73E02"/>
    <w:rsid w:val="00E74180"/>
    <w:rsid w:val="00E7461F"/>
    <w:rsid w:val="00E746DC"/>
    <w:rsid w:val="00E74856"/>
    <w:rsid w:val="00E74958"/>
    <w:rsid w:val="00E74F3E"/>
    <w:rsid w:val="00E74F8C"/>
    <w:rsid w:val="00E75029"/>
    <w:rsid w:val="00E753F1"/>
    <w:rsid w:val="00E757F5"/>
    <w:rsid w:val="00E75B5F"/>
    <w:rsid w:val="00E760B8"/>
    <w:rsid w:val="00E7615E"/>
    <w:rsid w:val="00E768C3"/>
    <w:rsid w:val="00E76DEE"/>
    <w:rsid w:val="00E76E1E"/>
    <w:rsid w:val="00E76E6A"/>
    <w:rsid w:val="00E76EEA"/>
    <w:rsid w:val="00E7723F"/>
    <w:rsid w:val="00E77573"/>
    <w:rsid w:val="00E77771"/>
    <w:rsid w:val="00E77773"/>
    <w:rsid w:val="00E777E0"/>
    <w:rsid w:val="00E77A30"/>
    <w:rsid w:val="00E77BA5"/>
    <w:rsid w:val="00E77C7D"/>
    <w:rsid w:val="00E77D1C"/>
    <w:rsid w:val="00E77E11"/>
    <w:rsid w:val="00E77FEB"/>
    <w:rsid w:val="00E8018E"/>
    <w:rsid w:val="00E8041F"/>
    <w:rsid w:val="00E804E7"/>
    <w:rsid w:val="00E80818"/>
    <w:rsid w:val="00E8092A"/>
    <w:rsid w:val="00E80CCA"/>
    <w:rsid w:val="00E80EF1"/>
    <w:rsid w:val="00E816CC"/>
    <w:rsid w:val="00E81959"/>
    <w:rsid w:val="00E81AAD"/>
    <w:rsid w:val="00E81AC1"/>
    <w:rsid w:val="00E81CBD"/>
    <w:rsid w:val="00E81E76"/>
    <w:rsid w:val="00E82232"/>
    <w:rsid w:val="00E8226A"/>
    <w:rsid w:val="00E824DB"/>
    <w:rsid w:val="00E82824"/>
    <w:rsid w:val="00E82BAC"/>
    <w:rsid w:val="00E82F29"/>
    <w:rsid w:val="00E82F8A"/>
    <w:rsid w:val="00E82F95"/>
    <w:rsid w:val="00E83185"/>
    <w:rsid w:val="00E83334"/>
    <w:rsid w:val="00E83691"/>
    <w:rsid w:val="00E83CFA"/>
    <w:rsid w:val="00E83D87"/>
    <w:rsid w:val="00E83DB7"/>
    <w:rsid w:val="00E84050"/>
    <w:rsid w:val="00E840BB"/>
    <w:rsid w:val="00E84431"/>
    <w:rsid w:val="00E84441"/>
    <w:rsid w:val="00E845C0"/>
    <w:rsid w:val="00E847C4"/>
    <w:rsid w:val="00E84A1A"/>
    <w:rsid w:val="00E84B81"/>
    <w:rsid w:val="00E84BE6"/>
    <w:rsid w:val="00E84C9B"/>
    <w:rsid w:val="00E84CCD"/>
    <w:rsid w:val="00E8501D"/>
    <w:rsid w:val="00E85392"/>
    <w:rsid w:val="00E853AC"/>
    <w:rsid w:val="00E85561"/>
    <w:rsid w:val="00E85700"/>
    <w:rsid w:val="00E8578F"/>
    <w:rsid w:val="00E85A28"/>
    <w:rsid w:val="00E85D9C"/>
    <w:rsid w:val="00E85E25"/>
    <w:rsid w:val="00E85EB1"/>
    <w:rsid w:val="00E8635D"/>
    <w:rsid w:val="00E863F8"/>
    <w:rsid w:val="00E86674"/>
    <w:rsid w:val="00E8670C"/>
    <w:rsid w:val="00E868DA"/>
    <w:rsid w:val="00E86AED"/>
    <w:rsid w:val="00E86CCD"/>
    <w:rsid w:val="00E86D97"/>
    <w:rsid w:val="00E86F8F"/>
    <w:rsid w:val="00E87441"/>
    <w:rsid w:val="00E87660"/>
    <w:rsid w:val="00E876F5"/>
    <w:rsid w:val="00E8790A"/>
    <w:rsid w:val="00E87BAB"/>
    <w:rsid w:val="00E90139"/>
    <w:rsid w:val="00E9031B"/>
    <w:rsid w:val="00E90447"/>
    <w:rsid w:val="00E9044B"/>
    <w:rsid w:val="00E909F0"/>
    <w:rsid w:val="00E90A5E"/>
    <w:rsid w:val="00E90CE7"/>
    <w:rsid w:val="00E90DBB"/>
    <w:rsid w:val="00E90F1A"/>
    <w:rsid w:val="00E91037"/>
    <w:rsid w:val="00E9133E"/>
    <w:rsid w:val="00E91442"/>
    <w:rsid w:val="00E91872"/>
    <w:rsid w:val="00E918D0"/>
    <w:rsid w:val="00E919CB"/>
    <w:rsid w:val="00E91C99"/>
    <w:rsid w:val="00E91D88"/>
    <w:rsid w:val="00E92546"/>
    <w:rsid w:val="00E929BD"/>
    <w:rsid w:val="00E92AA1"/>
    <w:rsid w:val="00E92C87"/>
    <w:rsid w:val="00E92D08"/>
    <w:rsid w:val="00E92FBE"/>
    <w:rsid w:val="00E9306A"/>
    <w:rsid w:val="00E93242"/>
    <w:rsid w:val="00E932B2"/>
    <w:rsid w:val="00E934E1"/>
    <w:rsid w:val="00E9362D"/>
    <w:rsid w:val="00E9374D"/>
    <w:rsid w:val="00E93863"/>
    <w:rsid w:val="00E938BC"/>
    <w:rsid w:val="00E938D4"/>
    <w:rsid w:val="00E93B1A"/>
    <w:rsid w:val="00E943E2"/>
    <w:rsid w:val="00E9469B"/>
    <w:rsid w:val="00E94938"/>
    <w:rsid w:val="00E94B12"/>
    <w:rsid w:val="00E957E1"/>
    <w:rsid w:val="00E95BA9"/>
    <w:rsid w:val="00E95BEE"/>
    <w:rsid w:val="00E95D8B"/>
    <w:rsid w:val="00E96107"/>
    <w:rsid w:val="00E96126"/>
    <w:rsid w:val="00E96380"/>
    <w:rsid w:val="00E96769"/>
    <w:rsid w:val="00E967EA"/>
    <w:rsid w:val="00E9681D"/>
    <w:rsid w:val="00E968B1"/>
    <w:rsid w:val="00E96954"/>
    <w:rsid w:val="00E969DF"/>
    <w:rsid w:val="00E96A08"/>
    <w:rsid w:val="00E96E0E"/>
    <w:rsid w:val="00E9706F"/>
    <w:rsid w:val="00E973D8"/>
    <w:rsid w:val="00E9743C"/>
    <w:rsid w:val="00E97A60"/>
    <w:rsid w:val="00EA0381"/>
    <w:rsid w:val="00EA0518"/>
    <w:rsid w:val="00EA064B"/>
    <w:rsid w:val="00EA0650"/>
    <w:rsid w:val="00EA068A"/>
    <w:rsid w:val="00EA0920"/>
    <w:rsid w:val="00EA092B"/>
    <w:rsid w:val="00EA0A1E"/>
    <w:rsid w:val="00EA0AFF"/>
    <w:rsid w:val="00EA0B93"/>
    <w:rsid w:val="00EA0C3E"/>
    <w:rsid w:val="00EA11EE"/>
    <w:rsid w:val="00EA166D"/>
    <w:rsid w:val="00EA16CD"/>
    <w:rsid w:val="00EA1C7E"/>
    <w:rsid w:val="00EA1C8F"/>
    <w:rsid w:val="00EA1D4D"/>
    <w:rsid w:val="00EA1D8F"/>
    <w:rsid w:val="00EA1F74"/>
    <w:rsid w:val="00EA20C4"/>
    <w:rsid w:val="00EA229C"/>
    <w:rsid w:val="00EA22A2"/>
    <w:rsid w:val="00EA24BA"/>
    <w:rsid w:val="00EA2503"/>
    <w:rsid w:val="00EA2521"/>
    <w:rsid w:val="00EA2628"/>
    <w:rsid w:val="00EA2707"/>
    <w:rsid w:val="00EA2A0C"/>
    <w:rsid w:val="00EA2AF2"/>
    <w:rsid w:val="00EA2C10"/>
    <w:rsid w:val="00EA2CEB"/>
    <w:rsid w:val="00EA2DAF"/>
    <w:rsid w:val="00EA323A"/>
    <w:rsid w:val="00EA3260"/>
    <w:rsid w:val="00EA3356"/>
    <w:rsid w:val="00EA356F"/>
    <w:rsid w:val="00EA371D"/>
    <w:rsid w:val="00EA3757"/>
    <w:rsid w:val="00EA3840"/>
    <w:rsid w:val="00EA3B57"/>
    <w:rsid w:val="00EA3C79"/>
    <w:rsid w:val="00EA3FBB"/>
    <w:rsid w:val="00EA4152"/>
    <w:rsid w:val="00EA42DC"/>
    <w:rsid w:val="00EA435C"/>
    <w:rsid w:val="00EA447A"/>
    <w:rsid w:val="00EA467B"/>
    <w:rsid w:val="00EA4F47"/>
    <w:rsid w:val="00EA501A"/>
    <w:rsid w:val="00EA506A"/>
    <w:rsid w:val="00EA5390"/>
    <w:rsid w:val="00EA5445"/>
    <w:rsid w:val="00EA59E5"/>
    <w:rsid w:val="00EA5BD7"/>
    <w:rsid w:val="00EA5F60"/>
    <w:rsid w:val="00EA5F78"/>
    <w:rsid w:val="00EA63C8"/>
    <w:rsid w:val="00EA6783"/>
    <w:rsid w:val="00EA6A42"/>
    <w:rsid w:val="00EA6DD6"/>
    <w:rsid w:val="00EA6F15"/>
    <w:rsid w:val="00EA6F5F"/>
    <w:rsid w:val="00EA7034"/>
    <w:rsid w:val="00EA70B8"/>
    <w:rsid w:val="00EA735D"/>
    <w:rsid w:val="00EA75CE"/>
    <w:rsid w:val="00EA763D"/>
    <w:rsid w:val="00EA772D"/>
    <w:rsid w:val="00EA7ADA"/>
    <w:rsid w:val="00EA7DCB"/>
    <w:rsid w:val="00EA7E2B"/>
    <w:rsid w:val="00EA7E8D"/>
    <w:rsid w:val="00EB0045"/>
    <w:rsid w:val="00EB0413"/>
    <w:rsid w:val="00EB0ECA"/>
    <w:rsid w:val="00EB0F8B"/>
    <w:rsid w:val="00EB0FA1"/>
    <w:rsid w:val="00EB124D"/>
    <w:rsid w:val="00EB13AF"/>
    <w:rsid w:val="00EB143A"/>
    <w:rsid w:val="00EB1464"/>
    <w:rsid w:val="00EB1527"/>
    <w:rsid w:val="00EB159D"/>
    <w:rsid w:val="00EB16D4"/>
    <w:rsid w:val="00EB17C8"/>
    <w:rsid w:val="00EB17EA"/>
    <w:rsid w:val="00EB1A57"/>
    <w:rsid w:val="00EB1DAF"/>
    <w:rsid w:val="00EB1DCC"/>
    <w:rsid w:val="00EB1E01"/>
    <w:rsid w:val="00EB1E7B"/>
    <w:rsid w:val="00EB1F31"/>
    <w:rsid w:val="00EB2345"/>
    <w:rsid w:val="00EB2651"/>
    <w:rsid w:val="00EB2708"/>
    <w:rsid w:val="00EB283C"/>
    <w:rsid w:val="00EB2CC0"/>
    <w:rsid w:val="00EB302F"/>
    <w:rsid w:val="00EB329A"/>
    <w:rsid w:val="00EB32EE"/>
    <w:rsid w:val="00EB334A"/>
    <w:rsid w:val="00EB33CE"/>
    <w:rsid w:val="00EB34CC"/>
    <w:rsid w:val="00EB3926"/>
    <w:rsid w:val="00EB3B6F"/>
    <w:rsid w:val="00EB3BF7"/>
    <w:rsid w:val="00EB3C9B"/>
    <w:rsid w:val="00EB3E2E"/>
    <w:rsid w:val="00EB3ECC"/>
    <w:rsid w:val="00EB3F87"/>
    <w:rsid w:val="00EB40BA"/>
    <w:rsid w:val="00EB42DC"/>
    <w:rsid w:val="00EB4749"/>
    <w:rsid w:val="00EB4997"/>
    <w:rsid w:val="00EB4BCD"/>
    <w:rsid w:val="00EB4E0A"/>
    <w:rsid w:val="00EB4E0B"/>
    <w:rsid w:val="00EB4F91"/>
    <w:rsid w:val="00EB503F"/>
    <w:rsid w:val="00EB5205"/>
    <w:rsid w:val="00EB533C"/>
    <w:rsid w:val="00EB536E"/>
    <w:rsid w:val="00EB5402"/>
    <w:rsid w:val="00EB54E6"/>
    <w:rsid w:val="00EB576F"/>
    <w:rsid w:val="00EB58C1"/>
    <w:rsid w:val="00EB59F1"/>
    <w:rsid w:val="00EB5A27"/>
    <w:rsid w:val="00EB5AF8"/>
    <w:rsid w:val="00EB5CCB"/>
    <w:rsid w:val="00EB5D7B"/>
    <w:rsid w:val="00EB614C"/>
    <w:rsid w:val="00EB64BE"/>
    <w:rsid w:val="00EB6957"/>
    <w:rsid w:val="00EB6BB4"/>
    <w:rsid w:val="00EB6C95"/>
    <w:rsid w:val="00EB6E1E"/>
    <w:rsid w:val="00EB6F5D"/>
    <w:rsid w:val="00EB735C"/>
    <w:rsid w:val="00EB7390"/>
    <w:rsid w:val="00EB73A1"/>
    <w:rsid w:val="00EB79D2"/>
    <w:rsid w:val="00EB7A15"/>
    <w:rsid w:val="00EC045B"/>
    <w:rsid w:val="00EC05BF"/>
    <w:rsid w:val="00EC05C8"/>
    <w:rsid w:val="00EC0771"/>
    <w:rsid w:val="00EC0847"/>
    <w:rsid w:val="00EC08C4"/>
    <w:rsid w:val="00EC09D6"/>
    <w:rsid w:val="00EC0A3A"/>
    <w:rsid w:val="00EC0B4B"/>
    <w:rsid w:val="00EC0B78"/>
    <w:rsid w:val="00EC0C30"/>
    <w:rsid w:val="00EC0E85"/>
    <w:rsid w:val="00EC0F02"/>
    <w:rsid w:val="00EC107E"/>
    <w:rsid w:val="00EC1388"/>
    <w:rsid w:val="00EC159A"/>
    <w:rsid w:val="00EC15FA"/>
    <w:rsid w:val="00EC1772"/>
    <w:rsid w:val="00EC1795"/>
    <w:rsid w:val="00EC1A71"/>
    <w:rsid w:val="00EC2181"/>
    <w:rsid w:val="00EC22FA"/>
    <w:rsid w:val="00EC24DA"/>
    <w:rsid w:val="00EC25CD"/>
    <w:rsid w:val="00EC28E6"/>
    <w:rsid w:val="00EC2926"/>
    <w:rsid w:val="00EC2AA3"/>
    <w:rsid w:val="00EC2AD0"/>
    <w:rsid w:val="00EC2B1A"/>
    <w:rsid w:val="00EC2EC1"/>
    <w:rsid w:val="00EC3052"/>
    <w:rsid w:val="00EC308D"/>
    <w:rsid w:val="00EC325E"/>
    <w:rsid w:val="00EC3AF3"/>
    <w:rsid w:val="00EC3B9C"/>
    <w:rsid w:val="00EC3CD2"/>
    <w:rsid w:val="00EC3CF2"/>
    <w:rsid w:val="00EC4752"/>
    <w:rsid w:val="00EC491F"/>
    <w:rsid w:val="00EC4990"/>
    <w:rsid w:val="00EC4A27"/>
    <w:rsid w:val="00EC5125"/>
    <w:rsid w:val="00EC5262"/>
    <w:rsid w:val="00EC5288"/>
    <w:rsid w:val="00EC5331"/>
    <w:rsid w:val="00EC5655"/>
    <w:rsid w:val="00EC592A"/>
    <w:rsid w:val="00EC5EA3"/>
    <w:rsid w:val="00EC60E5"/>
    <w:rsid w:val="00EC650C"/>
    <w:rsid w:val="00EC653B"/>
    <w:rsid w:val="00EC66A1"/>
    <w:rsid w:val="00EC681F"/>
    <w:rsid w:val="00EC6AA8"/>
    <w:rsid w:val="00EC6C55"/>
    <w:rsid w:val="00EC6C62"/>
    <w:rsid w:val="00EC6FED"/>
    <w:rsid w:val="00EC7123"/>
    <w:rsid w:val="00EC7243"/>
    <w:rsid w:val="00EC724B"/>
    <w:rsid w:val="00EC725D"/>
    <w:rsid w:val="00EC7662"/>
    <w:rsid w:val="00EC7888"/>
    <w:rsid w:val="00ED0348"/>
    <w:rsid w:val="00ED05A9"/>
    <w:rsid w:val="00ED05FA"/>
    <w:rsid w:val="00ED0B2B"/>
    <w:rsid w:val="00ED0C6B"/>
    <w:rsid w:val="00ED0C6C"/>
    <w:rsid w:val="00ED103F"/>
    <w:rsid w:val="00ED109A"/>
    <w:rsid w:val="00ED11CC"/>
    <w:rsid w:val="00ED12B7"/>
    <w:rsid w:val="00ED15CD"/>
    <w:rsid w:val="00ED16F7"/>
    <w:rsid w:val="00ED1D1D"/>
    <w:rsid w:val="00ED1FB6"/>
    <w:rsid w:val="00ED220F"/>
    <w:rsid w:val="00ED2421"/>
    <w:rsid w:val="00ED277D"/>
    <w:rsid w:val="00ED27E3"/>
    <w:rsid w:val="00ED2D25"/>
    <w:rsid w:val="00ED2F2A"/>
    <w:rsid w:val="00ED3010"/>
    <w:rsid w:val="00ED309C"/>
    <w:rsid w:val="00ED3220"/>
    <w:rsid w:val="00ED326F"/>
    <w:rsid w:val="00ED3436"/>
    <w:rsid w:val="00ED36C0"/>
    <w:rsid w:val="00ED3763"/>
    <w:rsid w:val="00ED3798"/>
    <w:rsid w:val="00ED3BD5"/>
    <w:rsid w:val="00ED3C48"/>
    <w:rsid w:val="00ED3D90"/>
    <w:rsid w:val="00ED3E0C"/>
    <w:rsid w:val="00ED3E75"/>
    <w:rsid w:val="00ED3E89"/>
    <w:rsid w:val="00ED4016"/>
    <w:rsid w:val="00ED4233"/>
    <w:rsid w:val="00ED44D9"/>
    <w:rsid w:val="00ED4834"/>
    <w:rsid w:val="00ED4835"/>
    <w:rsid w:val="00ED48D1"/>
    <w:rsid w:val="00ED4BAF"/>
    <w:rsid w:val="00ED4EB4"/>
    <w:rsid w:val="00ED51A2"/>
    <w:rsid w:val="00ED532E"/>
    <w:rsid w:val="00ED5550"/>
    <w:rsid w:val="00ED57EA"/>
    <w:rsid w:val="00ED5809"/>
    <w:rsid w:val="00ED5931"/>
    <w:rsid w:val="00ED5954"/>
    <w:rsid w:val="00ED59BD"/>
    <w:rsid w:val="00ED5AB3"/>
    <w:rsid w:val="00ED5D90"/>
    <w:rsid w:val="00ED5F20"/>
    <w:rsid w:val="00ED6194"/>
    <w:rsid w:val="00ED66C1"/>
    <w:rsid w:val="00ED692F"/>
    <w:rsid w:val="00ED6990"/>
    <w:rsid w:val="00ED7038"/>
    <w:rsid w:val="00ED721F"/>
    <w:rsid w:val="00ED747D"/>
    <w:rsid w:val="00ED75F5"/>
    <w:rsid w:val="00ED7655"/>
    <w:rsid w:val="00ED770A"/>
    <w:rsid w:val="00ED7970"/>
    <w:rsid w:val="00ED7C13"/>
    <w:rsid w:val="00ED7CF5"/>
    <w:rsid w:val="00ED7D08"/>
    <w:rsid w:val="00ED7D7A"/>
    <w:rsid w:val="00EE006C"/>
    <w:rsid w:val="00EE0343"/>
    <w:rsid w:val="00EE08BD"/>
    <w:rsid w:val="00EE0A27"/>
    <w:rsid w:val="00EE0B4A"/>
    <w:rsid w:val="00EE0CDD"/>
    <w:rsid w:val="00EE0F4C"/>
    <w:rsid w:val="00EE106F"/>
    <w:rsid w:val="00EE1113"/>
    <w:rsid w:val="00EE11F8"/>
    <w:rsid w:val="00EE19F4"/>
    <w:rsid w:val="00EE1B00"/>
    <w:rsid w:val="00EE1D62"/>
    <w:rsid w:val="00EE1F46"/>
    <w:rsid w:val="00EE1FF1"/>
    <w:rsid w:val="00EE21F4"/>
    <w:rsid w:val="00EE2202"/>
    <w:rsid w:val="00EE2240"/>
    <w:rsid w:val="00EE2696"/>
    <w:rsid w:val="00EE29BE"/>
    <w:rsid w:val="00EE2AFE"/>
    <w:rsid w:val="00EE2C04"/>
    <w:rsid w:val="00EE2CC6"/>
    <w:rsid w:val="00EE2D5D"/>
    <w:rsid w:val="00EE301C"/>
    <w:rsid w:val="00EE30B1"/>
    <w:rsid w:val="00EE3303"/>
    <w:rsid w:val="00EE33BF"/>
    <w:rsid w:val="00EE34C8"/>
    <w:rsid w:val="00EE3628"/>
    <w:rsid w:val="00EE375F"/>
    <w:rsid w:val="00EE3C40"/>
    <w:rsid w:val="00EE3CCB"/>
    <w:rsid w:val="00EE3D12"/>
    <w:rsid w:val="00EE3DEB"/>
    <w:rsid w:val="00EE3ED4"/>
    <w:rsid w:val="00EE403A"/>
    <w:rsid w:val="00EE40BF"/>
    <w:rsid w:val="00EE411B"/>
    <w:rsid w:val="00EE4466"/>
    <w:rsid w:val="00EE47F2"/>
    <w:rsid w:val="00EE49D4"/>
    <w:rsid w:val="00EE4A61"/>
    <w:rsid w:val="00EE4A7F"/>
    <w:rsid w:val="00EE4A95"/>
    <w:rsid w:val="00EE4D26"/>
    <w:rsid w:val="00EE51AA"/>
    <w:rsid w:val="00EE53D8"/>
    <w:rsid w:val="00EE53E1"/>
    <w:rsid w:val="00EE5419"/>
    <w:rsid w:val="00EE546E"/>
    <w:rsid w:val="00EE54E9"/>
    <w:rsid w:val="00EE555A"/>
    <w:rsid w:val="00EE564E"/>
    <w:rsid w:val="00EE59E8"/>
    <w:rsid w:val="00EE5B62"/>
    <w:rsid w:val="00EE5CA8"/>
    <w:rsid w:val="00EE640C"/>
    <w:rsid w:val="00EE644E"/>
    <w:rsid w:val="00EE679F"/>
    <w:rsid w:val="00EE68A2"/>
    <w:rsid w:val="00EE6C11"/>
    <w:rsid w:val="00EE6FAC"/>
    <w:rsid w:val="00EE72CA"/>
    <w:rsid w:val="00EE75F7"/>
    <w:rsid w:val="00EE7603"/>
    <w:rsid w:val="00EE7CB7"/>
    <w:rsid w:val="00EE7FE3"/>
    <w:rsid w:val="00EE7FEB"/>
    <w:rsid w:val="00EF0135"/>
    <w:rsid w:val="00EF0211"/>
    <w:rsid w:val="00EF0286"/>
    <w:rsid w:val="00EF02B0"/>
    <w:rsid w:val="00EF02E1"/>
    <w:rsid w:val="00EF05B3"/>
    <w:rsid w:val="00EF05EC"/>
    <w:rsid w:val="00EF0819"/>
    <w:rsid w:val="00EF081B"/>
    <w:rsid w:val="00EF0872"/>
    <w:rsid w:val="00EF0903"/>
    <w:rsid w:val="00EF0992"/>
    <w:rsid w:val="00EF0ADD"/>
    <w:rsid w:val="00EF0C58"/>
    <w:rsid w:val="00EF0DC5"/>
    <w:rsid w:val="00EF0F12"/>
    <w:rsid w:val="00EF1147"/>
    <w:rsid w:val="00EF1203"/>
    <w:rsid w:val="00EF133C"/>
    <w:rsid w:val="00EF146C"/>
    <w:rsid w:val="00EF1B76"/>
    <w:rsid w:val="00EF1D3E"/>
    <w:rsid w:val="00EF1E48"/>
    <w:rsid w:val="00EF1E53"/>
    <w:rsid w:val="00EF208A"/>
    <w:rsid w:val="00EF2116"/>
    <w:rsid w:val="00EF216C"/>
    <w:rsid w:val="00EF2DDC"/>
    <w:rsid w:val="00EF2F39"/>
    <w:rsid w:val="00EF306D"/>
    <w:rsid w:val="00EF3083"/>
    <w:rsid w:val="00EF30B4"/>
    <w:rsid w:val="00EF3317"/>
    <w:rsid w:val="00EF331E"/>
    <w:rsid w:val="00EF3795"/>
    <w:rsid w:val="00EF3A62"/>
    <w:rsid w:val="00EF3EC8"/>
    <w:rsid w:val="00EF4177"/>
    <w:rsid w:val="00EF41DE"/>
    <w:rsid w:val="00EF4481"/>
    <w:rsid w:val="00EF45B8"/>
    <w:rsid w:val="00EF45C2"/>
    <w:rsid w:val="00EF4702"/>
    <w:rsid w:val="00EF48E7"/>
    <w:rsid w:val="00EF4AF5"/>
    <w:rsid w:val="00EF4F66"/>
    <w:rsid w:val="00EF5019"/>
    <w:rsid w:val="00EF510C"/>
    <w:rsid w:val="00EF5477"/>
    <w:rsid w:val="00EF54D2"/>
    <w:rsid w:val="00EF568A"/>
    <w:rsid w:val="00EF5764"/>
    <w:rsid w:val="00EF5A01"/>
    <w:rsid w:val="00EF5BAE"/>
    <w:rsid w:val="00EF5C51"/>
    <w:rsid w:val="00EF5E5F"/>
    <w:rsid w:val="00EF5F68"/>
    <w:rsid w:val="00EF5FFC"/>
    <w:rsid w:val="00EF60EE"/>
    <w:rsid w:val="00EF63FE"/>
    <w:rsid w:val="00EF66F1"/>
    <w:rsid w:val="00EF673B"/>
    <w:rsid w:val="00EF6930"/>
    <w:rsid w:val="00EF6AC9"/>
    <w:rsid w:val="00EF6B3E"/>
    <w:rsid w:val="00EF6F4F"/>
    <w:rsid w:val="00EF7050"/>
    <w:rsid w:val="00EF74B2"/>
    <w:rsid w:val="00EF797F"/>
    <w:rsid w:val="00EF7996"/>
    <w:rsid w:val="00EF7C46"/>
    <w:rsid w:val="00EF7E67"/>
    <w:rsid w:val="00EF7E6F"/>
    <w:rsid w:val="00F00462"/>
    <w:rsid w:val="00F005EC"/>
    <w:rsid w:val="00F006A6"/>
    <w:rsid w:val="00F00750"/>
    <w:rsid w:val="00F0086D"/>
    <w:rsid w:val="00F011DC"/>
    <w:rsid w:val="00F012E9"/>
    <w:rsid w:val="00F012FE"/>
    <w:rsid w:val="00F01563"/>
    <w:rsid w:val="00F01916"/>
    <w:rsid w:val="00F01A0D"/>
    <w:rsid w:val="00F01FCC"/>
    <w:rsid w:val="00F021C4"/>
    <w:rsid w:val="00F024EB"/>
    <w:rsid w:val="00F028BE"/>
    <w:rsid w:val="00F02BB8"/>
    <w:rsid w:val="00F02E83"/>
    <w:rsid w:val="00F02FD4"/>
    <w:rsid w:val="00F0311F"/>
    <w:rsid w:val="00F0316B"/>
    <w:rsid w:val="00F03235"/>
    <w:rsid w:val="00F03843"/>
    <w:rsid w:val="00F03AFA"/>
    <w:rsid w:val="00F03C08"/>
    <w:rsid w:val="00F03C76"/>
    <w:rsid w:val="00F03DAD"/>
    <w:rsid w:val="00F04055"/>
    <w:rsid w:val="00F04C1A"/>
    <w:rsid w:val="00F04CAE"/>
    <w:rsid w:val="00F04E96"/>
    <w:rsid w:val="00F0527D"/>
    <w:rsid w:val="00F054B9"/>
    <w:rsid w:val="00F0598B"/>
    <w:rsid w:val="00F05A6F"/>
    <w:rsid w:val="00F05B3C"/>
    <w:rsid w:val="00F064D6"/>
    <w:rsid w:val="00F06865"/>
    <w:rsid w:val="00F06B69"/>
    <w:rsid w:val="00F06D5A"/>
    <w:rsid w:val="00F06D74"/>
    <w:rsid w:val="00F06FE8"/>
    <w:rsid w:val="00F0727E"/>
    <w:rsid w:val="00F07286"/>
    <w:rsid w:val="00F0768F"/>
    <w:rsid w:val="00F07A1A"/>
    <w:rsid w:val="00F07C08"/>
    <w:rsid w:val="00F07F2C"/>
    <w:rsid w:val="00F07FFB"/>
    <w:rsid w:val="00F101FD"/>
    <w:rsid w:val="00F1025B"/>
    <w:rsid w:val="00F102F6"/>
    <w:rsid w:val="00F1040E"/>
    <w:rsid w:val="00F10593"/>
    <w:rsid w:val="00F10BA2"/>
    <w:rsid w:val="00F10D40"/>
    <w:rsid w:val="00F10E36"/>
    <w:rsid w:val="00F10FD6"/>
    <w:rsid w:val="00F113C0"/>
    <w:rsid w:val="00F1140A"/>
    <w:rsid w:val="00F11524"/>
    <w:rsid w:val="00F1156F"/>
    <w:rsid w:val="00F11616"/>
    <w:rsid w:val="00F11D4F"/>
    <w:rsid w:val="00F11EAF"/>
    <w:rsid w:val="00F1203F"/>
    <w:rsid w:val="00F1214F"/>
    <w:rsid w:val="00F122EC"/>
    <w:rsid w:val="00F1259A"/>
    <w:rsid w:val="00F1274C"/>
    <w:rsid w:val="00F12B51"/>
    <w:rsid w:val="00F12E7A"/>
    <w:rsid w:val="00F132F8"/>
    <w:rsid w:val="00F135FE"/>
    <w:rsid w:val="00F13693"/>
    <w:rsid w:val="00F139E3"/>
    <w:rsid w:val="00F13AD4"/>
    <w:rsid w:val="00F13E28"/>
    <w:rsid w:val="00F13E88"/>
    <w:rsid w:val="00F140E4"/>
    <w:rsid w:val="00F142B3"/>
    <w:rsid w:val="00F14731"/>
    <w:rsid w:val="00F147E9"/>
    <w:rsid w:val="00F14899"/>
    <w:rsid w:val="00F14C24"/>
    <w:rsid w:val="00F14E04"/>
    <w:rsid w:val="00F15397"/>
    <w:rsid w:val="00F15514"/>
    <w:rsid w:val="00F1558D"/>
    <w:rsid w:val="00F156C1"/>
    <w:rsid w:val="00F15887"/>
    <w:rsid w:val="00F15A2E"/>
    <w:rsid w:val="00F15A93"/>
    <w:rsid w:val="00F15E64"/>
    <w:rsid w:val="00F16157"/>
    <w:rsid w:val="00F164F5"/>
    <w:rsid w:val="00F168DF"/>
    <w:rsid w:val="00F16B5B"/>
    <w:rsid w:val="00F16C0A"/>
    <w:rsid w:val="00F16E01"/>
    <w:rsid w:val="00F16ED0"/>
    <w:rsid w:val="00F16F87"/>
    <w:rsid w:val="00F16FE5"/>
    <w:rsid w:val="00F1708C"/>
    <w:rsid w:val="00F1712A"/>
    <w:rsid w:val="00F17225"/>
    <w:rsid w:val="00F1722E"/>
    <w:rsid w:val="00F1728E"/>
    <w:rsid w:val="00F17409"/>
    <w:rsid w:val="00F17425"/>
    <w:rsid w:val="00F17511"/>
    <w:rsid w:val="00F17ACC"/>
    <w:rsid w:val="00F17B29"/>
    <w:rsid w:val="00F17C57"/>
    <w:rsid w:val="00F17C6A"/>
    <w:rsid w:val="00F17C91"/>
    <w:rsid w:val="00F17F78"/>
    <w:rsid w:val="00F17FC4"/>
    <w:rsid w:val="00F17FF4"/>
    <w:rsid w:val="00F2036C"/>
    <w:rsid w:val="00F2039B"/>
    <w:rsid w:val="00F20BCD"/>
    <w:rsid w:val="00F20C10"/>
    <w:rsid w:val="00F2107C"/>
    <w:rsid w:val="00F21178"/>
    <w:rsid w:val="00F21183"/>
    <w:rsid w:val="00F213FB"/>
    <w:rsid w:val="00F2152F"/>
    <w:rsid w:val="00F21822"/>
    <w:rsid w:val="00F218C7"/>
    <w:rsid w:val="00F21A71"/>
    <w:rsid w:val="00F21BD3"/>
    <w:rsid w:val="00F21C00"/>
    <w:rsid w:val="00F21CB5"/>
    <w:rsid w:val="00F21F9D"/>
    <w:rsid w:val="00F22069"/>
    <w:rsid w:val="00F220CA"/>
    <w:rsid w:val="00F22285"/>
    <w:rsid w:val="00F22457"/>
    <w:rsid w:val="00F225E5"/>
    <w:rsid w:val="00F22621"/>
    <w:rsid w:val="00F22656"/>
    <w:rsid w:val="00F22780"/>
    <w:rsid w:val="00F22BF5"/>
    <w:rsid w:val="00F22DB8"/>
    <w:rsid w:val="00F22EAC"/>
    <w:rsid w:val="00F231B1"/>
    <w:rsid w:val="00F23241"/>
    <w:rsid w:val="00F2337C"/>
    <w:rsid w:val="00F23507"/>
    <w:rsid w:val="00F237AE"/>
    <w:rsid w:val="00F237DA"/>
    <w:rsid w:val="00F237E2"/>
    <w:rsid w:val="00F23A07"/>
    <w:rsid w:val="00F23AD0"/>
    <w:rsid w:val="00F23D1F"/>
    <w:rsid w:val="00F24068"/>
    <w:rsid w:val="00F2447E"/>
    <w:rsid w:val="00F245F3"/>
    <w:rsid w:val="00F2483D"/>
    <w:rsid w:val="00F24927"/>
    <w:rsid w:val="00F24B5D"/>
    <w:rsid w:val="00F24F18"/>
    <w:rsid w:val="00F24FAE"/>
    <w:rsid w:val="00F250A1"/>
    <w:rsid w:val="00F2511D"/>
    <w:rsid w:val="00F25660"/>
    <w:rsid w:val="00F256F0"/>
    <w:rsid w:val="00F25749"/>
    <w:rsid w:val="00F257F2"/>
    <w:rsid w:val="00F2582C"/>
    <w:rsid w:val="00F25972"/>
    <w:rsid w:val="00F25CB5"/>
    <w:rsid w:val="00F25D82"/>
    <w:rsid w:val="00F25E57"/>
    <w:rsid w:val="00F25F07"/>
    <w:rsid w:val="00F263C3"/>
    <w:rsid w:val="00F264F2"/>
    <w:rsid w:val="00F26810"/>
    <w:rsid w:val="00F268CA"/>
    <w:rsid w:val="00F26979"/>
    <w:rsid w:val="00F26B37"/>
    <w:rsid w:val="00F26C5B"/>
    <w:rsid w:val="00F26C9A"/>
    <w:rsid w:val="00F26CE1"/>
    <w:rsid w:val="00F27242"/>
    <w:rsid w:val="00F272F3"/>
    <w:rsid w:val="00F27460"/>
    <w:rsid w:val="00F275F8"/>
    <w:rsid w:val="00F276F2"/>
    <w:rsid w:val="00F27B84"/>
    <w:rsid w:val="00F27BF7"/>
    <w:rsid w:val="00F30046"/>
    <w:rsid w:val="00F3004E"/>
    <w:rsid w:val="00F303A7"/>
    <w:rsid w:val="00F308CB"/>
    <w:rsid w:val="00F30B94"/>
    <w:rsid w:val="00F30BCA"/>
    <w:rsid w:val="00F30C98"/>
    <w:rsid w:val="00F30D9D"/>
    <w:rsid w:val="00F30E02"/>
    <w:rsid w:val="00F30F12"/>
    <w:rsid w:val="00F30F22"/>
    <w:rsid w:val="00F30F9B"/>
    <w:rsid w:val="00F30FDE"/>
    <w:rsid w:val="00F3118C"/>
    <w:rsid w:val="00F312D8"/>
    <w:rsid w:val="00F3158D"/>
    <w:rsid w:val="00F31740"/>
    <w:rsid w:val="00F31803"/>
    <w:rsid w:val="00F31A78"/>
    <w:rsid w:val="00F31C36"/>
    <w:rsid w:val="00F31DA6"/>
    <w:rsid w:val="00F31DF1"/>
    <w:rsid w:val="00F31F71"/>
    <w:rsid w:val="00F323E8"/>
    <w:rsid w:val="00F3260D"/>
    <w:rsid w:val="00F32632"/>
    <w:rsid w:val="00F32665"/>
    <w:rsid w:val="00F327C3"/>
    <w:rsid w:val="00F328D8"/>
    <w:rsid w:val="00F32ABE"/>
    <w:rsid w:val="00F32C1D"/>
    <w:rsid w:val="00F32EB0"/>
    <w:rsid w:val="00F32FFB"/>
    <w:rsid w:val="00F3319D"/>
    <w:rsid w:val="00F3346F"/>
    <w:rsid w:val="00F3370E"/>
    <w:rsid w:val="00F33823"/>
    <w:rsid w:val="00F338F5"/>
    <w:rsid w:val="00F33A86"/>
    <w:rsid w:val="00F33CD7"/>
    <w:rsid w:val="00F33EA4"/>
    <w:rsid w:val="00F34473"/>
    <w:rsid w:val="00F34545"/>
    <w:rsid w:val="00F34873"/>
    <w:rsid w:val="00F34BDF"/>
    <w:rsid w:val="00F34FCA"/>
    <w:rsid w:val="00F3502F"/>
    <w:rsid w:val="00F351A9"/>
    <w:rsid w:val="00F3523E"/>
    <w:rsid w:val="00F3524D"/>
    <w:rsid w:val="00F353EB"/>
    <w:rsid w:val="00F35407"/>
    <w:rsid w:val="00F35744"/>
    <w:rsid w:val="00F35BA2"/>
    <w:rsid w:val="00F35F18"/>
    <w:rsid w:val="00F3606D"/>
    <w:rsid w:val="00F3639C"/>
    <w:rsid w:val="00F36884"/>
    <w:rsid w:val="00F36E47"/>
    <w:rsid w:val="00F370C5"/>
    <w:rsid w:val="00F370E8"/>
    <w:rsid w:val="00F3726C"/>
    <w:rsid w:val="00F3735F"/>
    <w:rsid w:val="00F373A0"/>
    <w:rsid w:val="00F373B0"/>
    <w:rsid w:val="00F37644"/>
    <w:rsid w:val="00F37693"/>
    <w:rsid w:val="00F37C90"/>
    <w:rsid w:val="00F37EEC"/>
    <w:rsid w:val="00F40142"/>
    <w:rsid w:val="00F40313"/>
    <w:rsid w:val="00F406BE"/>
    <w:rsid w:val="00F40788"/>
    <w:rsid w:val="00F40B99"/>
    <w:rsid w:val="00F40CFB"/>
    <w:rsid w:val="00F40E01"/>
    <w:rsid w:val="00F41118"/>
    <w:rsid w:val="00F4147C"/>
    <w:rsid w:val="00F4159C"/>
    <w:rsid w:val="00F41C15"/>
    <w:rsid w:val="00F41FD7"/>
    <w:rsid w:val="00F420AB"/>
    <w:rsid w:val="00F42375"/>
    <w:rsid w:val="00F4238F"/>
    <w:rsid w:val="00F42393"/>
    <w:rsid w:val="00F423AE"/>
    <w:rsid w:val="00F423D2"/>
    <w:rsid w:val="00F4242E"/>
    <w:rsid w:val="00F42463"/>
    <w:rsid w:val="00F4253D"/>
    <w:rsid w:val="00F426E6"/>
    <w:rsid w:val="00F427A6"/>
    <w:rsid w:val="00F431F0"/>
    <w:rsid w:val="00F43B33"/>
    <w:rsid w:val="00F43DDB"/>
    <w:rsid w:val="00F43EA6"/>
    <w:rsid w:val="00F441DB"/>
    <w:rsid w:val="00F443D3"/>
    <w:rsid w:val="00F445E4"/>
    <w:rsid w:val="00F4461A"/>
    <w:rsid w:val="00F44936"/>
    <w:rsid w:val="00F44948"/>
    <w:rsid w:val="00F44999"/>
    <w:rsid w:val="00F44BB5"/>
    <w:rsid w:val="00F44C47"/>
    <w:rsid w:val="00F44D61"/>
    <w:rsid w:val="00F44EFB"/>
    <w:rsid w:val="00F45000"/>
    <w:rsid w:val="00F451DB"/>
    <w:rsid w:val="00F452A5"/>
    <w:rsid w:val="00F45684"/>
    <w:rsid w:val="00F456D8"/>
    <w:rsid w:val="00F456EA"/>
    <w:rsid w:val="00F45852"/>
    <w:rsid w:val="00F4594C"/>
    <w:rsid w:val="00F45B1D"/>
    <w:rsid w:val="00F45FBE"/>
    <w:rsid w:val="00F46018"/>
    <w:rsid w:val="00F460AF"/>
    <w:rsid w:val="00F46188"/>
    <w:rsid w:val="00F461F1"/>
    <w:rsid w:val="00F4642C"/>
    <w:rsid w:val="00F46BC7"/>
    <w:rsid w:val="00F46EEA"/>
    <w:rsid w:val="00F46F15"/>
    <w:rsid w:val="00F46FE5"/>
    <w:rsid w:val="00F47099"/>
    <w:rsid w:val="00F472D0"/>
    <w:rsid w:val="00F47542"/>
    <w:rsid w:val="00F47675"/>
    <w:rsid w:val="00F4781A"/>
    <w:rsid w:val="00F4784C"/>
    <w:rsid w:val="00F47972"/>
    <w:rsid w:val="00F47A14"/>
    <w:rsid w:val="00F47B11"/>
    <w:rsid w:val="00F47F59"/>
    <w:rsid w:val="00F50022"/>
    <w:rsid w:val="00F50200"/>
    <w:rsid w:val="00F502CE"/>
    <w:rsid w:val="00F50387"/>
    <w:rsid w:val="00F50604"/>
    <w:rsid w:val="00F50933"/>
    <w:rsid w:val="00F50E09"/>
    <w:rsid w:val="00F50F55"/>
    <w:rsid w:val="00F51284"/>
    <w:rsid w:val="00F518FA"/>
    <w:rsid w:val="00F51937"/>
    <w:rsid w:val="00F51C2D"/>
    <w:rsid w:val="00F5229F"/>
    <w:rsid w:val="00F52363"/>
    <w:rsid w:val="00F525EA"/>
    <w:rsid w:val="00F52F58"/>
    <w:rsid w:val="00F5387D"/>
    <w:rsid w:val="00F53B39"/>
    <w:rsid w:val="00F53C65"/>
    <w:rsid w:val="00F53C86"/>
    <w:rsid w:val="00F54089"/>
    <w:rsid w:val="00F54423"/>
    <w:rsid w:val="00F544AB"/>
    <w:rsid w:val="00F544F6"/>
    <w:rsid w:val="00F54726"/>
    <w:rsid w:val="00F547E6"/>
    <w:rsid w:val="00F54880"/>
    <w:rsid w:val="00F549A8"/>
    <w:rsid w:val="00F54B33"/>
    <w:rsid w:val="00F55189"/>
    <w:rsid w:val="00F552AB"/>
    <w:rsid w:val="00F55486"/>
    <w:rsid w:val="00F5550A"/>
    <w:rsid w:val="00F5551A"/>
    <w:rsid w:val="00F5573C"/>
    <w:rsid w:val="00F558AD"/>
    <w:rsid w:val="00F55F4F"/>
    <w:rsid w:val="00F56049"/>
    <w:rsid w:val="00F56120"/>
    <w:rsid w:val="00F5621B"/>
    <w:rsid w:val="00F5642B"/>
    <w:rsid w:val="00F5660B"/>
    <w:rsid w:val="00F5667C"/>
    <w:rsid w:val="00F566FC"/>
    <w:rsid w:val="00F56A80"/>
    <w:rsid w:val="00F56D0F"/>
    <w:rsid w:val="00F572D6"/>
    <w:rsid w:val="00F57403"/>
    <w:rsid w:val="00F574A8"/>
    <w:rsid w:val="00F57A0D"/>
    <w:rsid w:val="00F57F49"/>
    <w:rsid w:val="00F57F62"/>
    <w:rsid w:val="00F60260"/>
    <w:rsid w:val="00F602AF"/>
    <w:rsid w:val="00F6032B"/>
    <w:rsid w:val="00F6038B"/>
    <w:rsid w:val="00F603A8"/>
    <w:rsid w:val="00F6085A"/>
    <w:rsid w:val="00F60961"/>
    <w:rsid w:val="00F6097D"/>
    <w:rsid w:val="00F60AB1"/>
    <w:rsid w:val="00F60C9A"/>
    <w:rsid w:val="00F60DC6"/>
    <w:rsid w:val="00F610A1"/>
    <w:rsid w:val="00F610CA"/>
    <w:rsid w:val="00F612A0"/>
    <w:rsid w:val="00F614E7"/>
    <w:rsid w:val="00F61707"/>
    <w:rsid w:val="00F61C02"/>
    <w:rsid w:val="00F61C2A"/>
    <w:rsid w:val="00F61CDF"/>
    <w:rsid w:val="00F6252C"/>
    <w:rsid w:val="00F62608"/>
    <w:rsid w:val="00F62661"/>
    <w:rsid w:val="00F6287F"/>
    <w:rsid w:val="00F628D4"/>
    <w:rsid w:val="00F62971"/>
    <w:rsid w:val="00F62B09"/>
    <w:rsid w:val="00F62EA8"/>
    <w:rsid w:val="00F63500"/>
    <w:rsid w:val="00F63706"/>
    <w:rsid w:val="00F6382A"/>
    <w:rsid w:val="00F63A27"/>
    <w:rsid w:val="00F63ABF"/>
    <w:rsid w:val="00F63B0C"/>
    <w:rsid w:val="00F63B48"/>
    <w:rsid w:val="00F63F16"/>
    <w:rsid w:val="00F6409E"/>
    <w:rsid w:val="00F642A6"/>
    <w:rsid w:val="00F64564"/>
    <w:rsid w:val="00F647C0"/>
    <w:rsid w:val="00F6489C"/>
    <w:rsid w:val="00F64ABF"/>
    <w:rsid w:val="00F64D19"/>
    <w:rsid w:val="00F64D31"/>
    <w:rsid w:val="00F64EE9"/>
    <w:rsid w:val="00F65312"/>
    <w:rsid w:val="00F65554"/>
    <w:rsid w:val="00F65807"/>
    <w:rsid w:val="00F65869"/>
    <w:rsid w:val="00F658B7"/>
    <w:rsid w:val="00F65D9E"/>
    <w:rsid w:val="00F65DCD"/>
    <w:rsid w:val="00F65F72"/>
    <w:rsid w:val="00F66361"/>
    <w:rsid w:val="00F66394"/>
    <w:rsid w:val="00F66BD4"/>
    <w:rsid w:val="00F67198"/>
    <w:rsid w:val="00F673FA"/>
    <w:rsid w:val="00F6753D"/>
    <w:rsid w:val="00F67613"/>
    <w:rsid w:val="00F67B47"/>
    <w:rsid w:val="00F67BF8"/>
    <w:rsid w:val="00F67C25"/>
    <w:rsid w:val="00F67CA2"/>
    <w:rsid w:val="00F67FF9"/>
    <w:rsid w:val="00F70053"/>
    <w:rsid w:val="00F70303"/>
    <w:rsid w:val="00F70564"/>
    <w:rsid w:val="00F70962"/>
    <w:rsid w:val="00F70D59"/>
    <w:rsid w:val="00F70DF9"/>
    <w:rsid w:val="00F71106"/>
    <w:rsid w:val="00F7118C"/>
    <w:rsid w:val="00F71194"/>
    <w:rsid w:val="00F713DB"/>
    <w:rsid w:val="00F7141C"/>
    <w:rsid w:val="00F71478"/>
    <w:rsid w:val="00F71658"/>
    <w:rsid w:val="00F7195C"/>
    <w:rsid w:val="00F71DF2"/>
    <w:rsid w:val="00F71E4B"/>
    <w:rsid w:val="00F71ED4"/>
    <w:rsid w:val="00F7217B"/>
    <w:rsid w:val="00F72429"/>
    <w:rsid w:val="00F72431"/>
    <w:rsid w:val="00F72483"/>
    <w:rsid w:val="00F724E3"/>
    <w:rsid w:val="00F72644"/>
    <w:rsid w:val="00F726AD"/>
    <w:rsid w:val="00F726D6"/>
    <w:rsid w:val="00F72715"/>
    <w:rsid w:val="00F7292B"/>
    <w:rsid w:val="00F72BA2"/>
    <w:rsid w:val="00F72F31"/>
    <w:rsid w:val="00F731BE"/>
    <w:rsid w:val="00F73401"/>
    <w:rsid w:val="00F73445"/>
    <w:rsid w:val="00F735B4"/>
    <w:rsid w:val="00F7360D"/>
    <w:rsid w:val="00F737E3"/>
    <w:rsid w:val="00F73982"/>
    <w:rsid w:val="00F73BEA"/>
    <w:rsid w:val="00F73C49"/>
    <w:rsid w:val="00F73EED"/>
    <w:rsid w:val="00F73F36"/>
    <w:rsid w:val="00F74285"/>
    <w:rsid w:val="00F74305"/>
    <w:rsid w:val="00F743A4"/>
    <w:rsid w:val="00F744BD"/>
    <w:rsid w:val="00F745B9"/>
    <w:rsid w:val="00F74739"/>
    <w:rsid w:val="00F7489A"/>
    <w:rsid w:val="00F748F0"/>
    <w:rsid w:val="00F7495F"/>
    <w:rsid w:val="00F74A50"/>
    <w:rsid w:val="00F74CFF"/>
    <w:rsid w:val="00F74D22"/>
    <w:rsid w:val="00F750D8"/>
    <w:rsid w:val="00F7531F"/>
    <w:rsid w:val="00F7588D"/>
    <w:rsid w:val="00F7590F"/>
    <w:rsid w:val="00F75B5F"/>
    <w:rsid w:val="00F75C5F"/>
    <w:rsid w:val="00F76221"/>
    <w:rsid w:val="00F763A4"/>
    <w:rsid w:val="00F764F6"/>
    <w:rsid w:val="00F7666A"/>
    <w:rsid w:val="00F7680A"/>
    <w:rsid w:val="00F76A58"/>
    <w:rsid w:val="00F76F93"/>
    <w:rsid w:val="00F76FDA"/>
    <w:rsid w:val="00F771CF"/>
    <w:rsid w:val="00F77364"/>
    <w:rsid w:val="00F777EB"/>
    <w:rsid w:val="00F778DC"/>
    <w:rsid w:val="00F77CED"/>
    <w:rsid w:val="00F801D9"/>
    <w:rsid w:val="00F80496"/>
    <w:rsid w:val="00F8113B"/>
    <w:rsid w:val="00F811F0"/>
    <w:rsid w:val="00F8122A"/>
    <w:rsid w:val="00F812C0"/>
    <w:rsid w:val="00F81320"/>
    <w:rsid w:val="00F8135C"/>
    <w:rsid w:val="00F814D5"/>
    <w:rsid w:val="00F816DF"/>
    <w:rsid w:val="00F81890"/>
    <w:rsid w:val="00F819F8"/>
    <w:rsid w:val="00F81C5E"/>
    <w:rsid w:val="00F81D80"/>
    <w:rsid w:val="00F81E6F"/>
    <w:rsid w:val="00F81F33"/>
    <w:rsid w:val="00F8276B"/>
    <w:rsid w:val="00F828AD"/>
    <w:rsid w:val="00F82AFE"/>
    <w:rsid w:val="00F82CE0"/>
    <w:rsid w:val="00F82D5E"/>
    <w:rsid w:val="00F82E7C"/>
    <w:rsid w:val="00F82F67"/>
    <w:rsid w:val="00F8321D"/>
    <w:rsid w:val="00F833D8"/>
    <w:rsid w:val="00F83436"/>
    <w:rsid w:val="00F835E2"/>
    <w:rsid w:val="00F837E4"/>
    <w:rsid w:val="00F83C2C"/>
    <w:rsid w:val="00F83C5C"/>
    <w:rsid w:val="00F83D90"/>
    <w:rsid w:val="00F83F5E"/>
    <w:rsid w:val="00F84080"/>
    <w:rsid w:val="00F84123"/>
    <w:rsid w:val="00F84544"/>
    <w:rsid w:val="00F846FF"/>
    <w:rsid w:val="00F84806"/>
    <w:rsid w:val="00F84AFF"/>
    <w:rsid w:val="00F84C22"/>
    <w:rsid w:val="00F84C73"/>
    <w:rsid w:val="00F84D23"/>
    <w:rsid w:val="00F84EDC"/>
    <w:rsid w:val="00F852F1"/>
    <w:rsid w:val="00F855D0"/>
    <w:rsid w:val="00F8563F"/>
    <w:rsid w:val="00F85A91"/>
    <w:rsid w:val="00F85BA9"/>
    <w:rsid w:val="00F85C12"/>
    <w:rsid w:val="00F85D49"/>
    <w:rsid w:val="00F85D59"/>
    <w:rsid w:val="00F85E01"/>
    <w:rsid w:val="00F85E9A"/>
    <w:rsid w:val="00F86391"/>
    <w:rsid w:val="00F8679D"/>
    <w:rsid w:val="00F86890"/>
    <w:rsid w:val="00F86B4B"/>
    <w:rsid w:val="00F86D41"/>
    <w:rsid w:val="00F86E7D"/>
    <w:rsid w:val="00F87239"/>
    <w:rsid w:val="00F873CC"/>
    <w:rsid w:val="00F8799B"/>
    <w:rsid w:val="00F87CAF"/>
    <w:rsid w:val="00F87D81"/>
    <w:rsid w:val="00F87F1E"/>
    <w:rsid w:val="00F87F5E"/>
    <w:rsid w:val="00F90015"/>
    <w:rsid w:val="00F90378"/>
    <w:rsid w:val="00F90A17"/>
    <w:rsid w:val="00F90BA1"/>
    <w:rsid w:val="00F90C6E"/>
    <w:rsid w:val="00F90F86"/>
    <w:rsid w:val="00F9107F"/>
    <w:rsid w:val="00F910F3"/>
    <w:rsid w:val="00F91257"/>
    <w:rsid w:val="00F912FA"/>
    <w:rsid w:val="00F91391"/>
    <w:rsid w:val="00F9142A"/>
    <w:rsid w:val="00F916ED"/>
    <w:rsid w:val="00F91860"/>
    <w:rsid w:val="00F91884"/>
    <w:rsid w:val="00F91B8B"/>
    <w:rsid w:val="00F91C39"/>
    <w:rsid w:val="00F91DA7"/>
    <w:rsid w:val="00F924BC"/>
    <w:rsid w:val="00F925F8"/>
    <w:rsid w:val="00F92611"/>
    <w:rsid w:val="00F92694"/>
    <w:rsid w:val="00F9306E"/>
    <w:rsid w:val="00F93599"/>
    <w:rsid w:val="00F935F4"/>
    <w:rsid w:val="00F93608"/>
    <w:rsid w:val="00F939A0"/>
    <w:rsid w:val="00F93BCB"/>
    <w:rsid w:val="00F93EC9"/>
    <w:rsid w:val="00F93F04"/>
    <w:rsid w:val="00F93F0E"/>
    <w:rsid w:val="00F94422"/>
    <w:rsid w:val="00F945AD"/>
    <w:rsid w:val="00F946F2"/>
    <w:rsid w:val="00F9495E"/>
    <w:rsid w:val="00F94A62"/>
    <w:rsid w:val="00F94BA6"/>
    <w:rsid w:val="00F94D41"/>
    <w:rsid w:val="00F94E06"/>
    <w:rsid w:val="00F94F46"/>
    <w:rsid w:val="00F95129"/>
    <w:rsid w:val="00F95529"/>
    <w:rsid w:val="00F95563"/>
    <w:rsid w:val="00F95580"/>
    <w:rsid w:val="00F955D6"/>
    <w:rsid w:val="00F956A5"/>
    <w:rsid w:val="00F9585F"/>
    <w:rsid w:val="00F959C0"/>
    <w:rsid w:val="00F95D89"/>
    <w:rsid w:val="00F96350"/>
    <w:rsid w:val="00F96881"/>
    <w:rsid w:val="00F96912"/>
    <w:rsid w:val="00F96ACC"/>
    <w:rsid w:val="00F96BEB"/>
    <w:rsid w:val="00F96D99"/>
    <w:rsid w:val="00F96F59"/>
    <w:rsid w:val="00F96FC0"/>
    <w:rsid w:val="00F97164"/>
    <w:rsid w:val="00F972CA"/>
    <w:rsid w:val="00F97592"/>
    <w:rsid w:val="00F976BD"/>
    <w:rsid w:val="00F97D8F"/>
    <w:rsid w:val="00F97DF7"/>
    <w:rsid w:val="00F97F4C"/>
    <w:rsid w:val="00FA0350"/>
    <w:rsid w:val="00FA0395"/>
    <w:rsid w:val="00FA041F"/>
    <w:rsid w:val="00FA043D"/>
    <w:rsid w:val="00FA06F2"/>
    <w:rsid w:val="00FA09D0"/>
    <w:rsid w:val="00FA09FF"/>
    <w:rsid w:val="00FA0DA8"/>
    <w:rsid w:val="00FA12A8"/>
    <w:rsid w:val="00FA16C7"/>
    <w:rsid w:val="00FA1E5C"/>
    <w:rsid w:val="00FA1E8A"/>
    <w:rsid w:val="00FA201F"/>
    <w:rsid w:val="00FA220A"/>
    <w:rsid w:val="00FA26B4"/>
    <w:rsid w:val="00FA26FE"/>
    <w:rsid w:val="00FA28BD"/>
    <w:rsid w:val="00FA2BC8"/>
    <w:rsid w:val="00FA2C41"/>
    <w:rsid w:val="00FA2CF4"/>
    <w:rsid w:val="00FA2D43"/>
    <w:rsid w:val="00FA2F5C"/>
    <w:rsid w:val="00FA3687"/>
    <w:rsid w:val="00FA39D4"/>
    <w:rsid w:val="00FA3CA3"/>
    <w:rsid w:val="00FA4370"/>
    <w:rsid w:val="00FA46D3"/>
    <w:rsid w:val="00FA4978"/>
    <w:rsid w:val="00FA4AEA"/>
    <w:rsid w:val="00FA52E0"/>
    <w:rsid w:val="00FA54EF"/>
    <w:rsid w:val="00FA5837"/>
    <w:rsid w:val="00FA587C"/>
    <w:rsid w:val="00FA5B7F"/>
    <w:rsid w:val="00FA5E47"/>
    <w:rsid w:val="00FA633A"/>
    <w:rsid w:val="00FA642E"/>
    <w:rsid w:val="00FA64C1"/>
    <w:rsid w:val="00FA65CB"/>
    <w:rsid w:val="00FA6706"/>
    <w:rsid w:val="00FA67AA"/>
    <w:rsid w:val="00FA6809"/>
    <w:rsid w:val="00FA686F"/>
    <w:rsid w:val="00FA697A"/>
    <w:rsid w:val="00FA6B65"/>
    <w:rsid w:val="00FA6BC3"/>
    <w:rsid w:val="00FA6BF1"/>
    <w:rsid w:val="00FA6F81"/>
    <w:rsid w:val="00FA7274"/>
    <w:rsid w:val="00FA736A"/>
    <w:rsid w:val="00FA77D9"/>
    <w:rsid w:val="00FA7C0D"/>
    <w:rsid w:val="00FA7CC2"/>
    <w:rsid w:val="00FA7D94"/>
    <w:rsid w:val="00FA7FF1"/>
    <w:rsid w:val="00FB00E5"/>
    <w:rsid w:val="00FB028A"/>
    <w:rsid w:val="00FB05A6"/>
    <w:rsid w:val="00FB07C1"/>
    <w:rsid w:val="00FB09B2"/>
    <w:rsid w:val="00FB0BD5"/>
    <w:rsid w:val="00FB0EC6"/>
    <w:rsid w:val="00FB0EDE"/>
    <w:rsid w:val="00FB0FB3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B33"/>
    <w:rsid w:val="00FB21CF"/>
    <w:rsid w:val="00FB227C"/>
    <w:rsid w:val="00FB277B"/>
    <w:rsid w:val="00FB29DE"/>
    <w:rsid w:val="00FB2A45"/>
    <w:rsid w:val="00FB2E26"/>
    <w:rsid w:val="00FB2E5D"/>
    <w:rsid w:val="00FB2F86"/>
    <w:rsid w:val="00FB30B4"/>
    <w:rsid w:val="00FB353D"/>
    <w:rsid w:val="00FB3600"/>
    <w:rsid w:val="00FB3642"/>
    <w:rsid w:val="00FB36C3"/>
    <w:rsid w:val="00FB36F4"/>
    <w:rsid w:val="00FB3B98"/>
    <w:rsid w:val="00FB3BE0"/>
    <w:rsid w:val="00FB3C75"/>
    <w:rsid w:val="00FB3D18"/>
    <w:rsid w:val="00FB3DBA"/>
    <w:rsid w:val="00FB3EDE"/>
    <w:rsid w:val="00FB4361"/>
    <w:rsid w:val="00FB44AB"/>
    <w:rsid w:val="00FB4E45"/>
    <w:rsid w:val="00FB4FF1"/>
    <w:rsid w:val="00FB546B"/>
    <w:rsid w:val="00FB5947"/>
    <w:rsid w:val="00FB5BA4"/>
    <w:rsid w:val="00FB5C61"/>
    <w:rsid w:val="00FB5C98"/>
    <w:rsid w:val="00FB5F82"/>
    <w:rsid w:val="00FB60E3"/>
    <w:rsid w:val="00FB60EC"/>
    <w:rsid w:val="00FB6183"/>
    <w:rsid w:val="00FB61E6"/>
    <w:rsid w:val="00FB62EC"/>
    <w:rsid w:val="00FB62FE"/>
    <w:rsid w:val="00FB6556"/>
    <w:rsid w:val="00FB69DC"/>
    <w:rsid w:val="00FB69EE"/>
    <w:rsid w:val="00FB6AED"/>
    <w:rsid w:val="00FB6B1F"/>
    <w:rsid w:val="00FB6CDB"/>
    <w:rsid w:val="00FB6E8C"/>
    <w:rsid w:val="00FB7212"/>
    <w:rsid w:val="00FB7359"/>
    <w:rsid w:val="00FB7376"/>
    <w:rsid w:val="00FB7581"/>
    <w:rsid w:val="00FB7779"/>
    <w:rsid w:val="00FB784C"/>
    <w:rsid w:val="00FB7ACF"/>
    <w:rsid w:val="00FB7C28"/>
    <w:rsid w:val="00FB7C41"/>
    <w:rsid w:val="00FB7DE0"/>
    <w:rsid w:val="00FB7E21"/>
    <w:rsid w:val="00FC0224"/>
    <w:rsid w:val="00FC0321"/>
    <w:rsid w:val="00FC0360"/>
    <w:rsid w:val="00FC048B"/>
    <w:rsid w:val="00FC055B"/>
    <w:rsid w:val="00FC05BD"/>
    <w:rsid w:val="00FC066B"/>
    <w:rsid w:val="00FC0B2D"/>
    <w:rsid w:val="00FC0B66"/>
    <w:rsid w:val="00FC0DCB"/>
    <w:rsid w:val="00FC0DD7"/>
    <w:rsid w:val="00FC10B1"/>
    <w:rsid w:val="00FC1207"/>
    <w:rsid w:val="00FC1391"/>
    <w:rsid w:val="00FC1495"/>
    <w:rsid w:val="00FC16B3"/>
    <w:rsid w:val="00FC1C87"/>
    <w:rsid w:val="00FC1D62"/>
    <w:rsid w:val="00FC1F4A"/>
    <w:rsid w:val="00FC2645"/>
    <w:rsid w:val="00FC282F"/>
    <w:rsid w:val="00FC2B8A"/>
    <w:rsid w:val="00FC2C0D"/>
    <w:rsid w:val="00FC2CD7"/>
    <w:rsid w:val="00FC2E47"/>
    <w:rsid w:val="00FC2F61"/>
    <w:rsid w:val="00FC309E"/>
    <w:rsid w:val="00FC31DA"/>
    <w:rsid w:val="00FC3809"/>
    <w:rsid w:val="00FC3876"/>
    <w:rsid w:val="00FC38FE"/>
    <w:rsid w:val="00FC391C"/>
    <w:rsid w:val="00FC3EE6"/>
    <w:rsid w:val="00FC3F07"/>
    <w:rsid w:val="00FC4050"/>
    <w:rsid w:val="00FC41C7"/>
    <w:rsid w:val="00FC4300"/>
    <w:rsid w:val="00FC4510"/>
    <w:rsid w:val="00FC45A4"/>
    <w:rsid w:val="00FC45C7"/>
    <w:rsid w:val="00FC4694"/>
    <w:rsid w:val="00FC47B7"/>
    <w:rsid w:val="00FC4DC1"/>
    <w:rsid w:val="00FC4FF4"/>
    <w:rsid w:val="00FC4FFA"/>
    <w:rsid w:val="00FC5207"/>
    <w:rsid w:val="00FC536B"/>
    <w:rsid w:val="00FC54EA"/>
    <w:rsid w:val="00FC5502"/>
    <w:rsid w:val="00FC56DA"/>
    <w:rsid w:val="00FC58E2"/>
    <w:rsid w:val="00FC5C70"/>
    <w:rsid w:val="00FC5E78"/>
    <w:rsid w:val="00FC6095"/>
    <w:rsid w:val="00FC629B"/>
    <w:rsid w:val="00FC6317"/>
    <w:rsid w:val="00FC6678"/>
    <w:rsid w:val="00FC6D02"/>
    <w:rsid w:val="00FC6DF4"/>
    <w:rsid w:val="00FC6F58"/>
    <w:rsid w:val="00FC7113"/>
    <w:rsid w:val="00FC7121"/>
    <w:rsid w:val="00FC71F1"/>
    <w:rsid w:val="00FC731C"/>
    <w:rsid w:val="00FC74B0"/>
    <w:rsid w:val="00FC77E3"/>
    <w:rsid w:val="00FC7979"/>
    <w:rsid w:val="00FC7BF6"/>
    <w:rsid w:val="00FC7CC0"/>
    <w:rsid w:val="00FD02E8"/>
    <w:rsid w:val="00FD031B"/>
    <w:rsid w:val="00FD050C"/>
    <w:rsid w:val="00FD06C7"/>
    <w:rsid w:val="00FD07BF"/>
    <w:rsid w:val="00FD0BD6"/>
    <w:rsid w:val="00FD0C44"/>
    <w:rsid w:val="00FD0D34"/>
    <w:rsid w:val="00FD0E38"/>
    <w:rsid w:val="00FD1065"/>
    <w:rsid w:val="00FD1127"/>
    <w:rsid w:val="00FD1383"/>
    <w:rsid w:val="00FD152F"/>
    <w:rsid w:val="00FD173E"/>
    <w:rsid w:val="00FD17F5"/>
    <w:rsid w:val="00FD1EF7"/>
    <w:rsid w:val="00FD1F41"/>
    <w:rsid w:val="00FD204B"/>
    <w:rsid w:val="00FD257C"/>
    <w:rsid w:val="00FD27B9"/>
    <w:rsid w:val="00FD2A65"/>
    <w:rsid w:val="00FD2B0C"/>
    <w:rsid w:val="00FD2B18"/>
    <w:rsid w:val="00FD2E65"/>
    <w:rsid w:val="00FD2F6B"/>
    <w:rsid w:val="00FD3016"/>
    <w:rsid w:val="00FD37B6"/>
    <w:rsid w:val="00FD3AE6"/>
    <w:rsid w:val="00FD3C03"/>
    <w:rsid w:val="00FD46D5"/>
    <w:rsid w:val="00FD481A"/>
    <w:rsid w:val="00FD493D"/>
    <w:rsid w:val="00FD4BE5"/>
    <w:rsid w:val="00FD4C20"/>
    <w:rsid w:val="00FD4E8D"/>
    <w:rsid w:val="00FD4EEE"/>
    <w:rsid w:val="00FD52C8"/>
    <w:rsid w:val="00FD569A"/>
    <w:rsid w:val="00FD57F1"/>
    <w:rsid w:val="00FD5A26"/>
    <w:rsid w:val="00FD5CAA"/>
    <w:rsid w:val="00FD5F51"/>
    <w:rsid w:val="00FD610B"/>
    <w:rsid w:val="00FD61C0"/>
    <w:rsid w:val="00FD6417"/>
    <w:rsid w:val="00FD64DC"/>
    <w:rsid w:val="00FD6761"/>
    <w:rsid w:val="00FD6C4A"/>
    <w:rsid w:val="00FD6E18"/>
    <w:rsid w:val="00FD6E44"/>
    <w:rsid w:val="00FD735C"/>
    <w:rsid w:val="00FD7366"/>
    <w:rsid w:val="00FD7638"/>
    <w:rsid w:val="00FD7663"/>
    <w:rsid w:val="00FD793B"/>
    <w:rsid w:val="00FD7981"/>
    <w:rsid w:val="00FD79BA"/>
    <w:rsid w:val="00FD7B94"/>
    <w:rsid w:val="00FD7BA6"/>
    <w:rsid w:val="00FD7C15"/>
    <w:rsid w:val="00FD7C51"/>
    <w:rsid w:val="00FE01D4"/>
    <w:rsid w:val="00FE0454"/>
    <w:rsid w:val="00FE04AC"/>
    <w:rsid w:val="00FE0C37"/>
    <w:rsid w:val="00FE0E5A"/>
    <w:rsid w:val="00FE108A"/>
    <w:rsid w:val="00FE15B7"/>
    <w:rsid w:val="00FE1DBE"/>
    <w:rsid w:val="00FE20CC"/>
    <w:rsid w:val="00FE20DF"/>
    <w:rsid w:val="00FE2213"/>
    <w:rsid w:val="00FE2218"/>
    <w:rsid w:val="00FE2416"/>
    <w:rsid w:val="00FE2919"/>
    <w:rsid w:val="00FE2AE1"/>
    <w:rsid w:val="00FE2B67"/>
    <w:rsid w:val="00FE2E84"/>
    <w:rsid w:val="00FE3138"/>
    <w:rsid w:val="00FE323E"/>
    <w:rsid w:val="00FE35FC"/>
    <w:rsid w:val="00FE39F2"/>
    <w:rsid w:val="00FE3EE9"/>
    <w:rsid w:val="00FE3FC4"/>
    <w:rsid w:val="00FE41D1"/>
    <w:rsid w:val="00FE425B"/>
    <w:rsid w:val="00FE432E"/>
    <w:rsid w:val="00FE4446"/>
    <w:rsid w:val="00FE448E"/>
    <w:rsid w:val="00FE4901"/>
    <w:rsid w:val="00FE4BE9"/>
    <w:rsid w:val="00FE4DEC"/>
    <w:rsid w:val="00FE4E5E"/>
    <w:rsid w:val="00FE4E74"/>
    <w:rsid w:val="00FE4E9D"/>
    <w:rsid w:val="00FE4EF3"/>
    <w:rsid w:val="00FE50FC"/>
    <w:rsid w:val="00FE5481"/>
    <w:rsid w:val="00FE5821"/>
    <w:rsid w:val="00FE59B4"/>
    <w:rsid w:val="00FE5DF2"/>
    <w:rsid w:val="00FE633B"/>
    <w:rsid w:val="00FE644D"/>
    <w:rsid w:val="00FE6450"/>
    <w:rsid w:val="00FE64F1"/>
    <w:rsid w:val="00FE6574"/>
    <w:rsid w:val="00FE67F1"/>
    <w:rsid w:val="00FE6817"/>
    <w:rsid w:val="00FE6A78"/>
    <w:rsid w:val="00FE6B0B"/>
    <w:rsid w:val="00FE6D00"/>
    <w:rsid w:val="00FE7085"/>
    <w:rsid w:val="00FE73E1"/>
    <w:rsid w:val="00FE75FC"/>
    <w:rsid w:val="00FE7959"/>
    <w:rsid w:val="00FE7A31"/>
    <w:rsid w:val="00FF0010"/>
    <w:rsid w:val="00FF001F"/>
    <w:rsid w:val="00FF01DF"/>
    <w:rsid w:val="00FF01E4"/>
    <w:rsid w:val="00FF0747"/>
    <w:rsid w:val="00FF074A"/>
    <w:rsid w:val="00FF08A4"/>
    <w:rsid w:val="00FF0927"/>
    <w:rsid w:val="00FF0D54"/>
    <w:rsid w:val="00FF0FDC"/>
    <w:rsid w:val="00FF151B"/>
    <w:rsid w:val="00FF19F2"/>
    <w:rsid w:val="00FF1C0D"/>
    <w:rsid w:val="00FF1C98"/>
    <w:rsid w:val="00FF20C7"/>
    <w:rsid w:val="00FF241C"/>
    <w:rsid w:val="00FF2474"/>
    <w:rsid w:val="00FF2524"/>
    <w:rsid w:val="00FF2643"/>
    <w:rsid w:val="00FF2646"/>
    <w:rsid w:val="00FF26D3"/>
    <w:rsid w:val="00FF28BB"/>
    <w:rsid w:val="00FF2DFF"/>
    <w:rsid w:val="00FF324D"/>
    <w:rsid w:val="00FF340B"/>
    <w:rsid w:val="00FF3677"/>
    <w:rsid w:val="00FF3894"/>
    <w:rsid w:val="00FF39D6"/>
    <w:rsid w:val="00FF3ADA"/>
    <w:rsid w:val="00FF3BBE"/>
    <w:rsid w:val="00FF4234"/>
    <w:rsid w:val="00FF4263"/>
    <w:rsid w:val="00FF4415"/>
    <w:rsid w:val="00FF44AB"/>
    <w:rsid w:val="00FF47A5"/>
    <w:rsid w:val="00FF4910"/>
    <w:rsid w:val="00FF494A"/>
    <w:rsid w:val="00FF4AA4"/>
    <w:rsid w:val="00FF4C96"/>
    <w:rsid w:val="00FF5235"/>
    <w:rsid w:val="00FF5312"/>
    <w:rsid w:val="00FF54F4"/>
    <w:rsid w:val="00FF57D2"/>
    <w:rsid w:val="00FF585C"/>
    <w:rsid w:val="00FF5A64"/>
    <w:rsid w:val="00FF5FB9"/>
    <w:rsid w:val="00FF60B0"/>
    <w:rsid w:val="00FF63AA"/>
    <w:rsid w:val="00FF65D0"/>
    <w:rsid w:val="00FF6716"/>
    <w:rsid w:val="00FF6802"/>
    <w:rsid w:val="00FF68F4"/>
    <w:rsid w:val="00FF6B4F"/>
    <w:rsid w:val="00FF6E61"/>
    <w:rsid w:val="00FF7161"/>
    <w:rsid w:val="00FF7441"/>
    <w:rsid w:val="00FF755D"/>
    <w:rsid w:val="00FF7692"/>
    <w:rsid w:val="00FF7A2A"/>
    <w:rsid w:val="00FF7DFC"/>
    <w:rsid w:val="2400B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738ABDF"/>
  <w15:docId w15:val="{E6E964B2-7ADA-40A4-89AC-65A081A3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0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17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B51EE"/>
    <w:rPr>
      <w:rFonts w:ascii="Arial" w:hAnsi="Arial"/>
      <w:sz w:val="18"/>
      <w:szCs w:val="22"/>
    </w:rPr>
  </w:style>
  <w:style w:type="character" w:customStyle="1" w:styleId="bcx8">
    <w:name w:val="bcx8"/>
    <w:basedOn w:val="DefaultParagraphFont"/>
    <w:rsid w:val="00BE53E3"/>
  </w:style>
  <w:style w:type="character" w:customStyle="1" w:styleId="scxw194483068">
    <w:name w:val="scxw194483068"/>
    <w:basedOn w:val="DefaultParagraphFont"/>
    <w:rsid w:val="005A0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80D92B-8522-4B6A-995A-F021D9221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41868D-2D66-44BD-811D-FBCB7EB890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2976</TotalTime>
  <Pages>23</Pages>
  <Words>6317</Words>
  <Characters>36010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42243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Soisuda Moyai</cp:lastModifiedBy>
  <cp:revision>1906</cp:revision>
  <cp:lastPrinted>2021-05-13T08:41:00Z</cp:lastPrinted>
  <dcterms:created xsi:type="dcterms:W3CDTF">2021-07-30T08:17:00Z</dcterms:created>
  <dcterms:modified xsi:type="dcterms:W3CDTF">2021-08-15T06:31:00Z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