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95518B" w14:textId="578967C3" w:rsidR="00FB1617" w:rsidRPr="00B847D1" w:rsidRDefault="00FB1617" w:rsidP="00222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B847D1">
        <w:rPr>
          <w:rFonts w:ascii="Angsana New" w:hAnsi="Angsana New"/>
          <w:bCs/>
          <w:sz w:val="30"/>
          <w:szCs w:val="30"/>
          <w:cs/>
        </w:rPr>
        <w:t>หมายเหตุ</w:t>
      </w:r>
      <w:r w:rsidRPr="00B847D1">
        <w:rPr>
          <w:rFonts w:ascii="Angsana New" w:hAnsi="Angsana New"/>
          <w:bCs/>
          <w:sz w:val="30"/>
          <w:szCs w:val="30"/>
        </w:rPr>
        <w:tab/>
      </w:r>
      <w:r w:rsidRPr="00B847D1">
        <w:rPr>
          <w:rFonts w:ascii="Angsana New" w:hAnsi="Angsana New"/>
          <w:bCs/>
          <w:sz w:val="30"/>
          <w:szCs w:val="30"/>
          <w:cs/>
        </w:rPr>
        <w:t>สารบัญ</w:t>
      </w:r>
      <w:r w:rsidR="00DF0D92" w:rsidRPr="00B847D1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4E662766" w14:textId="77777777" w:rsidR="00FB1617" w:rsidRPr="00413436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20"/>
          <w:szCs w:val="20"/>
        </w:rPr>
      </w:pPr>
    </w:p>
    <w:p w14:paraId="33A119CC" w14:textId="77777777" w:rsidR="00AE3212" w:rsidRDefault="00EB572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797AC52" w14:textId="0195788C" w:rsidR="0062551B" w:rsidRDefault="00EB572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7F829CD1" w14:textId="2CFB0780" w:rsidR="00825A78" w:rsidRPr="00825A78" w:rsidRDefault="00825A78" w:rsidP="00825A78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</w:p>
    <w:p w14:paraId="6DBC6C82" w14:textId="3ECDFD7E" w:rsidR="003130B5" w:rsidRDefault="00506DCA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14:paraId="4267ABF0" w14:textId="19AACE88" w:rsidR="000B2338" w:rsidRPr="00870EEC" w:rsidRDefault="000B2338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48C1F9A5" w14:textId="3D5DA5E6" w:rsidR="000B2338" w:rsidRPr="00870EEC" w:rsidRDefault="000B2338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กำไรต่อหุ้นขั้นพื้นฐาน</w:t>
      </w:r>
    </w:p>
    <w:p w14:paraId="7C1A1FA2" w14:textId="326267C0" w:rsidR="000B2338" w:rsidRPr="00870EEC" w:rsidRDefault="000B2338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709BB614" w14:textId="48866964" w:rsidR="002B65B3" w:rsidRPr="00870EEC" w:rsidRDefault="002B65B3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A009BEB" w14:textId="77777777" w:rsidR="00CC0775" w:rsidRPr="00870EEC" w:rsidRDefault="009D4435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475D1B7D" w14:textId="7D723E84" w:rsidR="009F50EE" w:rsidRDefault="009F50EE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14:paraId="05BA011A" w14:textId="77777777"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14:paraId="4BC8E97C" w14:textId="77777777"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5B205DF" w14:textId="77777777" w:rsidR="00477138" w:rsidRPr="00684A1B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983552" w14:textId="77777777" w:rsidR="00D574B5" w:rsidRPr="00820175" w:rsidRDefault="00D574B5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6F42679F" w14:textId="21C7544A" w:rsidR="00905CF4" w:rsidRPr="00684A1B" w:rsidRDefault="00EB57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74537F">
        <w:rPr>
          <w:rFonts w:ascii="Angsana New" w:hAnsi="Angsana New" w:hint="cs"/>
          <w:sz w:val="30"/>
          <w:szCs w:val="30"/>
          <w:cs/>
        </w:rPr>
        <w:t>คณะกรรมการ</w:t>
      </w:r>
      <w:r w:rsidR="006473DF" w:rsidRPr="00BA72B1">
        <w:rPr>
          <w:rFonts w:ascii="Angsana New" w:hAnsi="Angsana New" w:hint="cs"/>
          <w:sz w:val="30"/>
          <w:szCs w:val="30"/>
          <w:cs/>
        </w:rPr>
        <w:t>บริษัท</w:t>
      </w:r>
      <w:r w:rsidR="00EF0F62" w:rsidRPr="00BA72B1">
        <w:rPr>
          <w:rFonts w:ascii="Angsana New" w:hAnsi="Angsana New"/>
          <w:sz w:val="30"/>
          <w:szCs w:val="30"/>
          <w:cs/>
        </w:rPr>
        <w:t>เมื่อวันที่</w:t>
      </w:r>
      <w:r w:rsidR="00EF0F62" w:rsidRPr="00BA72B1">
        <w:rPr>
          <w:rFonts w:ascii="Angsana New" w:hAnsi="Angsana New" w:hint="cs"/>
          <w:sz w:val="30"/>
          <w:szCs w:val="30"/>
          <w:cs/>
        </w:rPr>
        <w:t xml:space="preserve"> </w:t>
      </w:r>
      <w:r w:rsidR="006A2236" w:rsidRPr="00BA72B1">
        <w:rPr>
          <w:rFonts w:ascii="Angsana New" w:hAnsi="Angsana New"/>
          <w:sz w:val="30"/>
          <w:szCs w:val="30"/>
        </w:rPr>
        <w:t>1</w:t>
      </w:r>
      <w:r w:rsidR="000B2338" w:rsidRPr="00BA72B1">
        <w:rPr>
          <w:rFonts w:ascii="Angsana New" w:hAnsi="Angsana New"/>
          <w:sz w:val="30"/>
          <w:szCs w:val="30"/>
        </w:rPr>
        <w:t>3</w:t>
      </w:r>
      <w:r w:rsidR="007B556A" w:rsidRPr="00BA72B1">
        <w:rPr>
          <w:rFonts w:ascii="Angsana New" w:hAnsi="Angsana New"/>
          <w:sz w:val="30"/>
          <w:szCs w:val="30"/>
        </w:rPr>
        <w:t xml:space="preserve"> </w:t>
      </w:r>
      <w:r w:rsidR="000B2338" w:rsidRPr="00BA72B1">
        <w:rPr>
          <w:rFonts w:ascii="Angsana New" w:hAnsi="Angsana New" w:hint="cs"/>
          <w:sz w:val="30"/>
          <w:szCs w:val="30"/>
          <w:cs/>
        </w:rPr>
        <w:t>สิงหาคม</w:t>
      </w:r>
      <w:r w:rsidR="00505D8A" w:rsidRPr="00BA72B1">
        <w:rPr>
          <w:rFonts w:ascii="Angsana New" w:hAnsi="Angsana New" w:hint="cs"/>
          <w:sz w:val="30"/>
          <w:szCs w:val="30"/>
          <w:cs/>
        </w:rPr>
        <w:t xml:space="preserve"> </w:t>
      </w:r>
      <w:r w:rsidR="006A2236" w:rsidRPr="00BA72B1">
        <w:rPr>
          <w:rFonts w:ascii="Angsana New" w:hAnsi="Angsana New"/>
          <w:sz w:val="30"/>
          <w:szCs w:val="30"/>
        </w:rPr>
        <w:t>256</w:t>
      </w:r>
      <w:r w:rsidR="0079684C" w:rsidRPr="00BA72B1">
        <w:rPr>
          <w:rFonts w:ascii="Angsana New" w:hAnsi="Angsana New"/>
          <w:sz w:val="30"/>
          <w:szCs w:val="30"/>
        </w:rPr>
        <w:t>4</w:t>
      </w:r>
    </w:p>
    <w:p w14:paraId="6F29ED1F" w14:textId="6FE01844" w:rsidR="0021348B" w:rsidRPr="007836FD" w:rsidRDefault="0021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eastAsia="x-none"/>
        </w:rPr>
      </w:pPr>
    </w:p>
    <w:p w14:paraId="74289AEF" w14:textId="444C4944" w:rsidR="00930FDB" w:rsidRPr="00A72822" w:rsidRDefault="00B15330" w:rsidP="00A7282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21348B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21348B">
        <w:rPr>
          <w:rFonts w:ascii="Angsana New" w:hAnsi="Angsana New"/>
          <w:sz w:val="30"/>
          <w:szCs w:val="30"/>
          <w:u w:val="none"/>
          <w:cs/>
        </w:rPr>
        <w:t xml:space="preserve">ณฑ์การจัดทำงบการเงินระหว่างกาล </w:t>
      </w:r>
    </w:p>
    <w:p w14:paraId="54CCB72B" w14:textId="77777777" w:rsidR="00B15330" w:rsidRPr="007836FD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</w:rPr>
      </w:pPr>
    </w:p>
    <w:p w14:paraId="123D4A53" w14:textId="69EBB106" w:rsidR="00620A24" w:rsidRDefault="006628E5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32449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632449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  <w:cs/>
        </w:rPr>
        <w:t>ในรูปแบบย่อ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632449">
        <w:rPr>
          <w:rFonts w:ascii="Angsana New" w:hAnsi="Angsana New"/>
          <w:spacing w:val="-4"/>
          <w:sz w:val="30"/>
          <w:szCs w:val="30"/>
        </w:rPr>
        <w:t>“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</w:rPr>
        <w:t>”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632449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6A2236" w:rsidRPr="006A2236">
        <w:rPr>
          <w:rFonts w:ascii="Angsana New" w:hAnsi="Angsana New"/>
          <w:spacing w:val="-4"/>
          <w:sz w:val="30"/>
          <w:szCs w:val="30"/>
        </w:rPr>
        <w:t>34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เรื่อง</w:t>
      </w:r>
      <w:r w:rsidRPr="00632449">
        <w:rPr>
          <w:rFonts w:ascii="Angsana New" w:hAnsi="Angsana New" w:hint="cs"/>
          <w:sz w:val="30"/>
          <w:szCs w:val="30"/>
          <w:cs/>
        </w:rPr>
        <w:t xml:space="preserve"> </w:t>
      </w:r>
      <w:r w:rsidR="003D1D03">
        <w:rPr>
          <w:rFonts w:ascii="Angsana New" w:hAnsi="Angsana New"/>
          <w:sz w:val="30"/>
          <w:szCs w:val="30"/>
        </w:rPr>
        <w:br/>
      </w:r>
      <w:r w:rsidRPr="0063244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3244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63244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กฎระเบียบ</w:t>
      </w:r>
      <w:r w:rsidRPr="003A1737">
        <w:rPr>
          <w:rFonts w:ascii="Angsana New" w:hAnsi="Angsana New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="00D31F8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3A1737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</w:t>
      </w:r>
      <w:r w:rsidR="003A1737" w:rsidRPr="007836FD">
        <w:rPr>
          <w:rFonts w:ascii="Angsana New" w:hAnsi="Angsana New"/>
          <w:sz w:val="30"/>
          <w:szCs w:val="30"/>
          <w:cs/>
        </w:rPr>
        <w:t>ใหม่</w:t>
      </w:r>
      <w:r w:rsidR="00D31F8D" w:rsidRPr="007836F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7836FD">
        <w:rPr>
          <w:rFonts w:ascii="Angsana New" w:hAnsi="Angsana New"/>
          <w:sz w:val="30"/>
          <w:szCs w:val="30"/>
          <w:cs/>
        </w:rPr>
        <w:t>ๆ เพื่</w:t>
      </w:r>
      <w:r w:rsidR="003A1737" w:rsidRPr="003A1737">
        <w:rPr>
          <w:rFonts w:ascii="Angsana New" w:hAnsi="Angsana New"/>
          <w:sz w:val="30"/>
          <w:szCs w:val="30"/>
          <w:cs/>
        </w:rPr>
        <w:t>อไม่ให้ซ้ำซ้อนกับข้อมูลที่ได้นำเสนอไปแล้วใน</w:t>
      </w:r>
      <w:r w:rsidR="00D8665C">
        <w:rPr>
          <w:rFonts w:ascii="Angsana New" w:hAnsi="Angsana New"/>
          <w:sz w:val="30"/>
          <w:szCs w:val="30"/>
        </w:rPr>
        <w:br/>
      </w:r>
      <w:r w:rsidR="003A1737" w:rsidRPr="003A1737">
        <w:rPr>
          <w:rFonts w:ascii="Angsana New" w:hAnsi="Angsana New"/>
          <w:sz w:val="30"/>
          <w:szCs w:val="30"/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3A1737" w:rsidRPr="003A1737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3A1737" w:rsidRPr="003A173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3A1737" w:rsidRPr="003A1737">
        <w:rPr>
          <w:rFonts w:ascii="Angsana New" w:hAnsi="Angsana New"/>
          <w:sz w:val="30"/>
          <w:szCs w:val="30"/>
        </w:rPr>
        <w:t xml:space="preserve"> 31 </w:t>
      </w:r>
      <w:r w:rsidR="003A1737" w:rsidRPr="003A1737">
        <w:rPr>
          <w:rFonts w:ascii="Angsana New" w:hAnsi="Angsana New" w:hint="cs"/>
          <w:sz w:val="30"/>
          <w:szCs w:val="30"/>
          <w:cs/>
        </w:rPr>
        <w:t>ธันวาคม</w:t>
      </w:r>
      <w:r w:rsidR="003A1737" w:rsidRPr="003A1737">
        <w:rPr>
          <w:rFonts w:ascii="Angsana New" w:hAnsi="Angsana New"/>
          <w:sz w:val="30"/>
          <w:szCs w:val="30"/>
        </w:rPr>
        <w:t xml:space="preserve"> 2563</w:t>
      </w:r>
      <w:r w:rsidR="003A1737" w:rsidRPr="003A1737">
        <w:rPr>
          <w:rFonts w:ascii="Angsana New" w:hAnsi="Angsana New"/>
          <w:sz w:val="30"/>
          <w:szCs w:val="30"/>
          <w:cs/>
        </w:rPr>
        <w:t xml:space="preserve"> </w:t>
      </w:r>
      <w:r w:rsidR="003A1737" w:rsidRPr="003A1737">
        <w:rPr>
          <w:rFonts w:ascii="Angsana New" w:hAnsi="Angsana New"/>
          <w:sz w:val="30"/>
          <w:szCs w:val="30"/>
        </w:rPr>
        <w:t xml:space="preserve"> </w:t>
      </w:r>
    </w:p>
    <w:p w14:paraId="50C0A1CF" w14:textId="090C67A8" w:rsidR="0047556A" w:rsidRPr="007836FD" w:rsidRDefault="0047556A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004059A5" w14:textId="26B1DE49" w:rsidR="00087C67" w:rsidRDefault="003A1737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3A173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A1737">
        <w:rPr>
          <w:rFonts w:ascii="Angsana New" w:hAnsi="Angsana New"/>
          <w:sz w:val="30"/>
          <w:szCs w:val="30"/>
        </w:rPr>
        <w:t xml:space="preserve"> </w:t>
      </w:r>
      <w:r w:rsidRPr="003A1737">
        <w:rPr>
          <w:rFonts w:ascii="Angsana New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A1737">
        <w:rPr>
          <w:rFonts w:ascii="Angsana New" w:hAnsi="Angsana New"/>
          <w:sz w:val="30"/>
          <w:szCs w:val="30"/>
        </w:rPr>
        <w:t xml:space="preserve">31 </w:t>
      </w:r>
      <w:r w:rsidRPr="003A173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A1737">
        <w:rPr>
          <w:rFonts w:ascii="Angsana New" w:hAnsi="Angsana New"/>
          <w:sz w:val="30"/>
          <w:szCs w:val="30"/>
        </w:rPr>
        <w:t>2563</w:t>
      </w:r>
      <w:r w:rsidRPr="003A173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0A96AE4" w14:textId="77777777" w:rsidR="002B7334" w:rsidRPr="007836FD" w:rsidRDefault="002B7334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color w:val="0000FF"/>
          <w:sz w:val="22"/>
          <w:szCs w:val="22"/>
        </w:rPr>
      </w:pPr>
    </w:p>
    <w:p w14:paraId="01FF7CB8" w14:textId="3222E027" w:rsidR="00EF3FE4" w:rsidRPr="00BA2043" w:rsidRDefault="00560375" w:rsidP="00BA7F6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A2043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13573719" w14:textId="0B02220C" w:rsidR="005F29D2" w:rsidRDefault="005F29D2" w:rsidP="00CE6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6BE0EA78" w14:textId="09EEDF7D" w:rsidR="00292E07" w:rsidRPr="00292E07" w:rsidRDefault="00292E07" w:rsidP="0029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92E07">
        <w:rPr>
          <w:rFonts w:ascii="Angsana New" w:hAnsi="Angsana New" w:hint="cs"/>
          <w:sz w:val="30"/>
          <w:szCs w:val="30"/>
          <w:cs/>
        </w:rPr>
        <w:t>ความสัมพันธ์</w:t>
      </w:r>
      <w:r>
        <w:rPr>
          <w:rFonts w:ascii="Angsana New" w:hAnsi="Angsana New" w:hint="cs"/>
          <w:sz w:val="30"/>
          <w:szCs w:val="30"/>
          <w:cs/>
        </w:rPr>
        <w:t>ที่มีกับบริษัทย่อย ผู้บริหารสำคัญและบุคคลหรือกิจการที่เกี่ยวข้อง และนโยบายการกำหนดราคา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แต่ละประเภทไม่ได้มีการเปลี่ยนแปลงอย่างมีสาระสำคัญในระหว่างงวด</w:t>
      </w:r>
    </w:p>
    <w:p w14:paraId="5FEC679F" w14:textId="77777777" w:rsidR="00292E07" w:rsidRPr="007836FD" w:rsidRDefault="00292E07" w:rsidP="00CE6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81"/>
        <w:gridCol w:w="273"/>
        <w:gridCol w:w="1081"/>
        <w:gridCol w:w="273"/>
        <w:gridCol w:w="1075"/>
        <w:gridCol w:w="252"/>
        <w:gridCol w:w="1099"/>
      </w:tblGrid>
      <w:tr w:rsidR="00A72822" w:rsidRPr="00BA2043" w14:paraId="0D429484" w14:textId="77777777" w:rsidTr="0085294D">
        <w:trPr>
          <w:tblHeader/>
        </w:trPr>
        <w:tc>
          <w:tcPr>
            <w:tcW w:w="2231" w:type="pct"/>
          </w:tcPr>
          <w:p w14:paraId="03E8B6FA" w14:textId="43BC9DB9" w:rsidR="00A72822" w:rsidRPr="00072A61" w:rsidRDefault="007836FD" w:rsidP="00A7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560" w:hanging="25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2A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3" w:type="pct"/>
            <w:gridSpan w:val="3"/>
          </w:tcPr>
          <w:p w14:paraId="11C053EA" w14:textId="4757B2DA" w:rsidR="00A72822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A5FE93D" w14:textId="77777777" w:rsidR="00A72822" w:rsidRPr="00BA2043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6C838999" w14:textId="5A53F96F" w:rsidR="00A72822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36FD" w:rsidRPr="00BA2043" w14:paraId="7B7C1D14" w14:textId="77777777" w:rsidTr="0085294D">
        <w:trPr>
          <w:tblHeader/>
        </w:trPr>
        <w:tc>
          <w:tcPr>
            <w:tcW w:w="2231" w:type="pct"/>
          </w:tcPr>
          <w:p w14:paraId="0ABACFA2" w14:textId="15538C02" w:rsidR="008D2C41" w:rsidRPr="00CE6629" w:rsidRDefault="00CE6629" w:rsidP="000A7342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E5301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</w:t>
            </w: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471974" w:rsidRPr="00471974">
              <w:rPr>
                <w:rFonts w:asciiTheme="majorBidi" w:hAnsiTheme="majorBidi" w:cs="Angsana New"/>
                <w:b/>
                <w:bCs/>
                <w:i/>
                <w:iCs/>
                <w:lang w:val="en-US"/>
              </w:rPr>
              <w:t>3</w:t>
            </w:r>
            <w:r w:rsidR="00E53015">
              <w:rPr>
                <w:rFonts w:asciiTheme="majorBidi" w:hAnsiTheme="majorBidi" w:cs="Angsana New"/>
                <w:b/>
                <w:bCs/>
                <w:i/>
                <w:iCs/>
                <w:lang w:val="en-US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ม</w:t>
            </w:r>
            <w:r w:rsidR="00E5301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ิถุนายน</w:t>
            </w:r>
          </w:p>
        </w:tc>
        <w:tc>
          <w:tcPr>
            <w:tcW w:w="583" w:type="pct"/>
            <w:vAlign w:val="bottom"/>
          </w:tcPr>
          <w:p w14:paraId="3BBC3425" w14:textId="4C4483C4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CF4D0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E29556B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2BECBE0" w14:textId="70F2AC73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CF4D0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7CA040B0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2ADEAADB" w14:textId="1D412C43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CF4D0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6" w:type="pct"/>
          </w:tcPr>
          <w:p w14:paraId="3B4D6468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311C33F" w14:textId="3CBCB1BE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CF4D0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B5C18" w:rsidRPr="00BA2043" w14:paraId="71C5C7A9" w14:textId="77777777" w:rsidTr="0085294D">
        <w:trPr>
          <w:trHeight w:val="353"/>
          <w:tblHeader/>
        </w:trPr>
        <w:tc>
          <w:tcPr>
            <w:tcW w:w="2231" w:type="pct"/>
          </w:tcPr>
          <w:p w14:paraId="63747642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9" w:type="pct"/>
            <w:gridSpan w:val="7"/>
          </w:tcPr>
          <w:p w14:paraId="05E9B4B2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7836FD" w:rsidRPr="00BA2043" w14:paraId="151AB186" w14:textId="77777777" w:rsidTr="0085294D">
        <w:tc>
          <w:tcPr>
            <w:tcW w:w="2231" w:type="pct"/>
          </w:tcPr>
          <w:p w14:paraId="4B8984AC" w14:textId="77777777" w:rsidR="00CF4D00" w:rsidRPr="00BA2043" w:rsidRDefault="00CF4D00" w:rsidP="00CF4D0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75B39213" w14:textId="77777777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04F7C9B5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101E053" w14:textId="77777777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0079324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DA48E64" w14:textId="77777777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1CF762A7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9906FB7" w14:textId="2BD35D8A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836FD" w:rsidRPr="00BA2043" w14:paraId="5EC92F79" w14:textId="77777777" w:rsidTr="0085294D">
        <w:trPr>
          <w:trHeight w:val="435"/>
        </w:trPr>
        <w:tc>
          <w:tcPr>
            <w:tcW w:w="2231" w:type="pct"/>
          </w:tcPr>
          <w:p w14:paraId="3C1926B0" w14:textId="77777777" w:rsidR="00BA72B1" w:rsidRPr="00BA2043" w:rsidRDefault="00BA72B1" w:rsidP="00BA72B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583" w:type="pct"/>
          </w:tcPr>
          <w:p w14:paraId="2BEE12F1" w14:textId="03906D90" w:rsidR="00BA72B1" w:rsidRPr="00BA2043" w:rsidDel="008D2C41" w:rsidRDefault="00BA72B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67597BB1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EEB34D4" w14:textId="0C0AF830" w:rsidR="00BA72B1" w:rsidRPr="00BA2043" w:rsidDel="008D2C41" w:rsidRDefault="00BA72B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05688B3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2C71338" w14:textId="3AA6208C" w:rsidR="00BA72B1" w:rsidRPr="00BA2043" w:rsidDel="008D2C41" w:rsidRDefault="00BA72B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78,290</w:t>
            </w:r>
          </w:p>
        </w:tc>
        <w:tc>
          <w:tcPr>
            <w:tcW w:w="136" w:type="pct"/>
          </w:tcPr>
          <w:p w14:paraId="4A391D2A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0C20BB96" w14:textId="4858DD14" w:rsidR="00BA72B1" w:rsidRPr="00BA2043" w:rsidDel="008D2C41" w:rsidRDefault="00BA72B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47,716</w:t>
            </w:r>
          </w:p>
        </w:tc>
      </w:tr>
      <w:tr w:rsidR="0085294D" w:rsidRPr="00BA2043" w14:paraId="6BC3497A" w14:textId="77777777" w:rsidTr="0085294D">
        <w:trPr>
          <w:trHeight w:val="435"/>
        </w:trPr>
        <w:tc>
          <w:tcPr>
            <w:tcW w:w="2231" w:type="pct"/>
          </w:tcPr>
          <w:p w14:paraId="0E98E464" w14:textId="46B63746" w:rsidR="0085294D" w:rsidRPr="00BA2043" w:rsidRDefault="0085294D" w:rsidP="0085294D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583" w:type="pct"/>
          </w:tcPr>
          <w:p w14:paraId="1A7E7725" w14:textId="57735EDB" w:rsidR="0085294D" w:rsidRDefault="0085294D" w:rsidP="0085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00AD7D5E" w14:textId="77777777" w:rsidR="0085294D" w:rsidRPr="00BA2043" w:rsidRDefault="0085294D" w:rsidP="0085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AAF3819" w14:textId="000ADD04" w:rsidR="0085294D" w:rsidRDefault="0085294D" w:rsidP="0085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F07CC5B" w14:textId="77777777" w:rsidR="0085294D" w:rsidRPr="00BA2043" w:rsidRDefault="0085294D" w:rsidP="0085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937AA04" w14:textId="3BCD93AE" w:rsidR="0085294D" w:rsidRDefault="0085294D" w:rsidP="0085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200,000</w:t>
            </w:r>
          </w:p>
        </w:tc>
        <w:tc>
          <w:tcPr>
            <w:tcW w:w="136" w:type="pct"/>
          </w:tcPr>
          <w:p w14:paraId="678253A3" w14:textId="77777777" w:rsidR="0085294D" w:rsidRPr="00BA2043" w:rsidRDefault="0085294D" w:rsidP="0085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0DCF7B8B" w14:textId="58A76103" w:rsidR="0085294D" w:rsidRDefault="0085294D" w:rsidP="0085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46,680</w:t>
            </w:r>
          </w:p>
        </w:tc>
      </w:tr>
      <w:tr w:rsidR="007836FD" w:rsidRPr="00BA2043" w14:paraId="3680B1EF" w14:textId="77777777" w:rsidTr="0085294D">
        <w:trPr>
          <w:trHeight w:val="435"/>
        </w:trPr>
        <w:tc>
          <w:tcPr>
            <w:tcW w:w="2231" w:type="pct"/>
          </w:tcPr>
          <w:p w14:paraId="672F27D2" w14:textId="77777777" w:rsidR="00BA72B1" w:rsidRPr="00BA2043" w:rsidRDefault="00BA72B1" w:rsidP="00BA72B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83" w:type="pct"/>
          </w:tcPr>
          <w:p w14:paraId="17178E97" w14:textId="56C7E309" w:rsidR="00BA72B1" w:rsidRPr="00BA2043" w:rsidDel="008D2C41" w:rsidRDefault="00BA72B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7DC5EE86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D5C894F" w14:textId="7D57D342" w:rsidR="00BA72B1" w:rsidRPr="00BA2043" w:rsidDel="008D2C41" w:rsidRDefault="00BA72B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20C74A3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2E3825B" w14:textId="17D5612D" w:rsidR="00BA72B1" w:rsidRDefault="00BA72B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17,400</w:t>
            </w:r>
          </w:p>
        </w:tc>
        <w:tc>
          <w:tcPr>
            <w:tcW w:w="136" w:type="pct"/>
          </w:tcPr>
          <w:p w14:paraId="2D0CC18A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D6994DC" w14:textId="1426300B" w:rsidR="00BA72B1" w:rsidRPr="00BA2043" w:rsidDel="008D2C41" w:rsidRDefault="00BA72B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17,400</w:t>
            </w:r>
          </w:p>
        </w:tc>
      </w:tr>
      <w:tr w:rsidR="007836FD" w:rsidRPr="00BA2043" w14:paraId="5E67080E" w14:textId="77777777" w:rsidTr="0085294D">
        <w:trPr>
          <w:trHeight w:val="435"/>
        </w:trPr>
        <w:tc>
          <w:tcPr>
            <w:tcW w:w="2231" w:type="pct"/>
          </w:tcPr>
          <w:p w14:paraId="7F4F6678" w14:textId="31ACF108" w:rsidR="00BA72B1" w:rsidRDefault="00BA72B1" w:rsidP="00BA72B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83" w:type="pct"/>
            <w:vAlign w:val="bottom"/>
          </w:tcPr>
          <w:p w14:paraId="241B0168" w14:textId="1EAF9633" w:rsidR="00BA72B1" w:rsidRDefault="00BA72B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B11B757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vAlign w:val="bottom"/>
          </w:tcPr>
          <w:p w14:paraId="31B3662A" w14:textId="5D76C3B1" w:rsidR="00BA72B1" w:rsidRDefault="00BA72B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A631FC4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7C6791E" w14:textId="7367B7F7" w:rsidR="00BA72B1" w:rsidRDefault="00BA72B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</w:p>
        </w:tc>
        <w:tc>
          <w:tcPr>
            <w:tcW w:w="136" w:type="pct"/>
          </w:tcPr>
          <w:p w14:paraId="742168B5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0BAEEC6" w14:textId="5B306DFA" w:rsidR="00BA72B1" w:rsidRDefault="00BA72B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836FD" w:rsidRPr="00BA2043" w14:paraId="6DD54B33" w14:textId="77777777" w:rsidTr="0085294D">
        <w:trPr>
          <w:trHeight w:val="435"/>
        </w:trPr>
        <w:tc>
          <w:tcPr>
            <w:tcW w:w="2231" w:type="pct"/>
          </w:tcPr>
          <w:p w14:paraId="4A3ED1EA" w14:textId="77777777" w:rsidR="00BA72B1" w:rsidRPr="00BA2043" w:rsidRDefault="00BA72B1" w:rsidP="00BA72B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583" w:type="pct"/>
            <w:vAlign w:val="bottom"/>
          </w:tcPr>
          <w:p w14:paraId="6707D320" w14:textId="5121D5A1" w:rsidR="00BA72B1" w:rsidRPr="00BA2043" w:rsidDel="008D2C41" w:rsidRDefault="00BA72B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23B59A7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vAlign w:val="bottom"/>
          </w:tcPr>
          <w:p w14:paraId="29EB2C25" w14:textId="60F83C0D" w:rsidR="00BA72B1" w:rsidRPr="00BA2043" w:rsidDel="008D2C41" w:rsidRDefault="00BA72B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E093E11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39ED59E" w14:textId="67340547" w:rsidR="00BA72B1" w:rsidRPr="00BA2043" w:rsidDel="008D2C41" w:rsidRDefault="00C17C6B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6" w:type="pct"/>
          </w:tcPr>
          <w:p w14:paraId="7F75ADCA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609922B4" w14:textId="21873607" w:rsidR="00BA72B1" w:rsidRPr="00BA2043" w:rsidDel="008D2C41" w:rsidRDefault="00BA72B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7836FD" w:rsidRPr="00BA2043" w14:paraId="773F26AB" w14:textId="77777777" w:rsidTr="0085294D">
        <w:tc>
          <w:tcPr>
            <w:tcW w:w="2231" w:type="pct"/>
          </w:tcPr>
          <w:p w14:paraId="2D91712F" w14:textId="5C67914F" w:rsidR="00BA72B1" w:rsidRPr="00BA2043" w:rsidRDefault="00C17C6B" w:rsidP="00BA72B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lastRenderedPageBreak/>
              <w:t>ส่วนลดรับ</w:t>
            </w:r>
          </w:p>
        </w:tc>
        <w:tc>
          <w:tcPr>
            <w:tcW w:w="583" w:type="pct"/>
          </w:tcPr>
          <w:p w14:paraId="3FAFDD62" w14:textId="0C3E7DC3" w:rsidR="00BA72B1" w:rsidRPr="00BA2043" w:rsidDel="008D2C41" w:rsidRDefault="00C17C6B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8CCD31D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4CBE98F" w14:textId="546B5132" w:rsidR="00BA72B1" w:rsidRPr="00BA2043" w:rsidDel="008D2C41" w:rsidRDefault="00C17C6B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DCBED9C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36771A1" w14:textId="71C34680" w:rsidR="00BA72B1" w:rsidRPr="00BA2043" w:rsidDel="008D2C41" w:rsidRDefault="00C17C6B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38</w:t>
            </w:r>
          </w:p>
        </w:tc>
        <w:tc>
          <w:tcPr>
            <w:tcW w:w="136" w:type="pct"/>
          </w:tcPr>
          <w:p w14:paraId="627F2645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2EC1DC7" w14:textId="3F4AF308" w:rsidR="00BA72B1" w:rsidRPr="00BA2043" w:rsidDel="008D2C41" w:rsidRDefault="00C17C6B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836FD" w:rsidRPr="00BA2043" w14:paraId="2348750C" w14:textId="77777777" w:rsidTr="0085294D">
        <w:tc>
          <w:tcPr>
            <w:tcW w:w="2231" w:type="pct"/>
          </w:tcPr>
          <w:p w14:paraId="362BD118" w14:textId="372CDCB2" w:rsidR="00A72822" w:rsidRDefault="00A72822" w:rsidP="00A7282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84381B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3" w:type="pct"/>
          </w:tcPr>
          <w:p w14:paraId="4A014BED" w14:textId="4F1B6684" w:rsidR="00A72822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2ECAA481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F15C7CC" w14:textId="6938A53A" w:rsidR="00A72822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719EBC44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1A970C4" w14:textId="3D2782A7" w:rsidR="00A72822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B09FD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27</w:t>
            </w:r>
          </w:p>
        </w:tc>
        <w:tc>
          <w:tcPr>
            <w:tcW w:w="136" w:type="pct"/>
          </w:tcPr>
          <w:p w14:paraId="0C57F6FB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25AAC4B1" w14:textId="2FCC1FAE" w:rsidR="00A72822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7836FD" w:rsidRPr="00BA2043" w14:paraId="01B1DE2E" w14:textId="77777777" w:rsidTr="0085294D">
        <w:tc>
          <w:tcPr>
            <w:tcW w:w="2231" w:type="pct"/>
          </w:tcPr>
          <w:p w14:paraId="684851FA" w14:textId="74F08C06" w:rsidR="00A72822" w:rsidRPr="00BA2043" w:rsidRDefault="00A72822" w:rsidP="00A7282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583" w:type="pct"/>
          </w:tcPr>
          <w:p w14:paraId="397DE1A0" w14:textId="4B38A9E1" w:rsidR="00A72822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2D458FFE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0B1C715" w14:textId="57DA0590" w:rsidR="00A72822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1F2F593B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67EF5C9" w14:textId="62144392" w:rsidR="00A72822" w:rsidRPr="00BA2043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B09FD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FB09FD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822</w:t>
            </w:r>
          </w:p>
        </w:tc>
        <w:tc>
          <w:tcPr>
            <w:tcW w:w="136" w:type="pct"/>
          </w:tcPr>
          <w:p w14:paraId="7FA8198D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6EE92809" w14:textId="3E712536" w:rsidR="00A72822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12,693</w:t>
            </w:r>
          </w:p>
        </w:tc>
      </w:tr>
      <w:tr w:rsidR="00292E07" w:rsidRPr="00BA2043" w14:paraId="0BBAC510" w14:textId="77777777" w:rsidTr="0085294D">
        <w:tc>
          <w:tcPr>
            <w:tcW w:w="2231" w:type="pct"/>
          </w:tcPr>
          <w:p w14:paraId="1260FE06" w14:textId="77777777" w:rsidR="00292E07" w:rsidRPr="00292E07" w:rsidRDefault="00292E07" w:rsidP="00A7282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83" w:type="pct"/>
          </w:tcPr>
          <w:p w14:paraId="2DFDF28A" w14:textId="77777777" w:rsidR="00292E07" w:rsidRPr="00292E07" w:rsidRDefault="00292E07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7" w:type="pct"/>
          </w:tcPr>
          <w:p w14:paraId="024E611E" w14:textId="77777777" w:rsidR="00292E07" w:rsidRPr="00292E07" w:rsidRDefault="00292E07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3" w:type="pct"/>
          </w:tcPr>
          <w:p w14:paraId="13F06C3B" w14:textId="77777777" w:rsidR="00292E07" w:rsidRPr="00292E07" w:rsidRDefault="00292E07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7" w:type="pct"/>
          </w:tcPr>
          <w:p w14:paraId="0974CCFC" w14:textId="77777777" w:rsidR="00292E07" w:rsidRPr="00292E07" w:rsidRDefault="00292E07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0" w:type="pct"/>
          </w:tcPr>
          <w:p w14:paraId="60E896D8" w14:textId="77777777" w:rsidR="00292E07" w:rsidRPr="00292E07" w:rsidRDefault="00292E07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6" w:type="pct"/>
          </w:tcPr>
          <w:p w14:paraId="55EFB841" w14:textId="77777777" w:rsidR="00292E07" w:rsidRPr="00292E07" w:rsidRDefault="00292E07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93" w:type="pct"/>
          </w:tcPr>
          <w:p w14:paraId="687C8302" w14:textId="77777777" w:rsidR="00292E07" w:rsidRPr="00292E07" w:rsidRDefault="00292E07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7836FD" w:rsidRPr="00BA2043" w14:paraId="458E307F" w14:textId="77777777" w:rsidTr="0085294D">
        <w:tc>
          <w:tcPr>
            <w:tcW w:w="2231" w:type="pct"/>
          </w:tcPr>
          <w:p w14:paraId="723C6A5F" w14:textId="77777777" w:rsidR="00A72822" w:rsidRPr="00BA2043" w:rsidRDefault="00A72822" w:rsidP="00A7282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</w:tcPr>
          <w:p w14:paraId="12C9C59C" w14:textId="77777777" w:rsidR="00A72822" w:rsidRPr="00BA2043" w:rsidDel="008D2C41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61AEB854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6E2535F" w14:textId="17BB2D78" w:rsidR="00A72822" w:rsidRPr="00BA2043" w:rsidDel="008D2C41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3A529B8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23E5940" w14:textId="77777777" w:rsidR="00A72822" w:rsidRPr="00BA2043" w:rsidDel="008D2C41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0CF2CB30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969A93B" w14:textId="77777777" w:rsidR="00A72822" w:rsidRPr="00BA2043" w:rsidDel="008D2C41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836FD" w:rsidRPr="00BA2043" w14:paraId="42D11367" w14:textId="77777777" w:rsidTr="0085294D">
        <w:tc>
          <w:tcPr>
            <w:tcW w:w="2231" w:type="pct"/>
          </w:tcPr>
          <w:p w14:paraId="7AE75FD6" w14:textId="77777777" w:rsidR="00A72822" w:rsidRPr="00BA2043" w:rsidRDefault="00A72822" w:rsidP="00A7282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83" w:type="pct"/>
          </w:tcPr>
          <w:p w14:paraId="19547D92" w14:textId="2D872DB4" w:rsidR="00A72822" w:rsidRPr="00BA2043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9620202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FF3FADE" w14:textId="492C803F" w:rsidR="00A72822" w:rsidRPr="00BA2043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2,172</w:t>
            </w:r>
          </w:p>
        </w:tc>
        <w:tc>
          <w:tcPr>
            <w:tcW w:w="147" w:type="pct"/>
          </w:tcPr>
          <w:p w14:paraId="6DEBDEF4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CD51B59" w14:textId="35F123D7" w:rsidR="00A72822" w:rsidRPr="00BA2043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6686DD9A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EF04698" w14:textId="2E3E12B5" w:rsidR="00A72822" w:rsidRPr="00BA2043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836FD" w:rsidRPr="00BA2043" w14:paraId="299C50EE" w14:textId="77777777" w:rsidTr="0085294D">
        <w:tc>
          <w:tcPr>
            <w:tcW w:w="2231" w:type="pct"/>
          </w:tcPr>
          <w:p w14:paraId="4137DF58" w14:textId="77777777" w:rsidR="00A72822" w:rsidRPr="00B36D11" w:rsidRDefault="00A72822" w:rsidP="00A7282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36D11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3" w:type="pct"/>
          </w:tcPr>
          <w:p w14:paraId="178019EC" w14:textId="0D679A18" w:rsidR="00A72822" w:rsidRPr="00B36D11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6D11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523095" w:rsidRPr="00B36D11">
              <w:rPr>
                <w:rFonts w:ascii="Angsana New" w:hAnsi="Angsana New"/>
                <w:sz w:val="30"/>
                <w:szCs w:val="30"/>
                <w:lang w:val="en-US" w:eastAsia="en-US"/>
              </w:rPr>
              <w:t>33</w:t>
            </w:r>
          </w:p>
        </w:tc>
        <w:tc>
          <w:tcPr>
            <w:tcW w:w="147" w:type="pct"/>
          </w:tcPr>
          <w:p w14:paraId="286F3C3E" w14:textId="77777777" w:rsidR="00A72822" w:rsidRPr="00B36D11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E66D144" w14:textId="6E8FBEE8" w:rsidR="00A72822" w:rsidRPr="00B36D11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6D1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523095" w:rsidRPr="00B36D11">
              <w:rPr>
                <w:rFonts w:ascii="Angsana New" w:hAnsi="Angsana New"/>
                <w:sz w:val="30"/>
                <w:szCs w:val="30"/>
                <w:lang w:val="en-US" w:eastAsia="en-US"/>
              </w:rPr>
              <w:t>52</w:t>
            </w:r>
          </w:p>
        </w:tc>
        <w:tc>
          <w:tcPr>
            <w:tcW w:w="147" w:type="pct"/>
          </w:tcPr>
          <w:p w14:paraId="59770720" w14:textId="77777777" w:rsidR="00A72822" w:rsidRPr="00B36D11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6594645" w14:textId="73B0B453" w:rsidR="00A72822" w:rsidRPr="00B36D11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6D1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</w:t>
            </w:r>
            <w:r w:rsidR="00523095" w:rsidRPr="00B36D11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B36D1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6" w:type="pct"/>
          </w:tcPr>
          <w:p w14:paraId="69E99144" w14:textId="77777777" w:rsidR="00A72822" w:rsidRPr="00B36D11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076D37E" w14:textId="7401D9CA" w:rsidR="00A72822" w:rsidRPr="00B36D11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6D11">
              <w:rPr>
                <w:rFonts w:ascii="Angsana New" w:hAnsi="Angsana New"/>
                <w:sz w:val="30"/>
                <w:szCs w:val="30"/>
                <w:lang w:val="en-US" w:eastAsia="en-US"/>
              </w:rPr>
              <w:t>28</w:t>
            </w:r>
          </w:p>
        </w:tc>
      </w:tr>
      <w:tr w:rsidR="007836FD" w:rsidRPr="00BA2043" w14:paraId="56003ACB" w14:textId="77777777" w:rsidTr="0085294D">
        <w:tc>
          <w:tcPr>
            <w:tcW w:w="2231" w:type="pct"/>
          </w:tcPr>
          <w:p w14:paraId="71E0A83D" w14:textId="77777777" w:rsidR="00A72822" w:rsidRPr="00B36D11" w:rsidRDefault="00A72822" w:rsidP="00A7282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583" w:type="pct"/>
          </w:tcPr>
          <w:p w14:paraId="52A31343" w14:textId="77777777" w:rsidR="00A72822" w:rsidRPr="00B36D1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7" w:type="pct"/>
          </w:tcPr>
          <w:p w14:paraId="5526C8C8" w14:textId="77777777" w:rsidR="00A72822" w:rsidRPr="00B36D11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3" w:type="pct"/>
          </w:tcPr>
          <w:p w14:paraId="4BF17985" w14:textId="77777777" w:rsidR="00A72822" w:rsidRPr="00B36D1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7" w:type="pct"/>
          </w:tcPr>
          <w:p w14:paraId="09CFCD7E" w14:textId="77777777" w:rsidR="00A72822" w:rsidRPr="00B36D11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0" w:type="pct"/>
          </w:tcPr>
          <w:p w14:paraId="040B1D04" w14:textId="77777777" w:rsidR="00A72822" w:rsidRPr="00B36D1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6" w:type="pct"/>
          </w:tcPr>
          <w:p w14:paraId="3964C572" w14:textId="77777777" w:rsidR="00A72822" w:rsidRPr="00B36D11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93" w:type="pct"/>
          </w:tcPr>
          <w:p w14:paraId="69F77995" w14:textId="77777777" w:rsidR="00A72822" w:rsidRPr="00B36D1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7836FD" w:rsidRPr="00BA2043" w14:paraId="269C4A9D" w14:textId="77777777" w:rsidTr="0085294D">
        <w:tc>
          <w:tcPr>
            <w:tcW w:w="2231" w:type="pct"/>
          </w:tcPr>
          <w:p w14:paraId="45CA1E57" w14:textId="77777777" w:rsidR="00A72822" w:rsidRPr="00BA2043" w:rsidRDefault="00A72822" w:rsidP="00A7282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583" w:type="pct"/>
          </w:tcPr>
          <w:p w14:paraId="75FAD0B6" w14:textId="77777777" w:rsidR="00A72822" w:rsidRPr="00BA2043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225BF8B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D3200D9" w14:textId="77777777" w:rsidR="00A72822" w:rsidRPr="00BA2043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2577E5E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197A799" w14:textId="77777777" w:rsidR="00A72822" w:rsidRPr="00BA2043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1205956A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7B41CE82" w14:textId="77777777" w:rsidR="00A72822" w:rsidRPr="00BA2043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836FD" w:rsidRPr="00BA2043" w14:paraId="06708BE9" w14:textId="77777777" w:rsidTr="0085294D">
        <w:tc>
          <w:tcPr>
            <w:tcW w:w="2231" w:type="pct"/>
          </w:tcPr>
          <w:p w14:paraId="54E72667" w14:textId="77777777" w:rsidR="00A72822" w:rsidRPr="00BA2043" w:rsidRDefault="00A72822" w:rsidP="00A7282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583" w:type="pct"/>
          </w:tcPr>
          <w:p w14:paraId="42B90E31" w14:textId="4AFEAE91" w:rsidR="00A72822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1,656</w:t>
            </w:r>
          </w:p>
        </w:tc>
        <w:tc>
          <w:tcPr>
            <w:tcW w:w="147" w:type="pct"/>
          </w:tcPr>
          <w:p w14:paraId="5062404C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4497CEC" w14:textId="0362A92A" w:rsidR="00A72822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1,506</w:t>
            </w:r>
          </w:p>
        </w:tc>
        <w:tc>
          <w:tcPr>
            <w:tcW w:w="147" w:type="pct"/>
          </w:tcPr>
          <w:p w14:paraId="724A575A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9060DEF" w14:textId="275C996F" w:rsidR="00A72822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B09FD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856</w:t>
            </w:r>
          </w:p>
        </w:tc>
        <w:tc>
          <w:tcPr>
            <w:tcW w:w="136" w:type="pct"/>
          </w:tcPr>
          <w:p w14:paraId="68515593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134CDABF" w14:textId="45F2ACA8" w:rsidR="00A72822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856</w:t>
            </w:r>
          </w:p>
        </w:tc>
      </w:tr>
      <w:tr w:rsidR="007836FD" w:rsidRPr="00BA2043" w14:paraId="638758CB" w14:textId="77777777" w:rsidTr="0085294D">
        <w:tc>
          <w:tcPr>
            <w:tcW w:w="2231" w:type="pct"/>
          </w:tcPr>
          <w:p w14:paraId="26B417CD" w14:textId="77777777" w:rsidR="00A72822" w:rsidRPr="00BA2043" w:rsidRDefault="00A72822" w:rsidP="00A7282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583" w:type="pct"/>
          </w:tcPr>
          <w:p w14:paraId="6601E91D" w14:textId="77777777" w:rsidR="00A72822" w:rsidRPr="00BA2043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258EEF9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8D4C6CF" w14:textId="5D2C054C" w:rsidR="00A72822" w:rsidRPr="00BA2043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5DBD2E1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D360038" w14:textId="77777777" w:rsidR="00A72822" w:rsidRPr="00BA2043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6BB32F32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4267C9C" w14:textId="5DA35369" w:rsidR="00A72822" w:rsidRPr="00BA2043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836FD" w:rsidRPr="00BA2043" w14:paraId="62020F0B" w14:textId="77777777" w:rsidTr="0085294D">
        <w:tc>
          <w:tcPr>
            <w:tcW w:w="2231" w:type="pct"/>
          </w:tcPr>
          <w:p w14:paraId="5A6641B4" w14:textId="77777777" w:rsidR="00A72822" w:rsidRPr="00BA2043" w:rsidRDefault="00A72822" w:rsidP="00A7282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583" w:type="pct"/>
          </w:tcPr>
          <w:p w14:paraId="1FF38E0E" w14:textId="6C4973E8" w:rsidR="00A72822" w:rsidRPr="00BA2043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983AC0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983AC0">
              <w:rPr>
                <w:rFonts w:ascii="Angsana New" w:hAnsi="Angsana New"/>
                <w:sz w:val="30"/>
                <w:szCs w:val="30"/>
                <w:lang w:val="en-US" w:eastAsia="en-US"/>
              </w:rPr>
              <w:t>244</w:t>
            </w:r>
          </w:p>
        </w:tc>
        <w:tc>
          <w:tcPr>
            <w:tcW w:w="147" w:type="pct"/>
          </w:tcPr>
          <w:p w14:paraId="5D9D65A2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A50DAAE" w14:textId="3B6D3044" w:rsidR="00A72822" w:rsidRPr="00523095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23095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983AC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52309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983AC0">
              <w:rPr>
                <w:rFonts w:ascii="Angsana New" w:hAnsi="Angsana New"/>
                <w:sz w:val="30"/>
                <w:szCs w:val="30"/>
                <w:lang w:val="en-US" w:eastAsia="en-US"/>
              </w:rPr>
              <w:t>251</w:t>
            </w:r>
          </w:p>
        </w:tc>
        <w:tc>
          <w:tcPr>
            <w:tcW w:w="147" w:type="pct"/>
          </w:tcPr>
          <w:p w14:paraId="0AE23575" w14:textId="77777777" w:rsidR="00A72822" w:rsidRPr="00523095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32980E1" w14:textId="128B8E0E" w:rsidR="00A72822" w:rsidRPr="00523095" w:rsidDel="008D2C41" w:rsidRDefault="00983AC0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A72822" w:rsidRPr="0052309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968</w:t>
            </w:r>
          </w:p>
        </w:tc>
        <w:tc>
          <w:tcPr>
            <w:tcW w:w="136" w:type="pct"/>
          </w:tcPr>
          <w:p w14:paraId="0A41F422" w14:textId="77777777" w:rsidR="00A72822" w:rsidRPr="00523095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1F3F7F44" w14:textId="3253B4AE" w:rsidR="00A72822" w:rsidRPr="00983AC0" w:rsidDel="008D2C41" w:rsidRDefault="00983AC0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A72822" w:rsidRPr="005230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</w:p>
        </w:tc>
      </w:tr>
      <w:tr w:rsidR="007836FD" w:rsidRPr="00BA2043" w14:paraId="654C5441" w14:textId="77777777" w:rsidTr="0085294D">
        <w:tc>
          <w:tcPr>
            <w:tcW w:w="2231" w:type="pct"/>
          </w:tcPr>
          <w:p w14:paraId="040813CF" w14:textId="77777777" w:rsidR="00A72822" w:rsidRPr="00BA2043" w:rsidRDefault="00A72822" w:rsidP="00A7282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583" w:type="pct"/>
          </w:tcPr>
          <w:p w14:paraId="44EC9483" w14:textId="2A9FC51B" w:rsidR="00A72822" w:rsidRPr="00BA2043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580</w:t>
            </w:r>
          </w:p>
        </w:tc>
        <w:tc>
          <w:tcPr>
            <w:tcW w:w="147" w:type="pct"/>
          </w:tcPr>
          <w:p w14:paraId="430A34CA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99802FE" w14:textId="0F4D9EB2" w:rsidR="00A72822" w:rsidRPr="00523095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23095">
              <w:rPr>
                <w:rFonts w:ascii="Angsana New" w:hAnsi="Angsana New"/>
                <w:sz w:val="30"/>
                <w:szCs w:val="30"/>
                <w:lang w:val="en-US" w:eastAsia="en-US"/>
              </w:rPr>
              <w:t>511</w:t>
            </w:r>
          </w:p>
        </w:tc>
        <w:tc>
          <w:tcPr>
            <w:tcW w:w="147" w:type="pct"/>
          </w:tcPr>
          <w:p w14:paraId="57B7D3C4" w14:textId="77777777" w:rsidR="00A72822" w:rsidRPr="00523095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243EC08" w14:textId="51104C3E" w:rsidR="00A72822" w:rsidRPr="00523095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2309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554</w:t>
            </w:r>
          </w:p>
        </w:tc>
        <w:tc>
          <w:tcPr>
            <w:tcW w:w="136" w:type="pct"/>
          </w:tcPr>
          <w:p w14:paraId="42C2C2FA" w14:textId="77777777" w:rsidR="00A72822" w:rsidRPr="00523095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4BEC304" w14:textId="450E34E3" w:rsidR="00A72822" w:rsidRPr="00523095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23095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7836FD" w:rsidRPr="00004074" w14:paraId="1A2D1009" w14:textId="77777777" w:rsidTr="0085294D">
        <w:trPr>
          <w:trHeight w:val="280"/>
        </w:trPr>
        <w:tc>
          <w:tcPr>
            <w:tcW w:w="2231" w:type="pct"/>
          </w:tcPr>
          <w:p w14:paraId="714909C8" w14:textId="77777777" w:rsidR="00A72822" w:rsidRPr="001C2EC7" w:rsidRDefault="00A72822" w:rsidP="00A7282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1C2EC7">
              <w:rPr>
                <w:rFonts w:ascii="Angsana New" w:hAnsi="Angsana New" w:cs="Angsana New" w:hint="cs"/>
                <w:cs/>
              </w:rPr>
              <w:t>รวมค่าตอบแทนผู้บริหารสำคัญ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A093ECC" w14:textId="0BDBB68C" w:rsidR="00A72822" w:rsidRPr="001C2EC7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C2EC7">
              <w:rPr>
                <w:rFonts w:ascii="Angsana New" w:hAnsi="Angsana New"/>
                <w:sz w:val="30"/>
                <w:szCs w:val="30"/>
                <w:lang w:val="en-US" w:eastAsia="en-US"/>
              </w:rPr>
              <w:t>11,</w:t>
            </w:r>
            <w:r w:rsidR="00FC6FE2" w:rsidRPr="001C2EC7">
              <w:rPr>
                <w:rFonts w:ascii="Angsana New" w:hAnsi="Angsana New"/>
                <w:sz w:val="30"/>
                <w:szCs w:val="30"/>
                <w:lang w:val="en-US" w:eastAsia="en-US"/>
              </w:rPr>
              <w:t>824</w:t>
            </w:r>
          </w:p>
        </w:tc>
        <w:tc>
          <w:tcPr>
            <w:tcW w:w="147" w:type="pct"/>
          </w:tcPr>
          <w:p w14:paraId="6FBAE103" w14:textId="77777777" w:rsidR="00A72822" w:rsidRPr="001C2EC7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F57262D" w14:textId="60BF3187" w:rsidR="00A72822" w:rsidRPr="001C2EC7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C2EC7">
              <w:rPr>
                <w:rFonts w:ascii="Angsana New" w:hAnsi="Angsana New"/>
                <w:sz w:val="30"/>
                <w:szCs w:val="30"/>
                <w:lang w:val="en-US" w:eastAsia="en-US"/>
              </w:rPr>
              <w:t>12,</w:t>
            </w:r>
            <w:r w:rsidR="00FC6FE2" w:rsidRPr="001C2EC7">
              <w:rPr>
                <w:rFonts w:ascii="Angsana New" w:hAnsi="Angsana New"/>
                <w:sz w:val="30"/>
                <w:szCs w:val="30"/>
                <w:lang w:val="en-US" w:eastAsia="en-US"/>
              </w:rPr>
              <w:t>762</w:t>
            </w:r>
          </w:p>
        </w:tc>
        <w:tc>
          <w:tcPr>
            <w:tcW w:w="147" w:type="pct"/>
          </w:tcPr>
          <w:p w14:paraId="7D607060" w14:textId="77777777" w:rsidR="00A72822" w:rsidRPr="001C2EC7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7C3FF98" w14:textId="38B6A40E" w:rsidR="00A72822" w:rsidRPr="001C2EC7" w:rsidRDefault="00FC6FE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C2EC7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A72822" w:rsidRPr="001C2EC7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C2EC7">
              <w:rPr>
                <w:rFonts w:ascii="Angsana New" w:hAnsi="Angsana New"/>
                <w:sz w:val="30"/>
                <w:szCs w:val="30"/>
                <w:lang w:val="en-US" w:eastAsia="en-US"/>
              </w:rPr>
              <w:t>522</w:t>
            </w:r>
          </w:p>
        </w:tc>
        <w:tc>
          <w:tcPr>
            <w:tcW w:w="136" w:type="pct"/>
          </w:tcPr>
          <w:p w14:paraId="353159A3" w14:textId="77777777" w:rsidR="00A72822" w:rsidRPr="001C2EC7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1489FF3" w14:textId="17045EDD" w:rsidR="00A72822" w:rsidRPr="001C2EC7" w:rsidRDefault="00FC6FE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2EC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  <w:r w:rsidR="00A72822" w:rsidRPr="001C2EC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1C2EC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628</w:t>
            </w:r>
          </w:p>
        </w:tc>
      </w:tr>
    </w:tbl>
    <w:p w14:paraId="0393877B" w14:textId="77777777" w:rsidR="002B7334" w:rsidRPr="00B36D11" w:rsidRDefault="002B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</w:p>
    <w:p w14:paraId="54D11750" w14:textId="260E8272" w:rsidR="00C255A9" w:rsidRDefault="00FB72DA" w:rsidP="00EF332F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</w:rPr>
      </w:pPr>
      <w:r w:rsidRPr="00BB2ED4">
        <w:rPr>
          <w:rFonts w:ascii="Angsana New" w:hAnsi="Angsana New" w:cs="Angsana New"/>
          <w:cs/>
        </w:rPr>
        <w:t xml:space="preserve">ยอดคงเหลือกับบุคคลหรือกิจการที่เกี่ยวข้องกัน ณ วันที่ </w:t>
      </w:r>
      <w:r w:rsidR="00325C6F" w:rsidRPr="00325C6F">
        <w:rPr>
          <w:rFonts w:ascii="Angsana New" w:hAnsi="Angsana New" w:cs="Angsana New"/>
          <w:lang w:val="en-US"/>
        </w:rPr>
        <w:t xml:space="preserve">30 </w:t>
      </w:r>
      <w:r w:rsidR="00325C6F" w:rsidRPr="00325C6F">
        <w:rPr>
          <w:rFonts w:ascii="Angsana New" w:hAnsi="Angsana New" w:cs="Angsana New"/>
          <w:cs/>
          <w:lang w:val="en-US"/>
        </w:rPr>
        <w:t xml:space="preserve">มิถุนายน </w:t>
      </w:r>
      <w:r w:rsidR="00325C6F" w:rsidRPr="00325C6F">
        <w:rPr>
          <w:rFonts w:ascii="Angsana New" w:hAnsi="Angsana New" w:cs="Angsana New"/>
          <w:lang w:val="en-US"/>
        </w:rPr>
        <w:t xml:space="preserve">2564 </w:t>
      </w:r>
      <w:r w:rsidRPr="00BB2ED4">
        <w:rPr>
          <w:rFonts w:ascii="Angsana New" w:hAnsi="Angsana New" w:cs="Angsana New"/>
          <w:cs/>
        </w:rPr>
        <w:t xml:space="preserve">และ </w:t>
      </w:r>
      <w:r w:rsidR="006A2236" w:rsidRPr="006A2236">
        <w:rPr>
          <w:rFonts w:ascii="Angsana New" w:hAnsi="Angsana New" w:cs="Angsana New"/>
          <w:lang w:val="en-US"/>
        </w:rPr>
        <w:t>31</w:t>
      </w:r>
      <w:r w:rsidRPr="00BB2ED4">
        <w:rPr>
          <w:rFonts w:ascii="Angsana New" w:hAnsi="Angsana New" w:cs="Angsana New"/>
          <w:cs/>
        </w:rPr>
        <w:t xml:space="preserve"> ธันวาคม </w:t>
      </w:r>
      <w:r w:rsidR="006A2236" w:rsidRPr="006A2236">
        <w:rPr>
          <w:rFonts w:ascii="Angsana New" w:hAnsi="Angsana New" w:cs="Angsana New"/>
          <w:lang w:val="en-US"/>
        </w:rPr>
        <w:t>25</w:t>
      </w:r>
      <w:r w:rsidR="006A2236" w:rsidRPr="006A2236">
        <w:rPr>
          <w:rFonts w:ascii="Angsana New" w:hAnsi="Angsana New" w:cs="Angsana New" w:hint="cs"/>
          <w:lang w:val="en-US"/>
        </w:rPr>
        <w:t>6</w:t>
      </w:r>
      <w:r w:rsidR="00034ECE">
        <w:rPr>
          <w:rFonts w:ascii="Angsana New" w:hAnsi="Angsana New" w:cs="Angsana New"/>
          <w:lang w:val="en-US"/>
        </w:rPr>
        <w:t>3</w:t>
      </w:r>
      <w:r w:rsidR="008D2C41" w:rsidRPr="00BB2ED4">
        <w:rPr>
          <w:rFonts w:ascii="Angsana New" w:hAnsi="Angsana New" w:cs="Angsana New"/>
          <w:cs/>
        </w:rPr>
        <w:t xml:space="preserve"> </w:t>
      </w:r>
      <w:r w:rsidRPr="00BB2ED4">
        <w:rPr>
          <w:rFonts w:ascii="Angsana New" w:hAnsi="Angsana New" w:cs="Angsana New"/>
          <w:cs/>
        </w:rPr>
        <w:t>มีดังนี้</w:t>
      </w:r>
    </w:p>
    <w:p w14:paraId="15AF1A1F" w14:textId="77777777" w:rsidR="00344B92" w:rsidRPr="00B36D11" w:rsidRDefault="00344B92" w:rsidP="00EF332F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0"/>
        <w:gridCol w:w="269"/>
        <w:gridCol w:w="1173"/>
        <w:gridCol w:w="274"/>
        <w:gridCol w:w="1196"/>
        <w:gridCol w:w="261"/>
        <w:gridCol w:w="1146"/>
      </w:tblGrid>
      <w:tr w:rsidR="003E5233" w:rsidRPr="00BA2043" w14:paraId="2953045A" w14:textId="77777777" w:rsidTr="005F2AF1">
        <w:trPr>
          <w:trHeight w:val="427"/>
          <w:tblHeader/>
        </w:trPr>
        <w:tc>
          <w:tcPr>
            <w:tcW w:w="2039" w:type="pct"/>
          </w:tcPr>
          <w:p w14:paraId="26204697" w14:textId="77777777" w:rsidR="003E5233" w:rsidRPr="00E778A3" w:rsidRDefault="003E523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14:paraId="3F40CA20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396FB1A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pct"/>
            <w:gridSpan w:val="3"/>
          </w:tcPr>
          <w:p w14:paraId="422BE73E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E5233" w:rsidRPr="00BA2043" w14:paraId="55251CEC" w14:textId="77777777" w:rsidTr="005F2AF1">
        <w:trPr>
          <w:trHeight w:val="427"/>
          <w:tblHeader/>
        </w:trPr>
        <w:tc>
          <w:tcPr>
            <w:tcW w:w="2039" w:type="pct"/>
          </w:tcPr>
          <w:p w14:paraId="0F5777F8" w14:textId="77777777" w:rsidR="003E5233" w:rsidRPr="00E778A3" w:rsidRDefault="003E523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9A222C3" w14:textId="5123A0E1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45" w:type="pct"/>
          </w:tcPr>
          <w:p w14:paraId="4C1C591F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693E2A2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226A6208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63F8613" w14:textId="5C5B442C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41" w:type="pct"/>
          </w:tcPr>
          <w:p w14:paraId="2E077772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F7E2382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E5233" w:rsidRPr="00BA2043" w14:paraId="72C62240" w14:textId="77777777" w:rsidTr="005F2AF1">
        <w:trPr>
          <w:trHeight w:val="427"/>
          <w:tblHeader/>
        </w:trPr>
        <w:tc>
          <w:tcPr>
            <w:tcW w:w="2039" w:type="pct"/>
          </w:tcPr>
          <w:p w14:paraId="4B65A49F" w14:textId="48640F85" w:rsidR="003E5233" w:rsidRPr="00E778A3" w:rsidRDefault="003E523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5693D8F" w14:textId="57CF1C44" w:rsidR="003E5233" w:rsidRPr="006C45EA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14:paraId="016B499B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BF36AB2" w14:textId="7A149076" w:rsidR="003E5233" w:rsidRPr="006C45EA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8" w:type="pct"/>
          </w:tcPr>
          <w:p w14:paraId="1450E8AA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EFA70FF" w14:textId="24F8A0BA" w:rsidR="003E5233" w:rsidRPr="006C45EA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1" w:type="pct"/>
          </w:tcPr>
          <w:p w14:paraId="68CDE7C6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E418633" w14:textId="780970DF" w:rsidR="003E5233" w:rsidRPr="006C45EA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3E5233" w:rsidRPr="00BA2043" w14:paraId="0A2D3085" w14:textId="77777777" w:rsidTr="005F2AF1">
        <w:trPr>
          <w:trHeight w:val="427"/>
          <w:tblHeader/>
        </w:trPr>
        <w:tc>
          <w:tcPr>
            <w:tcW w:w="2039" w:type="pct"/>
          </w:tcPr>
          <w:p w14:paraId="0B2EF184" w14:textId="06FD9F98" w:rsidR="003E5233" w:rsidRPr="00E778A3" w:rsidRDefault="003E523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1" w:type="pct"/>
            <w:gridSpan w:val="7"/>
          </w:tcPr>
          <w:p w14:paraId="22F41DEF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5233" w:rsidRPr="00BA2043" w14:paraId="16A78F74" w14:textId="77777777" w:rsidTr="003E5233">
        <w:trPr>
          <w:trHeight w:val="427"/>
        </w:trPr>
        <w:tc>
          <w:tcPr>
            <w:tcW w:w="2039" w:type="pct"/>
          </w:tcPr>
          <w:p w14:paraId="26427780" w14:textId="2CC8C6DC" w:rsidR="003E5233" w:rsidRPr="00E778A3" w:rsidRDefault="003E5233" w:rsidP="003E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87C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961" w:type="pct"/>
            <w:gridSpan w:val="7"/>
          </w:tcPr>
          <w:p w14:paraId="5EEF1FE5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E5233" w:rsidRPr="00BA2043" w14:paraId="4AB26EE1" w14:textId="77777777" w:rsidTr="003E5233">
        <w:trPr>
          <w:trHeight w:val="258"/>
        </w:trPr>
        <w:tc>
          <w:tcPr>
            <w:tcW w:w="2039" w:type="pct"/>
          </w:tcPr>
          <w:p w14:paraId="78BF3FF0" w14:textId="6D33AB26" w:rsidR="003E5233" w:rsidRPr="00BA2043" w:rsidRDefault="003E5233" w:rsidP="003E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C04E568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E1A411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55FFF7C" w14:textId="77777777" w:rsidR="003E5233" w:rsidRPr="00BA2043" w:rsidRDefault="003E5233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ED913B0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8D50008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E6F1C7A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7A471E7" w14:textId="77777777" w:rsidR="003E5233" w:rsidRPr="00BA2043" w:rsidRDefault="003E5233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5233" w:rsidRPr="00BA2043" w14:paraId="29BB93CD" w14:textId="77777777" w:rsidTr="003E5233">
        <w:trPr>
          <w:trHeight w:val="258"/>
        </w:trPr>
        <w:tc>
          <w:tcPr>
            <w:tcW w:w="2039" w:type="pct"/>
          </w:tcPr>
          <w:p w14:paraId="043BE82F" w14:textId="3B236218" w:rsidR="003E5233" w:rsidRPr="003E5233" w:rsidRDefault="003E5233" w:rsidP="003E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อี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เอ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อินเตอร์เนชั่นแนล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631" w:type="pct"/>
          </w:tcPr>
          <w:p w14:paraId="075703EE" w14:textId="74F62CEE" w:rsidR="003E5233" w:rsidRPr="00BA2043" w:rsidRDefault="003E523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303E7217" w14:textId="77777777" w:rsidR="003E5233" w:rsidRPr="00BA2043" w:rsidRDefault="003E523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3CFD577" w14:textId="77777777" w:rsidR="003E5233" w:rsidRPr="00BA2043" w:rsidRDefault="003E523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373D1C95" w14:textId="77777777" w:rsidR="003E5233" w:rsidRPr="00BA2043" w:rsidRDefault="003E523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10088C0" w14:textId="01BE7AB6" w:rsidR="003E5233" w:rsidRPr="00BA2043" w:rsidRDefault="003E5233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09FD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,740</w:t>
            </w:r>
          </w:p>
        </w:tc>
        <w:tc>
          <w:tcPr>
            <w:tcW w:w="141" w:type="pct"/>
          </w:tcPr>
          <w:p w14:paraId="5C8AEDD0" w14:textId="77777777" w:rsidR="003E5233" w:rsidRPr="00BA2043" w:rsidRDefault="003E523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1A2B30C" w14:textId="2704940D" w:rsidR="003E5233" w:rsidRPr="00BA2043" w:rsidRDefault="003E523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608B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,412</w:t>
            </w:r>
          </w:p>
        </w:tc>
      </w:tr>
      <w:tr w:rsidR="003E5233" w:rsidRPr="00BA2043" w14:paraId="0CB462B8" w14:textId="77777777" w:rsidTr="003E5233">
        <w:trPr>
          <w:trHeight w:val="258"/>
        </w:trPr>
        <w:tc>
          <w:tcPr>
            <w:tcW w:w="2039" w:type="pct"/>
          </w:tcPr>
          <w:p w14:paraId="0D2240DD" w14:textId="5766DE70" w:rsidR="003E5233" w:rsidRDefault="003E5233" w:rsidP="003E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แมททีเรียลส์ จำกัด</w:t>
            </w:r>
          </w:p>
        </w:tc>
        <w:tc>
          <w:tcPr>
            <w:tcW w:w="631" w:type="pct"/>
          </w:tcPr>
          <w:p w14:paraId="1F8C27F0" w14:textId="6DC5EAC9" w:rsidR="003E5233" w:rsidRPr="008A2E5C" w:rsidRDefault="003E523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EE4EDF0" w14:textId="77777777" w:rsidR="003E5233" w:rsidRPr="00BA2043" w:rsidRDefault="003E523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632D5EE" w14:textId="77777777" w:rsidR="003E5233" w:rsidRPr="008A2E5C" w:rsidRDefault="003E523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745B99E" w14:textId="77777777" w:rsidR="003E5233" w:rsidRPr="00BA2043" w:rsidRDefault="003E523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9174913" w14:textId="07EDCB9C" w:rsidR="003E5233" w:rsidRPr="00BA2043" w:rsidRDefault="003E5233" w:rsidP="00773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59,875</w:t>
            </w:r>
          </w:p>
        </w:tc>
        <w:tc>
          <w:tcPr>
            <w:tcW w:w="141" w:type="pct"/>
          </w:tcPr>
          <w:p w14:paraId="1D5B37E5" w14:textId="77777777" w:rsidR="003E5233" w:rsidRPr="00BA2043" w:rsidRDefault="003E523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3E96AD5" w14:textId="30997AC1" w:rsidR="003E5233" w:rsidRPr="008A2E5C" w:rsidRDefault="003E523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24,691</w:t>
            </w:r>
          </w:p>
        </w:tc>
      </w:tr>
      <w:tr w:rsidR="003E5233" w:rsidRPr="00BA2043" w14:paraId="49A63EA6" w14:textId="77777777" w:rsidTr="003E6B6F">
        <w:trPr>
          <w:trHeight w:val="258"/>
        </w:trPr>
        <w:tc>
          <w:tcPr>
            <w:tcW w:w="2039" w:type="pct"/>
          </w:tcPr>
          <w:p w14:paraId="20D8E60D" w14:textId="694C4ACD" w:rsidR="003E5233" w:rsidRDefault="003E5233" w:rsidP="003E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0CA1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BFE5312" w14:textId="5CCD0499" w:rsidR="003E5233" w:rsidRPr="008A2E5C" w:rsidRDefault="003E523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6C5A4EB" w14:textId="77777777" w:rsidR="003E5233" w:rsidRPr="00BA2043" w:rsidRDefault="003E523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7549AE0" w14:textId="1000ABD1" w:rsidR="003E5233" w:rsidRDefault="003E523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3C62C23" w14:textId="77777777" w:rsidR="003E5233" w:rsidRPr="00BA2043" w:rsidRDefault="003E523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74980D5C" w14:textId="0964D949" w:rsidR="003E5233" w:rsidRPr="00BA2043" w:rsidRDefault="003E5233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1,434</w:t>
            </w:r>
          </w:p>
        </w:tc>
        <w:tc>
          <w:tcPr>
            <w:tcW w:w="141" w:type="pct"/>
          </w:tcPr>
          <w:p w14:paraId="084569AD" w14:textId="77777777" w:rsidR="003E5233" w:rsidRPr="00BA2043" w:rsidRDefault="003E523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9F3D103" w14:textId="0CD1901B" w:rsidR="003E5233" w:rsidRDefault="003E523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</w:tr>
      <w:tr w:rsidR="003E5233" w:rsidRPr="00BA2043" w14:paraId="48B8CBA9" w14:textId="77777777" w:rsidTr="003E6B6F">
        <w:trPr>
          <w:trHeight w:val="258"/>
        </w:trPr>
        <w:tc>
          <w:tcPr>
            <w:tcW w:w="2039" w:type="pct"/>
          </w:tcPr>
          <w:p w14:paraId="48EDFF79" w14:textId="36B33BAC" w:rsidR="003E5233" w:rsidRPr="00E778A3" w:rsidRDefault="003E5233" w:rsidP="003E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D6E9F2B" w14:textId="40364ADB" w:rsidR="003E5233" w:rsidRPr="00BA2043" w:rsidRDefault="003E523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7DD2922" w14:textId="77777777" w:rsidR="003E5233" w:rsidRPr="00BA2043" w:rsidRDefault="003E523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0A7FE894" w14:textId="232A8701" w:rsidR="003E5233" w:rsidRPr="00BA2043" w:rsidRDefault="003E523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680A2678" w14:textId="77777777" w:rsidR="003E5233" w:rsidRPr="00BA2043" w:rsidRDefault="003E523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6872A5FA" w14:textId="079ED221" w:rsidR="003E5233" w:rsidRPr="00BA2043" w:rsidRDefault="003E5233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A72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65,049</w:t>
            </w:r>
          </w:p>
        </w:tc>
        <w:tc>
          <w:tcPr>
            <w:tcW w:w="141" w:type="pct"/>
          </w:tcPr>
          <w:p w14:paraId="1156669A" w14:textId="77777777" w:rsidR="003E5233" w:rsidRPr="00BA2043" w:rsidRDefault="003E523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3AAAE24F" w14:textId="35B24574" w:rsidR="003E5233" w:rsidRPr="00BA2043" w:rsidRDefault="003E523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30,491</w:t>
            </w:r>
          </w:p>
        </w:tc>
      </w:tr>
      <w:tr w:rsidR="003E6B6F" w:rsidRPr="00BA2043" w14:paraId="77F2BF0F" w14:textId="77777777" w:rsidTr="00292E07">
        <w:trPr>
          <w:trHeight w:val="258"/>
        </w:trPr>
        <w:tc>
          <w:tcPr>
            <w:tcW w:w="2039" w:type="pct"/>
          </w:tcPr>
          <w:p w14:paraId="79500DE1" w14:textId="77777777" w:rsidR="003E6B6F" w:rsidRPr="00292E07" w:rsidRDefault="003E6B6F" w:rsidP="003E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0F31615C" w14:textId="77777777" w:rsidR="003E6B6F" w:rsidRPr="00292E07" w:rsidRDefault="003E6B6F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470BA32" w14:textId="77777777" w:rsidR="003E6B6F" w:rsidRPr="00292E07" w:rsidRDefault="003E6B6F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23A3FDB6" w14:textId="77777777" w:rsidR="003E6B6F" w:rsidRPr="00292E07" w:rsidRDefault="003E6B6F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6548F82C" w14:textId="77777777" w:rsidR="003E6B6F" w:rsidRPr="00292E07" w:rsidRDefault="003E6B6F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3B658DA5" w14:textId="77777777" w:rsidR="003E6B6F" w:rsidRPr="00292E07" w:rsidRDefault="003E6B6F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41F7CEBB" w14:textId="77777777" w:rsidR="003E6B6F" w:rsidRPr="00292E07" w:rsidRDefault="003E6B6F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5AC2A2F7" w14:textId="77777777" w:rsidR="003E6B6F" w:rsidRPr="00292E07" w:rsidRDefault="003E6B6F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92E07" w:rsidRPr="00BA2043" w14:paraId="435E8989" w14:textId="77777777" w:rsidTr="00292E07">
        <w:trPr>
          <w:trHeight w:val="258"/>
        </w:trPr>
        <w:tc>
          <w:tcPr>
            <w:tcW w:w="2039" w:type="pct"/>
          </w:tcPr>
          <w:p w14:paraId="6668CF92" w14:textId="77777777" w:rsidR="00292E07" w:rsidRPr="00292E07" w:rsidRDefault="00292E07" w:rsidP="003E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DF0075A" w14:textId="77777777" w:rsidR="00292E07" w:rsidRPr="00292E07" w:rsidRDefault="00292E0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C56F670" w14:textId="77777777" w:rsidR="00292E07" w:rsidRPr="00292E07" w:rsidRDefault="00292E0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F39125D" w14:textId="77777777" w:rsidR="00292E07" w:rsidRPr="00292E07" w:rsidRDefault="00292E0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B822DF0" w14:textId="77777777" w:rsidR="00292E07" w:rsidRPr="00292E07" w:rsidRDefault="00292E0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6C2913D8" w14:textId="77777777" w:rsidR="00292E07" w:rsidRPr="00292E07" w:rsidRDefault="00292E07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7EEB467E" w14:textId="77777777" w:rsidR="00292E07" w:rsidRPr="00292E07" w:rsidRDefault="00292E0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22FC47E3" w14:textId="77777777" w:rsidR="00292E07" w:rsidRPr="00292E07" w:rsidRDefault="00292E0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83AC0" w:rsidRPr="00BA2043" w14:paraId="45DF32D6" w14:textId="77777777" w:rsidTr="00292E07">
        <w:trPr>
          <w:trHeight w:val="258"/>
        </w:trPr>
        <w:tc>
          <w:tcPr>
            <w:tcW w:w="2039" w:type="pct"/>
          </w:tcPr>
          <w:p w14:paraId="0FFEC3D0" w14:textId="77777777" w:rsidR="00983AC0" w:rsidRPr="00292E07" w:rsidRDefault="00983AC0" w:rsidP="003E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BAAAABA" w14:textId="77777777" w:rsidR="00983AC0" w:rsidRPr="00292E07" w:rsidRDefault="00983AC0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D6462D6" w14:textId="77777777" w:rsidR="00983AC0" w:rsidRPr="00292E07" w:rsidRDefault="00983AC0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2F30673D" w14:textId="77777777" w:rsidR="00983AC0" w:rsidRPr="00292E07" w:rsidRDefault="00983AC0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6EF54B2D" w14:textId="77777777" w:rsidR="00983AC0" w:rsidRPr="00292E07" w:rsidRDefault="00983AC0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5351EA25" w14:textId="77777777" w:rsidR="00983AC0" w:rsidRPr="00292E07" w:rsidRDefault="00983AC0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08905D65" w14:textId="77777777" w:rsidR="00983AC0" w:rsidRPr="00292E07" w:rsidRDefault="00983AC0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255B97E7" w14:textId="77777777" w:rsidR="00983AC0" w:rsidRPr="00292E07" w:rsidRDefault="00983AC0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87C67" w:rsidRPr="00BA2043" w14:paraId="3176FF00" w14:textId="77777777" w:rsidTr="00F91782">
        <w:trPr>
          <w:trHeight w:val="258"/>
        </w:trPr>
        <w:tc>
          <w:tcPr>
            <w:tcW w:w="2039" w:type="pct"/>
          </w:tcPr>
          <w:p w14:paraId="61CD0808" w14:textId="47250C3A" w:rsidR="00087C67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9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631" w:type="pct"/>
          </w:tcPr>
          <w:p w14:paraId="11B9F8B8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876E35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49BA60B" w14:textId="77777777" w:rsidR="00087C67" w:rsidRPr="00BA2043" w:rsidRDefault="00087C67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23DD614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94A8E31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C3DA7DF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45DE715" w14:textId="77777777" w:rsidR="00087C67" w:rsidRPr="00BA2043" w:rsidRDefault="00087C67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7C67" w:rsidRPr="00BA2043" w14:paraId="76CEEB87" w14:textId="77777777" w:rsidTr="00F91782">
        <w:trPr>
          <w:trHeight w:val="258"/>
        </w:trPr>
        <w:tc>
          <w:tcPr>
            <w:tcW w:w="2039" w:type="pct"/>
          </w:tcPr>
          <w:p w14:paraId="3D216BD5" w14:textId="7352DB5E" w:rsidR="00087C67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6329322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D436781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DE685C6" w14:textId="77777777" w:rsidR="00087C67" w:rsidRPr="00BA2043" w:rsidRDefault="00087C67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FA6C276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B7F1849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5D3862E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ECF6E7F" w14:textId="77777777" w:rsidR="00087C67" w:rsidRPr="00BA2043" w:rsidRDefault="00087C67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7C67" w:rsidRPr="00BA2043" w14:paraId="31BA3277" w14:textId="77777777" w:rsidTr="00F91782">
        <w:trPr>
          <w:trHeight w:val="258"/>
        </w:trPr>
        <w:tc>
          <w:tcPr>
            <w:tcW w:w="2039" w:type="pct"/>
          </w:tcPr>
          <w:p w14:paraId="6C8385CA" w14:textId="419F4A57" w:rsidR="00087C67" w:rsidRPr="000B3C65" w:rsidRDefault="00087C67" w:rsidP="000B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อี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เอ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อินเตอร์เนชั่นแนล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1" w:type="pct"/>
          </w:tcPr>
          <w:p w14:paraId="0CB077CB" w14:textId="777373D3" w:rsidR="00087C67" w:rsidRPr="00344B92" w:rsidRDefault="00344B92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68F05F51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8858595" w14:textId="76202BA2" w:rsidR="00087C67" w:rsidRPr="00BA2043" w:rsidRDefault="00087C67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5629931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29BD481" w14:textId="56AF4364" w:rsidR="00087C67" w:rsidRPr="00EF332F" w:rsidRDefault="00EF332F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1" w:type="pct"/>
          </w:tcPr>
          <w:p w14:paraId="7F341B52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D091D6A" w14:textId="13979F3F" w:rsidR="00087C67" w:rsidRPr="00BA2043" w:rsidRDefault="00087C67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087C67" w:rsidRPr="00BA2043" w14:paraId="1174C168" w14:textId="77777777" w:rsidTr="00F91782">
        <w:trPr>
          <w:trHeight w:val="258"/>
        </w:trPr>
        <w:tc>
          <w:tcPr>
            <w:tcW w:w="2039" w:type="pct"/>
          </w:tcPr>
          <w:p w14:paraId="4F2ED998" w14:textId="16F3B8DC" w:rsidR="00087C67" w:rsidRDefault="00087C67" w:rsidP="00087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98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631" w:type="pct"/>
          </w:tcPr>
          <w:p w14:paraId="535E784E" w14:textId="232F687B" w:rsidR="00087C67" w:rsidRPr="00EF332F" w:rsidRDefault="00344B92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6A3A2B3D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499BA5F" w14:textId="327623B8" w:rsidR="00087C67" w:rsidRPr="00BA2043" w:rsidRDefault="00087C67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88FA7FA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A2BF704" w14:textId="0612474A" w:rsidR="00087C67" w:rsidRPr="00EF332F" w:rsidRDefault="00EF332F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3,103</w:t>
            </w:r>
          </w:p>
        </w:tc>
        <w:tc>
          <w:tcPr>
            <w:tcW w:w="141" w:type="pct"/>
          </w:tcPr>
          <w:p w14:paraId="73B01C15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6324458" w14:textId="6D541849" w:rsidR="00087C67" w:rsidRPr="00BA2043" w:rsidRDefault="00087C67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3,614</w:t>
            </w:r>
          </w:p>
        </w:tc>
      </w:tr>
      <w:tr w:rsidR="00087C67" w:rsidRPr="00BA2043" w14:paraId="582D41A5" w14:textId="77777777" w:rsidTr="00F91782">
        <w:trPr>
          <w:trHeight w:val="258"/>
        </w:trPr>
        <w:tc>
          <w:tcPr>
            <w:tcW w:w="2039" w:type="pct"/>
          </w:tcPr>
          <w:p w14:paraId="472C79AA" w14:textId="450B6D83" w:rsidR="00087C67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3ADC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631" w:type="pct"/>
          </w:tcPr>
          <w:p w14:paraId="10444228" w14:textId="6CC7EFDA" w:rsidR="00087C67" w:rsidRPr="00344B92" w:rsidRDefault="00344B92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25AAB261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089EF68" w14:textId="4E349DEE" w:rsidR="00087C67" w:rsidRPr="00BA2043" w:rsidRDefault="00087C67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6B23D26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EE0C8DF" w14:textId="064599EF" w:rsidR="00087C67" w:rsidRPr="00EF332F" w:rsidRDefault="00EF332F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8,333</w:t>
            </w:r>
          </w:p>
        </w:tc>
        <w:tc>
          <w:tcPr>
            <w:tcW w:w="141" w:type="pct"/>
          </w:tcPr>
          <w:p w14:paraId="70870CB1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7FEE1E8" w14:textId="539BA593" w:rsidR="00087C67" w:rsidRPr="00BA2043" w:rsidRDefault="00087C67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1,938</w:t>
            </w:r>
          </w:p>
        </w:tc>
      </w:tr>
      <w:tr w:rsidR="00983AC0" w:rsidRPr="00BA2043" w14:paraId="23C11F21" w14:textId="77777777" w:rsidTr="00F91782">
        <w:trPr>
          <w:trHeight w:val="258"/>
        </w:trPr>
        <w:tc>
          <w:tcPr>
            <w:tcW w:w="2039" w:type="pct"/>
          </w:tcPr>
          <w:p w14:paraId="12018266" w14:textId="77777777" w:rsidR="00983AC0" w:rsidRPr="00983AC0" w:rsidRDefault="00983AC0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</w:tcPr>
          <w:p w14:paraId="5EF44870" w14:textId="77777777" w:rsidR="00983AC0" w:rsidRPr="00983AC0" w:rsidRDefault="00983AC0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5" w:type="pct"/>
          </w:tcPr>
          <w:p w14:paraId="5C8BD22B" w14:textId="77777777" w:rsidR="00983AC0" w:rsidRPr="00983AC0" w:rsidRDefault="00983AC0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pct"/>
          </w:tcPr>
          <w:p w14:paraId="7B0AA185" w14:textId="77777777" w:rsidR="00983AC0" w:rsidRPr="00983AC0" w:rsidRDefault="00983AC0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14:paraId="61E36CB7" w14:textId="77777777" w:rsidR="00983AC0" w:rsidRPr="00983AC0" w:rsidRDefault="00983AC0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pct"/>
          </w:tcPr>
          <w:p w14:paraId="6CCE9CFE" w14:textId="77777777" w:rsidR="00983AC0" w:rsidRPr="00983AC0" w:rsidRDefault="00983AC0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1" w:type="pct"/>
          </w:tcPr>
          <w:p w14:paraId="4D69A76C" w14:textId="77777777" w:rsidR="00983AC0" w:rsidRPr="00983AC0" w:rsidRDefault="00983AC0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8" w:type="pct"/>
          </w:tcPr>
          <w:p w14:paraId="6948AA7B" w14:textId="77777777" w:rsidR="00983AC0" w:rsidRPr="00983AC0" w:rsidRDefault="00983AC0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7C67" w:rsidRPr="00BA2043" w14:paraId="47206F1C" w14:textId="77777777" w:rsidTr="00F91782">
        <w:trPr>
          <w:trHeight w:val="258"/>
        </w:trPr>
        <w:tc>
          <w:tcPr>
            <w:tcW w:w="2039" w:type="pct"/>
          </w:tcPr>
          <w:p w14:paraId="7B2EA1BC" w14:textId="46F579CE" w:rsidR="00087C67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5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6FFA7B3" w14:textId="01858E1F" w:rsidR="00087C67" w:rsidRPr="00344B92" w:rsidRDefault="00BA72B1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45" w:type="pct"/>
          </w:tcPr>
          <w:p w14:paraId="58D16859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749D14DE" w14:textId="152BEABF" w:rsidR="00087C67" w:rsidRPr="00BA2043" w:rsidRDefault="00087C67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9367020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48784F9F" w14:textId="372F1435" w:rsidR="00087C67" w:rsidRPr="00EF332F" w:rsidRDefault="00EF332F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41" w:type="pct"/>
          </w:tcPr>
          <w:p w14:paraId="4A9351FD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0BD3ED7" w14:textId="50D95BE8" w:rsidR="00087C67" w:rsidRPr="00BA2043" w:rsidRDefault="00087C67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087C67" w:rsidRPr="00BA2043" w14:paraId="4B37E6BE" w14:textId="77777777" w:rsidTr="00F91782">
        <w:trPr>
          <w:trHeight w:val="258"/>
        </w:trPr>
        <w:tc>
          <w:tcPr>
            <w:tcW w:w="2039" w:type="pct"/>
          </w:tcPr>
          <w:p w14:paraId="42535712" w14:textId="524EA163" w:rsidR="00087C67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2401579" w14:textId="6C610127" w:rsidR="00087C67" w:rsidRPr="00344B92" w:rsidRDefault="00BA72B1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</w:t>
            </w:r>
          </w:p>
        </w:tc>
        <w:tc>
          <w:tcPr>
            <w:tcW w:w="145" w:type="pct"/>
          </w:tcPr>
          <w:p w14:paraId="3F8484D2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59E8392A" w14:textId="3DA7A7CD" w:rsidR="00087C67" w:rsidRPr="00087C67" w:rsidRDefault="00087C67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7C6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CE5E809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5B036AB3" w14:textId="2426F971" w:rsidR="00087C67" w:rsidRPr="00344B92" w:rsidRDefault="00EF332F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4B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11,503</w:t>
            </w:r>
          </w:p>
        </w:tc>
        <w:tc>
          <w:tcPr>
            <w:tcW w:w="141" w:type="pct"/>
          </w:tcPr>
          <w:p w14:paraId="2D212F2B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D1B4BCD" w14:textId="63DD391D" w:rsidR="00087C67" w:rsidRPr="00BA2043" w:rsidRDefault="00087C67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5,706</w:t>
            </w:r>
          </w:p>
        </w:tc>
      </w:tr>
      <w:tr w:rsidR="00087C67" w:rsidRPr="00BA2043" w14:paraId="7F025E80" w14:textId="77777777" w:rsidTr="00F91782">
        <w:trPr>
          <w:trHeight w:val="258"/>
        </w:trPr>
        <w:tc>
          <w:tcPr>
            <w:tcW w:w="2039" w:type="pct"/>
          </w:tcPr>
          <w:p w14:paraId="3A9BD6D3" w14:textId="77777777" w:rsidR="00087C67" w:rsidRPr="000B3C65" w:rsidRDefault="00087C67" w:rsidP="00884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078D214A" w14:textId="77777777" w:rsidR="00087C67" w:rsidRPr="000B3C65" w:rsidRDefault="00087C67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4C42D60B" w14:textId="77777777" w:rsidR="00087C67" w:rsidRPr="000B3C65" w:rsidRDefault="00087C67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3B1A4CBF" w14:textId="77777777" w:rsidR="00087C67" w:rsidRPr="000B3C65" w:rsidRDefault="00087C67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8" w:type="pct"/>
          </w:tcPr>
          <w:p w14:paraId="7AFF12AD" w14:textId="77777777" w:rsidR="00087C67" w:rsidRPr="000B3C65" w:rsidRDefault="00087C67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267C6824" w14:textId="77777777" w:rsidR="00087C67" w:rsidRPr="000B3C65" w:rsidRDefault="00087C67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</w:tcPr>
          <w:p w14:paraId="0DB3F922" w14:textId="77777777" w:rsidR="00087C67" w:rsidRPr="000B3C65" w:rsidRDefault="00087C67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4C694ED7" w14:textId="77777777" w:rsidR="00087C67" w:rsidRPr="000B3C65" w:rsidRDefault="00087C67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326F3" w:rsidRPr="00BA2043" w14:paraId="082762F4" w14:textId="77777777" w:rsidTr="00F91782">
        <w:trPr>
          <w:trHeight w:val="427"/>
          <w:tblHeader/>
        </w:trPr>
        <w:tc>
          <w:tcPr>
            <w:tcW w:w="2039" w:type="pct"/>
          </w:tcPr>
          <w:p w14:paraId="39C20849" w14:textId="5044BB4C" w:rsidR="001326F3" w:rsidRPr="00BA2043" w:rsidRDefault="00BF442E" w:rsidP="00BF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A2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1" w:type="pct"/>
          </w:tcPr>
          <w:p w14:paraId="63C4A89E" w14:textId="6A228A31" w:rsidR="001326F3" w:rsidRPr="006C45EA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0A8595E9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1D4BD52" w14:textId="04D49346" w:rsidR="001326F3" w:rsidRPr="006C45EA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96FDD0A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37F91D6" w14:textId="20C6C732" w:rsidR="001326F3" w:rsidRPr="006C45EA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</w:tcPr>
          <w:p w14:paraId="000AAA58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4359F27" w14:textId="3B46A8CE" w:rsidR="001326F3" w:rsidRPr="006C45EA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26F3" w:rsidRPr="00BA2043" w14:paraId="13AFB366" w14:textId="77777777" w:rsidTr="00F91782">
        <w:trPr>
          <w:trHeight w:val="258"/>
        </w:trPr>
        <w:tc>
          <w:tcPr>
            <w:tcW w:w="2039" w:type="pct"/>
          </w:tcPr>
          <w:p w14:paraId="14B4E84F" w14:textId="6B66593A" w:rsidR="001326F3" w:rsidRPr="00BA2043" w:rsidRDefault="00650DFE" w:rsidP="00884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1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7B40E08F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2F3C131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C47365D" w14:textId="77777777" w:rsidR="001326F3" w:rsidRPr="00BA2043" w:rsidRDefault="001326F3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2FD6528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E1E7211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10ADB68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88FE779" w14:textId="77777777" w:rsidR="001326F3" w:rsidRPr="00BA2043" w:rsidRDefault="001326F3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2390" w:rsidRPr="00BA2043" w14:paraId="69F6791F" w14:textId="77777777" w:rsidTr="00F91782">
        <w:trPr>
          <w:trHeight w:val="258"/>
        </w:trPr>
        <w:tc>
          <w:tcPr>
            <w:tcW w:w="2039" w:type="pct"/>
          </w:tcPr>
          <w:p w14:paraId="58EF10D2" w14:textId="00C872A9" w:rsidR="00B32390" w:rsidRPr="00214BE3" w:rsidRDefault="00B32390" w:rsidP="00B32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631" w:type="pct"/>
          </w:tcPr>
          <w:p w14:paraId="66653B74" w14:textId="6F74B51D" w:rsidR="00B32390" w:rsidRPr="00BA2043" w:rsidRDefault="00B32390" w:rsidP="00B32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4A6B1F2" w14:textId="77777777" w:rsidR="00B32390" w:rsidRPr="00BA2043" w:rsidRDefault="00B32390" w:rsidP="00B32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A0584D5" w14:textId="41EE9B9A" w:rsidR="00B32390" w:rsidRPr="00BA2043" w:rsidRDefault="00B32390" w:rsidP="00B32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0C592C7" w14:textId="77777777" w:rsidR="00B32390" w:rsidRPr="00BA2043" w:rsidRDefault="00B32390" w:rsidP="00B32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69CCD5D" w14:textId="0B472CBB" w:rsidR="00B32390" w:rsidRPr="005C7EBE" w:rsidRDefault="00B32390" w:rsidP="00B32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187F1FEF" w14:textId="77777777" w:rsidR="00B32390" w:rsidRPr="00BA2043" w:rsidRDefault="00B32390" w:rsidP="00B32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FF8E1AC" w14:textId="5D559BBD" w:rsidR="00B32390" w:rsidRPr="00BA2043" w:rsidRDefault="00B32390" w:rsidP="00B323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2,854</w:t>
            </w:r>
          </w:p>
        </w:tc>
      </w:tr>
      <w:tr w:rsidR="00B32390" w:rsidRPr="00BA2043" w14:paraId="2C300005" w14:textId="77777777" w:rsidTr="00F91782">
        <w:trPr>
          <w:trHeight w:val="258"/>
        </w:trPr>
        <w:tc>
          <w:tcPr>
            <w:tcW w:w="2039" w:type="pct"/>
          </w:tcPr>
          <w:p w14:paraId="21D70FB4" w14:textId="058B4FEB" w:rsidR="00B32390" w:rsidRPr="00E43ADC" w:rsidRDefault="00B32390" w:rsidP="00B32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43ADC">
              <w:rPr>
                <w:rFonts w:ascii="Angsana New" w:hAnsi="Angsana New"/>
                <w:sz w:val="30"/>
                <w:szCs w:val="30"/>
              </w:rPr>
              <w:t>PMC Label Materials Pte. Ltd.</w:t>
            </w:r>
          </w:p>
        </w:tc>
        <w:tc>
          <w:tcPr>
            <w:tcW w:w="631" w:type="pct"/>
          </w:tcPr>
          <w:p w14:paraId="52823320" w14:textId="6B54FD1D" w:rsidR="00B32390" w:rsidRPr="00C62B2A" w:rsidRDefault="00B32390" w:rsidP="00B32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7F02678" w14:textId="77777777" w:rsidR="00B32390" w:rsidRPr="00BA2043" w:rsidRDefault="00B32390" w:rsidP="00B32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300AD41" w14:textId="189E9E24" w:rsidR="00B32390" w:rsidRPr="00BA2043" w:rsidRDefault="00B32390" w:rsidP="00B32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C033A0E" w14:textId="77777777" w:rsidR="00B32390" w:rsidRPr="00BA2043" w:rsidRDefault="00B32390" w:rsidP="00B32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2D701B5" w14:textId="1D185711" w:rsidR="00B32390" w:rsidRPr="00C62B2A" w:rsidRDefault="00532E77" w:rsidP="00B32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7D694654" w14:textId="77777777" w:rsidR="00B32390" w:rsidRPr="00BA2043" w:rsidRDefault="00B32390" w:rsidP="00B32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ABC12F4" w14:textId="3ACD6AD3" w:rsidR="00B32390" w:rsidRPr="00C62B2A" w:rsidRDefault="00B32390" w:rsidP="00B323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1,014</w:t>
            </w:r>
          </w:p>
        </w:tc>
      </w:tr>
      <w:tr w:rsidR="00B32390" w:rsidRPr="00BA2043" w14:paraId="575E7731" w14:textId="77777777" w:rsidTr="00F91782">
        <w:trPr>
          <w:trHeight w:val="258"/>
        </w:trPr>
        <w:tc>
          <w:tcPr>
            <w:tcW w:w="2039" w:type="pct"/>
          </w:tcPr>
          <w:p w14:paraId="7880ED0E" w14:textId="454E2299" w:rsidR="00B32390" w:rsidRPr="00E43ADC" w:rsidRDefault="00B32390" w:rsidP="00B32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7E63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631" w:type="pct"/>
          </w:tcPr>
          <w:p w14:paraId="05133298" w14:textId="367F2ACF" w:rsidR="00B32390" w:rsidRDefault="00B32390" w:rsidP="00B32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C88921D" w14:textId="77777777" w:rsidR="00B32390" w:rsidRPr="00BA2043" w:rsidRDefault="00B32390" w:rsidP="00B32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E5A3269" w14:textId="4705D533" w:rsidR="00B32390" w:rsidRDefault="00B32390" w:rsidP="00B32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54CB1BF" w14:textId="77777777" w:rsidR="00B32390" w:rsidRPr="00BA2043" w:rsidRDefault="00B32390" w:rsidP="00B32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A4BD0CA" w14:textId="42761695" w:rsidR="00B32390" w:rsidRDefault="00B32390" w:rsidP="00B32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4995BE82" w14:textId="77777777" w:rsidR="00B32390" w:rsidRPr="00BA2043" w:rsidRDefault="00B32390" w:rsidP="00B32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0BA5513" w14:textId="7587E535" w:rsidR="00B32390" w:rsidRDefault="00B32390" w:rsidP="00B323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903622" w:rsidRPr="00BA2043" w14:paraId="2DAE7EE7" w14:textId="77777777" w:rsidTr="00F91782">
        <w:trPr>
          <w:trHeight w:val="258"/>
        </w:trPr>
        <w:tc>
          <w:tcPr>
            <w:tcW w:w="2039" w:type="pct"/>
          </w:tcPr>
          <w:p w14:paraId="2E5E42F3" w14:textId="77777777" w:rsidR="00903622" w:rsidRPr="000B3C65" w:rsidRDefault="00903622" w:rsidP="00884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713B258A" w14:textId="77777777" w:rsidR="00903622" w:rsidRPr="000B3C65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051C00FE" w14:textId="77777777" w:rsidR="00903622" w:rsidRPr="000B3C65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pct"/>
          </w:tcPr>
          <w:p w14:paraId="1E5ECC71" w14:textId="77777777" w:rsidR="00903622" w:rsidRPr="000B3C65" w:rsidRDefault="00903622" w:rsidP="009036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8" w:type="pct"/>
          </w:tcPr>
          <w:p w14:paraId="35D5DF6C" w14:textId="77777777" w:rsidR="00903622" w:rsidRPr="000B3C65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pct"/>
          </w:tcPr>
          <w:p w14:paraId="68E8F9F0" w14:textId="77777777" w:rsidR="00903622" w:rsidRPr="000B3C65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</w:tcPr>
          <w:p w14:paraId="4CC965DF" w14:textId="77777777" w:rsidR="00903622" w:rsidRPr="000B3C65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8" w:type="pct"/>
          </w:tcPr>
          <w:p w14:paraId="6555F540" w14:textId="77777777" w:rsidR="00903622" w:rsidRPr="000B3C65" w:rsidRDefault="00903622" w:rsidP="009036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03622" w:rsidRPr="00BA2043" w14:paraId="5EA48295" w14:textId="77777777" w:rsidTr="00F91782">
        <w:trPr>
          <w:trHeight w:val="258"/>
        </w:trPr>
        <w:tc>
          <w:tcPr>
            <w:tcW w:w="2039" w:type="pct"/>
          </w:tcPr>
          <w:p w14:paraId="108C30B1" w14:textId="7102044E" w:rsidR="00903622" w:rsidRDefault="00903622" w:rsidP="00884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6D34C067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BC621E9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B0FB01A" w14:textId="77777777" w:rsidR="00903622" w:rsidRPr="00BA2043" w:rsidRDefault="00903622" w:rsidP="009036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3E3A1B9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0EC00C9A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8B033FA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AC6FB54" w14:textId="77777777" w:rsidR="00903622" w:rsidRPr="00BA2043" w:rsidRDefault="00903622" w:rsidP="009036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03622" w:rsidRPr="00BA2043" w14:paraId="15E8CB0C" w14:textId="77777777" w:rsidTr="00F91782">
        <w:trPr>
          <w:trHeight w:val="258"/>
        </w:trPr>
        <w:tc>
          <w:tcPr>
            <w:tcW w:w="2039" w:type="pct"/>
          </w:tcPr>
          <w:p w14:paraId="3CB06680" w14:textId="77777777" w:rsidR="00903622" w:rsidRPr="00E657DC" w:rsidRDefault="00903622" w:rsidP="00884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008A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ฮิวแมนิก้า จำกัด (มหาชน)</w:t>
            </w:r>
          </w:p>
        </w:tc>
        <w:tc>
          <w:tcPr>
            <w:tcW w:w="631" w:type="pct"/>
          </w:tcPr>
          <w:p w14:paraId="5659028F" w14:textId="78385641" w:rsidR="00903622" w:rsidRPr="00BA2043" w:rsidRDefault="00344B9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2FC4126C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0039759" w14:textId="3D05DC6F" w:rsidR="00903622" w:rsidRDefault="00635CFE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8" w:type="pct"/>
          </w:tcPr>
          <w:p w14:paraId="74D1EA33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412A190" w14:textId="0B7D658E" w:rsidR="00903622" w:rsidRPr="00BA2043" w:rsidRDefault="00344B9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49CCCEAE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121B9FC" w14:textId="12224784" w:rsidR="00903622" w:rsidRDefault="00635CFE" w:rsidP="00635C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3622" w:rsidRPr="00BA2043" w14:paraId="4D01B7FF" w14:textId="77777777" w:rsidTr="00F91782">
        <w:trPr>
          <w:trHeight w:val="258"/>
        </w:trPr>
        <w:tc>
          <w:tcPr>
            <w:tcW w:w="2039" w:type="pct"/>
          </w:tcPr>
          <w:p w14:paraId="1EC23E50" w14:textId="16F7E034" w:rsidR="00903622" w:rsidRPr="00651CC3" w:rsidRDefault="00903622" w:rsidP="00884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192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</w:t>
            </w:r>
            <w:r w:rsidRPr="00535BBA">
              <w:rPr>
                <w:rFonts w:ascii="Angsana New" w:hAnsi="Angsana New"/>
                <w:sz w:val="30"/>
                <w:szCs w:val="30"/>
                <w:cs/>
              </w:rPr>
              <w:t xml:space="preserve"> ไอแอลซีที จำกัด</w:t>
            </w:r>
          </w:p>
        </w:tc>
        <w:tc>
          <w:tcPr>
            <w:tcW w:w="631" w:type="pct"/>
          </w:tcPr>
          <w:p w14:paraId="1CDD4A52" w14:textId="07DA3F4F" w:rsidR="00903622" w:rsidRPr="00BA2043" w:rsidRDefault="002F3943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14:paraId="7078FBA9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C5B745C" w14:textId="384D8CE0" w:rsidR="00903622" w:rsidRDefault="00635CFE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148" w:type="pct"/>
          </w:tcPr>
          <w:p w14:paraId="0B8BD1E7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0E0054BA" w14:textId="64ADBCFE" w:rsidR="00903622" w:rsidRPr="00BA2043" w:rsidRDefault="00344B9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3DBF13D3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6685E97" w14:textId="481E5A23" w:rsidR="00903622" w:rsidRDefault="00635CFE" w:rsidP="00635C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3622" w:rsidRPr="00BA2043" w14:paraId="5F8652DE" w14:textId="77777777" w:rsidTr="00F91782">
        <w:trPr>
          <w:trHeight w:val="258"/>
        </w:trPr>
        <w:tc>
          <w:tcPr>
            <w:tcW w:w="2039" w:type="pct"/>
          </w:tcPr>
          <w:p w14:paraId="44E84AC1" w14:textId="38BCB020" w:rsidR="005F2AF1" w:rsidRPr="000B3C65" w:rsidRDefault="005F2AF1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1" w:type="pct"/>
          </w:tcPr>
          <w:p w14:paraId="1E88ACC0" w14:textId="77777777" w:rsidR="00903622" w:rsidRPr="000B3C65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5" w:type="pct"/>
          </w:tcPr>
          <w:p w14:paraId="7C580508" w14:textId="77777777" w:rsidR="00903622" w:rsidRPr="000B3C65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pct"/>
          </w:tcPr>
          <w:p w14:paraId="57C60874" w14:textId="77777777" w:rsidR="00903622" w:rsidRPr="000B3C65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8" w:type="pct"/>
          </w:tcPr>
          <w:p w14:paraId="633F306A" w14:textId="77777777" w:rsidR="00903622" w:rsidRPr="000B3C65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pct"/>
          </w:tcPr>
          <w:p w14:paraId="0A315064" w14:textId="77777777" w:rsidR="00903622" w:rsidRPr="000B3C65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1" w:type="pct"/>
          </w:tcPr>
          <w:p w14:paraId="20E5C5CD" w14:textId="77777777" w:rsidR="00903622" w:rsidRPr="000B3C65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8" w:type="pct"/>
          </w:tcPr>
          <w:p w14:paraId="29E2092A" w14:textId="77777777" w:rsidR="00903622" w:rsidRPr="000B3C65" w:rsidRDefault="00903622" w:rsidP="00635C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3622" w:rsidRPr="00BA2043" w14:paraId="68685F81" w14:textId="77777777" w:rsidTr="00F91782">
        <w:trPr>
          <w:trHeight w:val="258"/>
        </w:trPr>
        <w:tc>
          <w:tcPr>
            <w:tcW w:w="2039" w:type="pct"/>
          </w:tcPr>
          <w:p w14:paraId="3F25FAD8" w14:textId="77777777" w:rsidR="00903622" w:rsidRPr="007B2770" w:rsidRDefault="00903622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</w:tcPr>
          <w:p w14:paraId="2F151566" w14:textId="29AD66B0" w:rsidR="00903622" w:rsidRPr="00B32390" w:rsidRDefault="001342A0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23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56E2B73B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29C2FB8" w14:textId="4F74B99F" w:rsidR="00903622" w:rsidRPr="00BA2043" w:rsidRDefault="00635CFE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8" w:type="pct"/>
          </w:tcPr>
          <w:p w14:paraId="4CDF8527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60404CE" w14:textId="0023009A" w:rsidR="00903622" w:rsidRPr="00BA2043" w:rsidRDefault="00B32390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1" w:type="pct"/>
          </w:tcPr>
          <w:p w14:paraId="5339324B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44B50D2" w14:textId="4C01D87C" w:rsidR="00903622" w:rsidRPr="00BA2043" w:rsidRDefault="00635CFE" w:rsidP="00635C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03622" w:rsidRPr="00BA2043" w14:paraId="6577E226" w14:textId="77777777" w:rsidTr="00F91782">
        <w:trPr>
          <w:trHeight w:val="258"/>
        </w:trPr>
        <w:tc>
          <w:tcPr>
            <w:tcW w:w="2039" w:type="pct"/>
          </w:tcPr>
          <w:p w14:paraId="0724C231" w14:textId="77777777" w:rsidR="00903622" w:rsidRPr="00BA2043" w:rsidRDefault="00903622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83A7B9D" w14:textId="27154E8E" w:rsidR="00903622" w:rsidRPr="00B32390" w:rsidRDefault="00344B9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23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5" w:type="pct"/>
          </w:tcPr>
          <w:p w14:paraId="66A4F725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61AA40B9" w14:textId="535F528C" w:rsidR="00903622" w:rsidRPr="00AE2258" w:rsidRDefault="00635CFE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</w:p>
        </w:tc>
        <w:tc>
          <w:tcPr>
            <w:tcW w:w="148" w:type="pct"/>
          </w:tcPr>
          <w:p w14:paraId="5B81E3D4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210E2810" w14:textId="7EBA2F33" w:rsidR="00903622" w:rsidRPr="00BA2043" w:rsidRDefault="00142A61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1" w:type="pct"/>
          </w:tcPr>
          <w:p w14:paraId="3723C4CE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241E840" w14:textId="1A02D3B3" w:rsidR="00903622" w:rsidRPr="00BA2043" w:rsidRDefault="00635CFE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3,912</w:t>
            </w:r>
          </w:p>
        </w:tc>
      </w:tr>
      <w:tr w:rsidR="00E65D85" w:rsidRPr="00BA2043" w14:paraId="7AEBE011" w14:textId="77777777" w:rsidTr="00F91782">
        <w:trPr>
          <w:tblHeader/>
        </w:trPr>
        <w:tc>
          <w:tcPr>
            <w:tcW w:w="2039" w:type="pct"/>
          </w:tcPr>
          <w:p w14:paraId="618A43B8" w14:textId="77777777" w:rsidR="00E65D85" w:rsidRPr="00983AC0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</w:tcPr>
          <w:p w14:paraId="1054C64F" w14:textId="018CEEC4" w:rsidR="00E65D85" w:rsidRPr="00983AC0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5" w:type="pct"/>
          </w:tcPr>
          <w:p w14:paraId="1F487DB9" w14:textId="77777777" w:rsidR="00E65D85" w:rsidRPr="00983AC0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pct"/>
          </w:tcPr>
          <w:p w14:paraId="3B0BDE73" w14:textId="352257BE" w:rsidR="00E65D85" w:rsidRPr="00983AC0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14:paraId="5161BD1D" w14:textId="77777777" w:rsidR="00E65D85" w:rsidRPr="00983AC0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pct"/>
          </w:tcPr>
          <w:p w14:paraId="2DA0EB7C" w14:textId="301BCA08" w:rsidR="00E65D85" w:rsidRPr="00983AC0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1" w:type="pct"/>
          </w:tcPr>
          <w:p w14:paraId="1176C7BF" w14:textId="77777777" w:rsidR="00E65D85" w:rsidRPr="00983AC0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8" w:type="pct"/>
          </w:tcPr>
          <w:p w14:paraId="14D999BF" w14:textId="5846D30F" w:rsidR="00E65D85" w:rsidRPr="00983AC0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6D11" w:rsidRPr="006C45EA" w14:paraId="317D4566" w14:textId="77777777" w:rsidTr="00F91782">
        <w:trPr>
          <w:trHeight w:val="427"/>
          <w:tblHeader/>
        </w:trPr>
        <w:tc>
          <w:tcPr>
            <w:tcW w:w="2039" w:type="pct"/>
          </w:tcPr>
          <w:p w14:paraId="05A1A626" w14:textId="73E39592" w:rsidR="00B36D11" w:rsidRDefault="00B36D11" w:rsidP="00B3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28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631" w:type="pct"/>
          </w:tcPr>
          <w:p w14:paraId="256FC5B7" w14:textId="77777777" w:rsidR="00B36D11" w:rsidRPr="006C45EA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4C00C303" w14:textId="77777777" w:rsidR="00B36D11" w:rsidRPr="00BA2043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4463982" w14:textId="77777777" w:rsidR="00B36D11" w:rsidRPr="006C45EA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25190DE4" w14:textId="77777777" w:rsidR="00B36D11" w:rsidRPr="00BA2043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D369940" w14:textId="77777777" w:rsidR="00B36D11" w:rsidRPr="006C45EA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</w:tcPr>
          <w:p w14:paraId="42A219A5" w14:textId="77777777" w:rsidR="00B36D11" w:rsidRPr="00BA2043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FBEB046" w14:textId="77777777" w:rsidR="00B36D11" w:rsidRPr="006C45EA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6D11" w:rsidRPr="006C45EA" w14:paraId="63416476" w14:textId="77777777" w:rsidTr="00F91782">
        <w:trPr>
          <w:trHeight w:val="427"/>
          <w:tblHeader/>
        </w:trPr>
        <w:tc>
          <w:tcPr>
            <w:tcW w:w="2039" w:type="pct"/>
          </w:tcPr>
          <w:p w14:paraId="2DDC16F9" w14:textId="7CEDF92C" w:rsidR="00B36D11" w:rsidRDefault="00B36D11" w:rsidP="00B3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6F6A1BC8" w14:textId="77777777" w:rsidR="00B36D11" w:rsidRPr="006C45EA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54B8B2E1" w14:textId="77777777" w:rsidR="00B36D11" w:rsidRPr="00BA2043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CB338E1" w14:textId="77777777" w:rsidR="00B36D11" w:rsidRPr="006C45EA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299F319" w14:textId="77777777" w:rsidR="00B36D11" w:rsidRPr="00BA2043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70FB404" w14:textId="77777777" w:rsidR="00B36D11" w:rsidRPr="006C45EA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</w:tcPr>
          <w:p w14:paraId="7079BE30" w14:textId="77777777" w:rsidR="00B36D11" w:rsidRPr="00BA2043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982353F" w14:textId="77777777" w:rsidR="00B36D11" w:rsidRPr="006C45EA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6D11" w:rsidRPr="006C45EA" w14:paraId="60AD7561" w14:textId="77777777" w:rsidTr="006A19DE">
        <w:trPr>
          <w:trHeight w:val="308"/>
          <w:tblHeader/>
        </w:trPr>
        <w:tc>
          <w:tcPr>
            <w:tcW w:w="2039" w:type="pct"/>
          </w:tcPr>
          <w:p w14:paraId="5EB7F402" w14:textId="507D05FE" w:rsidR="00B36D11" w:rsidRDefault="00B36D11" w:rsidP="00B3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631" w:type="pct"/>
          </w:tcPr>
          <w:p w14:paraId="5218D534" w14:textId="675BC899" w:rsidR="00B36D11" w:rsidRPr="006C45EA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DB81BFC" w14:textId="77777777" w:rsidR="00B36D11" w:rsidRPr="00BA2043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B166232" w14:textId="472B81EE" w:rsidR="00B36D11" w:rsidRPr="006C45EA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64C1F539" w14:textId="77777777" w:rsidR="00B36D11" w:rsidRPr="00BA2043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FE97C78" w14:textId="6B2453F6" w:rsidR="00B36D11" w:rsidRPr="006C45EA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384,267</w:t>
            </w:r>
          </w:p>
        </w:tc>
        <w:tc>
          <w:tcPr>
            <w:tcW w:w="141" w:type="pct"/>
          </w:tcPr>
          <w:p w14:paraId="3B5915F5" w14:textId="77777777" w:rsidR="00B36D11" w:rsidRPr="00BA2043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3AC3656" w14:textId="6BB5EFAA" w:rsidR="00B36D11" w:rsidRPr="006C45EA" w:rsidRDefault="00B36D11" w:rsidP="00B36D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438,320</w:t>
            </w:r>
          </w:p>
        </w:tc>
      </w:tr>
      <w:tr w:rsidR="00B36D11" w:rsidRPr="006C45EA" w14:paraId="2AA9C508" w14:textId="77777777" w:rsidTr="00B36D11">
        <w:trPr>
          <w:tblHeader/>
        </w:trPr>
        <w:tc>
          <w:tcPr>
            <w:tcW w:w="2039" w:type="pct"/>
          </w:tcPr>
          <w:p w14:paraId="1A38394B" w14:textId="77777777" w:rsidR="00B36D11" w:rsidRPr="00B36D11" w:rsidRDefault="00B36D11" w:rsidP="00B3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1" w:type="pct"/>
          </w:tcPr>
          <w:p w14:paraId="79FAB0E2" w14:textId="77777777" w:rsidR="00B36D11" w:rsidRPr="00B36D11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5" w:type="pct"/>
          </w:tcPr>
          <w:p w14:paraId="2160C89D" w14:textId="77777777" w:rsidR="00B36D11" w:rsidRPr="00B36D11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pct"/>
          </w:tcPr>
          <w:p w14:paraId="18FCE1EA" w14:textId="77777777" w:rsidR="00B36D11" w:rsidRPr="00B36D11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8" w:type="pct"/>
          </w:tcPr>
          <w:p w14:paraId="38738E4C" w14:textId="77777777" w:rsidR="00B36D11" w:rsidRPr="00B36D11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pct"/>
          </w:tcPr>
          <w:p w14:paraId="4426CD9B" w14:textId="77777777" w:rsidR="00B36D11" w:rsidRPr="00B36D11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1" w:type="pct"/>
          </w:tcPr>
          <w:p w14:paraId="1FAA7E8A" w14:textId="77777777" w:rsidR="00B36D11" w:rsidRPr="00B36D11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8" w:type="pct"/>
          </w:tcPr>
          <w:p w14:paraId="6AC535B1" w14:textId="77777777" w:rsidR="00B36D11" w:rsidRPr="00B36D11" w:rsidRDefault="00B36D1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65D85" w:rsidRPr="006C45EA" w14:paraId="5B12CBBB" w14:textId="77777777" w:rsidTr="00F91782">
        <w:trPr>
          <w:trHeight w:val="427"/>
          <w:tblHeader/>
        </w:trPr>
        <w:tc>
          <w:tcPr>
            <w:tcW w:w="2039" w:type="pct"/>
          </w:tcPr>
          <w:p w14:paraId="45FFE868" w14:textId="02F46BAA" w:rsidR="00E65D85" w:rsidRPr="00BA2043" w:rsidRDefault="00D56ED5" w:rsidP="00D56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1" w:type="pct"/>
          </w:tcPr>
          <w:p w14:paraId="0583BDEB" w14:textId="4B79BFB3" w:rsidR="00E65D85" w:rsidRPr="006C45EA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2A199592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28BDA88" w14:textId="087D56DB" w:rsidR="00E65D85" w:rsidRPr="006C45EA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A4B5ABD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7E4DB80" w14:textId="0D476F16" w:rsidR="00E65D85" w:rsidRPr="006C45EA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</w:tcPr>
          <w:p w14:paraId="21C5AB59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74B33E6" w14:textId="16B08768" w:rsidR="00E65D85" w:rsidRPr="006C45EA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65D85" w:rsidRPr="00BA2043" w14:paraId="151F3EDD" w14:textId="77777777" w:rsidTr="00F91782">
        <w:trPr>
          <w:trHeight w:val="258"/>
        </w:trPr>
        <w:tc>
          <w:tcPr>
            <w:tcW w:w="2039" w:type="pct"/>
          </w:tcPr>
          <w:p w14:paraId="66B96ECB" w14:textId="7E0B1AD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65D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72DC4B51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8426002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569F0AF" w14:textId="77777777" w:rsidR="00E65D85" w:rsidRPr="00BA2043" w:rsidRDefault="00E65D85" w:rsidP="002255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C43601C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FCAF9CC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8DDE90A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4420DFC" w14:textId="77777777" w:rsidR="00E65D85" w:rsidRPr="00BA2043" w:rsidRDefault="00E65D85" w:rsidP="002255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5D85" w:rsidRPr="00BA2043" w14:paraId="17E4F544" w14:textId="77777777" w:rsidTr="00F91782">
        <w:trPr>
          <w:trHeight w:val="258"/>
        </w:trPr>
        <w:tc>
          <w:tcPr>
            <w:tcW w:w="2039" w:type="pct"/>
          </w:tcPr>
          <w:p w14:paraId="6ABB4E3E" w14:textId="6837CA42" w:rsidR="00E65D85" w:rsidRPr="00214BE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D85">
              <w:rPr>
                <w:rFonts w:ascii="Angsana New" w:hAnsi="Angsana New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631" w:type="pct"/>
          </w:tcPr>
          <w:p w14:paraId="2EB595F0" w14:textId="5B08FBEC" w:rsidR="00E65D85" w:rsidRPr="00A33ACF" w:rsidRDefault="00344B92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22,551</w:t>
            </w:r>
          </w:p>
        </w:tc>
        <w:tc>
          <w:tcPr>
            <w:tcW w:w="145" w:type="pct"/>
          </w:tcPr>
          <w:p w14:paraId="0745E3DE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F4380A9" w14:textId="1060E5B8" w:rsidR="00E65D85" w:rsidRPr="00A33ACF" w:rsidRDefault="00A33ACF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23,407</w:t>
            </w:r>
          </w:p>
        </w:tc>
        <w:tc>
          <w:tcPr>
            <w:tcW w:w="148" w:type="pct"/>
          </w:tcPr>
          <w:p w14:paraId="7BAB9208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000E376B" w14:textId="2E69C64B" w:rsidR="00E65D85" w:rsidRPr="005C7EBE" w:rsidRDefault="002F3943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22,551</w:t>
            </w:r>
          </w:p>
        </w:tc>
        <w:tc>
          <w:tcPr>
            <w:tcW w:w="141" w:type="pct"/>
          </w:tcPr>
          <w:p w14:paraId="3C70B6BF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B1FA40A" w14:textId="526127A3" w:rsidR="00E65D85" w:rsidRPr="00BA2043" w:rsidRDefault="00A33ACF" w:rsidP="002255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23,407</w:t>
            </w:r>
          </w:p>
        </w:tc>
      </w:tr>
    </w:tbl>
    <w:p w14:paraId="2E272ABF" w14:textId="6FBE6000" w:rsidR="00B1154B" w:rsidRDefault="00F91782" w:rsidP="00F9178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F91782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0460C317" w14:textId="77777777" w:rsidR="00F91782" w:rsidRPr="00F91782" w:rsidRDefault="00F91782" w:rsidP="00F91782">
      <w:pPr>
        <w:rPr>
          <w:sz w:val="30"/>
          <w:szCs w:val="30"/>
          <w:lang w:eastAsia="x-none"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1"/>
        <w:gridCol w:w="990"/>
        <w:gridCol w:w="1260"/>
        <w:gridCol w:w="268"/>
        <w:gridCol w:w="1266"/>
      </w:tblGrid>
      <w:tr w:rsidR="00F91782" w:rsidRPr="00344B92" w14:paraId="3EF5AE8B" w14:textId="77777777" w:rsidTr="00F91782">
        <w:tc>
          <w:tcPr>
            <w:tcW w:w="2940" w:type="pct"/>
          </w:tcPr>
          <w:p w14:paraId="0F290CA5" w14:textId="77777777" w:rsidR="00F91782" w:rsidRPr="00344B92" w:rsidRDefault="00F91782" w:rsidP="00F9178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34D6CDC4" w14:textId="77777777" w:rsidR="00F91782" w:rsidRPr="00344B92" w:rsidRDefault="00F91782" w:rsidP="00F91782">
            <w:pPr>
              <w:pStyle w:val="BodyText"/>
              <w:spacing w:after="0"/>
              <w:ind w:left="-10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pct"/>
            <w:gridSpan w:val="3"/>
          </w:tcPr>
          <w:p w14:paraId="2FA0980B" w14:textId="77777777" w:rsidR="00F91782" w:rsidRPr="00344B92" w:rsidRDefault="00F91782" w:rsidP="00F91782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1782" w:rsidRPr="00344B92" w14:paraId="669D1931" w14:textId="77777777" w:rsidTr="00F91782">
        <w:tc>
          <w:tcPr>
            <w:tcW w:w="2940" w:type="pct"/>
          </w:tcPr>
          <w:p w14:paraId="7235EE73" w14:textId="77777777" w:rsidR="00F91782" w:rsidRPr="00344B92" w:rsidRDefault="00F91782" w:rsidP="00F9178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1A099775" w14:textId="77777777" w:rsidR="00F91782" w:rsidRPr="00344B92" w:rsidRDefault="00F91782" w:rsidP="00F91782">
            <w:pPr>
              <w:pStyle w:val="BodyText"/>
              <w:spacing w:after="0"/>
              <w:ind w:left="-467" w:right="-18" w:firstLine="3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4B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86" w:type="pct"/>
          </w:tcPr>
          <w:p w14:paraId="7D0429B5" w14:textId="75E5BDB2" w:rsidR="00F91782" w:rsidRPr="00344B92" w:rsidRDefault="00B62FB2" w:rsidP="00F91782">
            <w:pPr>
              <w:pStyle w:val="BodyText"/>
              <w:spacing w:after="0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F91782" w:rsidRPr="00344B9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91782"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</w:tcPr>
          <w:p w14:paraId="23C10C87" w14:textId="77777777" w:rsidR="00F91782" w:rsidRPr="00344B92" w:rsidRDefault="00F91782" w:rsidP="00F91782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</w:tcPr>
          <w:p w14:paraId="400A4F9D" w14:textId="7249618D" w:rsidR="00F91782" w:rsidRPr="00344B92" w:rsidRDefault="00B62FB2" w:rsidP="00F91782">
            <w:pPr>
              <w:pStyle w:val="BodyText"/>
              <w:spacing w:after="0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282065"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91782"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F91782" w:rsidRPr="00344B92" w14:paraId="5C2C63C5" w14:textId="77777777" w:rsidTr="00F91782">
        <w:tc>
          <w:tcPr>
            <w:tcW w:w="2940" w:type="pct"/>
          </w:tcPr>
          <w:p w14:paraId="33DC60DE" w14:textId="77777777" w:rsidR="00F91782" w:rsidRPr="00344B92" w:rsidRDefault="00F91782" w:rsidP="00F9178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287CE5FD" w14:textId="77777777" w:rsidR="00F91782" w:rsidRPr="00344B92" w:rsidRDefault="00F91782" w:rsidP="00F917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1" w:type="pct"/>
            <w:gridSpan w:val="3"/>
          </w:tcPr>
          <w:p w14:paraId="5A8FDD5F" w14:textId="77777777" w:rsidR="00F91782" w:rsidRPr="00344B92" w:rsidRDefault="00F91782" w:rsidP="00F917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4B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1782" w:rsidRPr="00344B92" w14:paraId="592BC125" w14:textId="77777777" w:rsidTr="00F91782">
        <w:tc>
          <w:tcPr>
            <w:tcW w:w="2940" w:type="pct"/>
          </w:tcPr>
          <w:p w14:paraId="2DFC69BD" w14:textId="6730B744" w:rsidR="00F91782" w:rsidRPr="00344B92" w:rsidRDefault="00F91782" w:rsidP="00F9178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44B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44B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44B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44B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Pr="00344B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344B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9" w:type="pct"/>
          </w:tcPr>
          <w:p w14:paraId="47714416" w14:textId="77777777" w:rsidR="00F91782" w:rsidRPr="00344B92" w:rsidRDefault="00F91782" w:rsidP="00F91782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5F4DE452" w14:textId="77777777" w:rsidR="00F91782" w:rsidRPr="00344B92" w:rsidRDefault="00F91782" w:rsidP="00F91782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A3CFFF2" w14:textId="77777777" w:rsidR="00F91782" w:rsidRPr="00344B92" w:rsidRDefault="00F91782" w:rsidP="00F91782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</w:tcPr>
          <w:p w14:paraId="2133BECF" w14:textId="77777777" w:rsidR="00F91782" w:rsidRPr="00344B92" w:rsidRDefault="00F91782" w:rsidP="00F91782">
            <w:pPr>
              <w:pStyle w:val="BodyText"/>
              <w:tabs>
                <w:tab w:val="decimal" w:pos="1051"/>
              </w:tabs>
              <w:spacing w:after="0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91782" w:rsidRPr="00344B92" w14:paraId="385FA9F2" w14:textId="77777777" w:rsidTr="00F91782">
        <w:tc>
          <w:tcPr>
            <w:tcW w:w="2940" w:type="pct"/>
          </w:tcPr>
          <w:p w14:paraId="5401DEC8" w14:textId="4C927CC3" w:rsidR="00F91782" w:rsidRPr="00344B92" w:rsidRDefault="00F91782" w:rsidP="00F9178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44B9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44B9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39" w:type="pct"/>
          </w:tcPr>
          <w:p w14:paraId="66CC7353" w14:textId="77777777" w:rsidR="00F91782" w:rsidRPr="00344B92" w:rsidRDefault="00F91782" w:rsidP="00F91782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4C712632" w14:textId="0C25B65B" w:rsidR="00F91782" w:rsidRPr="00344B92" w:rsidRDefault="00A06089" w:rsidP="00344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1,039,997</w:t>
            </w:r>
          </w:p>
        </w:tc>
        <w:tc>
          <w:tcPr>
            <w:tcW w:w="146" w:type="pct"/>
          </w:tcPr>
          <w:p w14:paraId="2BD32D59" w14:textId="77777777" w:rsidR="00F91782" w:rsidRPr="00344B92" w:rsidRDefault="00F91782" w:rsidP="00F91782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</w:tcPr>
          <w:p w14:paraId="5F7F795C" w14:textId="000263DB" w:rsidR="00F91782" w:rsidRPr="00344B92" w:rsidRDefault="00A06089" w:rsidP="00344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1,039,997</w:t>
            </w:r>
          </w:p>
        </w:tc>
      </w:tr>
      <w:tr w:rsidR="00F91782" w:rsidRPr="00344B92" w14:paraId="40047177" w14:textId="77777777" w:rsidTr="00F91782">
        <w:tc>
          <w:tcPr>
            <w:tcW w:w="2940" w:type="pct"/>
          </w:tcPr>
          <w:p w14:paraId="32C149AE" w14:textId="77777777" w:rsidR="00F91782" w:rsidRPr="00344B92" w:rsidRDefault="00F91782" w:rsidP="00F9178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539" w:type="pct"/>
          </w:tcPr>
          <w:p w14:paraId="3C3471AD" w14:textId="77777777" w:rsidR="00F91782" w:rsidRPr="00344B92" w:rsidRDefault="00F91782" w:rsidP="00F91782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42F9CF0B" w14:textId="0B524B0E" w:rsidR="00F91782" w:rsidRPr="00344B92" w:rsidRDefault="00A06089" w:rsidP="00344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150,000</w:t>
            </w:r>
          </w:p>
        </w:tc>
        <w:tc>
          <w:tcPr>
            <w:tcW w:w="146" w:type="pct"/>
          </w:tcPr>
          <w:p w14:paraId="0488A0A2" w14:textId="77777777" w:rsidR="00F91782" w:rsidRPr="00344B92" w:rsidRDefault="00F91782" w:rsidP="00F9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</w:tcPr>
          <w:p w14:paraId="08870CD8" w14:textId="465FA233" w:rsidR="00F91782" w:rsidRPr="00344B92" w:rsidRDefault="00344B92" w:rsidP="00344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91782" w:rsidRPr="00344B92" w14:paraId="151FAC24" w14:textId="77777777" w:rsidTr="00F91782">
        <w:tc>
          <w:tcPr>
            <w:tcW w:w="2940" w:type="pct"/>
          </w:tcPr>
          <w:p w14:paraId="0581C883" w14:textId="00F469A1" w:rsidR="00F91782" w:rsidRPr="00344B92" w:rsidRDefault="00F91782" w:rsidP="00F9178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62FB2" w:rsidRPr="00344B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Pr="00344B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9" w:type="pct"/>
          </w:tcPr>
          <w:p w14:paraId="5EF5FABE" w14:textId="77777777" w:rsidR="00F91782" w:rsidRPr="00344B92" w:rsidRDefault="00F91782" w:rsidP="00F91782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1DA12ADC" w14:textId="77F5E5BC" w:rsidR="00F91782" w:rsidRPr="00344B92" w:rsidRDefault="00A06089" w:rsidP="00344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1,189,997</w:t>
            </w:r>
          </w:p>
        </w:tc>
        <w:tc>
          <w:tcPr>
            <w:tcW w:w="146" w:type="pct"/>
          </w:tcPr>
          <w:p w14:paraId="4AF5F99C" w14:textId="77777777" w:rsidR="00F91782" w:rsidRPr="00344B92" w:rsidRDefault="00F91782" w:rsidP="00F9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5975BEA5" w14:textId="2360A021" w:rsidR="00F91782" w:rsidRPr="00344B92" w:rsidRDefault="00A06089" w:rsidP="00344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1,039,997</w:t>
            </w:r>
          </w:p>
        </w:tc>
      </w:tr>
    </w:tbl>
    <w:p w14:paraId="7B1B9FA4" w14:textId="77777777" w:rsidR="00F91782" w:rsidRPr="00344B92" w:rsidRDefault="00F91782" w:rsidP="00F91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5E9270B9" w14:textId="434BF27B" w:rsidR="00F91782" w:rsidRPr="003E6B6F" w:rsidRDefault="00F91782" w:rsidP="003E6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  <w:sectPr w:rsidR="00F91782" w:rsidRPr="003E6B6F" w:rsidSect="00D41391">
          <w:headerReference w:type="default" r:id="rId8"/>
          <w:footerReference w:type="default" r:id="rId9"/>
          <w:pgSz w:w="11909" w:h="16834" w:code="9"/>
          <w:pgMar w:top="691" w:right="1199" w:bottom="576" w:left="1152" w:header="720" w:footer="720" w:gutter="0"/>
          <w:paperSrc w:first="7" w:other="7"/>
          <w:pgNumType w:start="17"/>
          <w:cols w:space="720"/>
          <w:docGrid w:linePitch="360"/>
        </w:sectPr>
      </w:pPr>
      <w:r w:rsidRPr="00344B92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B62FB2" w:rsidRPr="00344B92">
        <w:rPr>
          <w:rFonts w:asciiTheme="majorBidi" w:eastAsia="Calibri" w:hAnsiTheme="majorBidi" w:cstheme="majorBidi"/>
          <w:sz w:val="30"/>
          <w:szCs w:val="30"/>
        </w:rPr>
        <w:t>19</w:t>
      </w:r>
      <w:r w:rsidRPr="00344B9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B62FB2" w:rsidRPr="00344B92">
        <w:rPr>
          <w:rFonts w:asciiTheme="majorBidi" w:eastAsia="Calibri" w:hAnsiTheme="majorBidi" w:cstheme="majorBidi" w:hint="cs"/>
          <w:sz w:val="30"/>
          <w:szCs w:val="30"/>
          <w:cs/>
        </w:rPr>
        <w:t>เมษายน</w:t>
      </w:r>
      <w:r w:rsidRPr="00344B9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B62FB2" w:rsidRPr="00344B92">
        <w:rPr>
          <w:rFonts w:asciiTheme="majorBidi" w:eastAsia="Calibri" w:hAnsiTheme="majorBidi" w:cstheme="majorBidi"/>
          <w:sz w:val="30"/>
          <w:szCs w:val="30"/>
        </w:rPr>
        <w:t>2564</w:t>
      </w:r>
      <w:r w:rsidRPr="00344B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82065" w:rsidRPr="00344B92">
        <w:rPr>
          <w:rFonts w:asciiTheme="majorBidi" w:eastAsia="Calibri" w:hAnsiTheme="majorBidi" w:cstheme="majorBidi"/>
          <w:sz w:val="30"/>
          <w:szCs w:val="30"/>
          <w:cs/>
        </w:rPr>
        <w:t>บริษัทลงทุนเพิ่มในหุ้นสามัญ</w:t>
      </w:r>
      <w:r w:rsidR="00282065" w:rsidRPr="00344B92">
        <w:rPr>
          <w:rFonts w:asciiTheme="majorBidi" w:eastAsia="Calibri" w:hAnsiTheme="majorBidi" w:cstheme="majorBidi" w:hint="cs"/>
          <w:sz w:val="30"/>
          <w:szCs w:val="30"/>
          <w:cs/>
        </w:rPr>
        <w:t xml:space="preserve">ของ </w:t>
      </w:r>
      <w:r w:rsidR="00282065" w:rsidRPr="00344B92">
        <w:rPr>
          <w:rFonts w:asciiTheme="majorBidi" w:eastAsia="Calibri" w:hAnsiTheme="majorBidi"/>
          <w:sz w:val="30"/>
          <w:szCs w:val="30"/>
          <w:cs/>
        </w:rPr>
        <w:t>บริษัท พีเอ็มซี เลเบิล แมททีเรียลส์ จำกัด</w:t>
      </w:r>
      <w:r w:rsidR="00A2795A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="00282065" w:rsidRPr="00344B92">
        <w:rPr>
          <w:rFonts w:asciiTheme="majorBidi" w:eastAsia="Calibri" w:hAnsiTheme="majorBidi" w:cstheme="majorBidi"/>
          <w:sz w:val="30"/>
          <w:szCs w:val="30"/>
          <w:cs/>
        </w:rPr>
        <w:t xml:space="preserve">ตามสัดส่วนความเป็นเจ้าของเดิม (ร้อยละ </w:t>
      </w:r>
      <w:r w:rsidR="00282065" w:rsidRPr="00344B92">
        <w:rPr>
          <w:rFonts w:asciiTheme="majorBidi" w:eastAsia="Calibri" w:hAnsiTheme="majorBidi" w:cstheme="majorBidi"/>
          <w:sz w:val="30"/>
          <w:szCs w:val="30"/>
        </w:rPr>
        <w:t>99.99)</w:t>
      </w:r>
      <w:r w:rsidR="00282065" w:rsidRPr="00344B92">
        <w:rPr>
          <w:rFonts w:asciiTheme="majorBidi" w:eastAsia="Calibri" w:hAnsiTheme="majorBidi" w:cstheme="majorBidi"/>
          <w:sz w:val="30"/>
          <w:szCs w:val="30"/>
          <w:cs/>
        </w:rPr>
        <w:t xml:space="preserve"> จำนวน </w:t>
      </w:r>
      <w:r w:rsidR="00282065" w:rsidRPr="00344B92">
        <w:rPr>
          <w:rFonts w:asciiTheme="majorBidi" w:eastAsia="Calibri" w:hAnsiTheme="majorBidi" w:cstheme="majorBidi"/>
          <w:sz w:val="30"/>
          <w:szCs w:val="30"/>
        </w:rPr>
        <w:t xml:space="preserve">1.5 </w:t>
      </w:r>
      <w:r w:rsidR="00282065" w:rsidRPr="00344B92">
        <w:rPr>
          <w:rFonts w:asciiTheme="majorBidi" w:eastAsia="Calibri" w:hAnsiTheme="majorBidi" w:cstheme="majorBidi" w:hint="cs"/>
          <w:sz w:val="30"/>
          <w:szCs w:val="30"/>
          <w:cs/>
        </w:rPr>
        <w:t>ล้าน</w:t>
      </w:r>
      <w:r w:rsidR="00282065" w:rsidRPr="00344B92">
        <w:rPr>
          <w:rFonts w:asciiTheme="majorBidi" w:eastAsia="Calibri" w:hAnsiTheme="majorBidi" w:cstheme="majorBidi"/>
          <w:sz w:val="30"/>
          <w:szCs w:val="30"/>
          <w:cs/>
        </w:rPr>
        <w:t xml:space="preserve">หุ้น ซึ่งมีมูลค่าที่ตราไว้ </w:t>
      </w:r>
      <w:r w:rsidR="00282065" w:rsidRPr="00344B92">
        <w:rPr>
          <w:rFonts w:asciiTheme="majorBidi" w:eastAsia="Calibri" w:hAnsiTheme="majorBidi" w:cstheme="majorBidi"/>
          <w:sz w:val="30"/>
          <w:szCs w:val="30"/>
        </w:rPr>
        <w:t xml:space="preserve">100 </w:t>
      </w:r>
      <w:r w:rsidR="00282065" w:rsidRPr="00344B92">
        <w:rPr>
          <w:rFonts w:asciiTheme="majorBidi" w:eastAsia="Calibri" w:hAnsiTheme="majorBidi" w:cstheme="majorBidi"/>
          <w:sz w:val="30"/>
          <w:szCs w:val="30"/>
          <w:cs/>
        </w:rPr>
        <w:t xml:space="preserve">บาทต่อหุ้น </w:t>
      </w:r>
      <w:r w:rsidR="00A2795A">
        <w:rPr>
          <w:rFonts w:asciiTheme="majorBidi" w:eastAsia="Calibri" w:hAnsiTheme="majorBidi" w:cstheme="majorBidi" w:hint="cs"/>
          <w:sz w:val="30"/>
          <w:szCs w:val="30"/>
          <w:cs/>
        </w:rPr>
        <w:t>เป็น</w:t>
      </w:r>
      <w:r w:rsidR="00282065" w:rsidRPr="00344B92">
        <w:rPr>
          <w:rFonts w:asciiTheme="majorBidi" w:eastAsia="Calibri" w:hAnsiTheme="majorBidi" w:cstheme="majorBidi"/>
          <w:sz w:val="30"/>
          <w:szCs w:val="30"/>
          <w:cs/>
        </w:rPr>
        <w:t xml:space="preserve">จำนวนรวมทั้งสิ้น </w:t>
      </w:r>
      <w:r w:rsidR="009068C4">
        <w:rPr>
          <w:rFonts w:asciiTheme="majorBidi" w:eastAsia="Calibri" w:hAnsiTheme="majorBidi" w:cstheme="majorBidi"/>
          <w:sz w:val="30"/>
          <w:szCs w:val="30"/>
        </w:rPr>
        <w:br/>
      </w:r>
      <w:r w:rsidR="00282065" w:rsidRPr="00344B92">
        <w:rPr>
          <w:rFonts w:asciiTheme="majorBidi" w:eastAsia="Calibri" w:hAnsiTheme="majorBidi" w:cstheme="majorBidi"/>
          <w:sz w:val="30"/>
          <w:szCs w:val="30"/>
        </w:rPr>
        <w:t xml:space="preserve">150 </w:t>
      </w:r>
      <w:r w:rsidR="00282065" w:rsidRPr="00344B92">
        <w:rPr>
          <w:rFonts w:asciiTheme="majorBidi" w:eastAsia="Calibri" w:hAnsiTheme="majorBidi" w:cstheme="majorBidi"/>
          <w:sz w:val="30"/>
          <w:szCs w:val="30"/>
          <w:cs/>
        </w:rPr>
        <w:t xml:space="preserve">ล้านบาท  </w:t>
      </w:r>
    </w:p>
    <w:p w14:paraId="31BE0228" w14:textId="1CFCCC99" w:rsidR="006259F4" w:rsidRPr="00F4500A" w:rsidRDefault="00506DCA" w:rsidP="002F431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left" w:pos="1080"/>
        </w:tabs>
        <w:spacing w:line="240" w:lineRule="auto"/>
        <w:ind w:right="-25" w:firstLine="18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cs/>
          <w:lang w:val="th-TH"/>
        </w:rPr>
      </w:pPr>
      <w:r w:rsidRPr="0021348B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</w:p>
    <w:p w14:paraId="0FB8C32E" w14:textId="77777777" w:rsidR="006259F4" w:rsidRDefault="006259F4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4"/>
          <w:szCs w:val="24"/>
        </w:rPr>
      </w:pPr>
    </w:p>
    <w:tbl>
      <w:tblPr>
        <w:tblW w:w="1413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78"/>
        <w:gridCol w:w="72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20"/>
        <w:gridCol w:w="178"/>
        <w:gridCol w:w="722"/>
      </w:tblGrid>
      <w:tr w:rsidR="006259F4" w:rsidRPr="00D1370C" w14:paraId="1320E5E2" w14:textId="77777777" w:rsidTr="008847DF">
        <w:trPr>
          <w:cantSplit/>
          <w:trHeight w:val="99"/>
          <w:tblHeader/>
        </w:trPr>
        <w:tc>
          <w:tcPr>
            <w:tcW w:w="3510" w:type="dxa"/>
          </w:tcPr>
          <w:p w14:paraId="6D2D619F" w14:textId="77777777" w:rsidR="006259F4" w:rsidRPr="00756E6F" w:rsidRDefault="006259F4" w:rsidP="0074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0107097A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0603326A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B1BC9D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149DA98A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F7DC6D4" w14:textId="0F259798" w:rsidR="006259F4" w:rsidRPr="00756E6F" w:rsidRDefault="00EB1415" w:rsidP="0074537F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</w:tcPr>
          <w:p w14:paraId="1741BFF5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06DE71B" w14:textId="4C940590" w:rsidR="006259F4" w:rsidRPr="00756E6F" w:rsidRDefault="00EB1415" w:rsidP="0074537F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ส่วนงานอื่น</w:t>
            </w:r>
            <w:r w:rsidR="00DD7DD6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ๆ</w:t>
            </w:r>
          </w:p>
        </w:tc>
        <w:tc>
          <w:tcPr>
            <w:tcW w:w="180" w:type="dxa"/>
          </w:tcPr>
          <w:p w14:paraId="2347CD21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495280F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392E7C59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7654550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รวม </w:t>
            </w:r>
          </w:p>
        </w:tc>
      </w:tr>
      <w:tr w:rsidR="00562117" w:rsidRPr="00D1370C" w14:paraId="09335418" w14:textId="77777777" w:rsidTr="008847DF">
        <w:trPr>
          <w:cantSplit/>
          <w:trHeight w:val="302"/>
        </w:trPr>
        <w:tc>
          <w:tcPr>
            <w:tcW w:w="3510" w:type="dxa"/>
          </w:tcPr>
          <w:p w14:paraId="701FBE14" w14:textId="52D88C1A" w:rsidR="00562117" w:rsidRPr="00F065F0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065F0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สำหรับงวด</w:t>
            </w:r>
            <w:r w:rsidR="007E048E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หก</w:t>
            </w:r>
            <w:r w:rsidRPr="00F065F0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 xml:space="preserve">เดือนสิ้นสุดวันที่ </w:t>
            </w:r>
            <w:r w:rsidRPr="00F065F0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lang w:val="en-US"/>
              </w:rPr>
              <w:t>3</w:t>
            </w:r>
            <w:r w:rsidR="007E048E"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  <w:t>0</w:t>
            </w:r>
            <w:r w:rsidRPr="00F065F0">
              <w:rPr>
                <w:rFonts w:ascii="Angsana New" w:hAnsi="Angsana New" w:cs="Angsana New" w:hint="cs"/>
                <w:b/>
                <w:bCs/>
                <w:i/>
                <w:iCs/>
                <w:szCs w:val="22"/>
              </w:rPr>
              <w:t xml:space="preserve"> </w:t>
            </w:r>
            <w:r w:rsidRPr="00F065F0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ม</w:t>
            </w:r>
            <w:r w:rsidR="007E048E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ิถุนายน</w:t>
            </w:r>
          </w:p>
        </w:tc>
        <w:tc>
          <w:tcPr>
            <w:tcW w:w="720" w:type="dxa"/>
            <w:vAlign w:val="bottom"/>
          </w:tcPr>
          <w:p w14:paraId="0CCC0133" w14:textId="0B42101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065F0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0956C5CA" w14:textId="77777777" w:rsidR="00562117" w:rsidRPr="00756E6F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0EE9C10" w14:textId="688EBD49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CE60F2B" w14:textId="77777777" w:rsidR="00562117" w:rsidRPr="00756E6F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0E0BA0A" w14:textId="5BE893B0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84DEE2C" w14:textId="77777777" w:rsidR="00562117" w:rsidRPr="00756E6F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0B6CDF9" w14:textId="7A41C077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008A7F2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71FA444" w14:textId="5910A0C9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3ED84C4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A0B38A8" w14:textId="51A4D131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B895C9E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FB32690" w14:textId="73340EA3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6DB443E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4D5E7DF" w14:textId="2828AEBE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D2D3ED6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BD07601" w14:textId="582A07DC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474BCB2C" w14:textId="77777777" w:rsidR="00562117" w:rsidRPr="00756E6F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1BE2369" w14:textId="7D1F7F53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6615779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F659F1D" w14:textId="44B6EBB4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0895F36E" w14:textId="77777777" w:rsidR="00562117" w:rsidRPr="00756E6F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BA878E8" w14:textId="7A19B45B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</w:tr>
      <w:tr w:rsidR="006259F4" w:rsidRPr="006259F4" w14:paraId="2B863D34" w14:textId="77777777" w:rsidTr="008847DF">
        <w:trPr>
          <w:cantSplit/>
          <w:trHeight w:val="302"/>
        </w:trPr>
        <w:tc>
          <w:tcPr>
            <w:tcW w:w="3510" w:type="dxa"/>
          </w:tcPr>
          <w:p w14:paraId="112DE148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0620" w:type="dxa"/>
            <w:gridSpan w:val="23"/>
            <w:vAlign w:val="bottom"/>
          </w:tcPr>
          <w:p w14:paraId="2828425A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(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พันบาท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)</w:t>
            </w:r>
          </w:p>
        </w:tc>
      </w:tr>
      <w:tr w:rsidR="006259F4" w:rsidRPr="00D1370C" w14:paraId="4E253AAC" w14:textId="77777777" w:rsidTr="008847DF">
        <w:trPr>
          <w:cantSplit/>
          <w:trHeight w:val="302"/>
        </w:trPr>
        <w:tc>
          <w:tcPr>
            <w:tcW w:w="3510" w:type="dxa"/>
          </w:tcPr>
          <w:p w14:paraId="57E6CACE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ต่างประเทศ</w:t>
            </w:r>
          </w:p>
        </w:tc>
        <w:tc>
          <w:tcPr>
            <w:tcW w:w="720" w:type="dxa"/>
            <w:vAlign w:val="bottom"/>
          </w:tcPr>
          <w:p w14:paraId="4BFF35A6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8BA01F7" w14:textId="77777777" w:rsidR="006259F4" w:rsidRPr="00756E6F" w:rsidRDefault="006259F4" w:rsidP="007453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2EA2059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AE7B1F9" w14:textId="77777777" w:rsidR="006259F4" w:rsidRPr="00756E6F" w:rsidRDefault="006259F4" w:rsidP="007453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5A38DC7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E82C97B" w14:textId="77777777" w:rsidR="006259F4" w:rsidRPr="00756E6F" w:rsidRDefault="006259F4" w:rsidP="007453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2A786ABF" w14:textId="77777777" w:rsidR="006259F4" w:rsidRPr="00756E6F" w:rsidRDefault="006259F4" w:rsidP="007453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68A3ECFD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3C78A50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9120830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3D0ED48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12BC6D0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776E35E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6FD63C5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1E92F25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9C26939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24B6DD3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2C10162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015EDC41" w14:textId="77777777" w:rsidR="006259F4" w:rsidRPr="00756E6F" w:rsidRDefault="006259F4" w:rsidP="007453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2F346050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75FA779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BA873BB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086CB9EC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BA7852" w:rsidRPr="00D1370C" w14:paraId="0F27520F" w14:textId="77777777" w:rsidTr="008847DF">
        <w:trPr>
          <w:cantSplit/>
          <w:trHeight w:val="302"/>
        </w:trPr>
        <w:tc>
          <w:tcPr>
            <w:tcW w:w="3510" w:type="dxa"/>
          </w:tcPr>
          <w:p w14:paraId="0548AB36" w14:textId="77777777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เอเชีย</w:t>
            </w:r>
          </w:p>
        </w:tc>
        <w:tc>
          <w:tcPr>
            <w:tcW w:w="720" w:type="dxa"/>
            <w:vAlign w:val="bottom"/>
          </w:tcPr>
          <w:p w14:paraId="4FDCD81C" w14:textId="37471137" w:rsidR="00BA7852" w:rsidRPr="00B32390" w:rsidRDefault="0017584B" w:rsidP="00A56CF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/>
                <w:szCs w:val="22"/>
                <w:lang w:val="en-US" w:bidi="th-TH"/>
              </w:rPr>
              <w:t>64,350</w:t>
            </w:r>
          </w:p>
        </w:tc>
        <w:tc>
          <w:tcPr>
            <w:tcW w:w="178" w:type="dxa"/>
            <w:vAlign w:val="bottom"/>
          </w:tcPr>
          <w:p w14:paraId="665B8B6D" w14:textId="77777777" w:rsidR="00BA7852" w:rsidRPr="00B32390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</w:tcPr>
          <w:p w14:paraId="6100CBF5" w14:textId="563BDFE4" w:rsidR="00BA7852" w:rsidRPr="00B32390" w:rsidRDefault="00CD33F6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53,136</w:t>
            </w:r>
          </w:p>
        </w:tc>
        <w:tc>
          <w:tcPr>
            <w:tcW w:w="180" w:type="dxa"/>
            <w:vAlign w:val="bottom"/>
          </w:tcPr>
          <w:p w14:paraId="769D5D67" w14:textId="77777777" w:rsidR="00BA7852" w:rsidRPr="00B32390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E152BBC" w14:textId="05363D16" w:rsidR="00BA7852" w:rsidRPr="00B32390" w:rsidRDefault="001E763B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133,8</w:t>
            </w:r>
            <w:r w:rsidR="00B3239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</w:tcPr>
          <w:p w14:paraId="5D3B93C0" w14:textId="77777777" w:rsidR="00BA7852" w:rsidRPr="00B32390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1A01F64" w14:textId="69AE27A8" w:rsidR="00BA7852" w:rsidRPr="00B32390" w:rsidRDefault="00CD33F6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91,167</w:t>
            </w:r>
          </w:p>
        </w:tc>
        <w:tc>
          <w:tcPr>
            <w:tcW w:w="180" w:type="dxa"/>
          </w:tcPr>
          <w:p w14:paraId="06E115B9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040B1E3F" w14:textId="08308CAB" w:rsidR="00BA7852" w:rsidRPr="00B32390" w:rsidRDefault="00351915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198,1</w:t>
            </w:r>
            <w:r w:rsidR="00B3239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64</w:t>
            </w:r>
          </w:p>
        </w:tc>
        <w:tc>
          <w:tcPr>
            <w:tcW w:w="180" w:type="dxa"/>
          </w:tcPr>
          <w:p w14:paraId="399407AA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EF6E81C" w14:textId="0C0E4EF9" w:rsidR="00BA7852" w:rsidRPr="00B32390" w:rsidRDefault="00CD33F6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144,303</w:t>
            </w:r>
          </w:p>
        </w:tc>
        <w:tc>
          <w:tcPr>
            <w:tcW w:w="180" w:type="dxa"/>
          </w:tcPr>
          <w:p w14:paraId="613374D4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E15D032" w14:textId="16AF576E" w:rsidR="00BA7852" w:rsidRPr="00B32390" w:rsidRDefault="00B32390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E0C635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B20DA5C" w14:textId="0E64144B" w:rsidR="00BA7852" w:rsidRPr="00B32390" w:rsidRDefault="00CD33F6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65E60B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E37200B" w14:textId="47FD1077" w:rsidR="00BA7852" w:rsidRPr="00B32390" w:rsidRDefault="00B32390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3D51CFD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1C5EB55" w14:textId="103E711C" w:rsidR="00BA7852" w:rsidRPr="00B32390" w:rsidRDefault="00CD33F6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E1D20D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2442314" w14:textId="3FCEF550" w:rsidR="00BA7852" w:rsidRPr="00B32390" w:rsidRDefault="006779E5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198,1</w:t>
            </w:r>
            <w:r w:rsidR="00B3239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64</w:t>
            </w:r>
          </w:p>
        </w:tc>
        <w:tc>
          <w:tcPr>
            <w:tcW w:w="178" w:type="dxa"/>
          </w:tcPr>
          <w:p w14:paraId="2B026E8A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757676C" w14:textId="0476D744" w:rsidR="00BA7852" w:rsidRPr="00B32390" w:rsidRDefault="00CD33F6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144,303</w:t>
            </w:r>
          </w:p>
        </w:tc>
      </w:tr>
      <w:tr w:rsidR="00CD33F6" w:rsidRPr="00D1370C" w14:paraId="4677A461" w14:textId="77777777" w:rsidTr="00827667">
        <w:trPr>
          <w:cantSplit/>
          <w:trHeight w:val="302"/>
        </w:trPr>
        <w:tc>
          <w:tcPr>
            <w:tcW w:w="3510" w:type="dxa"/>
          </w:tcPr>
          <w:p w14:paraId="7283C949" w14:textId="77777777" w:rsidR="00CD33F6" w:rsidRPr="00756E6F" w:rsidRDefault="00CD33F6" w:rsidP="00CD33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44CDEC6E" w14:textId="3DA28EC6" w:rsidR="00CD33F6" w:rsidRPr="00B32390" w:rsidRDefault="0017584B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/>
                <w:szCs w:val="22"/>
                <w:lang w:val="en-US" w:bidi="th-TH"/>
              </w:rPr>
              <w:t>39,5</w:t>
            </w:r>
            <w:r w:rsidR="00B32390" w:rsidRPr="00B32390">
              <w:rPr>
                <w:rFonts w:ascii="Angsana New" w:hAnsi="Angsana New" w:cs="Angsana New"/>
                <w:szCs w:val="22"/>
                <w:lang w:val="en-US" w:bidi="th-TH"/>
              </w:rPr>
              <w:t>85</w:t>
            </w:r>
          </w:p>
        </w:tc>
        <w:tc>
          <w:tcPr>
            <w:tcW w:w="178" w:type="dxa"/>
            <w:vAlign w:val="bottom"/>
          </w:tcPr>
          <w:p w14:paraId="2AF41BFE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1E2A58E" w14:textId="1E70429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24,506</w:t>
            </w:r>
          </w:p>
        </w:tc>
        <w:tc>
          <w:tcPr>
            <w:tcW w:w="180" w:type="dxa"/>
            <w:vAlign w:val="bottom"/>
          </w:tcPr>
          <w:p w14:paraId="1EF620F7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35B5841" w14:textId="28FD4703" w:rsidR="00CD33F6" w:rsidRPr="00B32390" w:rsidRDefault="001E763B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11,922</w:t>
            </w:r>
          </w:p>
        </w:tc>
        <w:tc>
          <w:tcPr>
            <w:tcW w:w="180" w:type="dxa"/>
          </w:tcPr>
          <w:p w14:paraId="42559C1E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952F0F4" w14:textId="4761EF74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</w:rPr>
              <w:t>4,965</w:t>
            </w:r>
          </w:p>
        </w:tc>
        <w:tc>
          <w:tcPr>
            <w:tcW w:w="180" w:type="dxa"/>
          </w:tcPr>
          <w:p w14:paraId="2DF2BA7A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53E89B22" w14:textId="362E755B" w:rsidR="00CD33F6" w:rsidRPr="00B32390" w:rsidRDefault="00351915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51,</w:t>
            </w:r>
            <w:r w:rsidR="00B3239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507</w:t>
            </w:r>
          </w:p>
        </w:tc>
        <w:tc>
          <w:tcPr>
            <w:tcW w:w="180" w:type="dxa"/>
          </w:tcPr>
          <w:p w14:paraId="1D9445C3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C451E95" w14:textId="025F7202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</w:rPr>
              <w:t>29,471</w:t>
            </w:r>
          </w:p>
        </w:tc>
        <w:tc>
          <w:tcPr>
            <w:tcW w:w="180" w:type="dxa"/>
          </w:tcPr>
          <w:p w14:paraId="62B324AD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D92E5EE" w14:textId="395C5B01" w:rsidR="00CD33F6" w:rsidRPr="00B32390" w:rsidRDefault="006779E5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2,28</w:t>
            </w:r>
            <w:r w:rsidR="00B3239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578B9036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0283CAA" w14:textId="306B3835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ABFF74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B73D9BC" w14:textId="526D76D4" w:rsidR="00CD33F6" w:rsidRPr="00B32390" w:rsidRDefault="00B32390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674DDE9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C71FA9A" w14:textId="468601DC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A7C04F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D8972C8" w14:textId="3123C5FD" w:rsidR="00CD33F6" w:rsidRPr="00B32390" w:rsidRDefault="006779E5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53,7</w:t>
            </w:r>
            <w:r w:rsidR="00B3239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96</w:t>
            </w:r>
          </w:p>
        </w:tc>
        <w:tc>
          <w:tcPr>
            <w:tcW w:w="178" w:type="dxa"/>
          </w:tcPr>
          <w:p w14:paraId="1D056BED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40A33F1" w14:textId="157E8056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</w:rPr>
              <w:t>29,471</w:t>
            </w:r>
          </w:p>
        </w:tc>
      </w:tr>
      <w:tr w:rsidR="00CD33F6" w:rsidRPr="00D1370C" w14:paraId="71D1DBBB" w14:textId="77777777" w:rsidTr="00827667">
        <w:trPr>
          <w:cantSplit/>
          <w:trHeight w:val="302"/>
        </w:trPr>
        <w:tc>
          <w:tcPr>
            <w:tcW w:w="3510" w:type="dxa"/>
          </w:tcPr>
          <w:p w14:paraId="76E9F294" w14:textId="77777777" w:rsidR="00CD33F6" w:rsidRPr="00756E6F" w:rsidRDefault="00CD33F6" w:rsidP="00CD33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แอฟริกา</w:t>
            </w:r>
          </w:p>
        </w:tc>
        <w:tc>
          <w:tcPr>
            <w:tcW w:w="720" w:type="dxa"/>
            <w:vAlign w:val="bottom"/>
          </w:tcPr>
          <w:p w14:paraId="080C13B3" w14:textId="1FF24577" w:rsidR="00CD33F6" w:rsidRPr="00B32390" w:rsidRDefault="0017584B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/>
                <w:szCs w:val="22"/>
                <w:lang w:val="en-US" w:bidi="th-TH"/>
              </w:rPr>
              <w:t>31,973</w:t>
            </w:r>
          </w:p>
        </w:tc>
        <w:tc>
          <w:tcPr>
            <w:tcW w:w="178" w:type="dxa"/>
            <w:vAlign w:val="bottom"/>
          </w:tcPr>
          <w:p w14:paraId="525C7E49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165A291" w14:textId="53B77046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19,731</w:t>
            </w:r>
          </w:p>
        </w:tc>
        <w:tc>
          <w:tcPr>
            <w:tcW w:w="180" w:type="dxa"/>
            <w:vAlign w:val="bottom"/>
          </w:tcPr>
          <w:p w14:paraId="731A6BAA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7A1548A" w14:textId="0CD228C5" w:rsidR="00CD33F6" w:rsidRPr="00B32390" w:rsidRDefault="00B32390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350EAB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5809C7A" w14:textId="132C0DA2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31FFAC71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388746C4" w14:textId="38BD43FA" w:rsidR="00CD33F6" w:rsidRPr="00B32390" w:rsidRDefault="00351915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31,973</w:t>
            </w:r>
          </w:p>
        </w:tc>
        <w:tc>
          <w:tcPr>
            <w:tcW w:w="180" w:type="dxa"/>
          </w:tcPr>
          <w:p w14:paraId="38B28D45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4E24F28" w14:textId="22A5584C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</w:rPr>
              <w:t>19,731</w:t>
            </w:r>
          </w:p>
        </w:tc>
        <w:tc>
          <w:tcPr>
            <w:tcW w:w="180" w:type="dxa"/>
          </w:tcPr>
          <w:p w14:paraId="6903891F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7B05110" w14:textId="5FB9E4BC" w:rsidR="00CD33F6" w:rsidRPr="00B32390" w:rsidRDefault="00B32390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22B4BE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87CC660" w14:textId="1C5818DE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D31331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D93E8C4" w14:textId="4C747570" w:rsidR="00CD33F6" w:rsidRPr="00B32390" w:rsidRDefault="00B32390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E554FE3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9E6A982" w14:textId="1E0221BA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01A563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732938C" w14:textId="269D6A5D" w:rsidR="00CD33F6" w:rsidRPr="00B32390" w:rsidRDefault="006779E5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31,973</w:t>
            </w:r>
          </w:p>
        </w:tc>
        <w:tc>
          <w:tcPr>
            <w:tcW w:w="178" w:type="dxa"/>
          </w:tcPr>
          <w:p w14:paraId="3A530766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E4FADF9" w14:textId="310E20FC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</w:rPr>
              <w:t>19,731</w:t>
            </w:r>
          </w:p>
        </w:tc>
      </w:tr>
      <w:tr w:rsidR="00CD33F6" w:rsidRPr="00D1370C" w14:paraId="1BD4AB53" w14:textId="77777777" w:rsidTr="00827667">
        <w:trPr>
          <w:cantSplit/>
          <w:trHeight w:val="302"/>
        </w:trPr>
        <w:tc>
          <w:tcPr>
            <w:tcW w:w="3510" w:type="dxa"/>
          </w:tcPr>
          <w:p w14:paraId="1AE79091" w14:textId="77777777" w:rsidR="00CD33F6" w:rsidRPr="00756E6F" w:rsidRDefault="00CD33F6" w:rsidP="00CD33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40A1D96D" w14:textId="01B2BAED" w:rsidR="00CD33F6" w:rsidRPr="00B32390" w:rsidRDefault="0017584B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/>
                <w:szCs w:val="22"/>
                <w:lang w:val="en-US" w:bidi="th-TH"/>
              </w:rPr>
              <w:t>7,908</w:t>
            </w:r>
          </w:p>
        </w:tc>
        <w:tc>
          <w:tcPr>
            <w:tcW w:w="178" w:type="dxa"/>
            <w:vAlign w:val="bottom"/>
          </w:tcPr>
          <w:p w14:paraId="1C1F00C5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C6D34B2" w14:textId="3F5B09F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2,066</w:t>
            </w:r>
          </w:p>
        </w:tc>
        <w:tc>
          <w:tcPr>
            <w:tcW w:w="180" w:type="dxa"/>
            <w:vAlign w:val="bottom"/>
          </w:tcPr>
          <w:p w14:paraId="348B742B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4F477DA" w14:textId="4FE58DE2" w:rsidR="00CD33F6" w:rsidRPr="00B32390" w:rsidRDefault="001E763B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351915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066</w:t>
            </w:r>
          </w:p>
        </w:tc>
        <w:tc>
          <w:tcPr>
            <w:tcW w:w="180" w:type="dxa"/>
          </w:tcPr>
          <w:p w14:paraId="11A6C50F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5E28247" w14:textId="1C13C730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1DACAF9E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04DA015D" w14:textId="108C60B9" w:rsidR="00CD33F6" w:rsidRPr="00B32390" w:rsidRDefault="00637AC4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9,974</w:t>
            </w:r>
          </w:p>
        </w:tc>
        <w:tc>
          <w:tcPr>
            <w:tcW w:w="180" w:type="dxa"/>
          </w:tcPr>
          <w:p w14:paraId="3A7312C5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BA3DC11" w14:textId="3C391D79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</w:rPr>
              <w:t>2,066</w:t>
            </w:r>
          </w:p>
        </w:tc>
        <w:tc>
          <w:tcPr>
            <w:tcW w:w="180" w:type="dxa"/>
          </w:tcPr>
          <w:p w14:paraId="083E637A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7AF6FE" w14:textId="7988EEF6" w:rsidR="00CD33F6" w:rsidRPr="00B32390" w:rsidRDefault="00B32390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624689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938F4EB" w14:textId="7ABEC30A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18E504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B1697DA" w14:textId="2ACA1C09" w:rsidR="00CD33F6" w:rsidRPr="00B32390" w:rsidRDefault="00B32390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CCC7862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B3340E9" w14:textId="52D49703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4E0767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47EF5AE" w14:textId="00064748" w:rsidR="00CD33F6" w:rsidRPr="00B32390" w:rsidRDefault="006779E5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9,974</w:t>
            </w:r>
          </w:p>
        </w:tc>
        <w:tc>
          <w:tcPr>
            <w:tcW w:w="178" w:type="dxa"/>
          </w:tcPr>
          <w:p w14:paraId="65A3BFF8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60869EE" w14:textId="061430CD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</w:rPr>
              <w:t>2,066</w:t>
            </w:r>
          </w:p>
        </w:tc>
      </w:tr>
      <w:tr w:rsidR="00CD33F6" w:rsidRPr="00D1370C" w14:paraId="1A9AC6C5" w14:textId="77777777" w:rsidTr="008847DF">
        <w:trPr>
          <w:cantSplit/>
          <w:trHeight w:val="302"/>
        </w:trPr>
        <w:tc>
          <w:tcPr>
            <w:tcW w:w="3510" w:type="dxa"/>
          </w:tcPr>
          <w:p w14:paraId="66FBB5FB" w14:textId="77777777" w:rsidR="00CD33F6" w:rsidRPr="00756E6F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1814BE0" w14:textId="76A784A6" w:rsidR="00CD33F6" w:rsidRPr="00B32390" w:rsidRDefault="0017584B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/>
                <w:szCs w:val="22"/>
                <w:lang w:val="en-US" w:bidi="th-TH"/>
              </w:rPr>
              <w:t>143,</w:t>
            </w:r>
            <w:r w:rsidR="00B32390" w:rsidRPr="00B32390">
              <w:rPr>
                <w:rFonts w:ascii="Angsana New" w:hAnsi="Angsana New" w:cs="Angsana New"/>
                <w:szCs w:val="22"/>
                <w:lang w:val="en-US" w:bidi="th-TH"/>
              </w:rPr>
              <w:t>816</w:t>
            </w:r>
          </w:p>
        </w:tc>
        <w:tc>
          <w:tcPr>
            <w:tcW w:w="178" w:type="dxa"/>
            <w:vAlign w:val="bottom"/>
          </w:tcPr>
          <w:p w14:paraId="3848CD95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5C03949C" w14:textId="00D0731E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</w:rPr>
              <w:t>99,439</w:t>
            </w:r>
          </w:p>
        </w:tc>
        <w:tc>
          <w:tcPr>
            <w:tcW w:w="180" w:type="dxa"/>
            <w:vAlign w:val="bottom"/>
          </w:tcPr>
          <w:p w14:paraId="10690974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89C6662" w14:textId="4BB5DE03" w:rsidR="00CD33F6" w:rsidRPr="00B32390" w:rsidRDefault="001E763B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147,8</w:t>
            </w:r>
            <w:r w:rsidR="00B3239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02</w:t>
            </w:r>
          </w:p>
        </w:tc>
        <w:tc>
          <w:tcPr>
            <w:tcW w:w="180" w:type="dxa"/>
          </w:tcPr>
          <w:p w14:paraId="13107CC5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A8F49C2" w14:textId="0D0AB4F0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</w:rPr>
              <w:t>96,132</w:t>
            </w:r>
          </w:p>
        </w:tc>
        <w:tc>
          <w:tcPr>
            <w:tcW w:w="180" w:type="dxa"/>
          </w:tcPr>
          <w:p w14:paraId="660DA085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3D3F0B3" w14:textId="7E624CC2" w:rsidR="00CD33F6" w:rsidRPr="00B32390" w:rsidRDefault="00637AC4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291,6</w:t>
            </w:r>
            <w:r w:rsidR="00B3239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64C5C975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2CE83D2" w14:textId="69C8C8E8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</w:rPr>
              <w:t>195,571</w:t>
            </w:r>
          </w:p>
        </w:tc>
        <w:tc>
          <w:tcPr>
            <w:tcW w:w="180" w:type="dxa"/>
          </w:tcPr>
          <w:p w14:paraId="17A3BB80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F5CD76B" w14:textId="78B14461" w:rsidR="00CD33F6" w:rsidRPr="00B32390" w:rsidRDefault="006779E5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2,28</w:t>
            </w:r>
            <w:r w:rsidR="00B3239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27C10D5F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42AC5C3" w14:textId="034D5CA5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F191EB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977DA89" w14:textId="26A250A6" w:rsidR="00CD33F6" w:rsidRPr="00B32390" w:rsidRDefault="00B32390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6077E67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28891DF2" w14:textId="40B24201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4E8F4D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3DC5443" w14:textId="5B733A1E" w:rsidR="00CD33F6" w:rsidRPr="00B32390" w:rsidRDefault="006779E5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293,9</w:t>
            </w:r>
            <w:r w:rsidR="00B3239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07</w:t>
            </w:r>
          </w:p>
        </w:tc>
        <w:tc>
          <w:tcPr>
            <w:tcW w:w="178" w:type="dxa"/>
          </w:tcPr>
          <w:p w14:paraId="66997FA1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29C235E8" w14:textId="21814C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</w:rPr>
              <w:t>195,571</w:t>
            </w:r>
          </w:p>
        </w:tc>
      </w:tr>
      <w:tr w:rsidR="00CD33F6" w:rsidRPr="00D1370C" w14:paraId="1B97BFD8" w14:textId="77777777" w:rsidTr="008847DF">
        <w:trPr>
          <w:cantSplit/>
          <w:trHeight w:val="302"/>
        </w:trPr>
        <w:tc>
          <w:tcPr>
            <w:tcW w:w="3510" w:type="dxa"/>
          </w:tcPr>
          <w:p w14:paraId="3EC843F7" w14:textId="77777777" w:rsidR="00CD33F6" w:rsidRPr="00756E6F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23E430C0" w14:textId="40B9B7AA" w:rsidR="00CD33F6" w:rsidRPr="00B32390" w:rsidRDefault="0017584B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/>
                <w:szCs w:val="22"/>
                <w:lang w:val="en-US" w:bidi="th-TH"/>
              </w:rPr>
              <w:t>168,702</w:t>
            </w:r>
          </w:p>
        </w:tc>
        <w:tc>
          <w:tcPr>
            <w:tcW w:w="178" w:type="dxa"/>
            <w:vAlign w:val="bottom"/>
          </w:tcPr>
          <w:p w14:paraId="042EFD4F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</w:tcPr>
          <w:p w14:paraId="19B88516" w14:textId="57DCE811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</w:rPr>
              <w:t>149,581</w:t>
            </w:r>
          </w:p>
        </w:tc>
        <w:tc>
          <w:tcPr>
            <w:tcW w:w="180" w:type="dxa"/>
            <w:vAlign w:val="bottom"/>
          </w:tcPr>
          <w:p w14:paraId="56D6581C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7FF1012" w14:textId="4331CCC9" w:rsidR="00CD33F6" w:rsidRPr="00B32390" w:rsidRDefault="001E763B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281,52</w:t>
            </w:r>
            <w:r w:rsidR="00B3239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F1883F2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A8A82B4" w14:textId="6ECC260A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</w:rPr>
              <w:t>258,456</w:t>
            </w:r>
          </w:p>
        </w:tc>
        <w:tc>
          <w:tcPr>
            <w:tcW w:w="180" w:type="dxa"/>
          </w:tcPr>
          <w:p w14:paraId="6EC4F82C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571A673" w14:textId="39149E94" w:rsidR="00CD33F6" w:rsidRPr="00B32390" w:rsidRDefault="006779E5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450,22</w:t>
            </w:r>
            <w:r w:rsidR="00B3239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40B43FF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F3C6CA4" w14:textId="56D05AE0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</w:rPr>
              <w:t>408,037</w:t>
            </w:r>
          </w:p>
        </w:tc>
        <w:tc>
          <w:tcPr>
            <w:tcW w:w="180" w:type="dxa"/>
          </w:tcPr>
          <w:p w14:paraId="4C20DC11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3A76832" w14:textId="15445E70" w:rsidR="00CD33F6" w:rsidRPr="00B32390" w:rsidRDefault="00B32390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550ED8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22755A7" w14:textId="49E7E781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0DB1B2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A66E52F" w14:textId="3BFCBFCE" w:rsidR="00CD33F6" w:rsidRPr="00B32390" w:rsidRDefault="00B32390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8732F04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5DF785B" w14:textId="119AFA21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1914F9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2466D19" w14:textId="28AB4804" w:rsidR="00CD33F6" w:rsidRPr="00B32390" w:rsidRDefault="00EE2A61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450,22</w:t>
            </w:r>
            <w:r w:rsidR="00B3239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52D42D59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0DCA44C" w14:textId="785F44EC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</w:rPr>
              <w:t>408,037</w:t>
            </w:r>
          </w:p>
        </w:tc>
      </w:tr>
      <w:tr w:rsidR="00CD33F6" w:rsidRPr="00D1370C" w14:paraId="045C810F" w14:textId="77777777" w:rsidTr="008847DF">
        <w:trPr>
          <w:cantSplit/>
          <w:trHeight w:val="302"/>
        </w:trPr>
        <w:tc>
          <w:tcPr>
            <w:tcW w:w="3510" w:type="dxa"/>
          </w:tcPr>
          <w:p w14:paraId="27A778D8" w14:textId="77777777" w:rsidR="00CD33F6" w:rsidRPr="00756E6F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ED3B2DC" w14:textId="058D5734" w:rsidR="00CD33F6" w:rsidRPr="00B32390" w:rsidRDefault="0017584B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/>
                <w:szCs w:val="22"/>
                <w:lang w:val="en-US" w:bidi="th-TH"/>
              </w:rPr>
              <w:t>72,1</w:t>
            </w:r>
            <w:r w:rsidR="00B32390" w:rsidRPr="00B32390">
              <w:rPr>
                <w:rFonts w:ascii="Angsana New" w:hAnsi="Angsana New" w:cs="Angsana New"/>
                <w:szCs w:val="22"/>
                <w:lang w:val="en-US" w:bidi="th-TH"/>
              </w:rPr>
              <w:t>38</w:t>
            </w:r>
          </w:p>
        </w:tc>
        <w:tc>
          <w:tcPr>
            <w:tcW w:w="178" w:type="dxa"/>
            <w:vAlign w:val="bottom"/>
          </w:tcPr>
          <w:p w14:paraId="7A818B31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6C5DEDF" w14:textId="50BFA76C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</w:rPr>
              <w:t>44,153</w:t>
            </w:r>
          </w:p>
        </w:tc>
        <w:tc>
          <w:tcPr>
            <w:tcW w:w="180" w:type="dxa"/>
            <w:vAlign w:val="bottom"/>
          </w:tcPr>
          <w:p w14:paraId="0003E576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086882E" w14:textId="525CDD01" w:rsidR="00CD33F6" w:rsidRPr="00B32390" w:rsidRDefault="001E763B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4,2</w:t>
            </w:r>
            <w:r w:rsidR="00B3239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34231BEA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1F2A115" w14:textId="28DC3915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180" w:type="dxa"/>
          </w:tcPr>
          <w:p w14:paraId="141A8640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89CF85A" w14:textId="16C33937" w:rsidR="00CD33F6" w:rsidRPr="00B32390" w:rsidRDefault="002D57B0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76,42</w:t>
            </w:r>
            <w:r w:rsidR="00B3239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8F069E4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A1B1775" w14:textId="123B211D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</w:rPr>
              <w:t>44,162</w:t>
            </w:r>
          </w:p>
        </w:tc>
        <w:tc>
          <w:tcPr>
            <w:tcW w:w="180" w:type="dxa"/>
          </w:tcPr>
          <w:p w14:paraId="5C5FD638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3A9FFB4" w14:textId="7AE7A6F5" w:rsidR="00CD33F6" w:rsidRPr="00B32390" w:rsidRDefault="00B32390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C382AC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678B1A3" w14:textId="60A9173B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439A0C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F79A46A" w14:textId="29328004" w:rsidR="00CD33F6" w:rsidRPr="00B32390" w:rsidRDefault="002D57B0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(76,42</w:t>
            </w:r>
            <w:r w:rsidR="00B3239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8A5391F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158D2019" w14:textId="052A221D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</w:rPr>
              <w:t>(44,162)</w:t>
            </w:r>
          </w:p>
        </w:tc>
        <w:tc>
          <w:tcPr>
            <w:tcW w:w="180" w:type="dxa"/>
          </w:tcPr>
          <w:p w14:paraId="62151DA5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F1F367B" w14:textId="3F0050A5" w:rsidR="00CD33F6" w:rsidRPr="00B32390" w:rsidRDefault="00E20D9C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1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B79E9F8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1F11AE68" w14:textId="79E40DD0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CD33F6" w:rsidRPr="00D1370C" w14:paraId="1E20F8AB" w14:textId="77777777" w:rsidTr="008847DF">
        <w:trPr>
          <w:cantSplit/>
          <w:trHeight w:val="302"/>
        </w:trPr>
        <w:tc>
          <w:tcPr>
            <w:tcW w:w="3510" w:type="dxa"/>
          </w:tcPr>
          <w:p w14:paraId="6BCFD58B" w14:textId="77777777" w:rsidR="00CD33F6" w:rsidRPr="00756E6F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01F13" w14:textId="6B593DB4" w:rsidR="00CD33F6" w:rsidRPr="00B32390" w:rsidRDefault="0017584B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384,656</w:t>
            </w:r>
          </w:p>
        </w:tc>
        <w:tc>
          <w:tcPr>
            <w:tcW w:w="178" w:type="dxa"/>
            <w:vAlign w:val="bottom"/>
          </w:tcPr>
          <w:p w14:paraId="79F4CCD4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3F62D24F" w14:textId="6386B7F8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b/>
                <w:bCs/>
                <w:szCs w:val="22"/>
              </w:rPr>
              <w:t>293,173</w:t>
            </w:r>
          </w:p>
        </w:tc>
        <w:tc>
          <w:tcPr>
            <w:tcW w:w="180" w:type="dxa"/>
            <w:vAlign w:val="bottom"/>
          </w:tcPr>
          <w:p w14:paraId="4D2AECC0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C9699B" w14:textId="7875F1DB" w:rsidR="00CD33F6" w:rsidRPr="00B32390" w:rsidRDefault="001E763B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433,61</w:t>
            </w:r>
            <w:r w:rsidR="00B32390" w:rsidRPr="00B323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3E50959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4A44AFE" w14:textId="2386A064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b/>
                <w:bCs/>
                <w:szCs w:val="22"/>
              </w:rPr>
              <w:t>354,597</w:t>
            </w:r>
          </w:p>
        </w:tc>
        <w:tc>
          <w:tcPr>
            <w:tcW w:w="180" w:type="dxa"/>
          </w:tcPr>
          <w:p w14:paraId="2DDDAA76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1444B" w14:textId="1615FA15" w:rsidR="00CD33F6" w:rsidRPr="00B32390" w:rsidRDefault="00E20D9C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818,27</w:t>
            </w:r>
            <w:r w:rsidR="00B32390" w:rsidRPr="00B323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C05B281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19E0716" w14:textId="017211EE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b/>
                <w:bCs/>
                <w:szCs w:val="22"/>
              </w:rPr>
              <w:t>647,770</w:t>
            </w:r>
          </w:p>
        </w:tc>
        <w:tc>
          <w:tcPr>
            <w:tcW w:w="180" w:type="dxa"/>
          </w:tcPr>
          <w:p w14:paraId="26829329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546043" w14:textId="6A77B6F8" w:rsidR="00CD33F6" w:rsidRPr="00B32390" w:rsidRDefault="002D57B0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2,28</w:t>
            </w:r>
            <w:r w:rsidR="00B32390" w:rsidRPr="00B323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11FDE3EA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41D43BA" w14:textId="51ED1B55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BC077F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5784D35" w14:textId="0B7620FD" w:rsidR="00CD33F6" w:rsidRPr="00B32390" w:rsidRDefault="002D57B0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(76,42</w:t>
            </w:r>
            <w:r w:rsidR="00B32390" w:rsidRPr="00B323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</w:t>
            </w:r>
            <w:r w:rsidRPr="00B323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336BB55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35BD6487" w14:textId="3C6B5FB8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b/>
                <w:bCs/>
                <w:szCs w:val="22"/>
              </w:rPr>
              <w:t>(44,162)</w:t>
            </w:r>
          </w:p>
        </w:tc>
        <w:tc>
          <w:tcPr>
            <w:tcW w:w="180" w:type="dxa"/>
          </w:tcPr>
          <w:p w14:paraId="3DC64ECF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CA24C7" w14:textId="0529C688" w:rsidR="00CD33F6" w:rsidRPr="00B32390" w:rsidRDefault="00BF657A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744,13</w:t>
            </w:r>
            <w:r w:rsidR="00B32390" w:rsidRPr="00B323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14F1CE5F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1B86D187" w14:textId="3CF2DCF9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b/>
                <w:bCs/>
                <w:szCs w:val="22"/>
              </w:rPr>
              <w:t>603,608</w:t>
            </w:r>
          </w:p>
        </w:tc>
      </w:tr>
      <w:tr w:rsidR="00BA7852" w:rsidRPr="00D1370C" w14:paraId="236D8B1B" w14:textId="77777777" w:rsidTr="008847DF">
        <w:trPr>
          <w:cantSplit/>
        </w:trPr>
        <w:tc>
          <w:tcPr>
            <w:tcW w:w="3510" w:type="dxa"/>
          </w:tcPr>
          <w:p w14:paraId="71F07CAE" w14:textId="77777777" w:rsidR="00BA7852" w:rsidRPr="00756E6F" w:rsidRDefault="00BA7852" w:rsidP="00BA7852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1EC00C5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5E64C39" w14:textId="77777777" w:rsidR="00BA7852" w:rsidRPr="00B32390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2F070B90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535985" w14:textId="77777777" w:rsidR="00BA7852" w:rsidRPr="00B32390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49E24B9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1F3AC25" w14:textId="77777777" w:rsidR="00BA7852" w:rsidRPr="00B32390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C1FC03D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91EB1DD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99A2C9F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AAEB897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BEC30D5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F1A02CA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3E9EE0E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05E4D80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CD00D1B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49383F8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A3AC604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BCB6A49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65B93C66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E4EF2A5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05BF5267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7C8DE36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10017837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CD33F6" w:rsidRPr="00D1370C" w14:paraId="7FF2E250" w14:textId="77777777" w:rsidTr="00827667">
        <w:trPr>
          <w:cantSplit/>
        </w:trPr>
        <w:tc>
          <w:tcPr>
            <w:tcW w:w="3510" w:type="dxa"/>
          </w:tcPr>
          <w:p w14:paraId="3C7E5C55" w14:textId="77777777" w:rsidR="00CD33F6" w:rsidRPr="00756E6F" w:rsidRDefault="00CD33F6" w:rsidP="00CD33F6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</w:rPr>
              <w:t>EBITDA</w:t>
            </w:r>
          </w:p>
        </w:tc>
        <w:tc>
          <w:tcPr>
            <w:tcW w:w="720" w:type="dxa"/>
            <w:vAlign w:val="bottom"/>
          </w:tcPr>
          <w:p w14:paraId="56A8F455" w14:textId="5636EAAC" w:rsidR="00CD33F6" w:rsidRPr="00B32390" w:rsidRDefault="0017584B" w:rsidP="004138F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B32390">
              <w:rPr>
                <w:rFonts w:ascii="Angsana New" w:hAnsi="Angsana New" w:cs="Angsana New"/>
                <w:szCs w:val="22"/>
                <w:lang w:val="en-US"/>
              </w:rPr>
              <w:t>272,</w:t>
            </w:r>
            <w:r w:rsidR="004138F7" w:rsidRPr="00B32390">
              <w:rPr>
                <w:rFonts w:ascii="Angsana New" w:hAnsi="Angsana New" w:cs="Angsana New"/>
                <w:szCs w:val="22"/>
                <w:lang w:val="en-US"/>
              </w:rPr>
              <w:t>16</w:t>
            </w:r>
            <w:r w:rsidR="00C17C6B">
              <w:rPr>
                <w:rFonts w:ascii="Angsana New" w:hAnsi="Angsana New" w:cs="Angsana New"/>
                <w:szCs w:val="22"/>
                <w:lang w:val="en-US"/>
              </w:rPr>
              <w:t>2</w:t>
            </w:r>
          </w:p>
        </w:tc>
        <w:tc>
          <w:tcPr>
            <w:tcW w:w="178" w:type="dxa"/>
            <w:vAlign w:val="bottom"/>
          </w:tcPr>
          <w:p w14:paraId="2AB23759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2021C57" w14:textId="2ED0B2BA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B32390">
              <w:rPr>
                <w:rFonts w:ascii="Angsana New" w:hAnsi="Angsana New" w:cs="Angsana New"/>
                <w:szCs w:val="22"/>
                <w:lang w:val="en-US"/>
              </w:rPr>
              <w:t>103,156</w:t>
            </w:r>
          </w:p>
        </w:tc>
        <w:tc>
          <w:tcPr>
            <w:tcW w:w="180" w:type="dxa"/>
            <w:vAlign w:val="bottom"/>
          </w:tcPr>
          <w:p w14:paraId="7605E242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AC60811" w14:textId="3B9ED025" w:rsidR="00CD33F6" w:rsidRPr="00B32390" w:rsidRDefault="00CA0D3F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53,51</w:t>
            </w:r>
            <w:r w:rsidR="00B3239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A306B62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E948E6E" w14:textId="67E4D5F8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/>
                <w:szCs w:val="22"/>
                <w:lang w:val="en-US" w:bidi="th-TH"/>
              </w:rPr>
              <w:t>49,299</w:t>
            </w:r>
          </w:p>
        </w:tc>
        <w:tc>
          <w:tcPr>
            <w:tcW w:w="180" w:type="dxa"/>
          </w:tcPr>
          <w:p w14:paraId="1428E74F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03E70E9" w14:textId="627709FC" w:rsidR="00CD33F6" w:rsidRPr="00B32390" w:rsidRDefault="0040301C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32</w:t>
            </w:r>
            <w:r w:rsidR="00D9075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5,67</w:t>
            </w:r>
            <w:r w:rsidR="00B3239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767E3863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3463270" w14:textId="6262B24C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/>
                <w:szCs w:val="22"/>
              </w:rPr>
              <w:t>152,455</w:t>
            </w:r>
          </w:p>
        </w:tc>
        <w:tc>
          <w:tcPr>
            <w:tcW w:w="180" w:type="dxa"/>
          </w:tcPr>
          <w:p w14:paraId="1709E04F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0EF0692" w14:textId="762BAEAD" w:rsidR="00CD33F6" w:rsidRPr="00B32390" w:rsidRDefault="00B32390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(941)</w:t>
            </w:r>
          </w:p>
        </w:tc>
        <w:tc>
          <w:tcPr>
            <w:tcW w:w="180" w:type="dxa"/>
            <w:vAlign w:val="center"/>
          </w:tcPr>
          <w:p w14:paraId="1CDC0102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F1F67D8" w14:textId="11D8E136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DF9333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61EDB2D" w14:textId="6AAF2818" w:rsidR="00CD33F6" w:rsidRPr="00B32390" w:rsidRDefault="0040301C" w:rsidP="00D90750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(21</w:t>
            </w:r>
            <w:r w:rsidR="003248D2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,7</w:t>
            </w:r>
            <w:r w:rsidR="00B3239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28CB2A69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526C88D" w14:textId="15A242CF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 w:hint="cs"/>
                <w:szCs w:val="22"/>
                <w:cs/>
                <w:lang w:bidi="th-TH"/>
              </w:rPr>
              <w:t>(</w:t>
            </w:r>
            <w:r w:rsidRPr="00B32390">
              <w:rPr>
                <w:rFonts w:ascii="Angsana New" w:hAnsi="Angsana New" w:cs="Angsana New"/>
                <w:szCs w:val="22"/>
                <w:lang w:bidi="th-TH"/>
              </w:rPr>
              <w:t>60,522</w:t>
            </w:r>
            <w:r w:rsidRPr="00B32390">
              <w:rPr>
                <w:rFonts w:ascii="Angsana New" w:hAnsi="Angsana New" w:cs="Angsana New" w:hint="cs"/>
                <w:szCs w:val="22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BE88ADD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323F841" w14:textId="7FD0747A" w:rsidR="00CD33F6" w:rsidRPr="00B32390" w:rsidRDefault="00D90750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="00B3239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B3239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003</w:t>
            </w:r>
          </w:p>
        </w:tc>
        <w:tc>
          <w:tcPr>
            <w:tcW w:w="178" w:type="dxa"/>
          </w:tcPr>
          <w:p w14:paraId="45F7C9C1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E03B992" w14:textId="6136174D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/>
                <w:szCs w:val="22"/>
                <w:lang w:val="en-US" w:bidi="th-TH"/>
              </w:rPr>
              <w:t>91,933</w:t>
            </w:r>
          </w:p>
        </w:tc>
      </w:tr>
      <w:tr w:rsidR="00CD33F6" w:rsidRPr="00D1370C" w14:paraId="16544A89" w14:textId="77777777" w:rsidTr="00827667">
        <w:trPr>
          <w:cantSplit/>
        </w:trPr>
        <w:tc>
          <w:tcPr>
            <w:tcW w:w="3510" w:type="dxa"/>
          </w:tcPr>
          <w:p w14:paraId="23E113D2" w14:textId="77777777" w:rsidR="00CD33F6" w:rsidRPr="00756E6F" w:rsidRDefault="00CD33F6" w:rsidP="00CD33F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0CC22367" w14:textId="1C6C0631" w:rsidR="00CD33F6" w:rsidRPr="00B32390" w:rsidRDefault="004138F7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/>
                <w:szCs w:val="22"/>
                <w:lang w:val="en-US" w:bidi="th-TH"/>
              </w:rPr>
              <w:t>246,62</w:t>
            </w:r>
            <w:r w:rsidR="00B32390" w:rsidRPr="00B32390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0ED4DE2B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75BD07F" w14:textId="17654A63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B32390">
              <w:rPr>
                <w:rFonts w:ascii="Angsana New" w:hAnsi="Angsana New" w:cs="Angsana New"/>
                <w:szCs w:val="22"/>
                <w:lang w:val="en-US" w:bidi="th-TH"/>
              </w:rPr>
              <w:t>72,179</w:t>
            </w:r>
          </w:p>
        </w:tc>
        <w:tc>
          <w:tcPr>
            <w:tcW w:w="180" w:type="dxa"/>
            <w:vAlign w:val="bottom"/>
          </w:tcPr>
          <w:p w14:paraId="385A4671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A4D40A1" w14:textId="677665D3" w:rsidR="00CD33F6" w:rsidRPr="00B32390" w:rsidRDefault="00CA0D3F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36,85</w:t>
            </w:r>
            <w:r w:rsidR="00B3239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0B549B1" w14:textId="77777777" w:rsidR="00CD33F6" w:rsidRPr="00B32390" w:rsidRDefault="00CD33F6" w:rsidP="00CD33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5D8BFAD" w14:textId="50F17424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/>
                <w:szCs w:val="22"/>
                <w:lang w:val="en-US" w:bidi="th-TH"/>
              </w:rPr>
              <w:t>28,190</w:t>
            </w:r>
          </w:p>
        </w:tc>
        <w:tc>
          <w:tcPr>
            <w:tcW w:w="180" w:type="dxa"/>
          </w:tcPr>
          <w:p w14:paraId="273E286A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A14446" w14:textId="39797066" w:rsidR="00CD33F6" w:rsidRPr="00B32390" w:rsidRDefault="0040301C" w:rsidP="00D90750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283,</w:t>
            </w:r>
            <w:r w:rsidR="00D9075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484</w:t>
            </w:r>
          </w:p>
        </w:tc>
        <w:tc>
          <w:tcPr>
            <w:tcW w:w="180" w:type="dxa"/>
            <w:vAlign w:val="center"/>
          </w:tcPr>
          <w:p w14:paraId="43C4FC22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70981DC" w14:textId="7F5EF2E9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/>
                <w:szCs w:val="22"/>
              </w:rPr>
              <w:t>100,369</w:t>
            </w:r>
          </w:p>
        </w:tc>
        <w:tc>
          <w:tcPr>
            <w:tcW w:w="180" w:type="dxa"/>
          </w:tcPr>
          <w:p w14:paraId="42C7C923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57C1311" w14:textId="2F211121" w:rsidR="00CD33F6" w:rsidRPr="00B32390" w:rsidRDefault="00B32390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(1,478)</w:t>
            </w:r>
          </w:p>
        </w:tc>
        <w:tc>
          <w:tcPr>
            <w:tcW w:w="180" w:type="dxa"/>
            <w:vAlign w:val="center"/>
          </w:tcPr>
          <w:p w14:paraId="03F4345E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A89AEAC" w14:textId="48449881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FEE2FD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356C9F8" w14:textId="382C57F3" w:rsidR="00CD33F6" w:rsidRPr="00B32390" w:rsidRDefault="0040301C" w:rsidP="00D90750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(20</w:t>
            </w:r>
            <w:r w:rsidR="00B3239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B3239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63</w:t>
            </w:r>
            <w:r w:rsidR="009068C4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238F0291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062357D" w14:textId="0CE9BF5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 w:hint="cs"/>
                <w:szCs w:val="22"/>
                <w:cs/>
                <w:lang w:bidi="th-TH"/>
              </w:rPr>
              <w:t>(</w:t>
            </w:r>
            <w:r w:rsidRPr="00B32390">
              <w:rPr>
                <w:rFonts w:ascii="Angsana New" w:hAnsi="Angsana New" w:cs="Angsana New"/>
                <w:szCs w:val="22"/>
                <w:lang w:bidi="th-TH"/>
              </w:rPr>
              <w:t>53,414</w:t>
            </w:r>
            <w:r w:rsidRPr="00B32390">
              <w:rPr>
                <w:rFonts w:ascii="Angsana New" w:hAnsi="Angsana New" w:cs="Angsana New" w:hint="cs"/>
                <w:szCs w:val="22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12AADAD3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F997F09" w14:textId="0B6DDB55" w:rsidR="00CD33F6" w:rsidRPr="00B32390" w:rsidRDefault="0040301C" w:rsidP="00D90750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74,</w:t>
            </w:r>
            <w:r w:rsidR="00D90750" w:rsidRPr="00B32390">
              <w:rPr>
                <w:rFonts w:asciiTheme="majorBidi" w:hAnsiTheme="majorBidi" w:cstheme="majorBidi"/>
                <w:szCs w:val="22"/>
                <w:lang w:val="en-US" w:bidi="th-TH"/>
              </w:rPr>
              <w:t>37</w:t>
            </w:r>
            <w:r w:rsidR="009068C4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7EAB4073" w14:textId="77777777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AD48739" w14:textId="7328C2EE" w:rsidR="00CD33F6" w:rsidRPr="00B32390" w:rsidRDefault="00CD33F6" w:rsidP="00CD33F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/>
                <w:szCs w:val="22"/>
              </w:rPr>
              <w:t>46,955</w:t>
            </w:r>
          </w:p>
        </w:tc>
      </w:tr>
      <w:tr w:rsidR="00EB1415" w:rsidRPr="00D1370C" w14:paraId="44E6EB8D" w14:textId="77777777" w:rsidTr="008847DF">
        <w:trPr>
          <w:cantSplit/>
        </w:trPr>
        <w:tc>
          <w:tcPr>
            <w:tcW w:w="3510" w:type="dxa"/>
          </w:tcPr>
          <w:p w14:paraId="5D98E804" w14:textId="77777777" w:rsidR="00EB1415" w:rsidRPr="00756E6F" w:rsidRDefault="00EB1415" w:rsidP="00EB14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4E09CE19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9347D74" w14:textId="77777777" w:rsidR="00EB1415" w:rsidRPr="00B32390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DBDCC52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541EF6" w14:textId="77777777" w:rsidR="00EB1415" w:rsidRPr="00B32390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7348D8C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62706F5" w14:textId="77777777" w:rsidR="00EB1415" w:rsidRPr="00B32390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242A956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2673B43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D5925EC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10AB7F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4A901308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4370954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E6D92D1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A61159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9F470BA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19570E6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D1925E3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8CF3289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FD266AB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5B9911A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B006A43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9F961AF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F254C25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BA7852" w:rsidRPr="00D1370C" w14:paraId="37820F84" w14:textId="77777777" w:rsidTr="008847DF">
        <w:trPr>
          <w:cantSplit/>
        </w:trPr>
        <w:tc>
          <w:tcPr>
            <w:tcW w:w="3510" w:type="dxa"/>
          </w:tcPr>
          <w:p w14:paraId="342DB61E" w14:textId="39CF0518" w:rsidR="00BA7852" w:rsidRPr="00B02FCA" w:rsidRDefault="00BA7852" w:rsidP="00BA785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สินทรัพย์ส่วนงาน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3</w:t>
            </w:r>
            <w:r w:rsidR="008C4064">
              <w:rPr>
                <w:rFonts w:ascii="Angsana New" w:hAnsi="Angsana New"/>
                <w:sz w:val="22"/>
                <w:szCs w:val="22"/>
              </w:rPr>
              <w:t>0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ม</w:t>
            </w:r>
            <w:r w:rsidR="008C4064">
              <w:rPr>
                <w:rFonts w:ascii="Angsana New" w:hAnsi="Angsana New" w:hint="cs"/>
                <w:sz w:val="22"/>
                <w:szCs w:val="22"/>
                <w:cs/>
              </w:rPr>
              <w:t>ิถุนายน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58B07E74" w14:textId="28D5C787" w:rsidR="00BA7852" w:rsidRPr="00756E6F" w:rsidRDefault="00B32390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1,775,453</w:t>
            </w:r>
          </w:p>
        </w:tc>
        <w:tc>
          <w:tcPr>
            <w:tcW w:w="178" w:type="dxa"/>
            <w:vAlign w:val="bottom"/>
          </w:tcPr>
          <w:p w14:paraId="05F01504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662EB01" w14:textId="040C1949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1,483,064</w:t>
            </w:r>
          </w:p>
        </w:tc>
        <w:tc>
          <w:tcPr>
            <w:tcW w:w="180" w:type="dxa"/>
            <w:vAlign w:val="bottom"/>
          </w:tcPr>
          <w:p w14:paraId="7BDE7A2C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101F102" w14:textId="0A9E357C" w:rsidR="00BA7852" w:rsidRPr="00EA7BEE" w:rsidRDefault="00B32390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1,670,63</w:t>
            </w:r>
            <w:r w:rsidR="009068C4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287997D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718405B" w14:textId="1A85F6AA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1,637,744</w:t>
            </w:r>
          </w:p>
        </w:tc>
        <w:tc>
          <w:tcPr>
            <w:tcW w:w="180" w:type="dxa"/>
          </w:tcPr>
          <w:p w14:paraId="4869A4C5" w14:textId="77777777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7E2FEDF" w14:textId="48A929CD" w:rsidR="00BA7852" w:rsidRPr="00612F48" w:rsidRDefault="00B32390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3,446,09</w:t>
            </w:r>
            <w:r w:rsidR="009068C4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A587AAA" w14:textId="77777777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F66BACE" w14:textId="5EF03E90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3,120,808</w:t>
            </w:r>
          </w:p>
        </w:tc>
        <w:tc>
          <w:tcPr>
            <w:tcW w:w="180" w:type="dxa"/>
          </w:tcPr>
          <w:p w14:paraId="13192BCF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7B255CD" w14:textId="1AF69EB4" w:rsidR="00BA7852" w:rsidRPr="00612F48" w:rsidRDefault="00B32390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16,517</w:t>
            </w:r>
          </w:p>
        </w:tc>
        <w:tc>
          <w:tcPr>
            <w:tcW w:w="180" w:type="dxa"/>
            <w:vAlign w:val="bottom"/>
          </w:tcPr>
          <w:p w14:paraId="1F927CC1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1C8C570" w14:textId="351C0D56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3,264</w:t>
            </w:r>
          </w:p>
        </w:tc>
        <w:tc>
          <w:tcPr>
            <w:tcW w:w="180" w:type="dxa"/>
          </w:tcPr>
          <w:p w14:paraId="1E4B44EA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89F75B6" w14:textId="606EDD64" w:rsidR="00BA7852" w:rsidRPr="00612F48" w:rsidRDefault="00B32390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(1,644,65</w:t>
            </w:r>
            <w:r w:rsidR="009068C4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2873A381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7546447" w14:textId="28520289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(1,505,524)</w:t>
            </w:r>
          </w:p>
        </w:tc>
        <w:tc>
          <w:tcPr>
            <w:tcW w:w="180" w:type="dxa"/>
          </w:tcPr>
          <w:p w14:paraId="7B97DE84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C406F5C" w14:textId="35663B05" w:rsidR="00BA7852" w:rsidRPr="00612F48" w:rsidRDefault="00B32390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1,817,95</w:t>
            </w:r>
            <w:r w:rsidR="009068C4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1EFCC436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62001066" w14:textId="20F882C2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1,618,548</w:t>
            </w:r>
          </w:p>
        </w:tc>
      </w:tr>
      <w:tr w:rsidR="00BA7852" w:rsidRPr="00D1370C" w14:paraId="5D0CB4C9" w14:textId="77777777" w:rsidTr="008847DF">
        <w:trPr>
          <w:cantSplit/>
        </w:trPr>
        <w:tc>
          <w:tcPr>
            <w:tcW w:w="3510" w:type="dxa"/>
          </w:tcPr>
          <w:p w14:paraId="310EB902" w14:textId="5A82D328" w:rsidR="00BA7852" w:rsidRPr="00756E6F" w:rsidRDefault="00BA7852" w:rsidP="00BA785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3</w:t>
            </w:r>
            <w:r w:rsidR="008C4064">
              <w:rPr>
                <w:rFonts w:ascii="Angsana New" w:hAnsi="Angsana New"/>
                <w:sz w:val="22"/>
                <w:szCs w:val="22"/>
              </w:rPr>
              <w:t>0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ม</w:t>
            </w:r>
            <w:r w:rsidR="008C4064">
              <w:rPr>
                <w:rFonts w:ascii="Angsana New" w:hAnsi="Angsana New" w:hint="cs"/>
                <w:sz w:val="22"/>
                <w:szCs w:val="22"/>
                <w:cs/>
              </w:rPr>
              <w:t>ิถุนายน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1CDC4085" w14:textId="13B15C3B" w:rsidR="00BA7852" w:rsidRPr="00756E6F" w:rsidRDefault="00B32390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992,374</w:t>
            </w:r>
          </w:p>
        </w:tc>
        <w:tc>
          <w:tcPr>
            <w:tcW w:w="178" w:type="dxa"/>
            <w:vAlign w:val="bottom"/>
          </w:tcPr>
          <w:p w14:paraId="48A3EA09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3562C31" w14:textId="5F32BEFD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1,001,130</w:t>
            </w:r>
          </w:p>
        </w:tc>
        <w:tc>
          <w:tcPr>
            <w:tcW w:w="180" w:type="dxa"/>
            <w:vAlign w:val="bottom"/>
          </w:tcPr>
          <w:p w14:paraId="2BEA343C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2E2B2DE" w14:textId="3383D31A" w:rsidR="00BA7852" w:rsidRPr="00EA7BEE" w:rsidRDefault="00B32390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624,168</w:t>
            </w:r>
          </w:p>
        </w:tc>
        <w:tc>
          <w:tcPr>
            <w:tcW w:w="180" w:type="dxa"/>
          </w:tcPr>
          <w:p w14:paraId="5DF4DD04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5CFD1A6" w14:textId="2054A2C3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566,026</w:t>
            </w:r>
          </w:p>
        </w:tc>
        <w:tc>
          <w:tcPr>
            <w:tcW w:w="180" w:type="dxa"/>
          </w:tcPr>
          <w:p w14:paraId="60AA960F" w14:textId="77777777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B4BA59A" w14:textId="4B1F9BF8" w:rsidR="00BA7852" w:rsidRPr="00612F48" w:rsidRDefault="00B32390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1,616,542</w:t>
            </w:r>
          </w:p>
        </w:tc>
        <w:tc>
          <w:tcPr>
            <w:tcW w:w="180" w:type="dxa"/>
            <w:vAlign w:val="bottom"/>
          </w:tcPr>
          <w:p w14:paraId="701CCADA" w14:textId="77777777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B9EF918" w14:textId="419D162B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1,567,156</w:t>
            </w:r>
          </w:p>
        </w:tc>
        <w:tc>
          <w:tcPr>
            <w:tcW w:w="180" w:type="dxa"/>
          </w:tcPr>
          <w:p w14:paraId="3CC6D6C6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32A4797" w14:textId="20827632" w:rsidR="00BA7852" w:rsidRPr="00612F48" w:rsidRDefault="00B32390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18,349</w:t>
            </w:r>
          </w:p>
        </w:tc>
        <w:tc>
          <w:tcPr>
            <w:tcW w:w="180" w:type="dxa"/>
            <w:vAlign w:val="bottom"/>
          </w:tcPr>
          <w:p w14:paraId="780947A4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70E4BFA" w14:textId="5CBE6759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3,595</w:t>
            </w:r>
          </w:p>
        </w:tc>
        <w:tc>
          <w:tcPr>
            <w:tcW w:w="180" w:type="dxa"/>
          </w:tcPr>
          <w:p w14:paraId="1A8570CB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C44CD5A" w14:textId="36AFB4C8" w:rsidR="00BA7852" w:rsidRPr="00612F48" w:rsidRDefault="00B32390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(461,42</w:t>
            </w:r>
            <w:r w:rsidR="003248D2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4686B29D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87EFE5D" w14:textId="6D380EF1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(473,819)</w:t>
            </w:r>
          </w:p>
        </w:tc>
        <w:tc>
          <w:tcPr>
            <w:tcW w:w="180" w:type="dxa"/>
          </w:tcPr>
          <w:p w14:paraId="7AF0FAA4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9CC6303" w14:textId="2A9E6D5F" w:rsidR="00BA7852" w:rsidRPr="00612F48" w:rsidRDefault="00B32390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1,173,46</w:t>
            </w:r>
            <w:r w:rsidR="003248D2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00FF2044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68590B1" w14:textId="78BD06D8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1,096,932</w:t>
            </w:r>
          </w:p>
        </w:tc>
      </w:tr>
    </w:tbl>
    <w:p w14:paraId="5A2E83D8" w14:textId="4584DEF8" w:rsidR="00C1622B" w:rsidRPr="00F91312" w:rsidRDefault="00C1622B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7D613E62" w14:textId="5DE8615D" w:rsidR="00F91312" w:rsidRPr="00F91312" w:rsidRDefault="00F91312" w:rsidP="00F9131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/>
        <w:jc w:val="thaiDistribute"/>
        <w:rPr>
          <w:rFonts w:ascii="Angsana New" w:hAnsi="Angsana New"/>
          <w:sz w:val="30"/>
          <w:szCs w:val="30"/>
        </w:rPr>
        <w:sectPr w:rsidR="00F91312" w:rsidRPr="00F91312" w:rsidSect="00B95D00">
          <w:headerReference w:type="default" r:id="rId10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 w:rsidRPr="00F91312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91312">
        <w:rPr>
          <w:rFonts w:ascii="Angsana New" w:hAnsi="Angsana New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55233263" w14:textId="7EE69156" w:rsidR="000B2338" w:rsidRPr="00344B92" w:rsidRDefault="000B2338" w:rsidP="00EB6E4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344B92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ทุนเรือนหุ้น</w:t>
      </w:r>
    </w:p>
    <w:p w14:paraId="6E627E62" w14:textId="53977667" w:rsidR="000B2338" w:rsidRPr="00557933" w:rsidRDefault="000B2338" w:rsidP="000B2338">
      <w:pPr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70"/>
        <w:gridCol w:w="1170"/>
        <w:gridCol w:w="269"/>
        <w:gridCol w:w="1171"/>
        <w:gridCol w:w="270"/>
        <w:gridCol w:w="1170"/>
        <w:gridCol w:w="270"/>
        <w:gridCol w:w="1170"/>
      </w:tblGrid>
      <w:tr w:rsidR="000B2338" w:rsidRPr="007A06A8" w14:paraId="625BC980" w14:textId="77777777" w:rsidTr="00827667">
        <w:trPr>
          <w:tblHeader/>
        </w:trPr>
        <w:tc>
          <w:tcPr>
            <w:tcW w:w="2700" w:type="dxa"/>
          </w:tcPr>
          <w:p w14:paraId="114CD981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4C40DE16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6F94E2FB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DD4B417" w14:textId="5E88E257" w:rsidR="000B2338" w:rsidRPr="00557933" w:rsidRDefault="000B2338" w:rsidP="0082766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C7128" w:rsidRPr="005579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40DA867" w14:textId="77777777" w:rsidR="000B2338" w:rsidRPr="00557933" w:rsidRDefault="000B2338" w:rsidP="0082766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B024D49" w14:textId="343CB10C" w:rsidR="000B2338" w:rsidRPr="00557933" w:rsidRDefault="000B2338" w:rsidP="0082766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C7128" w:rsidRPr="0055793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B2338" w:rsidRPr="007A06A8" w14:paraId="1F559577" w14:textId="77777777" w:rsidTr="00827667">
        <w:trPr>
          <w:tblHeader/>
        </w:trPr>
        <w:tc>
          <w:tcPr>
            <w:tcW w:w="2700" w:type="dxa"/>
          </w:tcPr>
          <w:p w14:paraId="764E277C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2F4DC725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55DD9D19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E0ACF0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13573966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441B91A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3866D304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BA1F9C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E5B97BD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D8EEFF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0B2338" w:rsidRPr="007A06A8" w14:paraId="25BF087B" w14:textId="77777777" w:rsidTr="00827667">
        <w:trPr>
          <w:tblHeader/>
        </w:trPr>
        <w:tc>
          <w:tcPr>
            <w:tcW w:w="2700" w:type="dxa"/>
          </w:tcPr>
          <w:p w14:paraId="3153AE34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24ECEAA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45B3E6D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B76C060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5579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5579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B2338" w:rsidRPr="007A06A8" w14:paraId="0E91E085" w14:textId="77777777" w:rsidTr="00827667">
        <w:tc>
          <w:tcPr>
            <w:tcW w:w="2700" w:type="dxa"/>
          </w:tcPr>
          <w:p w14:paraId="2CB515DA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3A140464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95303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F25608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32DB56BC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239B3E72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B74E38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4073AA" w14:textId="77777777" w:rsidR="000B2338" w:rsidRPr="00557933" w:rsidRDefault="000B2338" w:rsidP="008276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A218E0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A1143B" w14:textId="77777777" w:rsidR="000B2338" w:rsidRPr="00557933" w:rsidRDefault="000B2338" w:rsidP="008276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338" w:rsidRPr="007A06A8" w14:paraId="0BC71E7F" w14:textId="77777777" w:rsidTr="00827667">
        <w:tc>
          <w:tcPr>
            <w:tcW w:w="2700" w:type="dxa"/>
          </w:tcPr>
          <w:p w14:paraId="0D5F13EE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5793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138C3B20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4EDCE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3ADA2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F8909BA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3746F15F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A6AA52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E0D958" w14:textId="77777777" w:rsidR="000B2338" w:rsidRPr="00557933" w:rsidRDefault="000B2338" w:rsidP="008276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EB85F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F3DF38" w14:textId="77777777" w:rsidR="000B2338" w:rsidRPr="00557933" w:rsidRDefault="000B2338" w:rsidP="008276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0260" w:rsidRPr="007A06A8" w14:paraId="5505160C" w14:textId="77777777" w:rsidTr="00827667">
        <w:tc>
          <w:tcPr>
            <w:tcW w:w="2700" w:type="dxa"/>
          </w:tcPr>
          <w:p w14:paraId="70E9959F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4C1DEA66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32B62BCA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BAAAF8" w14:textId="2D8674EE" w:rsidR="00650260" w:rsidRPr="00F922A0" w:rsidRDefault="00FB09FD" w:rsidP="0000598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9F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61642E" w:rsidRPr="00F922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</w:t>
            </w:r>
            <w:r w:rsidR="0000598B" w:rsidRPr="00F922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1642E" w:rsidRPr="00F922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413DA39E" w14:textId="77777777" w:rsidR="00650260" w:rsidRPr="00F922A0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4BAAEB9" w14:textId="5F0D21E2" w:rsidR="00650260" w:rsidRPr="00F922A0" w:rsidRDefault="0000598B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1642E" w:rsidRPr="00F922A0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F922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642E" w:rsidRPr="00F922A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8CDF69A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7A547A" w14:textId="04346974" w:rsidR="00650260" w:rsidRPr="00557933" w:rsidRDefault="00FB09FD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9FD">
              <w:rPr>
                <w:rFonts w:asciiTheme="majorBidi" w:hAnsiTheme="majorBidi" w:cs="Angsana New"/>
                <w:sz w:val="30"/>
                <w:szCs w:val="30"/>
                <w:lang w:val="en-US"/>
              </w:rPr>
              <w:t>318</w:t>
            </w:r>
            <w:r w:rsidR="00650260" w:rsidRPr="00557933">
              <w:rPr>
                <w:rFonts w:asciiTheme="majorBidi" w:hAnsiTheme="majorBidi" w:cs="Angsana New"/>
                <w:sz w:val="30"/>
                <w:szCs w:val="30"/>
                <w:cs/>
              </w:rPr>
              <w:t>,</w:t>
            </w:r>
            <w:r w:rsidRPr="00FB09FD">
              <w:rPr>
                <w:rFonts w:asciiTheme="majorBidi" w:hAnsiTheme="majorBidi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007A0B2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FAC6E02" w14:textId="15529DF4" w:rsidR="00650260" w:rsidRPr="00557933" w:rsidRDefault="00FB09FD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9FD">
              <w:rPr>
                <w:rFonts w:asciiTheme="majorBidi" w:hAnsiTheme="majorBidi" w:cs="Angsana New"/>
                <w:sz w:val="30"/>
                <w:szCs w:val="30"/>
                <w:lang w:val="en-US"/>
              </w:rPr>
              <w:t>159</w:t>
            </w:r>
            <w:r w:rsidR="00650260" w:rsidRPr="00557933">
              <w:rPr>
                <w:rFonts w:asciiTheme="majorBidi" w:hAnsiTheme="majorBidi" w:cs="Angsana New"/>
                <w:sz w:val="30"/>
                <w:szCs w:val="30"/>
                <w:cs/>
              </w:rPr>
              <w:t>,</w:t>
            </w:r>
            <w:r w:rsidRPr="00FB09FD">
              <w:rPr>
                <w:rFonts w:asciiTheme="majorBidi" w:hAnsiTheme="majorBidi" w:cs="Angsana New"/>
                <w:sz w:val="30"/>
                <w:szCs w:val="30"/>
                <w:lang w:val="en-US"/>
              </w:rPr>
              <w:t>000</w:t>
            </w:r>
          </w:p>
        </w:tc>
      </w:tr>
      <w:tr w:rsidR="00650260" w:rsidRPr="007A06A8" w14:paraId="4A948BD3" w14:textId="77777777" w:rsidTr="00827667">
        <w:tc>
          <w:tcPr>
            <w:tcW w:w="2700" w:type="dxa"/>
          </w:tcPr>
          <w:p w14:paraId="3F2BB13C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</w:tcPr>
          <w:p w14:paraId="0A3B33B3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B18E5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36CBE1" w14:textId="77777777" w:rsidR="00650260" w:rsidRPr="00F922A0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B38438B" w14:textId="77777777" w:rsidR="00650260" w:rsidRPr="00F922A0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883E5F1" w14:textId="77777777" w:rsidR="00650260" w:rsidRPr="00F922A0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191C19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57EB36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E74152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EC1C44C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650260" w:rsidRPr="009310BB" w14:paraId="3923050B" w14:textId="77777777" w:rsidTr="00827667">
        <w:tc>
          <w:tcPr>
            <w:tcW w:w="2700" w:type="dxa"/>
          </w:tcPr>
          <w:p w14:paraId="3FC4ECED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0C220AF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326C9239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32547A" w14:textId="28327607" w:rsidR="00650260" w:rsidRPr="00F922A0" w:rsidRDefault="0061642E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(28,001)</w:t>
            </w:r>
          </w:p>
        </w:tc>
        <w:tc>
          <w:tcPr>
            <w:tcW w:w="269" w:type="dxa"/>
          </w:tcPr>
          <w:p w14:paraId="47DF7B0A" w14:textId="77777777" w:rsidR="00650260" w:rsidRPr="00F922A0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37FFEFE" w14:textId="53C92C6C" w:rsidR="00650260" w:rsidRPr="00F922A0" w:rsidRDefault="00F922A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(14,001)</w:t>
            </w:r>
          </w:p>
        </w:tc>
        <w:tc>
          <w:tcPr>
            <w:tcW w:w="270" w:type="dxa"/>
          </w:tcPr>
          <w:p w14:paraId="40663C07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19A5A5" w14:textId="709112C3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579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28,000</w:t>
            </w: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BF48142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E0FA467" w14:textId="0889A4ED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579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14,000</w:t>
            </w: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50260" w:rsidRPr="007A06A8" w14:paraId="3F4801A6" w14:textId="77777777" w:rsidTr="00827667">
        <w:trPr>
          <w:trHeight w:val="272"/>
        </w:trPr>
        <w:tc>
          <w:tcPr>
            <w:tcW w:w="2700" w:type="dxa"/>
          </w:tcPr>
          <w:p w14:paraId="0F855A21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09DF6362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F44D57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47D8ED" w14:textId="77777777" w:rsidR="00650260" w:rsidRPr="00F922A0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B59B92A" w14:textId="77777777" w:rsidR="00650260" w:rsidRPr="00F922A0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C215B84" w14:textId="77777777" w:rsidR="00650260" w:rsidRPr="00F922A0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C0E04C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699B80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7F59CF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6A55202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50260" w:rsidRPr="007A06A8" w14:paraId="640D10A6" w14:textId="77777777" w:rsidTr="00827667">
        <w:tc>
          <w:tcPr>
            <w:tcW w:w="2700" w:type="dxa"/>
          </w:tcPr>
          <w:p w14:paraId="48741EF0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9D3AAAA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38470E8E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062C6A" w14:textId="28DE2207" w:rsidR="00650260" w:rsidRPr="00F922A0" w:rsidRDefault="0000598B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128,000</w:t>
            </w:r>
          </w:p>
        </w:tc>
        <w:tc>
          <w:tcPr>
            <w:tcW w:w="269" w:type="dxa"/>
          </w:tcPr>
          <w:p w14:paraId="1CE29548" w14:textId="77777777" w:rsidR="00650260" w:rsidRPr="00F922A0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3B85BC87" w14:textId="6CCC1FC9" w:rsidR="00650260" w:rsidRPr="00F922A0" w:rsidRDefault="0000598B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  <w:tc>
          <w:tcPr>
            <w:tcW w:w="270" w:type="dxa"/>
          </w:tcPr>
          <w:p w14:paraId="149E6AED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78BE72" w14:textId="4431762C" w:rsidR="00650260" w:rsidRPr="00557933" w:rsidRDefault="00FB09FD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9FD">
              <w:rPr>
                <w:rFonts w:asciiTheme="majorBidi" w:hAnsiTheme="majorBidi" w:cs="Angsana New"/>
                <w:sz w:val="30"/>
                <w:szCs w:val="30"/>
                <w:lang w:val="en-US"/>
              </w:rPr>
              <w:t>68</w:t>
            </w:r>
            <w:r w:rsidR="00650260" w:rsidRPr="00557933">
              <w:rPr>
                <w:rFonts w:asciiTheme="majorBidi" w:hAnsiTheme="majorBidi" w:cs="Angsana New"/>
                <w:sz w:val="30"/>
                <w:szCs w:val="30"/>
                <w:cs/>
              </w:rPr>
              <w:t>,</w:t>
            </w:r>
            <w:r w:rsidRPr="00FB09FD">
              <w:rPr>
                <w:rFonts w:asciiTheme="majorBidi" w:hAnsiTheme="majorBidi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F2EE5AB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2DAB30" w14:textId="176D27AB" w:rsidR="00650260" w:rsidRPr="00557933" w:rsidRDefault="00FB09FD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9FD">
              <w:rPr>
                <w:rFonts w:asciiTheme="majorBidi" w:hAnsiTheme="majorBidi" w:cs="Angsana New"/>
                <w:sz w:val="30"/>
                <w:szCs w:val="30"/>
                <w:lang w:val="en-US"/>
              </w:rPr>
              <w:t>34</w:t>
            </w:r>
            <w:r w:rsidR="00650260" w:rsidRPr="00557933">
              <w:rPr>
                <w:rFonts w:asciiTheme="majorBidi" w:hAnsiTheme="majorBidi" w:cs="Angsana New"/>
                <w:sz w:val="30"/>
                <w:szCs w:val="30"/>
                <w:cs/>
              </w:rPr>
              <w:t>,</w:t>
            </w:r>
            <w:r w:rsidRPr="00FB09FD">
              <w:rPr>
                <w:rFonts w:asciiTheme="majorBidi" w:hAnsiTheme="majorBidi" w:cs="Angsana New"/>
                <w:sz w:val="30"/>
                <w:szCs w:val="30"/>
                <w:lang w:val="en-US"/>
              </w:rPr>
              <w:t>000</w:t>
            </w:r>
          </w:p>
        </w:tc>
      </w:tr>
      <w:tr w:rsidR="00650260" w:rsidRPr="007A06A8" w14:paraId="3C3EA21B" w14:textId="77777777" w:rsidTr="00827667">
        <w:tc>
          <w:tcPr>
            <w:tcW w:w="2700" w:type="dxa"/>
          </w:tcPr>
          <w:p w14:paraId="6444A3B1" w14:textId="04313F10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30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มิถุนายน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/ 31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3848B304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0861A4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96AB77" w14:textId="6DEC5987" w:rsidR="00650260" w:rsidRPr="00557933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33CDABC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40A0245B" w14:textId="1F338575" w:rsidR="00650260" w:rsidRPr="00557933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F8A87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924438" w14:textId="77777777" w:rsidR="00650260" w:rsidRPr="00557933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FF6C1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BA1EDB" w14:textId="77777777" w:rsidR="00650260" w:rsidRPr="00557933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0260" w:rsidRPr="007A06A8" w14:paraId="1573EF20" w14:textId="77777777" w:rsidTr="00827667">
        <w:tc>
          <w:tcPr>
            <w:tcW w:w="2700" w:type="dxa"/>
          </w:tcPr>
          <w:p w14:paraId="49DDCAE3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CBD4194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63899FCF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C4A842" w14:textId="1693A542" w:rsidR="00650260" w:rsidRPr="00557933" w:rsidRDefault="0000598B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457,999</w:t>
            </w:r>
          </w:p>
        </w:tc>
        <w:tc>
          <w:tcPr>
            <w:tcW w:w="269" w:type="dxa"/>
          </w:tcPr>
          <w:p w14:paraId="6077C092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6D237DA6" w14:textId="3937A0F4" w:rsidR="00650260" w:rsidRPr="00557933" w:rsidRDefault="0000598B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228,999</w:t>
            </w:r>
          </w:p>
        </w:tc>
        <w:tc>
          <w:tcPr>
            <w:tcW w:w="270" w:type="dxa"/>
          </w:tcPr>
          <w:p w14:paraId="059836A1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747290" w14:textId="27C01B32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358,000</w:t>
            </w:r>
          </w:p>
        </w:tc>
        <w:tc>
          <w:tcPr>
            <w:tcW w:w="270" w:type="dxa"/>
          </w:tcPr>
          <w:p w14:paraId="7D5BE15D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8E1B1EF" w14:textId="0FE0158C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179,000</w:t>
            </w:r>
          </w:p>
        </w:tc>
      </w:tr>
      <w:tr w:rsidR="000B2338" w:rsidRPr="007A06A8" w14:paraId="624F7AB0" w14:textId="77777777" w:rsidTr="00827667">
        <w:tc>
          <w:tcPr>
            <w:tcW w:w="2700" w:type="dxa"/>
          </w:tcPr>
          <w:p w14:paraId="1BA9552D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</w:tcPr>
          <w:p w14:paraId="4A355BD1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270" w:type="dxa"/>
          </w:tcPr>
          <w:p w14:paraId="7C102ACD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346FE6D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75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69" w:type="dxa"/>
          </w:tcPr>
          <w:p w14:paraId="259B4A21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5177A61C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9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70" w:type="dxa"/>
          </w:tcPr>
          <w:p w14:paraId="762C5D01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EF8F197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105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70" w:type="dxa"/>
          </w:tcPr>
          <w:p w14:paraId="4F58FC01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C89D83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0" w:right="-105"/>
              <w:rPr>
                <w:rFonts w:asciiTheme="majorBidi" w:hAnsiTheme="majorBidi" w:cstheme="majorBidi"/>
                <w:b/>
              </w:rPr>
            </w:pPr>
          </w:p>
        </w:tc>
      </w:tr>
      <w:tr w:rsidR="000B2338" w:rsidRPr="007A06A8" w14:paraId="43626106" w14:textId="77777777" w:rsidTr="00827667">
        <w:tc>
          <w:tcPr>
            <w:tcW w:w="2700" w:type="dxa"/>
          </w:tcPr>
          <w:p w14:paraId="1E229273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2F58F775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1A0765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9A5089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3105D01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55CCD9E9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D0A4E0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51E810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407A9E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EACB9D7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B2338" w:rsidRPr="007A06A8" w14:paraId="588B1AE9" w14:textId="77777777" w:rsidTr="00827667">
        <w:tc>
          <w:tcPr>
            <w:tcW w:w="2700" w:type="dxa"/>
          </w:tcPr>
          <w:p w14:paraId="3030ED96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5793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60175521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9B152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848AEE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3D294EA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70A7C7A5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A301D8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8AB3E1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2394AE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70BBE2A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50260" w:rsidRPr="007A06A8" w14:paraId="17E5A23D" w14:textId="77777777" w:rsidTr="00827667">
        <w:tc>
          <w:tcPr>
            <w:tcW w:w="2700" w:type="dxa"/>
          </w:tcPr>
          <w:p w14:paraId="6B944BB0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3328801F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33C7EF5E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36B547" w14:textId="69135C89" w:rsidR="00650260" w:rsidRPr="00F922A0" w:rsidRDefault="0000598B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329,99</w:t>
            </w:r>
            <w:r w:rsidR="00F922A0" w:rsidRPr="00F92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69" w:type="dxa"/>
          </w:tcPr>
          <w:p w14:paraId="05D52D41" w14:textId="77777777" w:rsidR="00650260" w:rsidRPr="00F922A0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5E35BC87" w14:textId="30A99633" w:rsidR="00650260" w:rsidRPr="00F922A0" w:rsidRDefault="0000598B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164,999</w:t>
            </w:r>
          </w:p>
        </w:tc>
        <w:tc>
          <w:tcPr>
            <w:tcW w:w="270" w:type="dxa"/>
          </w:tcPr>
          <w:p w14:paraId="4E8E5D6F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A355B9" w14:textId="38105A94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289,999</w:t>
            </w:r>
          </w:p>
        </w:tc>
        <w:tc>
          <w:tcPr>
            <w:tcW w:w="270" w:type="dxa"/>
          </w:tcPr>
          <w:p w14:paraId="031C715A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53546AF" w14:textId="666FB27C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145,000</w:t>
            </w:r>
          </w:p>
        </w:tc>
      </w:tr>
      <w:tr w:rsidR="00650260" w:rsidRPr="007A06A8" w14:paraId="41892385" w14:textId="77777777" w:rsidTr="00827667">
        <w:tc>
          <w:tcPr>
            <w:tcW w:w="2700" w:type="dxa"/>
          </w:tcPr>
          <w:p w14:paraId="5F8DAF89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59940F82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23C7EB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B9461C" w14:textId="77777777" w:rsidR="00650260" w:rsidRPr="00F922A0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9C35B71" w14:textId="77777777" w:rsidR="00650260" w:rsidRPr="00F922A0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697CB88" w14:textId="77777777" w:rsidR="00650260" w:rsidRPr="00F922A0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67CCD6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2A22EF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8AE198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2FD7BF5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50260" w:rsidRPr="007A06A8" w14:paraId="691803B7" w14:textId="77777777" w:rsidTr="00827667">
        <w:tc>
          <w:tcPr>
            <w:tcW w:w="2700" w:type="dxa"/>
          </w:tcPr>
          <w:p w14:paraId="45248407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4E9CACD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3815CE2D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935490" w14:textId="74F3F82B" w:rsidR="00650260" w:rsidRPr="00F922A0" w:rsidRDefault="0000598B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127,999</w:t>
            </w:r>
          </w:p>
        </w:tc>
        <w:tc>
          <w:tcPr>
            <w:tcW w:w="269" w:type="dxa"/>
          </w:tcPr>
          <w:p w14:paraId="2A1FE557" w14:textId="77777777" w:rsidR="00650260" w:rsidRPr="00F922A0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24AE09F5" w14:textId="545B043E" w:rsidR="00650260" w:rsidRPr="00F922A0" w:rsidRDefault="0000598B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922A0" w:rsidRPr="00F922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922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922A0" w:rsidRPr="00F922A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3C0BD31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26DBB0" w14:textId="3FC8D840" w:rsidR="00650260" w:rsidRPr="00557933" w:rsidRDefault="00FB09FD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9FD">
              <w:rPr>
                <w:rFonts w:asciiTheme="majorBidi" w:hAnsiTheme="majorBidi" w:cs="Angsana New"/>
                <w:sz w:val="30"/>
                <w:szCs w:val="30"/>
                <w:lang w:val="en-US"/>
              </w:rPr>
              <w:t>40</w:t>
            </w:r>
            <w:r w:rsidR="00650260" w:rsidRPr="00557933">
              <w:rPr>
                <w:rFonts w:asciiTheme="majorBidi" w:hAnsiTheme="majorBidi" w:cs="Angsana New"/>
                <w:sz w:val="30"/>
                <w:szCs w:val="30"/>
                <w:cs/>
              </w:rPr>
              <w:t>,</w:t>
            </w:r>
            <w:r w:rsidRPr="00FB09FD">
              <w:rPr>
                <w:rFonts w:asciiTheme="majorBidi" w:hAnsiTheme="majorBidi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1C6D570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F7161B" w14:textId="30EA2A41" w:rsidR="00650260" w:rsidRPr="00557933" w:rsidRDefault="00FB09FD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9FD">
              <w:rPr>
                <w:rFonts w:asciiTheme="majorBidi" w:hAnsiTheme="majorBidi" w:cs="Angsana New"/>
                <w:sz w:val="30"/>
                <w:szCs w:val="30"/>
                <w:lang w:val="en-US"/>
              </w:rPr>
              <w:t>19</w:t>
            </w:r>
            <w:r w:rsidR="00650260" w:rsidRPr="00557933">
              <w:rPr>
                <w:rFonts w:asciiTheme="majorBidi" w:hAnsiTheme="majorBidi" w:cs="Angsana New"/>
                <w:sz w:val="30"/>
                <w:szCs w:val="30"/>
                <w:cs/>
              </w:rPr>
              <w:t>,</w:t>
            </w:r>
            <w:r w:rsidRPr="00FB09FD">
              <w:rPr>
                <w:rFonts w:asciiTheme="majorBidi" w:hAnsiTheme="majorBidi" w:cs="Angsana New"/>
                <w:sz w:val="30"/>
                <w:szCs w:val="30"/>
                <w:lang w:val="en-US"/>
              </w:rPr>
              <w:t>999</w:t>
            </w:r>
          </w:p>
        </w:tc>
      </w:tr>
      <w:tr w:rsidR="00650260" w:rsidRPr="007A06A8" w14:paraId="19B7A624" w14:textId="77777777" w:rsidTr="00827667">
        <w:tc>
          <w:tcPr>
            <w:tcW w:w="2700" w:type="dxa"/>
          </w:tcPr>
          <w:p w14:paraId="595371B3" w14:textId="1F35FE7C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30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มิถุนายน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/ 31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713DC148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2CDE84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61556D" w14:textId="77777777" w:rsidR="00650260" w:rsidRPr="00F922A0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61730E2" w14:textId="77777777" w:rsidR="00650260" w:rsidRPr="00F922A0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2BB125C" w14:textId="77777777" w:rsidR="00650260" w:rsidRPr="00F922A0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BC3F78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DBB595" w14:textId="77777777" w:rsidR="00650260" w:rsidRPr="00557933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210E8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DF972F" w14:textId="77777777" w:rsidR="00650260" w:rsidRPr="00557933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0260" w:rsidRPr="007A06A8" w14:paraId="4147C8D9" w14:textId="77777777" w:rsidTr="00827667">
        <w:tc>
          <w:tcPr>
            <w:tcW w:w="2700" w:type="dxa"/>
          </w:tcPr>
          <w:p w14:paraId="356D722B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42C1B336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1C05056C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7ADBBCE" w14:textId="5AFA5DA2" w:rsidR="00650260" w:rsidRPr="00F922A0" w:rsidRDefault="0000598B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457,99</w:t>
            </w:r>
            <w:r w:rsidR="00F922A0" w:rsidRPr="00F92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</w:tcPr>
          <w:p w14:paraId="2F0A90D3" w14:textId="77777777" w:rsidR="00650260" w:rsidRPr="00F922A0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4362B0F7" w14:textId="236C8A88" w:rsidR="00650260" w:rsidRPr="00F922A0" w:rsidRDefault="0000598B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228,99</w:t>
            </w:r>
            <w:r w:rsidR="00F922A0" w:rsidRPr="00F92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3C2BC40E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60D1C22" w14:textId="24CC305E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329,999</w:t>
            </w:r>
          </w:p>
        </w:tc>
        <w:tc>
          <w:tcPr>
            <w:tcW w:w="270" w:type="dxa"/>
          </w:tcPr>
          <w:p w14:paraId="6FFD3664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1C85D9" w14:textId="48684730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164,999</w:t>
            </w:r>
          </w:p>
        </w:tc>
      </w:tr>
    </w:tbl>
    <w:p w14:paraId="534F1B71" w14:textId="1CDCB1F8" w:rsidR="000946BA" w:rsidRDefault="000946BA" w:rsidP="000B2338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D23C5BF" w14:textId="609F0A99" w:rsidR="000946BA" w:rsidRDefault="000946BA" w:rsidP="00583009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0946BA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 w:rsidRPr="000946BA">
        <w:rPr>
          <w:rFonts w:ascii="Angsana New" w:hAnsi="Angsana New"/>
          <w:sz w:val="30"/>
          <w:szCs w:val="30"/>
          <w:lang w:eastAsia="x-none"/>
        </w:rPr>
        <w:t>30</w:t>
      </w:r>
      <w:r w:rsidRPr="000946BA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0946BA">
        <w:rPr>
          <w:rFonts w:ascii="Angsana New" w:hAnsi="Angsana New"/>
          <w:sz w:val="30"/>
          <w:szCs w:val="30"/>
          <w:lang w:eastAsia="x-none"/>
        </w:rPr>
        <w:t>2564</w:t>
      </w:r>
      <w:r w:rsidRPr="000946BA">
        <w:rPr>
          <w:rFonts w:ascii="Angsana New" w:hAnsi="Angsana New"/>
          <w:sz w:val="30"/>
          <w:szCs w:val="30"/>
          <w:cs/>
          <w:lang w:eastAsia="x-none"/>
        </w:rPr>
        <w:t xml:space="preserve"> บริษัทได้จดทะเบียนลดทุนกับกระทรวงพาณิชย์โดยตัดหุ้นสามัญที่ยังไม่ได้ออกจำหน่าย</w:t>
      </w:r>
      <w:r w:rsidRPr="00677E78">
        <w:rPr>
          <w:rFonts w:ascii="Angsana New" w:hAnsi="Angsana New"/>
          <w:spacing w:val="-2"/>
          <w:sz w:val="30"/>
          <w:szCs w:val="30"/>
          <w:cs/>
          <w:lang w:eastAsia="x-none"/>
        </w:rPr>
        <w:t>จำนวน</w:t>
      </w:r>
      <w:r w:rsidR="00583009" w:rsidRPr="00677E78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 </w:t>
      </w:r>
      <w:r w:rsidRPr="00677E78">
        <w:rPr>
          <w:rFonts w:ascii="Angsana New" w:hAnsi="Angsana New"/>
          <w:spacing w:val="-2"/>
          <w:sz w:val="30"/>
          <w:szCs w:val="30"/>
          <w:lang w:eastAsia="x-none"/>
        </w:rPr>
        <w:t>14,000,369</w:t>
      </w:r>
      <w:r w:rsidRPr="00677E7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บาท ซึ่ง</w:t>
      </w:r>
      <w:r w:rsidR="00677E78" w:rsidRPr="00677E78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เป็นหุ้นที่ยังไม่ได้จัดสรรจากการ</w:t>
      </w:r>
      <w:r w:rsidRPr="00677E7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เพิ่มทุนแบบมอบอำนาจทั่วไปเมื่อเดือนกรกฎาคม </w:t>
      </w:r>
      <w:r w:rsidRPr="00677E78">
        <w:rPr>
          <w:rFonts w:ascii="Angsana New" w:hAnsi="Angsana New"/>
          <w:spacing w:val="-2"/>
          <w:sz w:val="30"/>
          <w:szCs w:val="30"/>
          <w:lang w:eastAsia="x-none"/>
        </w:rPr>
        <w:t>2563</w:t>
      </w:r>
      <w:r w:rsidRPr="000946BA">
        <w:rPr>
          <w:rFonts w:ascii="Angsana New" w:hAnsi="Angsana New"/>
          <w:sz w:val="30"/>
          <w:szCs w:val="30"/>
          <w:cs/>
          <w:lang w:eastAsia="x-none"/>
        </w:rPr>
        <w:t xml:space="preserve"> จำนวน </w:t>
      </w:r>
      <w:r w:rsidRPr="000946BA">
        <w:rPr>
          <w:rFonts w:ascii="Angsana New" w:hAnsi="Angsana New"/>
          <w:sz w:val="30"/>
          <w:szCs w:val="30"/>
          <w:lang w:eastAsia="x-none"/>
        </w:rPr>
        <w:t>28</w:t>
      </w:r>
      <w:r w:rsidRPr="000946BA">
        <w:rPr>
          <w:rFonts w:ascii="Angsana New" w:hAnsi="Angsana New"/>
          <w:sz w:val="30"/>
          <w:szCs w:val="30"/>
          <w:cs/>
          <w:lang w:eastAsia="x-none"/>
        </w:rPr>
        <w:t xml:space="preserve"> ล้านหุ้น และ</w:t>
      </w:r>
      <w:r w:rsidRPr="00B36D11">
        <w:rPr>
          <w:rFonts w:ascii="Angsana New" w:hAnsi="Angsana New"/>
          <w:sz w:val="30"/>
          <w:szCs w:val="30"/>
          <w:cs/>
          <w:lang w:eastAsia="x-none"/>
        </w:rPr>
        <w:t>คงเหลือ</w:t>
      </w:r>
      <w:r w:rsidR="00EE5C21" w:rsidRPr="00B36D11">
        <w:rPr>
          <w:rFonts w:ascii="Angsana New" w:hAnsi="Angsana New" w:hint="cs"/>
          <w:sz w:val="30"/>
          <w:szCs w:val="30"/>
          <w:cs/>
          <w:lang w:eastAsia="x-none"/>
        </w:rPr>
        <w:t>จาก</w:t>
      </w:r>
      <w:r w:rsidRPr="00B36D11">
        <w:rPr>
          <w:rFonts w:ascii="Angsana New" w:hAnsi="Angsana New"/>
          <w:sz w:val="30"/>
          <w:szCs w:val="30"/>
          <w:cs/>
          <w:lang w:eastAsia="x-none"/>
        </w:rPr>
        <w:t>การ</w:t>
      </w:r>
      <w:r w:rsidRPr="000946BA">
        <w:rPr>
          <w:rFonts w:ascii="Angsana New" w:hAnsi="Angsana New"/>
          <w:sz w:val="30"/>
          <w:szCs w:val="30"/>
          <w:cs/>
          <w:lang w:eastAsia="x-none"/>
        </w:rPr>
        <w:t xml:space="preserve">จ่ายหุ้นปันผลจำนวน </w:t>
      </w:r>
      <w:r w:rsidRPr="000946BA">
        <w:rPr>
          <w:rFonts w:ascii="Angsana New" w:hAnsi="Angsana New"/>
          <w:sz w:val="30"/>
          <w:szCs w:val="30"/>
          <w:lang w:eastAsia="x-none"/>
        </w:rPr>
        <w:t>738</w:t>
      </w:r>
      <w:r w:rsidRPr="000946BA">
        <w:rPr>
          <w:rFonts w:ascii="Angsana New" w:hAnsi="Angsana New"/>
          <w:sz w:val="30"/>
          <w:szCs w:val="30"/>
          <w:cs/>
          <w:lang w:eastAsia="x-none"/>
        </w:rPr>
        <w:t xml:space="preserve"> หุ้น ส่งผลให้ทุนจดทะเบียนเดิมจำนวน </w:t>
      </w:r>
      <w:r w:rsidRPr="000946BA">
        <w:rPr>
          <w:rFonts w:ascii="Angsana New" w:hAnsi="Angsana New"/>
          <w:sz w:val="30"/>
          <w:szCs w:val="30"/>
          <w:lang w:eastAsia="x-none"/>
        </w:rPr>
        <w:t>178,999,727.50</w:t>
      </w:r>
      <w:r w:rsidRPr="000946BA">
        <w:rPr>
          <w:rFonts w:ascii="Angsana New" w:hAnsi="Angsana New"/>
          <w:sz w:val="30"/>
          <w:szCs w:val="30"/>
          <w:cs/>
          <w:lang w:eastAsia="x-none"/>
        </w:rPr>
        <w:t xml:space="preserve"> บาท ลดลงเป็นทุนจดทะเบียนใหม่จำนวน </w:t>
      </w:r>
      <w:r w:rsidRPr="000946BA">
        <w:rPr>
          <w:rFonts w:ascii="Angsana New" w:hAnsi="Angsana New"/>
          <w:sz w:val="30"/>
          <w:szCs w:val="30"/>
          <w:lang w:eastAsia="x-none"/>
        </w:rPr>
        <w:t>164,999,358.50</w:t>
      </w:r>
      <w:r w:rsidRPr="000946BA">
        <w:rPr>
          <w:rFonts w:ascii="Angsana New" w:hAnsi="Angsana New"/>
          <w:sz w:val="30"/>
          <w:szCs w:val="30"/>
          <w:cs/>
          <w:lang w:eastAsia="x-none"/>
        </w:rPr>
        <w:t xml:space="preserve"> บาท </w:t>
      </w:r>
    </w:p>
    <w:p w14:paraId="748A9945" w14:textId="0426D053" w:rsidR="000946BA" w:rsidRDefault="00094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lang w:eastAsia="x-none"/>
        </w:rPr>
        <w:br w:type="page"/>
      </w:r>
    </w:p>
    <w:p w14:paraId="59A42A7E" w14:textId="2A20280B" w:rsidR="000946BA" w:rsidRDefault="000946BA" w:rsidP="000946BA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B52827">
        <w:rPr>
          <w:rFonts w:ascii="Angsana New" w:hAnsi="Angsana New"/>
          <w:sz w:val="30"/>
          <w:szCs w:val="30"/>
          <w:cs/>
          <w:lang w:eastAsia="x-none"/>
        </w:rPr>
        <w:lastRenderedPageBreak/>
        <w:t xml:space="preserve">เมื่อวันที่ </w:t>
      </w:r>
      <w:r w:rsidRPr="00B52827">
        <w:rPr>
          <w:rFonts w:ascii="Angsana New" w:hAnsi="Angsana New"/>
          <w:sz w:val="30"/>
          <w:szCs w:val="30"/>
          <w:lang w:eastAsia="x-none"/>
        </w:rPr>
        <w:t xml:space="preserve">3 </w:t>
      </w:r>
      <w:r w:rsidRPr="00B52827">
        <w:rPr>
          <w:rFonts w:ascii="Angsana New" w:hAnsi="Angsana New"/>
          <w:sz w:val="30"/>
          <w:szCs w:val="30"/>
          <w:cs/>
          <w:lang w:eastAsia="x-none"/>
        </w:rPr>
        <w:t xml:space="preserve">พฤษภาคม </w:t>
      </w:r>
      <w:r w:rsidRPr="00B52827">
        <w:rPr>
          <w:rFonts w:ascii="Angsana New" w:hAnsi="Angsana New"/>
          <w:sz w:val="30"/>
          <w:szCs w:val="30"/>
          <w:lang w:eastAsia="x-none"/>
        </w:rPr>
        <w:t xml:space="preserve">2564 </w:t>
      </w:r>
      <w:r w:rsidRPr="00B52827">
        <w:rPr>
          <w:rFonts w:ascii="Angsana New" w:hAnsi="Angsana New"/>
          <w:sz w:val="30"/>
          <w:szCs w:val="30"/>
          <w:cs/>
          <w:lang w:eastAsia="x-none"/>
        </w:rPr>
        <w:t xml:space="preserve">บริษัทได้จดทะเบียนเพิ่มทุนกับกระทรวงพาณิชย์จำนวน </w:t>
      </w:r>
      <w:r w:rsidRPr="00B52827">
        <w:rPr>
          <w:rFonts w:ascii="Angsana New" w:hAnsi="Angsana New"/>
          <w:sz w:val="30"/>
          <w:szCs w:val="30"/>
          <w:lang w:eastAsia="x-none"/>
        </w:rPr>
        <w:t xml:space="preserve">64 </w:t>
      </w:r>
      <w:r w:rsidRPr="00B52827">
        <w:rPr>
          <w:rFonts w:ascii="Angsana New" w:hAnsi="Angsana New"/>
          <w:sz w:val="30"/>
          <w:szCs w:val="30"/>
          <w:cs/>
          <w:lang w:eastAsia="x-none"/>
        </w:rPr>
        <w:t>ล้านบาทจาก</w:t>
      </w:r>
      <w:r w:rsidRPr="000946BA">
        <w:rPr>
          <w:rFonts w:ascii="Angsana New" w:hAnsi="Angsana New"/>
          <w:sz w:val="30"/>
          <w:szCs w:val="30"/>
          <w:cs/>
          <w:lang w:eastAsia="x-none"/>
        </w:rPr>
        <w:t>ทุน</w:t>
      </w:r>
      <w:r w:rsidR="00B52827">
        <w:rPr>
          <w:rFonts w:ascii="Angsana New" w:hAnsi="Angsana New"/>
          <w:sz w:val="30"/>
          <w:szCs w:val="30"/>
          <w:cs/>
          <w:lang w:eastAsia="x-none"/>
        </w:rPr>
        <w:br/>
      </w:r>
      <w:r w:rsidRPr="000946BA">
        <w:rPr>
          <w:rFonts w:ascii="Angsana New" w:hAnsi="Angsana New"/>
          <w:sz w:val="30"/>
          <w:szCs w:val="30"/>
          <w:cs/>
          <w:lang w:eastAsia="x-none"/>
        </w:rPr>
        <w:t xml:space="preserve">จดทะเบียนเดิม </w:t>
      </w:r>
      <w:r w:rsidRPr="000946BA">
        <w:rPr>
          <w:rFonts w:ascii="Angsana New" w:hAnsi="Angsana New"/>
          <w:sz w:val="30"/>
          <w:szCs w:val="30"/>
          <w:lang w:eastAsia="x-none"/>
        </w:rPr>
        <w:t xml:space="preserve">164,999,358.50 </w:t>
      </w:r>
      <w:r w:rsidRPr="000946BA">
        <w:rPr>
          <w:rFonts w:ascii="Angsana New" w:hAnsi="Angsana New"/>
          <w:sz w:val="30"/>
          <w:szCs w:val="30"/>
          <w:cs/>
          <w:lang w:eastAsia="x-none"/>
        </w:rPr>
        <w:t xml:space="preserve">บาทเป็น </w:t>
      </w:r>
      <w:r w:rsidRPr="000946BA">
        <w:rPr>
          <w:rFonts w:ascii="Angsana New" w:hAnsi="Angsana New"/>
          <w:sz w:val="30"/>
          <w:szCs w:val="30"/>
          <w:lang w:eastAsia="x-none"/>
        </w:rPr>
        <w:t xml:space="preserve">228,999,358.50 </w:t>
      </w:r>
      <w:r w:rsidRPr="000946BA">
        <w:rPr>
          <w:rFonts w:ascii="Angsana New" w:hAnsi="Angsana New"/>
          <w:sz w:val="30"/>
          <w:szCs w:val="30"/>
          <w:cs/>
          <w:lang w:eastAsia="x-none"/>
        </w:rPr>
        <w:t>บาท โดยมีรายละเอียดดังนี้</w:t>
      </w:r>
    </w:p>
    <w:p w14:paraId="2A2AD41B" w14:textId="77777777" w:rsidR="000946BA" w:rsidRPr="00EE5C21" w:rsidRDefault="000946BA" w:rsidP="000946BA">
      <w:pPr>
        <w:ind w:left="540"/>
        <w:jc w:val="thaiDistribute"/>
        <w:rPr>
          <w:rFonts w:ascii="Angsana New" w:hAnsi="Angsana New"/>
          <w:sz w:val="28"/>
          <w:szCs w:val="28"/>
          <w:lang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491"/>
        <w:gridCol w:w="222"/>
        <w:gridCol w:w="1527"/>
      </w:tblGrid>
      <w:tr w:rsidR="003032AF" w:rsidRPr="00E25AC8" w14:paraId="35997D58" w14:textId="77777777" w:rsidTr="003032AF">
        <w:trPr>
          <w:trHeight w:val="20"/>
        </w:trPr>
        <w:tc>
          <w:tcPr>
            <w:tcW w:w="5940" w:type="dxa"/>
          </w:tcPr>
          <w:p w14:paraId="6CC9D2AF" w14:textId="503DA79F" w:rsidR="003032AF" w:rsidRPr="000946BA" w:rsidRDefault="003032AF" w:rsidP="003032AF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วัตถุประสงค์</w:t>
            </w:r>
          </w:p>
        </w:tc>
        <w:tc>
          <w:tcPr>
            <w:tcW w:w="1491" w:type="dxa"/>
          </w:tcPr>
          <w:p w14:paraId="1931FD84" w14:textId="2EF0F3E8" w:rsidR="003032AF" w:rsidRPr="000946BA" w:rsidRDefault="003032AF" w:rsidP="003032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47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จำนวนหุ้น</w:t>
            </w:r>
            <w:r w:rsidRPr="000946BA"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 xml:space="preserve"> </w:t>
            </w:r>
            <w:r w:rsidRPr="000946BA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eastAsia="x-none"/>
              </w:rPr>
              <w:t>(หุ้น)</w:t>
            </w:r>
          </w:p>
        </w:tc>
        <w:tc>
          <w:tcPr>
            <w:tcW w:w="0" w:type="auto"/>
          </w:tcPr>
          <w:p w14:paraId="2DD7748A" w14:textId="77777777" w:rsidR="003032AF" w:rsidRPr="000946BA" w:rsidRDefault="003032AF" w:rsidP="003032AF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27" w:type="dxa"/>
          </w:tcPr>
          <w:p w14:paraId="3D9EA5D4" w14:textId="70FB68F4" w:rsidR="003032AF" w:rsidRPr="000946BA" w:rsidRDefault="003032AF" w:rsidP="003032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7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จำนวนเงิน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 xml:space="preserve"> </w:t>
            </w:r>
            <w:r w:rsidRPr="000946BA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eastAsia="x-none"/>
              </w:rPr>
              <w:t>(บาท)</w:t>
            </w:r>
          </w:p>
        </w:tc>
      </w:tr>
      <w:tr w:rsidR="003032AF" w:rsidRPr="00E25AC8" w14:paraId="3180BC23" w14:textId="77777777" w:rsidTr="003032AF">
        <w:trPr>
          <w:trHeight w:val="20"/>
        </w:trPr>
        <w:tc>
          <w:tcPr>
            <w:tcW w:w="5940" w:type="dxa"/>
          </w:tcPr>
          <w:p w14:paraId="63F8941C" w14:textId="68545B39" w:rsidR="003032AF" w:rsidRPr="00B36D11" w:rsidRDefault="003032AF" w:rsidP="003032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เพิ่มทุนแบบมอบอำนาจทั่วไปเพื่อเสนอขายให้แก่บุคคลในวงจำกัด</w:t>
            </w:r>
          </w:p>
        </w:tc>
        <w:tc>
          <w:tcPr>
            <w:tcW w:w="1491" w:type="dxa"/>
          </w:tcPr>
          <w:p w14:paraId="5C6A6ED6" w14:textId="15A487C0" w:rsidR="003032AF" w:rsidRPr="00B36D11" w:rsidRDefault="003032AF" w:rsidP="003032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B36D11"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28,000,000</w:t>
            </w:r>
          </w:p>
        </w:tc>
        <w:tc>
          <w:tcPr>
            <w:tcW w:w="0" w:type="auto"/>
          </w:tcPr>
          <w:p w14:paraId="7A2AE7B9" w14:textId="77777777" w:rsidR="003032AF" w:rsidRPr="000946BA" w:rsidRDefault="003032AF" w:rsidP="003032AF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527" w:type="dxa"/>
          </w:tcPr>
          <w:p w14:paraId="5B089832" w14:textId="77777777" w:rsidR="003032AF" w:rsidRPr="00B36D11" w:rsidRDefault="003032AF" w:rsidP="003032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B36D11"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14,000,000</w:t>
            </w:r>
          </w:p>
        </w:tc>
      </w:tr>
      <w:tr w:rsidR="003032AF" w:rsidRPr="00E25AC8" w14:paraId="4428A54B" w14:textId="77777777" w:rsidTr="003032AF">
        <w:trPr>
          <w:trHeight w:val="20"/>
        </w:trPr>
        <w:tc>
          <w:tcPr>
            <w:tcW w:w="5940" w:type="dxa"/>
          </w:tcPr>
          <w:p w14:paraId="6928E13B" w14:textId="073C7918" w:rsidR="003032AF" w:rsidRPr="00B36D11" w:rsidRDefault="003032AF" w:rsidP="003032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รองรับการจ่ายหุ้นปันผล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32BE68C0" w14:textId="5256DB53" w:rsidR="003032AF" w:rsidRPr="00B36D11" w:rsidRDefault="003032AF" w:rsidP="003032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B36D11"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100,000,000</w:t>
            </w:r>
          </w:p>
        </w:tc>
        <w:tc>
          <w:tcPr>
            <w:tcW w:w="0" w:type="auto"/>
          </w:tcPr>
          <w:p w14:paraId="4DC56604" w14:textId="77777777" w:rsidR="003032AF" w:rsidRPr="000946BA" w:rsidRDefault="003032AF" w:rsidP="003032AF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28E7803F" w14:textId="77777777" w:rsidR="003032AF" w:rsidRPr="00B36D11" w:rsidRDefault="003032AF" w:rsidP="003032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B36D11"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50,000,000</w:t>
            </w:r>
          </w:p>
        </w:tc>
      </w:tr>
      <w:tr w:rsidR="003032AF" w:rsidRPr="00E25AC8" w14:paraId="337878A3" w14:textId="77777777" w:rsidTr="003032AF">
        <w:trPr>
          <w:trHeight w:val="20"/>
        </w:trPr>
        <w:tc>
          <w:tcPr>
            <w:tcW w:w="5940" w:type="dxa"/>
          </w:tcPr>
          <w:p w14:paraId="4CDDF247" w14:textId="77777777" w:rsidR="003032AF" w:rsidRPr="00B36D11" w:rsidRDefault="003032AF" w:rsidP="00B36D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</w:tcPr>
          <w:p w14:paraId="6659F739" w14:textId="60558BB8" w:rsidR="003032AF" w:rsidRPr="00B36D11" w:rsidRDefault="003032AF" w:rsidP="00B36D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  <w:r w:rsidRPr="00B36D11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  <w:t>128,000,000</w:t>
            </w:r>
          </w:p>
        </w:tc>
        <w:tc>
          <w:tcPr>
            <w:tcW w:w="0" w:type="auto"/>
          </w:tcPr>
          <w:p w14:paraId="246E42C4" w14:textId="77777777" w:rsidR="003032AF" w:rsidRPr="003C0B1C" w:rsidRDefault="003032AF" w:rsidP="00523095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highlight w:val="cyan"/>
                <w:lang w:eastAsia="x-none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</w:tcPr>
          <w:p w14:paraId="350412C0" w14:textId="77777777" w:rsidR="003032AF" w:rsidRPr="00B36D11" w:rsidRDefault="003032AF" w:rsidP="00B36D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  <w:r w:rsidRPr="00B36D11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  <w:t>64,000,000</w:t>
            </w:r>
          </w:p>
        </w:tc>
      </w:tr>
    </w:tbl>
    <w:p w14:paraId="152140DE" w14:textId="13C9B88B" w:rsidR="00827667" w:rsidRPr="00AA7991" w:rsidRDefault="00827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  <w:cs/>
          <w:lang w:eastAsia="x-none"/>
        </w:rPr>
      </w:pPr>
    </w:p>
    <w:p w14:paraId="2D737425" w14:textId="60BE33DC" w:rsidR="000B2338" w:rsidRDefault="000B2338" w:rsidP="00EB6E4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กำไรต่อหุ้นขั้นพื้นฐาน</w:t>
      </w:r>
    </w:p>
    <w:p w14:paraId="7BD879A7" w14:textId="3ABFE9BD" w:rsidR="000B2338" w:rsidRPr="00AA7991" w:rsidRDefault="000B2338" w:rsidP="000B2338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172CF077" w14:textId="66A1F871" w:rsidR="000B2338" w:rsidRPr="00822D90" w:rsidRDefault="000B2338" w:rsidP="000B2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2D90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กำไรต่อหุ้นขั้นพื้นฐานสำหรับงวดสาม</w:t>
      </w:r>
      <w:r w:rsidRPr="00822D90">
        <w:rPr>
          <w:rFonts w:ascii="Angsana New" w:hAnsi="Angsana New" w:hint="cs"/>
          <w:sz w:val="30"/>
          <w:szCs w:val="30"/>
          <w:cs/>
        </w:rPr>
        <w:t>เดือนและ</w:t>
      </w:r>
      <w:r w:rsidR="008D29C6">
        <w:rPr>
          <w:rFonts w:ascii="Angsana New" w:hAnsi="Angsana New" w:hint="cs"/>
          <w:sz w:val="30"/>
          <w:szCs w:val="30"/>
          <w:cs/>
        </w:rPr>
        <w:t>หก</w:t>
      </w:r>
      <w:r w:rsidRPr="00822D9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822D90">
        <w:rPr>
          <w:rFonts w:ascii="Angsana New" w:hAnsi="Angsana New"/>
          <w:sz w:val="30"/>
          <w:szCs w:val="30"/>
        </w:rPr>
        <w:t xml:space="preserve"> </w:t>
      </w:r>
      <w:r w:rsidR="008D29C6">
        <w:rPr>
          <w:rFonts w:ascii="Angsana New" w:hAnsi="Angsana New" w:hint="cs"/>
          <w:sz w:val="30"/>
          <w:szCs w:val="30"/>
          <w:cs/>
        </w:rPr>
        <w:t>มิถุนายน</w:t>
      </w:r>
      <w:r w:rsidRPr="00822D90">
        <w:rPr>
          <w:rFonts w:ascii="Angsana New" w:hAnsi="Angsana New" w:hint="cs"/>
          <w:sz w:val="30"/>
          <w:szCs w:val="30"/>
          <w:cs/>
        </w:rPr>
        <w:t xml:space="preserve"> </w:t>
      </w:r>
      <w:r w:rsidR="00715A1C" w:rsidRPr="00715A1C">
        <w:rPr>
          <w:rFonts w:ascii="Angsana New" w:hAnsi="Angsana New" w:hint="cs"/>
          <w:sz w:val="30"/>
          <w:szCs w:val="30"/>
        </w:rPr>
        <w:t>2564</w:t>
      </w:r>
      <w:r w:rsidR="000946B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15A1C" w:rsidRPr="00715A1C">
        <w:rPr>
          <w:rFonts w:ascii="Angsana New" w:hAnsi="Angsana New" w:hint="cs"/>
          <w:sz w:val="30"/>
          <w:szCs w:val="30"/>
        </w:rPr>
        <w:t>2563</w:t>
      </w:r>
      <w:r w:rsidR="000946BA">
        <w:rPr>
          <w:rFonts w:ascii="Angsana New" w:hAnsi="Angsana New" w:hint="cs"/>
          <w:sz w:val="30"/>
          <w:szCs w:val="30"/>
          <w:cs/>
        </w:rPr>
        <w:t xml:space="preserve"> </w:t>
      </w:r>
      <w:r w:rsidRPr="00822D90">
        <w:rPr>
          <w:rFonts w:ascii="Angsana New" w:hAnsi="Angsana New"/>
          <w:sz w:val="30"/>
          <w:szCs w:val="30"/>
          <w:cs/>
        </w:rPr>
        <w:t>คำนวณ</w:t>
      </w:r>
      <w:r w:rsidRPr="00822D90">
        <w:rPr>
          <w:rFonts w:ascii="Angsana New" w:hAnsi="Angsana New" w:hint="cs"/>
          <w:sz w:val="30"/>
          <w:szCs w:val="30"/>
          <w:cs/>
        </w:rPr>
        <w:t>จากกำไรสำหรับงวดที่เป็นส่วนของผู้ถือหุ้นสามัญของบริษัท และจำนวนหุ้นสามัญที่ออกจำหน่ายแล้วในระหว่างงวด โดยได้ปรับปรุง</w:t>
      </w:r>
      <w:r w:rsidRPr="00EF007E">
        <w:rPr>
          <w:rFonts w:ascii="Angsana New" w:hAnsi="Angsana New" w:hint="cs"/>
          <w:spacing w:val="-4"/>
          <w:sz w:val="30"/>
          <w:szCs w:val="30"/>
          <w:cs/>
        </w:rPr>
        <w:t>จำนวนหุ้นสามัญที่เปลี่ยนแปลงจากการเพิ่มทุนโดยการออกหุ้นปันผล</w:t>
      </w:r>
      <w:r w:rsidR="00EC0E39">
        <w:rPr>
          <w:rFonts w:ascii="Angsana New" w:hAnsi="Angsana New"/>
          <w:spacing w:val="-4"/>
          <w:sz w:val="30"/>
          <w:szCs w:val="30"/>
        </w:rPr>
        <w:t xml:space="preserve"> </w:t>
      </w:r>
      <w:r w:rsidRPr="00395F00">
        <w:rPr>
          <w:rFonts w:ascii="Angsana New" w:hAnsi="Angsana New" w:hint="cs"/>
          <w:sz w:val="30"/>
          <w:szCs w:val="30"/>
          <w:cs/>
        </w:rPr>
        <w:t>ในการคำนวณกำไรต่</w:t>
      </w:r>
      <w:r w:rsidRPr="00822D90">
        <w:rPr>
          <w:rFonts w:ascii="Angsana New" w:hAnsi="Angsana New" w:hint="cs"/>
          <w:sz w:val="30"/>
          <w:szCs w:val="30"/>
          <w:cs/>
        </w:rPr>
        <w:t>อหุ้นของ</w:t>
      </w:r>
      <w:r w:rsidR="000946BA">
        <w:rPr>
          <w:rFonts w:ascii="Angsana New" w:hAnsi="Angsana New" w:hint="cs"/>
          <w:sz w:val="30"/>
          <w:szCs w:val="30"/>
          <w:cs/>
        </w:rPr>
        <w:t>ทุก</w:t>
      </w:r>
      <w:r w:rsidRPr="00822D90">
        <w:rPr>
          <w:rFonts w:ascii="Angsana New" w:hAnsi="Angsana New" w:hint="cs"/>
          <w:sz w:val="30"/>
          <w:szCs w:val="30"/>
          <w:cs/>
        </w:rPr>
        <w:t>งวดที่</w:t>
      </w:r>
      <w:r w:rsidR="0007536A">
        <w:rPr>
          <w:rFonts w:ascii="Angsana New" w:hAnsi="Angsana New" w:hint="cs"/>
          <w:sz w:val="30"/>
          <w:szCs w:val="30"/>
          <w:cs/>
        </w:rPr>
        <w:t>แสดง</w:t>
      </w:r>
      <w:r w:rsidRPr="00822D90">
        <w:rPr>
          <w:rFonts w:ascii="Angsana New" w:hAnsi="Angsana New" w:hint="cs"/>
          <w:sz w:val="30"/>
          <w:szCs w:val="30"/>
          <w:cs/>
        </w:rPr>
        <w:t>เปรียบเทียบ</w:t>
      </w:r>
      <w:r w:rsidR="00C24B75">
        <w:rPr>
          <w:rFonts w:ascii="Angsana New" w:hAnsi="Angsana New"/>
          <w:sz w:val="30"/>
          <w:szCs w:val="30"/>
        </w:rPr>
        <w:t xml:space="preserve"> </w:t>
      </w:r>
      <w:r w:rsidRPr="00822D90">
        <w:rPr>
          <w:rFonts w:ascii="Angsana New" w:hAnsi="Angsana New" w:hint="cs"/>
          <w:sz w:val="30"/>
          <w:szCs w:val="30"/>
          <w:cs/>
        </w:rPr>
        <w:t>โดยถือเสมือนว่า</w:t>
      </w:r>
      <w:r w:rsidR="0007536A">
        <w:rPr>
          <w:rFonts w:ascii="Angsana New" w:hAnsi="Angsana New" w:hint="cs"/>
          <w:sz w:val="30"/>
          <w:szCs w:val="30"/>
          <w:cs/>
        </w:rPr>
        <w:t>ได้มี</w:t>
      </w:r>
      <w:r w:rsidRPr="00822D90">
        <w:rPr>
          <w:rFonts w:ascii="Angsana New" w:hAnsi="Angsana New" w:hint="cs"/>
          <w:sz w:val="30"/>
          <w:szCs w:val="30"/>
          <w:cs/>
        </w:rPr>
        <w:t>การออกหุ้นปันผลดังกล่าวตั้งแต่วันเริ่มต้นของงวดแรกที่เสนอรายงาน</w:t>
      </w:r>
      <w:r w:rsidR="0007536A" w:rsidRPr="00B52827">
        <w:rPr>
          <w:rFonts w:ascii="Angsana New" w:hAnsi="Angsana New"/>
          <w:spacing w:val="-2"/>
          <w:sz w:val="30"/>
          <w:szCs w:val="30"/>
          <w:cs/>
        </w:rPr>
        <w:t>และปรับปรุงผลกระทบจากการออกหุ้นเพิ่มทุนแบบมอบอำนาจทั่วไปแก่บุคคลในวงจำกัดในการคำนวณกำไรต่อหุ้น</w:t>
      </w:r>
      <w:r w:rsidR="0007536A" w:rsidRPr="0007536A">
        <w:rPr>
          <w:rFonts w:ascii="Angsana New" w:hAnsi="Angsana New"/>
          <w:sz w:val="30"/>
          <w:szCs w:val="30"/>
          <w:cs/>
        </w:rPr>
        <w:t>ของงวดปัจจุบัน</w:t>
      </w:r>
      <w:r w:rsidR="0007536A" w:rsidRPr="00395F00">
        <w:rPr>
          <w:rFonts w:ascii="Angsana New" w:hAnsi="Angsana New" w:hint="cs"/>
          <w:sz w:val="30"/>
          <w:szCs w:val="30"/>
          <w:cs/>
        </w:rPr>
        <w:t xml:space="preserve">ตามที่ได้กล่าวไว้ในหมายเหตุข้อ </w:t>
      </w:r>
      <w:r w:rsidR="0007536A">
        <w:rPr>
          <w:rFonts w:ascii="Angsana New" w:hAnsi="Angsana New"/>
          <w:sz w:val="30"/>
          <w:szCs w:val="30"/>
        </w:rPr>
        <w:t>5</w:t>
      </w:r>
      <w:r w:rsidR="0007536A" w:rsidRPr="00395F00">
        <w:rPr>
          <w:rFonts w:ascii="Angsana New" w:hAnsi="Angsana New"/>
          <w:sz w:val="30"/>
          <w:szCs w:val="30"/>
        </w:rPr>
        <w:t xml:space="preserve"> </w:t>
      </w:r>
      <w:r w:rsidR="0007536A" w:rsidRPr="00395F00">
        <w:rPr>
          <w:rFonts w:ascii="Angsana New" w:hAnsi="Angsana New" w:hint="cs"/>
          <w:sz w:val="30"/>
          <w:szCs w:val="30"/>
          <w:cs/>
        </w:rPr>
        <w:t xml:space="preserve">และ </w:t>
      </w:r>
      <w:r w:rsidR="00715A1C" w:rsidRPr="00715A1C">
        <w:rPr>
          <w:rFonts w:ascii="Angsana New" w:hAnsi="Angsana New" w:hint="cs"/>
          <w:sz w:val="30"/>
          <w:szCs w:val="30"/>
        </w:rPr>
        <w:t>7</w:t>
      </w:r>
      <w:r w:rsidR="0007536A">
        <w:rPr>
          <w:rFonts w:ascii="Angsana New" w:hAnsi="Angsana New" w:hint="cs"/>
          <w:sz w:val="30"/>
          <w:szCs w:val="30"/>
          <w:cs/>
        </w:rPr>
        <w:t xml:space="preserve"> </w:t>
      </w:r>
      <w:r w:rsidR="00EF007E">
        <w:rPr>
          <w:rFonts w:ascii="Angsana New" w:hAnsi="Angsana New" w:hint="cs"/>
          <w:sz w:val="30"/>
          <w:szCs w:val="30"/>
          <w:cs/>
        </w:rPr>
        <w:t>โดย</w:t>
      </w:r>
      <w:r w:rsidRPr="00822D90">
        <w:rPr>
          <w:rFonts w:ascii="Angsana New" w:hAnsi="Angsana New"/>
          <w:sz w:val="30"/>
          <w:szCs w:val="30"/>
          <w:cs/>
        </w:rPr>
        <w:t>แสดงการคำนวณได้ดังนี้</w:t>
      </w:r>
    </w:p>
    <w:p w14:paraId="6F76CB0E" w14:textId="25F17256" w:rsidR="000B2338" w:rsidRPr="00AA7991" w:rsidRDefault="000B2338" w:rsidP="000B2338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17"/>
        <w:gridCol w:w="256"/>
        <w:gridCol w:w="1174"/>
        <w:gridCol w:w="262"/>
        <w:gridCol w:w="6"/>
        <w:gridCol w:w="1174"/>
        <w:gridCol w:w="260"/>
        <w:gridCol w:w="7"/>
        <w:gridCol w:w="1171"/>
      </w:tblGrid>
      <w:tr w:rsidR="000B2338" w:rsidRPr="00822D90" w14:paraId="20DC647E" w14:textId="77777777" w:rsidTr="00AA7991">
        <w:trPr>
          <w:tblHeader/>
        </w:trPr>
        <w:tc>
          <w:tcPr>
            <w:tcW w:w="2036" w:type="pct"/>
          </w:tcPr>
          <w:p w14:paraId="5C516389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4"/>
          </w:tcPr>
          <w:p w14:paraId="39646F76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5D14E2E6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pct"/>
            <w:gridSpan w:val="5"/>
          </w:tcPr>
          <w:p w14:paraId="05517404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B2338" w:rsidRPr="00822D90" w14:paraId="67023D95" w14:textId="77777777" w:rsidTr="00AA7991">
        <w:trPr>
          <w:tblHeader/>
        </w:trPr>
        <w:tc>
          <w:tcPr>
            <w:tcW w:w="2036" w:type="pct"/>
          </w:tcPr>
          <w:p w14:paraId="4208019A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483243E4" w14:textId="7D4B28BA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</w:t>
            </w:r>
            <w:r w:rsidR="00BE2836" w:rsidRPr="00AA7991">
              <w:rPr>
                <w:rFonts w:ascii="Angsana New" w:hAnsi="Angsana New" w:hint="cs"/>
                <w:sz w:val="30"/>
                <w:szCs w:val="30"/>
              </w:rPr>
              <w:t>6</w:t>
            </w:r>
            <w:r w:rsidR="008D29C6" w:rsidRPr="00AA799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4B635E97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E309BC0" w14:textId="62A7A8E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256</w:t>
            </w:r>
            <w:r w:rsidR="008D29C6" w:rsidRPr="00AA799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69D3E6DF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014CD5DA" w14:textId="3E770AF3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</w:t>
            </w:r>
            <w:r w:rsidR="00BE2836" w:rsidRPr="00AA7991">
              <w:rPr>
                <w:rFonts w:ascii="Angsana New" w:hAnsi="Angsana New" w:hint="cs"/>
                <w:sz w:val="30"/>
                <w:szCs w:val="30"/>
              </w:rPr>
              <w:t>6</w:t>
            </w:r>
            <w:r w:rsidR="008D29C6" w:rsidRPr="00AA799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7BB4C1B1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07797AA" w14:textId="01A81D1F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256</w:t>
            </w:r>
            <w:r w:rsidR="008D29C6" w:rsidRPr="00AA799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B2338" w:rsidRPr="00822D90" w14:paraId="35595525" w14:textId="77777777" w:rsidTr="00AA7991">
        <w:trPr>
          <w:tblHeader/>
        </w:trPr>
        <w:tc>
          <w:tcPr>
            <w:tcW w:w="2036" w:type="pct"/>
          </w:tcPr>
          <w:p w14:paraId="5C015B63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4" w:type="pct"/>
            <w:gridSpan w:val="10"/>
          </w:tcPr>
          <w:p w14:paraId="3B1BD223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AA799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0B2338" w:rsidRPr="00822D90" w14:paraId="027E1B1F" w14:textId="77777777" w:rsidTr="00AA7991">
        <w:tc>
          <w:tcPr>
            <w:tcW w:w="2036" w:type="pct"/>
          </w:tcPr>
          <w:p w14:paraId="3F242A68" w14:textId="5B8660D6" w:rsidR="000B2338" w:rsidRPr="00B36D1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BE2836"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D29C6"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2" w:type="pct"/>
          </w:tcPr>
          <w:p w14:paraId="697BB9EF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14:paraId="4A990414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6B3E4F93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507FB236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4DE4AC8A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58BC0BB0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1194BCF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B2338" w:rsidRPr="00822D90" w14:paraId="6523A253" w14:textId="77777777" w:rsidTr="00AA7991">
        <w:trPr>
          <w:trHeight w:val="362"/>
        </w:trPr>
        <w:tc>
          <w:tcPr>
            <w:tcW w:w="2036" w:type="pct"/>
          </w:tcPr>
          <w:p w14:paraId="3AE31C59" w14:textId="77777777" w:rsidR="000B2338" w:rsidRPr="00B36D11" w:rsidRDefault="000B2338" w:rsidP="008276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36D1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gridSpan w:val="2"/>
            <w:tcBorders>
              <w:bottom w:val="double" w:sz="4" w:space="0" w:color="auto"/>
            </w:tcBorders>
            <w:vAlign w:val="bottom"/>
          </w:tcPr>
          <w:p w14:paraId="35C362FE" w14:textId="3582F561" w:rsidR="000B2338" w:rsidRPr="00B36D11" w:rsidRDefault="00AF768E" w:rsidP="00E3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6D11">
              <w:rPr>
                <w:rFonts w:ascii="Angsana New" w:hAnsi="Angsana New"/>
                <w:b/>
                <w:bCs/>
                <w:sz w:val="30"/>
                <w:szCs w:val="30"/>
              </w:rPr>
              <w:t>29,</w:t>
            </w:r>
            <w:r w:rsidR="00E31825" w:rsidRPr="00B36D11">
              <w:rPr>
                <w:rFonts w:ascii="Angsana New" w:hAnsi="Angsana New"/>
                <w:b/>
                <w:bCs/>
                <w:sz w:val="30"/>
                <w:szCs w:val="30"/>
              </w:rPr>
              <w:t>03</w:t>
            </w:r>
            <w:r w:rsidR="00EF007E" w:rsidRPr="00B36D1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8" w:type="pct"/>
            <w:vAlign w:val="bottom"/>
          </w:tcPr>
          <w:p w14:paraId="23B980E5" w14:textId="77777777" w:rsidR="000B2338" w:rsidRPr="00B36D1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1E9283C5" w14:textId="772ECF73" w:rsidR="000B2338" w:rsidRPr="00B36D11" w:rsidRDefault="00A06B34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6D11">
              <w:rPr>
                <w:rFonts w:ascii="Angsana New" w:hAnsi="Angsana New"/>
                <w:b/>
                <w:bCs/>
                <w:sz w:val="30"/>
                <w:szCs w:val="30"/>
              </w:rPr>
              <w:t>16,39</w:t>
            </w:r>
            <w:r w:rsidR="00F922A0" w:rsidRPr="00B36D1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1" w:type="pct"/>
            <w:vAlign w:val="bottom"/>
          </w:tcPr>
          <w:p w14:paraId="75D5E758" w14:textId="77777777" w:rsidR="000B2338" w:rsidRPr="00B36D1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</w:tcBorders>
            <w:vAlign w:val="bottom"/>
          </w:tcPr>
          <w:p w14:paraId="2A18FF73" w14:textId="3BD3A75C" w:rsidR="000B2338" w:rsidRPr="00B36D11" w:rsidRDefault="00AF768E" w:rsidP="002C7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6D11">
              <w:rPr>
                <w:rFonts w:ascii="Angsana New" w:hAnsi="Angsana New"/>
                <w:b/>
                <w:bCs/>
                <w:sz w:val="30"/>
                <w:szCs w:val="30"/>
              </w:rPr>
              <w:t>18,</w:t>
            </w:r>
            <w:r w:rsidR="002C7AC4" w:rsidRPr="00B36D11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140" w:type="pct"/>
            <w:vAlign w:val="bottom"/>
          </w:tcPr>
          <w:p w14:paraId="1C0CA896" w14:textId="77777777" w:rsidR="000B2338" w:rsidRPr="00B36D1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double" w:sz="4" w:space="0" w:color="auto"/>
            </w:tcBorders>
            <w:vAlign w:val="bottom"/>
          </w:tcPr>
          <w:p w14:paraId="2CAC32BF" w14:textId="03C24A5F" w:rsidR="000B2338" w:rsidRPr="00B36D11" w:rsidRDefault="00A06B34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6D11">
              <w:rPr>
                <w:rFonts w:ascii="Angsana New" w:hAnsi="Angsana New"/>
                <w:b/>
                <w:bCs/>
                <w:sz w:val="30"/>
                <w:szCs w:val="30"/>
              </w:rPr>
              <w:t>9,608</w:t>
            </w:r>
          </w:p>
        </w:tc>
      </w:tr>
      <w:tr w:rsidR="00B36D11" w:rsidRPr="006002CD" w14:paraId="7D6BD17D" w14:textId="77777777" w:rsidTr="00B36D11">
        <w:tc>
          <w:tcPr>
            <w:tcW w:w="2036" w:type="pct"/>
          </w:tcPr>
          <w:p w14:paraId="1755314A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5098C8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410213A3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B82C09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3F7E0440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75E0D1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253E9C67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02D32A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B2338" w:rsidRPr="006002CD" w14:paraId="52664C2E" w14:textId="77777777" w:rsidTr="00B36D11">
        <w:tc>
          <w:tcPr>
            <w:tcW w:w="2036" w:type="pct"/>
          </w:tcPr>
          <w:p w14:paraId="23173B4C" w14:textId="4CC4EC04" w:rsidR="000B2338" w:rsidRPr="00AA7991" w:rsidRDefault="00EB4B2F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FB09FD" w:rsidRPr="00AA7991">
              <w:rPr>
                <w:rFonts w:ascii="Angsana New" w:hAnsi="Angsana New"/>
                <w:sz w:val="30"/>
                <w:szCs w:val="30"/>
              </w:rPr>
              <w:t>1</w:t>
            </w:r>
            <w:r w:rsidRPr="00AA7991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41" w:type="pct"/>
            <w:gridSpan w:val="2"/>
            <w:shd w:val="clear" w:color="auto" w:fill="auto"/>
            <w:vAlign w:val="bottom"/>
          </w:tcPr>
          <w:p w14:paraId="4D4A90B9" w14:textId="4D6A32F0" w:rsidR="000B2338" w:rsidRPr="00AA7991" w:rsidRDefault="00AF768E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4</w:t>
            </w:r>
            <w:r w:rsidR="00F922A0" w:rsidRPr="00AA7991">
              <w:rPr>
                <w:rFonts w:ascii="Angsana New" w:hAnsi="Angsana New"/>
                <w:sz w:val="30"/>
                <w:szCs w:val="30"/>
              </w:rPr>
              <w:t>29</w:t>
            </w:r>
            <w:r w:rsidRPr="00AA7991">
              <w:rPr>
                <w:rFonts w:ascii="Angsana New" w:hAnsi="Angsana New"/>
                <w:sz w:val="30"/>
                <w:szCs w:val="30"/>
              </w:rPr>
              <w:t>,99</w:t>
            </w:r>
            <w:r w:rsidR="00F922A0" w:rsidRPr="00AA799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409EF94D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2DCECE9F" w14:textId="31A7D8DB" w:rsidR="000B2338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429,998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1D986D2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4116170E" w14:textId="523607A3" w:rsidR="000B2338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429,998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77F5C2A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  <w:vAlign w:val="bottom"/>
          </w:tcPr>
          <w:p w14:paraId="3BFF7633" w14:textId="2C3B0C69" w:rsidR="000B2338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429,998</w:t>
            </w:r>
          </w:p>
        </w:tc>
      </w:tr>
      <w:tr w:rsidR="00EB4B2F" w:rsidRPr="006002CD" w14:paraId="03A253D8" w14:textId="77777777" w:rsidTr="00AA7991">
        <w:tc>
          <w:tcPr>
            <w:tcW w:w="2036" w:type="pct"/>
          </w:tcPr>
          <w:p w14:paraId="51DB7E54" w14:textId="5B5BF84B" w:rsidR="00EB4B2F" w:rsidRPr="00AA7991" w:rsidRDefault="00EB4B2F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A3441" w14:textId="798DE163" w:rsidR="00EB4B2F" w:rsidRPr="00AA7991" w:rsidRDefault="008770ED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6,46</w:t>
            </w:r>
            <w:r w:rsidR="00AA7991" w:rsidRPr="00AA799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D03965B" w14:textId="77777777" w:rsidR="00EB4B2F" w:rsidRPr="00AA7991" w:rsidRDefault="00EB4B2F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BD488" w14:textId="32129CAD" w:rsidR="00EB4B2F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4055D72" w14:textId="77777777" w:rsidR="00EB4B2F" w:rsidRPr="00AA7991" w:rsidRDefault="00EB4B2F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E9170" w14:textId="24BE8710" w:rsidR="00EB4B2F" w:rsidRPr="00AA7991" w:rsidRDefault="008770ED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6,46</w:t>
            </w:r>
            <w:r w:rsidR="00AA7991" w:rsidRPr="00AA799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17E6A48" w14:textId="77777777" w:rsidR="00EB4B2F" w:rsidRPr="00AA7991" w:rsidRDefault="00EB4B2F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FF18B" w14:textId="0F116A39" w:rsidR="00EB4B2F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007E" w:rsidRPr="006002CD" w14:paraId="692E725E" w14:textId="77777777" w:rsidTr="00AA7991">
        <w:tc>
          <w:tcPr>
            <w:tcW w:w="2036" w:type="pct"/>
          </w:tcPr>
          <w:p w14:paraId="4F361048" w14:textId="36BDABBF" w:rsidR="00EF007E" w:rsidRPr="00AA7991" w:rsidRDefault="00EF007E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1B7844" w14:textId="2CE19767" w:rsidR="00EF007E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>436,4</w:t>
            </w:r>
            <w:r w:rsidR="00ED6A8F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0E1A7F1" w14:textId="77777777" w:rsidR="00EF007E" w:rsidRPr="00AA7991" w:rsidRDefault="00EF007E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F476DB" w14:textId="1103F941" w:rsidR="00EF007E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>429,998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C809324" w14:textId="77777777" w:rsidR="00EF007E" w:rsidRPr="00AA7991" w:rsidRDefault="00EF007E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99A88" w14:textId="0A1D1E0E" w:rsidR="00EF007E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>436,4</w:t>
            </w:r>
            <w:r w:rsidR="00ED6A8F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ECA0DB4" w14:textId="77777777" w:rsidR="00EF007E" w:rsidRPr="00AA7991" w:rsidRDefault="00EF007E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C7201" w14:textId="607DE291" w:rsidR="00EF007E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>429,998</w:t>
            </w:r>
          </w:p>
        </w:tc>
      </w:tr>
      <w:tr w:rsidR="000B2338" w:rsidRPr="00822D90" w14:paraId="1C06B7E3" w14:textId="77777777" w:rsidTr="00AA7991">
        <w:tc>
          <w:tcPr>
            <w:tcW w:w="2036" w:type="pct"/>
          </w:tcPr>
          <w:p w14:paraId="39856FC1" w14:textId="77777777" w:rsidR="000B2338" w:rsidRPr="00AA7991" w:rsidRDefault="000B2338" w:rsidP="008276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กำไรต่อหุ้นขั้นพื้นฐาน </w:t>
            </w:r>
            <w:r w:rsidRPr="00AA79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641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1D204B" w14:textId="5ED79188" w:rsidR="000B2338" w:rsidRPr="00AA7991" w:rsidRDefault="00AF768E" w:rsidP="00E3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>0.06</w:t>
            </w:r>
            <w:r w:rsidR="00F922A0" w:rsidRPr="00AA799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2B6CCDA4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19D1BE" w14:textId="41EB51F0" w:rsidR="000B2338" w:rsidRPr="00AA7991" w:rsidRDefault="00A06B34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F922A0" w:rsidRPr="00AA7991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1900C3C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324C0F" w14:textId="256B0F36" w:rsidR="000B2338" w:rsidRPr="00AA7991" w:rsidRDefault="00AF768E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>0.04</w:t>
            </w:r>
            <w:r w:rsidR="00F922A0" w:rsidRPr="00AA799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A9CDBBB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A64737" w14:textId="6CF39EA3" w:rsidR="000B2338" w:rsidRPr="00AA7991" w:rsidRDefault="00A06B34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F922A0" w:rsidRPr="00AA7991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</w:tr>
      <w:tr w:rsidR="000B2338" w:rsidRPr="00822D90" w14:paraId="181B5BB7" w14:textId="77777777" w:rsidTr="00AA7991">
        <w:tc>
          <w:tcPr>
            <w:tcW w:w="2036" w:type="pct"/>
          </w:tcPr>
          <w:p w14:paraId="48C94E10" w14:textId="77777777" w:rsidR="000B2338" w:rsidRPr="00AA7991" w:rsidRDefault="000B2338" w:rsidP="008276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</w:tcBorders>
            <w:vAlign w:val="bottom"/>
          </w:tcPr>
          <w:p w14:paraId="6DC4AA67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2CCA3585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vAlign w:val="bottom"/>
          </w:tcPr>
          <w:p w14:paraId="6473EBC8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4E2947E6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B82024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52B5D9E5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</w:tcBorders>
            <w:vAlign w:val="bottom"/>
          </w:tcPr>
          <w:p w14:paraId="257517B6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7991" w:rsidRPr="00822D90" w14:paraId="05869A15" w14:textId="77777777" w:rsidTr="00AA7991">
        <w:tc>
          <w:tcPr>
            <w:tcW w:w="2036" w:type="pct"/>
          </w:tcPr>
          <w:p w14:paraId="5B29411A" w14:textId="77777777" w:rsidR="00AA7991" w:rsidRPr="00AA7991" w:rsidRDefault="00AA7991" w:rsidP="008276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58B3716A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7712C9B8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6D18C5C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0026A48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07B4233A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24B81E18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46675722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7991" w:rsidRPr="00822D90" w14:paraId="3CFB6055" w14:textId="77777777" w:rsidTr="00AA7991">
        <w:tc>
          <w:tcPr>
            <w:tcW w:w="2036" w:type="pct"/>
          </w:tcPr>
          <w:p w14:paraId="300FCCFB" w14:textId="77777777" w:rsidR="00AA7991" w:rsidRPr="00AA7991" w:rsidRDefault="00AA7991" w:rsidP="008276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693792CC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14077F3E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EA92CE9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B2CDA1C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42B83A90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30AB90B6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40DB6D42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7991" w:rsidRPr="00822D90" w14:paraId="7039DE62" w14:textId="77777777" w:rsidTr="00AA7991">
        <w:tc>
          <w:tcPr>
            <w:tcW w:w="2036" w:type="pct"/>
          </w:tcPr>
          <w:p w14:paraId="257841FD" w14:textId="77777777" w:rsidR="00AA7991" w:rsidRPr="00AA7991" w:rsidRDefault="00AA7991" w:rsidP="008276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118859B6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36E64394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ABB61E7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41A7AC4A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588976C3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2C9DF58D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42E1EC7A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0B1C" w:rsidRPr="00822D90" w14:paraId="341E1CCF" w14:textId="77777777" w:rsidTr="00AA7991">
        <w:tc>
          <w:tcPr>
            <w:tcW w:w="2036" w:type="pct"/>
          </w:tcPr>
          <w:p w14:paraId="06DB13C7" w14:textId="77777777" w:rsidR="003C0B1C" w:rsidRPr="00AA7991" w:rsidRDefault="003C0B1C" w:rsidP="008276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1D925FF5" w14:textId="77777777" w:rsidR="003C0B1C" w:rsidRPr="00AA7991" w:rsidRDefault="003C0B1C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1378095B" w14:textId="77777777" w:rsidR="003C0B1C" w:rsidRPr="00AA7991" w:rsidRDefault="003C0B1C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F0BA93E" w14:textId="77777777" w:rsidR="003C0B1C" w:rsidRPr="00AA7991" w:rsidRDefault="003C0B1C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7D68B0C5" w14:textId="77777777" w:rsidR="003C0B1C" w:rsidRPr="00AA7991" w:rsidRDefault="003C0B1C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34528282" w14:textId="77777777" w:rsidR="003C0B1C" w:rsidRPr="00AA7991" w:rsidRDefault="003C0B1C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5C658254" w14:textId="77777777" w:rsidR="003C0B1C" w:rsidRPr="00AA7991" w:rsidRDefault="003C0B1C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3D45A6D5" w14:textId="77777777" w:rsidR="003C0B1C" w:rsidRPr="00AA7991" w:rsidRDefault="003C0B1C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B2338" w:rsidRPr="00822D90" w14:paraId="313006F7" w14:textId="77777777" w:rsidTr="00AA7991">
        <w:tc>
          <w:tcPr>
            <w:tcW w:w="2036" w:type="pct"/>
          </w:tcPr>
          <w:p w14:paraId="6C9A309A" w14:textId="5708612E" w:rsidR="000B2338" w:rsidRPr="00B36D1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="0013068E"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BE2836"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D29C6"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41" w:type="pct"/>
            <w:gridSpan w:val="2"/>
            <w:vAlign w:val="bottom"/>
          </w:tcPr>
          <w:p w14:paraId="72477BD4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3B6665D5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25D72EB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60E99B5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692B83A7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56681C6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088D562F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B2338" w:rsidRPr="00822D90" w14:paraId="1A0DA684" w14:textId="77777777" w:rsidTr="00AA7991">
        <w:tc>
          <w:tcPr>
            <w:tcW w:w="2036" w:type="pct"/>
          </w:tcPr>
          <w:p w14:paraId="1A880CEC" w14:textId="77777777" w:rsidR="000B2338" w:rsidRPr="00B36D11" w:rsidRDefault="000B2338" w:rsidP="008276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36D1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gridSpan w:val="2"/>
            <w:tcBorders>
              <w:bottom w:val="double" w:sz="4" w:space="0" w:color="auto"/>
            </w:tcBorders>
            <w:vAlign w:val="bottom"/>
          </w:tcPr>
          <w:p w14:paraId="70646F61" w14:textId="4E7A457F" w:rsidR="000B2338" w:rsidRPr="00B36D11" w:rsidRDefault="00DA56DD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6D11">
              <w:rPr>
                <w:rFonts w:ascii="Angsana New" w:hAnsi="Angsana New"/>
                <w:b/>
                <w:bCs/>
                <w:sz w:val="30"/>
                <w:szCs w:val="30"/>
              </w:rPr>
              <w:t>59,08</w:t>
            </w:r>
            <w:r w:rsidR="00F922A0" w:rsidRPr="00B36D1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8" w:type="pct"/>
            <w:vAlign w:val="bottom"/>
          </w:tcPr>
          <w:p w14:paraId="5811DE8A" w14:textId="77777777" w:rsidR="000B2338" w:rsidRPr="00B36D1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4093292D" w14:textId="115FF880" w:rsidR="000B2338" w:rsidRPr="00B36D11" w:rsidRDefault="00A06B34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6D11">
              <w:rPr>
                <w:rFonts w:ascii="Angsana New" w:hAnsi="Angsana New"/>
                <w:b/>
                <w:bCs/>
                <w:sz w:val="30"/>
                <w:szCs w:val="30"/>
              </w:rPr>
              <w:t>38,86</w:t>
            </w:r>
            <w:r w:rsidR="00F922A0" w:rsidRPr="00B36D1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1" w:type="pct"/>
            <w:vAlign w:val="bottom"/>
          </w:tcPr>
          <w:p w14:paraId="689F8367" w14:textId="77777777" w:rsidR="000B2338" w:rsidRPr="00B36D1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</w:tcBorders>
            <w:vAlign w:val="bottom"/>
          </w:tcPr>
          <w:p w14:paraId="4A810160" w14:textId="2974719D" w:rsidR="000B2338" w:rsidRPr="00B36D11" w:rsidRDefault="00AF768E" w:rsidP="002C7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6D11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2C7AC4" w:rsidRPr="00B36D1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36D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C7AC4" w:rsidRPr="00B36D11">
              <w:rPr>
                <w:rFonts w:ascii="Angsana New" w:hAnsi="Angsana New"/>
                <w:b/>
                <w:bCs/>
                <w:sz w:val="30"/>
                <w:szCs w:val="30"/>
              </w:rPr>
              <w:t>859</w:t>
            </w:r>
          </w:p>
        </w:tc>
        <w:tc>
          <w:tcPr>
            <w:tcW w:w="140" w:type="pct"/>
            <w:vAlign w:val="bottom"/>
          </w:tcPr>
          <w:p w14:paraId="521E9C7C" w14:textId="77777777" w:rsidR="000B2338" w:rsidRPr="00B36D1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double" w:sz="4" w:space="0" w:color="auto"/>
            </w:tcBorders>
            <w:vAlign w:val="bottom"/>
          </w:tcPr>
          <w:p w14:paraId="7B662E5D" w14:textId="73BD3EC6" w:rsidR="000B2338" w:rsidRPr="00B36D11" w:rsidRDefault="00A06B34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6D11">
              <w:rPr>
                <w:rFonts w:ascii="Angsana New" w:hAnsi="Angsana New"/>
                <w:b/>
                <w:bCs/>
                <w:sz w:val="30"/>
                <w:szCs w:val="30"/>
              </w:rPr>
              <w:t>67,106</w:t>
            </w:r>
          </w:p>
        </w:tc>
      </w:tr>
      <w:tr w:rsidR="00B36D11" w:rsidRPr="00822D90" w14:paraId="24C09A8E" w14:textId="77777777" w:rsidTr="00B36D11">
        <w:tc>
          <w:tcPr>
            <w:tcW w:w="2036" w:type="pct"/>
          </w:tcPr>
          <w:p w14:paraId="6243C90C" w14:textId="77777777" w:rsidR="00B36D11" w:rsidRPr="00B36D11" w:rsidRDefault="00B36D11" w:rsidP="008276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5D84B850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" w:type="pct"/>
            <w:vAlign w:val="bottom"/>
          </w:tcPr>
          <w:p w14:paraId="479FB592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bottom"/>
          </w:tcPr>
          <w:p w14:paraId="55057A14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pct"/>
            <w:vAlign w:val="bottom"/>
          </w:tcPr>
          <w:p w14:paraId="4E293B83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1EDD0029" w14:textId="77777777" w:rsidR="00B36D11" w:rsidRPr="00B36D11" w:rsidRDefault="00B36D11" w:rsidP="002C7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vAlign w:val="bottom"/>
          </w:tcPr>
          <w:p w14:paraId="1F5BEA21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2431C789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B2338" w:rsidRPr="00822D90" w14:paraId="21B1FC23" w14:textId="77777777" w:rsidTr="00B36D11">
        <w:tc>
          <w:tcPr>
            <w:tcW w:w="2036" w:type="pct"/>
          </w:tcPr>
          <w:p w14:paraId="18B9CBD4" w14:textId="4A3A05E5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</w:t>
            </w:r>
            <w:r w:rsidR="00AA7991" w:rsidRPr="00AA7991">
              <w:rPr>
                <w:rFonts w:ascii="Angsana New" w:hAnsi="Angsana New"/>
                <w:sz w:val="30"/>
                <w:szCs w:val="30"/>
                <w:cs/>
              </w:rPr>
              <w:t xml:space="preserve">ออก ณ วันที่ </w:t>
            </w:r>
            <w:r w:rsidR="00AA7991" w:rsidRPr="00AA7991">
              <w:rPr>
                <w:rFonts w:ascii="Angsana New" w:hAnsi="Angsana New"/>
                <w:sz w:val="30"/>
                <w:szCs w:val="30"/>
              </w:rPr>
              <w:t>1</w:t>
            </w:r>
            <w:r w:rsidR="00AA7991" w:rsidRPr="00AA7991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41" w:type="pct"/>
            <w:gridSpan w:val="2"/>
            <w:vAlign w:val="bottom"/>
          </w:tcPr>
          <w:p w14:paraId="2ACD4E7F" w14:textId="75E8C4E0" w:rsidR="000B2338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429,998</w:t>
            </w:r>
          </w:p>
        </w:tc>
        <w:tc>
          <w:tcPr>
            <w:tcW w:w="138" w:type="pct"/>
            <w:vAlign w:val="bottom"/>
          </w:tcPr>
          <w:p w14:paraId="214926BF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E60213E" w14:textId="0BC79F00" w:rsidR="000B2338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429,998</w:t>
            </w:r>
          </w:p>
        </w:tc>
        <w:tc>
          <w:tcPr>
            <w:tcW w:w="141" w:type="pct"/>
            <w:vAlign w:val="bottom"/>
          </w:tcPr>
          <w:p w14:paraId="18E7EF50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14D494DA" w14:textId="1397EA8C" w:rsidR="000B2338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429,998</w:t>
            </w:r>
          </w:p>
        </w:tc>
        <w:tc>
          <w:tcPr>
            <w:tcW w:w="140" w:type="pct"/>
            <w:vAlign w:val="bottom"/>
          </w:tcPr>
          <w:p w14:paraId="3A5F18EE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6D4C42F7" w14:textId="15247113" w:rsidR="000B2338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429,998</w:t>
            </w:r>
          </w:p>
        </w:tc>
      </w:tr>
      <w:tr w:rsidR="00F922A0" w:rsidRPr="00822D90" w14:paraId="3E963548" w14:textId="77777777" w:rsidTr="00AA7991">
        <w:tc>
          <w:tcPr>
            <w:tcW w:w="2036" w:type="pct"/>
          </w:tcPr>
          <w:p w14:paraId="0C590F8A" w14:textId="2528B807" w:rsidR="00F922A0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vAlign w:val="bottom"/>
          </w:tcPr>
          <w:p w14:paraId="4FB5D86E" w14:textId="33B8AFB1" w:rsidR="00F922A0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3,249</w:t>
            </w:r>
          </w:p>
        </w:tc>
        <w:tc>
          <w:tcPr>
            <w:tcW w:w="138" w:type="pct"/>
            <w:vAlign w:val="bottom"/>
          </w:tcPr>
          <w:p w14:paraId="0E3CCFC0" w14:textId="77777777" w:rsidR="00F922A0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4DFABFC8" w14:textId="29CD0930" w:rsidR="00F922A0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279C3CFD" w14:textId="77777777" w:rsidR="00F922A0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vAlign w:val="bottom"/>
          </w:tcPr>
          <w:p w14:paraId="2FDC8DE1" w14:textId="4F38D984" w:rsidR="00F922A0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3,249</w:t>
            </w:r>
          </w:p>
        </w:tc>
        <w:tc>
          <w:tcPr>
            <w:tcW w:w="140" w:type="pct"/>
            <w:vAlign w:val="bottom"/>
          </w:tcPr>
          <w:p w14:paraId="3B3BADA8" w14:textId="77777777" w:rsidR="00F922A0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  <w:vAlign w:val="bottom"/>
          </w:tcPr>
          <w:p w14:paraId="7B81D35B" w14:textId="39E6433D" w:rsidR="00F922A0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7991" w:rsidRPr="00822D90" w14:paraId="705E7C83" w14:textId="77777777" w:rsidTr="00AA7991">
        <w:tc>
          <w:tcPr>
            <w:tcW w:w="2036" w:type="pct"/>
          </w:tcPr>
          <w:p w14:paraId="168D7800" w14:textId="52A295BA" w:rsidR="00AA7991" w:rsidRPr="00AA7991" w:rsidRDefault="00AA7991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15943" w14:textId="5F7C8262" w:rsidR="00AA7991" w:rsidRPr="00AA7991" w:rsidRDefault="00AA7991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>433,247</w:t>
            </w:r>
          </w:p>
        </w:tc>
        <w:tc>
          <w:tcPr>
            <w:tcW w:w="138" w:type="pct"/>
            <w:vAlign w:val="bottom"/>
          </w:tcPr>
          <w:p w14:paraId="020A4133" w14:textId="77777777" w:rsidR="00AA7991" w:rsidRPr="00AA7991" w:rsidRDefault="00AA7991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3FD8B" w14:textId="74A383D2" w:rsidR="00AA7991" w:rsidRPr="00AA7991" w:rsidRDefault="00AA7991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>429,998</w:t>
            </w:r>
          </w:p>
        </w:tc>
        <w:tc>
          <w:tcPr>
            <w:tcW w:w="141" w:type="pct"/>
            <w:vAlign w:val="bottom"/>
          </w:tcPr>
          <w:p w14:paraId="22D2AA4C" w14:textId="77777777" w:rsidR="00AA7991" w:rsidRPr="00AA7991" w:rsidRDefault="00AA7991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BE634" w14:textId="62BE1973" w:rsidR="00AA7991" w:rsidRPr="00AA7991" w:rsidRDefault="00AA7991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>433,247</w:t>
            </w:r>
          </w:p>
        </w:tc>
        <w:tc>
          <w:tcPr>
            <w:tcW w:w="140" w:type="pct"/>
            <w:vAlign w:val="bottom"/>
          </w:tcPr>
          <w:p w14:paraId="3D1AFC08" w14:textId="77777777" w:rsidR="00AA7991" w:rsidRPr="00AA7991" w:rsidRDefault="00AA7991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3A003" w14:textId="6A4B8C95" w:rsidR="00AA7991" w:rsidRPr="00AA7991" w:rsidRDefault="00AA7991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>429,998</w:t>
            </w:r>
          </w:p>
        </w:tc>
      </w:tr>
      <w:tr w:rsidR="00AA7991" w:rsidRPr="00822D90" w14:paraId="687A37AB" w14:textId="77777777" w:rsidTr="00AA7991">
        <w:tc>
          <w:tcPr>
            <w:tcW w:w="2036" w:type="pct"/>
          </w:tcPr>
          <w:p w14:paraId="44228EAD" w14:textId="65798171" w:rsidR="00AA7991" w:rsidRPr="00AA7991" w:rsidRDefault="00AA7991" w:rsidP="00AA79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กำไรต่อหุ้นขั้นพื้นฐาน </w:t>
            </w:r>
            <w:r w:rsidRPr="00AA79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641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C85304" w14:textId="62B60775" w:rsidR="00AA7991" w:rsidRPr="00AA7991" w:rsidRDefault="00AA7991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>0.136</w:t>
            </w:r>
          </w:p>
        </w:tc>
        <w:tc>
          <w:tcPr>
            <w:tcW w:w="138" w:type="pct"/>
            <w:vAlign w:val="bottom"/>
          </w:tcPr>
          <w:p w14:paraId="2C25CE4B" w14:textId="77777777" w:rsidR="00AA7991" w:rsidRPr="00AA7991" w:rsidRDefault="00AA7991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67E73E" w14:textId="03DB6E19" w:rsidR="00AA7991" w:rsidRPr="00AA7991" w:rsidRDefault="00AA7991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>0.090</w:t>
            </w:r>
          </w:p>
        </w:tc>
        <w:tc>
          <w:tcPr>
            <w:tcW w:w="141" w:type="pct"/>
            <w:vAlign w:val="bottom"/>
          </w:tcPr>
          <w:p w14:paraId="4A1F00C0" w14:textId="77777777" w:rsidR="00AA7991" w:rsidRPr="00AA7991" w:rsidRDefault="00AA7991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6CADAD" w14:textId="1F9048F1" w:rsidR="00AA7991" w:rsidRPr="00AA7991" w:rsidRDefault="00AA7991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>0.544</w:t>
            </w:r>
          </w:p>
        </w:tc>
        <w:tc>
          <w:tcPr>
            <w:tcW w:w="140" w:type="pct"/>
            <w:vAlign w:val="bottom"/>
          </w:tcPr>
          <w:p w14:paraId="3E4F9D37" w14:textId="77777777" w:rsidR="00AA7991" w:rsidRPr="00AA7991" w:rsidRDefault="00AA7991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4F18E1" w14:textId="4ECA700D" w:rsidR="00AA7991" w:rsidRPr="00AA7991" w:rsidRDefault="00AA7991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>0.156</w:t>
            </w:r>
          </w:p>
        </w:tc>
      </w:tr>
    </w:tbl>
    <w:p w14:paraId="33C22A9B" w14:textId="6330C4AE" w:rsidR="00AA7991" w:rsidRPr="003E6B6F" w:rsidRDefault="00AA7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eastAsia="x-none"/>
        </w:rPr>
      </w:pPr>
    </w:p>
    <w:p w14:paraId="36C403B4" w14:textId="24F70687" w:rsidR="00245A3E" w:rsidRPr="00245A3E" w:rsidRDefault="000B2338" w:rsidP="00245A3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เงินปันผล</w:t>
      </w:r>
    </w:p>
    <w:p w14:paraId="513116D1" w14:textId="77777777" w:rsidR="00245A3E" w:rsidRPr="003E6B6F" w:rsidRDefault="00245A3E" w:rsidP="00245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90"/>
        </w:tabs>
        <w:rPr>
          <w:rFonts w:asciiTheme="majorBidi" w:hAnsiTheme="majorBidi" w:cstheme="majorBidi"/>
          <w:sz w:val="28"/>
          <w:szCs w:val="28"/>
          <w:lang w:eastAsia="x-none"/>
        </w:rPr>
      </w:pPr>
    </w:p>
    <w:p w14:paraId="683AE7DB" w14:textId="339AD1C9" w:rsidR="0007536A" w:rsidRDefault="0007536A" w:rsidP="00827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07536A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="00715A1C" w:rsidRPr="00715A1C">
        <w:rPr>
          <w:rFonts w:ascii="Angsana New" w:hAnsi="Angsana New"/>
          <w:sz w:val="30"/>
          <w:szCs w:val="30"/>
          <w:lang w:eastAsia="x-none"/>
        </w:rPr>
        <w:t>22</w:t>
      </w:r>
      <w:r w:rsidRPr="0007536A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="00715A1C" w:rsidRPr="00715A1C">
        <w:rPr>
          <w:rFonts w:ascii="Angsana New" w:hAnsi="Angsana New"/>
          <w:sz w:val="30"/>
          <w:szCs w:val="30"/>
          <w:lang w:eastAsia="x-none"/>
        </w:rPr>
        <w:t>2564</w:t>
      </w:r>
      <w:r w:rsidRPr="0007536A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ผู้ถือหุ้นมีมติอนุมัติการจัดสรรเงินทุนสำรองตามกฎหมาย</w:t>
      </w:r>
      <w:r w:rsidRPr="00E34F2A">
        <w:rPr>
          <w:rFonts w:ascii="Angsana New" w:hAnsi="Angsana New"/>
          <w:sz w:val="30"/>
          <w:szCs w:val="30"/>
          <w:cs/>
          <w:lang w:eastAsia="x-none"/>
        </w:rPr>
        <w:t xml:space="preserve">จำนวน </w:t>
      </w:r>
      <w:r w:rsidR="00715A1C" w:rsidRPr="00E34F2A">
        <w:rPr>
          <w:rFonts w:ascii="Angsana New" w:hAnsi="Angsana New" w:hint="cs"/>
          <w:sz w:val="30"/>
          <w:szCs w:val="30"/>
          <w:lang w:eastAsia="x-none"/>
        </w:rPr>
        <w:t>5</w:t>
      </w:r>
      <w:r w:rsidRPr="00E34F2A">
        <w:rPr>
          <w:rFonts w:ascii="Angsana New" w:hAnsi="Angsana New" w:hint="cs"/>
          <w:sz w:val="30"/>
          <w:szCs w:val="30"/>
          <w:cs/>
          <w:lang w:eastAsia="x-none"/>
        </w:rPr>
        <w:t>.</w:t>
      </w:r>
      <w:r w:rsidR="00715A1C" w:rsidRPr="00E34F2A">
        <w:rPr>
          <w:rFonts w:ascii="Angsana New" w:hAnsi="Angsana New" w:hint="cs"/>
          <w:sz w:val="30"/>
          <w:szCs w:val="30"/>
          <w:lang w:eastAsia="x-none"/>
        </w:rPr>
        <w:t>17</w:t>
      </w:r>
      <w:r w:rsidRPr="00E34F2A">
        <w:rPr>
          <w:rFonts w:ascii="Angsana New" w:hAnsi="Angsana New"/>
          <w:sz w:val="30"/>
          <w:szCs w:val="30"/>
          <w:cs/>
          <w:lang w:eastAsia="x-none"/>
        </w:rPr>
        <w:t xml:space="preserve"> ล้านบาท และอนุมัติ</w:t>
      </w:r>
      <w:r w:rsidR="00E34F2A" w:rsidRPr="00E34F2A">
        <w:rPr>
          <w:rFonts w:ascii="Angsana New" w:hAnsi="Angsana New" w:hint="cs"/>
          <w:sz w:val="30"/>
          <w:szCs w:val="30"/>
          <w:cs/>
          <w:lang w:eastAsia="x-none"/>
        </w:rPr>
        <w:t>การ</w:t>
      </w:r>
      <w:r w:rsidRPr="00E34F2A">
        <w:rPr>
          <w:rFonts w:ascii="Angsana New" w:hAnsi="Angsana New"/>
          <w:sz w:val="30"/>
          <w:szCs w:val="30"/>
          <w:cs/>
          <w:lang w:eastAsia="x-none"/>
        </w:rPr>
        <w:t>จ่ายปันผลเป็นหุ้นและเงินสด</w:t>
      </w:r>
      <w:r w:rsidR="00E34F2A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E34F2A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="00E34F2A" w:rsidRPr="00E34F2A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E34F2A">
        <w:rPr>
          <w:rFonts w:ascii="Angsana New" w:hAnsi="Angsana New"/>
          <w:sz w:val="30"/>
          <w:szCs w:val="30"/>
          <w:cs/>
          <w:lang w:eastAsia="x-none"/>
        </w:rPr>
        <w:t>ได้จ่ายแก่ผู้ถือหุ้นแล้วในวันที่</w:t>
      </w:r>
      <w:r w:rsidRPr="00E34F2A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</w:t>
      </w:r>
      <w:r w:rsidR="00E34F2A">
        <w:rPr>
          <w:rFonts w:ascii="Angsana New" w:hAnsi="Angsana New"/>
          <w:spacing w:val="-6"/>
          <w:sz w:val="30"/>
          <w:szCs w:val="30"/>
          <w:cs/>
          <w:lang w:eastAsia="x-none"/>
        </w:rPr>
        <w:br/>
      </w:r>
      <w:r w:rsidR="00715A1C" w:rsidRPr="00E34F2A">
        <w:rPr>
          <w:rFonts w:ascii="Angsana New" w:hAnsi="Angsana New"/>
          <w:sz w:val="30"/>
          <w:szCs w:val="30"/>
          <w:lang w:eastAsia="x-none"/>
        </w:rPr>
        <w:t>19</w:t>
      </w:r>
      <w:r w:rsidRPr="00E34F2A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="00715A1C" w:rsidRPr="00E34F2A">
        <w:rPr>
          <w:rFonts w:ascii="Angsana New" w:hAnsi="Angsana New"/>
          <w:sz w:val="30"/>
          <w:szCs w:val="30"/>
          <w:lang w:eastAsia="x-none"/>
        </w:rPr>
        <w:t>2564</w:t>
      </w:r>
      <w:r w:rsidRPr="00E34F2A">
        <w:rPr>
          <w:rFonts w:ascii="Angsana New" w:hAnsi="Angsana New"/>
          <w:sz w:val="30"/>
          <w:szCs w:val="30"/>
          <w:cs/>
          <w:lang w:eastAsia="x-none"/>
        </w:rPr>
        <w:t xml:space="preserve"> ตามรายละเอียดดังนี้</w:t>
      </w:r>
    </w:p>
    <w:p w14:paraId="46EC6AA8" w14:textId="26AE4CAF" w:rsidR="00784B51" w:rsidRPr="00B52827" w:rsidRDefault="00784B51" w:rsidP="00827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lang w:eastAsia="x-none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1"/>
        <w:gridCol w:w="269"/>
        <w:gridCol w:w="2627"/>
        <w:gridCol w:w="240"/>
        <w:gridCol w:w="1071"/>
        <w:gridCol w:w="236"/>
        <w:gridCol w:w="1381"/>
      </w:tblGrid>
      <w:tr w:rsidR="00112619" w:rsidRPr="0088709F" w14:paraId="5E854863" w14:textId="77777777" w:rsidTr="00112619">
        <w:trPr>
          <w:tblHeader/>
        </w:trPr>
        <w:tc>
          <w:tcPr>
            <w:tcW w:w="1819" w:type="pct"/>
            <w:vAlign w:val="bottom"/>
          </w:tcPr>
          <w:p w14:paraId="01DD77CF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4A0236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5" w:type="pct"/>
            <w:vAlign w:val="bottom"/>
          </w:tcPr>
          <w:p w14:paraId="3A43AC6F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1" w:type="pct"/>
            <w:vAlign w:val="bottom"/>
          </w:tcPr>
          <w:p w14:paraId="513AEE7F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5CDC659C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0E330BF5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575E7A43" w14:textId="77777777" w:rsidR="00784B51" w:rsidRPr="00784B51" w:rsidDel="00D43E7A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12619" w:rsidRPr="0088709F" w14:paraId="4DB4C83A" w14:textId="77777777" w:rsidTr="00112619">
        <w:trPr>
          <w:tblHeader/>
        </w:trPr>
        <w:tc>
          <w:tcPr>
            <w:tcW w:w="1819" w:type="pct"/>
          </w:tcPr>
          <w:p w14:paraId="3A36D4F5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การจ่ายปันผลจากกำไรสะสมปี 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6494906C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5" w:type="pct"/>
          </w:tcPr>
          <w:p w14:paraId="32755BC6" w14:textId="002C3DA4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5B4E7AEB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6CCE67DA" w14:textId="36B15925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9571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29" w:type="pct"/>
          </w:tcPr>
          <w:p w14:paraId="45731845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4" w:type="pct"/>
          </w:tcPr>
          <w:p w14:paraId="6B76F57E" w14:textId="5DD83A8B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9571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12619" w:rsidRPr="0088709F" w14:paraId="2616A16F" w14:textId="77777777" w:rsidTr="00112619">
        <w:tc>
          <w:tcPr>
            <w:tcW w:w="1819" w:type="pct"/>
          </w:tcPr>
          <w:p w14:paraId="2B7230D0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47" w:type="pct"/>
          </w:tcPr>
          <w:p w14:paraId="56C769F0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5" w:type="pct"/>
          </w:tcPr>
          <w:p w14:paraId="3B37F5E1" w14:textId="3143113E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bookmarkStart w:id="0" w:name="_Hlk65102159"/>
            <w:r w:rsidRPr="00784B51">
              <w:rPr>
                <w:rFonts w:asciiTheme="majorBidi" w:hAnsiTheme="majorBidi" w:cstheme="majorBidi"/>
                <w:spacing w:val="-6"/>
                <w:sz w:val="30"/>
                <w:szCs w:val="30"/>
                <w:lang w:eastAsia="x-none"/>
              </w:rPr>
              <w:t xml:space="preserve">3.299987 </w:t>
            </w:r>
            <w:bookmarkEnd w:id="0"/>
            <w:r w:rsidRPr="00784B5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หุ้นเดิมต่อ </w:t>
            </w:r>
            <w:r w:rsidRPr="00784B5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Pr="00784B5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หุ้นปัน</w:t>
            </w:r>
            <w:r w:rsidRPr="00784B5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ผล</w:t>
            </w:r>
          </w:p>
        </w:tc>
        <w:tc>
          <w:tcPr>
            <w:tcW w:w="131" w:type="pct"/>
          </w:tcPr>
          <w:p w14:paraId="6CE07C79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B140F96" w14:textId="17991407" w:rsidR="00784B51" w:rsidRPr="00784B51" w:rsidRDefault="0095717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129" w:type="pct"/>
          </w:tcPr>
          <w:p w14:paraId="4BA6E168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5C222C9E" w14:textId="6C0DCDD0" w:rsidR="00784B51" w:rsidRPr="00784B51" w:rsidRDefault="0095717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50.00</w:t>
            </w:r>
          </w:p>
        </w:tc>
      </w:tr>
      <w:tr w:rsidR="00112619" w:rsidRPr="0088709F" w14:paraId="2CA7F034" w14:textId="77777777" w:rsidTr="00112619">
        <w:tc>
          <w:tcPr>
            <w:tcW w:w="1819" w:type="pct"/>
          </w:tcPr>
          <w:p w14:paraId="4D3BF8B7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10C152B5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5" w:type="pct"/>
          </w:tcPr>
          <w:p w14:paraId="638EB581" w14:textId="7626354F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65102392"/>
            <w:r w:rsidRPr="00784B5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</w:t>
            </w:r>
            <w:r w:rsidRPr="00784B5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784B5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0168350824</w:t>
            </w:r>
            <w:bookmarkEnd w:id="1"/>
            <w:r w:rsidR="00957171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  <w:tc>
          <w:tcPr>
            <w:tcW w:w="131" w:type="pct"/>
          </w:tcPr>
          <w:p w14:paraId="74D60833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20593C6" w14:textId="77777777" w:rsidR="00784B51" w:rsidRPr="00112619" w:rsidRDefault="00784B51" w:rsidP="00112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1126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B02E786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7978DC4A" w14:textId="20187921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5717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4B5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5717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12619" w:rsidRPr="004D42BA" w14:paraId="5292BD21" w14:textId="77777777" w:rsidTr="00112619">
        <w:tc>
          <w:tcPr>
            <w:tcW w:w="1819" w:type="pct"/>
          </w:tcPr>
          <w:p w14:paraId="41B6D554" w14:textId="77777777" w:rsidR="00784B51" w:rsidRPr="003E6B6F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7" w:type="pct"/>
          </w:tcPr>
          <w:p w14:paraId="1E22DA93" w14:textId="77777777" w:rsidR="00784B51" w:rsidRPr="003E6B6F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35" w:type="pct"/>
          </w:tcPr>
          <w:p w14:paraId="3A27F1D3" w14:textId="77777777" w:rsidR="00784B51" w:rsidRPr="003E6B6F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1" w:type="pct"/>
          </w:tcPr>
          <w:p w14:paraId="2974FCE0" w14:textId="77777777" w:rsidR="00784B51" w:rsidRPr="003E6B6F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</w:tcPr>
          <w:p w14:paraId="0815F352" w14:textId="77777777" w:rsidR="00784B51" w:rsidRPr="003E6B6F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" w:type="pct"/>
          </w:tcPr>
          <w:p w14:paraId="4D245160" w14:textId="77777777" w:rsidR="00784B51" w:rsidRPr="003E6B6F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pct"/>
          </w:tcPr>
          <w:p w14:paraId="0552BFBF" w14:textId="77777777" w:rsidR="00784B51" w:rsidRPr="003E6B6F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112619" w:rsidRPr="0088709F" w14:paraId="4C1018B1" w14:textId="77777777" w:rsidTr="00112619">
        <w:tc>
          <w:tcPr>
            <w:tcW w:w="1819" w:type="pct"/>
          </w:tcPr>
          <w:p w14:paraId="626E8469" w14:textId="7ADE2D0E" w:rsidR="00784B51" w:rsidRPr="00E34F2A" w:rsidRDefault="00784B51" w:rsidP="00E3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การจ่ายปันผลจาก</w:t>
            </w:r>
            <w:r w:rsidRPr="001126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กำไรสุทธิ</w:t>
            </w:r>
            <w:r w:rsidR="00112619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ปี</w:t>
            </w:r>
            <w:r w:rsidR="00E34F2A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715A1C" w:rsidRPr="00715A1C">
              <w:rPr>
                <w:rFonts w:asciiTheme="majorBidi" w:hAnsi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44DA9FCA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5" w:type="pct"/>
          </w:tcPr>
          <w:p w14:paraId="1230D497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6584DEA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4B1F887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A9829E3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2A8BB0F3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12619" w:rsidRPr="0088709F" w14:paraId="5BD25149" w14:textId="77777777" w:rsidTr="00112619">
        <w:tc>
          <w:tcPr>
            <w:tcW w:w="1819" w:type="pct"/>
          </w:tcPr>
          <w:p w14:paraId="209023E8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54BE3A72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5" w:type="pct"/>
          </w:tcPr>
          <w:p w14:paraId="20D505FA" w14:textId="58420698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bookmarkStart w:id="2" w:name="_Hlk76642859"/>
            <w:r w:rsidRPr="00784B5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</w:t>
            </w:r>
            <w:r w:rsidRPr="00784B5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784B5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04545472</w:t>
            </w:r>
            <w:bookmarkEnd w:id="2"/>
            <w:r w:rsidR="00957171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  <w:tc>
          <w:tcPr>
            <w:tcW w:w="131" w:type="pct"/>
          </w:tcPr>
          <w:p w14:paraId="27530424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585" w:type="pct"/>
          </w:tcPr>
          <w:p w14:paraId="36D29506" w14:textId="77777777" w:rsidR="00784B51" w:rsidRPr="00112619" w:rsidRDefault="00784B51" w:rsidP="00112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1126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7ABC6A5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23F07C03" w14:textId="2F3BED75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95717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4B51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07C0933E" w14:textId="77777777" w:rsidR="00784B51" w:rsidRDefault="00784B51" w:rsidP="00827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2D30472F" w14:textId="77777777" w:rsidR="00AA7991" w:rsidRPr="00696147" w:rsidRDefault="00AA7991" w:rsidP="00827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46F784AC" w14:textId="1F8AD4A2" w:rsidR="000B2338" w:rsidRPr="00696147" w:rsidRDefault="000B2338" w:rsidP="000B2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2F46FCFF" w14:textId="30279E88" w:rsidR="00AA7991" w:rsidRDefault="00AA7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  <w:r>
        <w:rPr>
          <w:rFonts w:asciiTheme="majorBidi" w:hAnsiTheme="majorBidi" w:cstheme="majorBidi"/>
          <w:sz w:val="28"/>
          <w:szCs w:val="28"/>
          <w:lang w:eastAsia="x-none"/>
        </w:rPr>
        <w:br w:type="page"/>
      </w:r>
    </w:p>
    <w:p w14:paraId="5A06A539" w14:textId="63BD2C53" w:rsidR="0021348B" w:rsidRDefault="009434C5" w:rsidP="00EB6E4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EB6E4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เครื่องมือ</w:t>
      </w:r>
      <w:r w:rsidRPr="0021348B">
        <w:rPr>
          <w:rFonts w:ascii="Angsana New" w:hAnsi="Angsana New" w:hint="cs"/>
          <w:sz w:val="30"/>
          <w:szCs w:val="30"/>
          <w:u w:val="none"/>
          <w:cs/>
          <w:lang w:val="en-US"/>
        </w:rPr>
        <w:t>ทางการเงิน</w:t>
      </w:r>
    </w:p>
    <w:p w14:paraId="1C64072C" w14:textId="56072DEB" w:rsidR="00E42844" w:rsidRPr="00E42844" w:rsidRDefault="00E42844" w:rsidP="00E42844">
      <w:pPr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  <w:r>
        <w:rPr>
          <w:rFonts w:asciiTheme="majorBidi" w:hAnsiTheme="majorBidi" w:cstheme="majorBidi"/>
          <w:sz w:val="28"/>
          <w:szCs w:val="28"/>
          <w:lang w:eastAsia="x-none"/>
        </w:rPr>
        <w:tab/>
      </w:r>
      <w:r>
        <w:rPr>
          <w:rFonts w:asciiTheme="majorBidi" w:hAnsiTheme="majorBidi" w:cstheme="majorBidi"/>
          <w:sz w:val="28"/>
          <w:szCs w:val="28"/>
          <w:lang w:eastAsia="x-none"/>
        </w:rPr>
        <w:tab/>
      </w:r>
      <w:r>
        <w:rPr>
          <w:rFonts w:asciiTheme="majorBidi" w:hAnsiTheme="majorBidi" w:cstheme="majorBidi"/>
          <w:sz w:val="28"/>
          <w:szCs w:val="28"/>
          <w:lang w:eastAsia="x-none"/>
        </w:rPr>
        <w:tab/>
      </w:r>
    </w:p>
    <w:p w14:paraId="243BB086" w14:textId="0C84B454" w:rsidR="00880D02" w:rsidRPr="00E42844" w:rsidRDefault="00880D02" w:rsidP="00880D02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E4284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E4284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20EFDC93" w14:textId="77777777" w:rsidR="00880D02" w:rsidRPr="00880D02" w:rsidRDefault="00880D02" w:rsidP="00880D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p w14:paraId="3486B325" w14:textId="1B230186" w:rsidR="00AE406B" w:rsidRDefault="00880D02" w:rsidP="00AC72D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AC72D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</w:t>
      </w:r>
      <w:r w:rsidRPr="00AC72D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</w:t>
      </w:r>
      <w:r w:rsidR="00AC72D6" w:rsidRPr="00AC72D6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วัดมูลค่าด้วยราคาทุนตัดจำหน่ายหากมูลค่าตาม</w:t>
      </w:r>
      <w:r w:rsidR="00AC72D6" w:rsidRPr="00072A61">
        <w:rPr>
          <w:rFonts w:asciiTheme="majorBidi" w:hAnsiTheme="majorBidi" w:cs="Angsana New"/>
          <w:sz w:val="30"/>
          <w:szCs w:val="30"/>
          <w:cs/>
          <w:lang w:bidi="th-TH"/>
        </w:rPr>
        <w:t>บัญชีใกล้เคียงกับมูลค่ายุติธรรมอย่างสมเหตุสมผล</w:t>
      </w:r>
    </w:p>
    <w:p w14:paraId="28FE374A" w14:textId="77777777" w:rsidR="00FD03C1" w:rsidRPr="003E6B6F" w:rsidRDefault="00FD03C1" w:rsidP="00AC72D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pacing w:val="-4"/>
          <w:sz w:val="28"/>
          <w:szCs w:val="28"/>
          <w:lang w:bidi="th-TH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49"/>
        <w:gridCol w:w="236"/>
        <w:gridCol w:w="1295"/>
        <w:gridCol w:w="236"/>
        <w:gridCol w:w="1204"/>
        <w:gridCol w:w="236"/>
        <w:gridCol w:w="1294"/>
      </w:tblGrid>
      <w:tr w:rsidR="0021694B" w:rsidRPr="0090475A" w14:paraId="2BD9D691" w14:textId="77777777" w:rsidTr="008847DF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2E9356ED" w14:textId="35E48730" w:rsidR="0021694B" w:rsidRPr="0021694B" w:rsidRDefault="008578DD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657A9CAF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21694B" w:rsidRPr="00C733F2" w14:paraId="45FEDB39" w14:textId="77777777" w:rsidTr="008847DF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5F094F37" w14:textId="77777777" w:rsidR="0021694B" w:rsidRPr="0021694B" w:rsidRDefault="0021694B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14:paraId="0330E952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06739754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812F43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1694B" w:rsidRPr="00C733F2" w14:paraId="2BAE9B64" w14:textId="77777777" w:rsidTr="008847DF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5D2CE5A5" w14:textId="199DFC03" w:rsidR="0021694B" w:rsidRPr="0021694B" w:rsidRDefault="0021694B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37C80AC7" w14:textId="28AED99A" w:rsidR="0021694B" w:rsidRPr="0021694B" w:rsidRDefault="0096024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9237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</w:t>
            </w:r>
            <w:r w:rsidRPr="007B1222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</w:tcPr>
          <w:p w14:paraId="105240F3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E622E94" w14:textId="1F2299F2" w:rsidR="0021694B" w:rsidRPr="0021694B" w:rsidRDefault="0096024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9237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1B584" w14:textId="77777777" w:rsidR="0021694B" w:rsidRPr="0021694B" w:rsidRDefault="0021694B" w:rsidP="00A465DA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1BD42F2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4BE2E62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0631BA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1694B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</w:tr>
      <w:tr w:rsidR="0021694B" w:rsidRPr="00C733F2" w14:paraId="47E10651" w14:textId="77777777" w:rsidTr="008847DF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48C17AE" w14:textId="77777777" w:rsidR="0021694B" w:rsidRPr="0021694B" w:rsidRDefault="0021694B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</w:tcPr>
          <w:p w14:paraId="6D754B92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2169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7F199C" w:rsidRPr="00C733F2" w14:paraId="180271D2" w14:textId="77777777" w:rsidTr="008847DF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3237E2B0" w14:textId="1B770A35" w:rsidR="007F199C" w:rsidRPr="00224A5D" w:rsidRDefault="00EA4F3E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24A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24A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746069" w:rsidRPr="00224A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224A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24A5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746069" w:rsidRPr="00224A5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Pr="00224A5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24A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5850" w:type="dxa"/>
            <w:gridSpan w:val="7"/>
          </w:tcPr>
          <w:p w14:paraId="25004FCF" w14:textId="77777777" w:rsidR="007F199C" w:rsidRPr="0021694B" w:rsidRDefault="007F199C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082A96" w:rsidRPr="00C733F2" w14:paraId="2AE3724B" w14:textId="77777777" w:rsidTr="008847DF">
        <w:trPr>
          <w:trHeight w:val="261"/>
        </w:trPr>
        <w:tc>
          <w:tcPr>
            <w:tcW w:w="4589" w:type="dxa"/>
            <w:gridSpan w:val="2"/>
            <w:shd w:val="clear" w:color="auto" w:fill="auto"/>
          </w:tcPr>
          <w:p w14:paraId="1EBC2905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169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337E6541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12FF508C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C1CDD8" w14:textId="77777777" w:rsidR="00082A96" w:rsidRPr="0021694B" w:rsidRDefault="00082A96" w:rsidP="00A465D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102C026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1921BC4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D3FFD41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1694B" w:rsidRPr="00C733F2" w14:paraId="5BC1C8A2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72A46C41" w14:textId="77777777" w:rsidR="0021694B" w:rsidRPr="0021694B" w:rsidRDefault="0021694B" w:rsidP="0021694B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28D9DE9E" w14:textId="20A2EB83" w:rsidR="0021694B" w:rsidRPr="000D4F7B" w:rsidRDefault="000D4F7B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D4F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3E278B" w14:textId="77777777" w:rsidR="0021694B" w:rsidRPr="000D4F7B" w:rsidRDefault="0021694B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707FD8A8" w14:textId="1E688993" w:rsidR="0021694B" w:rsidRPr="000D4F7B" w:rsidRDefault="00C77288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0553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457,640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A7AB13" w14:textId="77777777" w:rsidR="0021694B" w:rsidRPr="000D4F7B" w:rsidRDefault="0021694B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25AF676" w14:textId="63D43E92" w:rsidR="0021694B" w:rsidRPr="000D4F7B" w:rsidRDefault="00C77288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553CD">
              <w:rPr>
                <w:rFonts w:ascii="Angsana New" w:hAnsi="Angsana New" w:cs="Angsana New"/>
                <w:sz w:val="28"/>
                <w:szCs w:val="28"/>
                <w:lang w:bidi="th-TH"/>
              </w:rPr>
              <w:t>457,640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6ADB866" w14:textId="77777777" w:rsidR="0021694B" w:rsidRPr="000D4F7B" w:rsidRDefault="0021694B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1880F5B" w14:textId="64E7170B" w:rsidR="0021694B" w:rsidRPr="000D4F7B" w:rsidRDefault="00C7728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FB09FD" w:rsidRPr="00FB09F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450</w:t>
            </w:r>
            <w:r w:rsidR="00E200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,973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C2AC9" w:rsidRPr="00C733F2" w14:paraId="66A7ABE1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343ADFFF" w14:textId="77777777" w:rsidR="004C2AC9" w:rsidRPr="0021694B" w:rsidRDefault="004C2AC9" w:rsidP="004C2AC9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shd w:val="clear" w:color="auto" w:fill="auto"/>
          </w:tcPr>
          <w:p w14:paraId="51B00337" w14:textId="61BCE636" w:rsidR="004C2AC9" w:rsidRPr="000D4F7B" w:rsidRDefault="00174261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(172)</w:t>
            </w:r>
          </w:p>
        </w:tc>
        <w:tc>
          <w:tcPr>
            <w:tcW w:w="236" w:type="dxa"/>
            <w:shd w:val="clear" w:color="auto" w:fill="auto"/>
          </w:tcPr>
          <w:p w14:paraId="68783D0E" w14:textId="77777777" w:rsidR="004C2AC9" w:rsidRPr="000D4F7B" w:rsidRDefault="004C2AC9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67CB2763" w14:textId="2531C06F" w:rsidR="004C2AC9" w:rsidRPr="000D4F7B" w:rsidRDefault="000D4F7B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0D4F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B2F0FB" w14:textId="77777777" w:rsidR="004C2AC9" w:rsidRPr="000D4F7B" w:rsidRDefault="004C2AC9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6D3BC3B" w14:textId="26D892A4" w:rsidR="004C2AC9" w:rsidRPr="000D4F7B" w:rsidRDefault="00174261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(172)</w:t>
            </w:r>
          </w:p>
        </w:tc>
        <w:tc>
          <w:tcPr>
            <w:tcW w:w="236" w:type="dxa"/>
            <w:shd w:val="clear" w:color="auto" w:fill="auto"/>
          </w:tcPr>
          <w:p w14:paraId="23E8DE67" w14:textId="77777777" w:rsidR="004C2AC9" w:rsidRPr="000D4F7B" w:rsidRDefault="004C2AC9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7A8ED62" w14:textId="5D7E5C11" w:rsidR="004C2AC9" w:rsidRPr="000D4F7B" w:rsidRDefault="00174261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(172)</w:t>
            </w:r>
          </w:p>
        </w:tc>
      </w:tr>
      <w:tr w:rsidR="0096024A" w:rsidRPr="00C733F2" w14:paraId="30389CF8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5ADE5162" w14:textId="77777777" w:rsidR="0096024A" w:rsidRPr="0021694B" w:rsidRDefault="0096024A" w:rsidP="004C2AC9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9" w:type="dxa"/>
            <w:shd w:val="clear" w:color="auto" w:fill="auto"/>
          </w:tcPr>
          <w:p w14:paraId="1DE50069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54D6D85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5" w:type="dxa"/>
            <w:shd w:val="clear" w:color="auto" w:fill="auto"/>
          </w:tcPr>
          <w:p w14:paraId="366F7C0E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DF6FEEC" w14:textId="77777777" w:rsidR="0096024A" w:rsidRPr="0096024A" w:rsidRDefault="0096024A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379E9BC5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ACAAE1B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2C861DF9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96024A" w:rsidRPr="00C733F2" w14:paraId="7B9F0238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10C402C0" w14:textId="142ABFAA" w:rsidR="0096024A" w:rsidRPr="0021694B" w:rsidRDefault="0096024A" w:rsidP="004C2AC9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16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49" w:type="dxa"/>
            <w:shd w:val="clear" w:color="auto" w:fill="auto"/>
          </w:tcPr>
          <w:p w14:paraId="4AAA29C9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11DA09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5" w:type="dxa"/>
            <w:shd w:val="clear" w:color="auto" w:fill="auto"/>
          </w:tcPr>
          <w:p w14:paraId="30E67931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4C41243" w14:textId="77777777" w:rsidR="0096024A" w:rsidRPr="0096024A" w:rsidRDefault="0096024A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40FD566D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E97561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0448E5A8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96024A" w:rsidRPr="00C733F2" w14:paraId="5A83DB6E" w14:textId="77777777" w:rsidTr="008847DF">
        <w:trPr>
          <w:trHeight w:val="261"/>
        </w:trPr>
        <w:tc>
          <w:tcPr>
            <w:tcW w:w="4589" w:type="dxa"/>
            <w:gridSpan w:val="2"/>
            <w:shd w:val="clear" w:color="auto" w:fill="auto"/>
          </w:tcPr>
          <w:p w14:paraId="787E6B28" w14:textId="46079417" w:rsidR="0096024A" w:rsidRPr="0096024A" w:rsidRDefault="0096024A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24E1E66D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5" w:type="dxa"/>
            <w:shd w:val="clear" w:color="auto" w:fill="auto"/>
          </w:tcPr>
          <w:p w14:paraId="0951B80C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F0E4CAC" w14:textId="77777777" w:rsidR="0096024A" w:rsidRPr="0096024A" w:rsidRDefault="0096024A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02A031B0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69EE030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280B7492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96024A" w:rsidRPr="00C733F2" w14:paraId="53AB1A48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2622E45C" w14:textId="57DF8300" w:rsidR="0096024A" w:rsidRPr="0021694B" w:rsidRDefault="0096024A" w:rsidP="0096024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239F6A3A" w14:textId="34B16AC5" w:rsidR="0096024A" w:rsidRPr="0096024A" w:rsidRDefault="0096024A" w:rsidP="0096024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CB2D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BAED84" w14:textId="77777777" w:rsidR="0096024A" w:rsidRPr="0096024A" w:rsidRDefault="0096024A" w:rsidP="009602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5" w:type="dxa"/>
            <w:shd w:val="clear" w:color="auto" w:fill="auto"/>
          </w:tcPr>
          <w:p w14:paraId="5F36AE81" w14:textId="1559E441" w:rsidR="0096024A" w:rsidRPr="0096024A" w:rsidRDefault="0096024A" w:rsidP="0096024A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FD164A0" w14:textId="77777777" w:rsidR="0096024A" w:rsidRPr="0096024A" w:rsidRDefault="0096024A" w:rsidP="009602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2F0E3F31" w14:textId="34965F8A" w:rsidR="0096024A" w:rsidRPr="0096024A" w:rsidRDefault="0096024A" w:rsidP="0096024A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9B1850" w14:textId="77777777" w:rsidR="0096024A" w:rsidRPr="0096024A" w:rsidRDefault="0096024A" w:rsidP="009602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690082E9" w14:textId="07DC0761" w:rsidR="0096024A" w:rsidRPr="0096024A" w:rsidRDefault="0096024A" w:rsidP="0096024A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507,580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6024A" w:rsidRPr="00C733F2" w14:paraId="2C577702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4B529530" w14:textId="1F13CA57" w:rsidR="0096024A" w:rsidRPr="0021694B" w:rsidRDefault="0096024A" w:rsidP="0096024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D57E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shd w:val="clear" w:color="auto" w:fill="auto"/>
          </w:tcPr>
          <w:p w14:paraId="3A323B1D" w14:textId="554624A0" w:rsidR="0096024A" w:rsidRPr="0096024A" w:rsidRDefault="0096024A" w:rsidP="0096024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341297DC" w14:textId="77777777" w:rsidR="0096024A" w:rsidRPr="0096024A" w:rsidRDefault="0096024A" w:rsidP="009602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5" w:type="dxa"/>
            <w:shd w:val="clear" w:color="auto" w:fill="auto"/>
          </w:tcPr>
          <w:p w14:paraId="4858A1F9" w14:textId="7EF7F0BA" w:rsidR="0096024A" w:rsidRPr="0096024A" w:rsidRDefault="0096024A" w:rsidP="0096024A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B2D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4A9923" w14:textId="77777777" w:rsidR="0096024A" w:rsidRPr="0096024A" w:rsidRDefault="0096024A" w:rsidP="009602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47E198B9" w14:textId="08DB1146" w:rsidR="0096024A" w:rsidRPr="0096024A" w:rsidRDefault="0096024A" w:rsidP="0096024A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34ACD636" w14:textId="77777777" w:rsidR="0096024A" w:rsidRPr="0096024A" w:rsidRDefault="0096024A" w:rsidP="009602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65A2A9C2" w14:textId="57326E17" w:rsidR="0096024A" w:rsidRPr="0096024A" w:rsidRDefault="0096024A" w:rsidP="0096024A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</w:p>
        </w:tc>
      </w:tr>
    </w:tbl>
    <w:p w14:paraId="6DDE9F31" w14:textId="22D7A4E2" w:rsidR="00AA7991" w:rsidRDefault="00AA7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45DD2E7E" w14:textId="77777777" w:rsidR="00AA7991" w:rsidRDefault="00AA7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49"/>
        <w:gridCol w:w="236"/>
        <w:gridCol w:w="1295"/>
        <w:gridCol w:w="236"/>
        <w:gridCol w:w="1204"/>
        <w:gridCol w:w="236"/>
        <w:gridCol w:w="1294"/>
      </w:tblGrid>
      <w:tr w:rsidR="00082A96" w:rsidRPr="0021694B" w14:paraId="43556472" w14:textId="77777777" w:rsidTr="008847DF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057A2D2" w14:textId="75E908E8" w:rsidR="00082A96" w:rsidRPr="0021694B" w:rsidRDefault="00FD2222" w:rsidP="00397E9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lastRenderedPageBreak/>
              <w:br w:type="page"/>
            </w: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1D0E295C" w14:textId="77777777" w:rsidR="00082A96" w:rsidRPr="00082A96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82A9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82A96" w:rsidRPr="0021694B" w14:paraId="753B217E" w14:textId="77777777" w:rsidTr="008847DF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3DFB41D4" w14:textId="77777777" w:rsidR="00082A96" w:rsidRPr="0021694B" w:rsidRDefault="00082A96" w:rsidP="00397E9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14:paraId="6B1948BD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44087BFD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489602C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6024A" w:rsidRPr="0021694B" w14:paraId="70D10ED8" w14:textId="77777777" w:rsidTr="008847DF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7880D0BC" w14:textId="2A35F2CA" w:rsidR="0096024A" w:rsidRPr="0021694B" w:rsidRDefault="0096024A" w:rsidP="0096024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A98A9B8" w14:textId="01DFDB20" w:rsidR="0096024A" w:rsidRPr="0021694B" w:rsidRDefault="0096024A" w:rsidP="009602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9237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</w:t>
            </w:r>
            <w:r w:rsidRPr="007B1222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</w:tcPr>
          <w:p w14:paraId="2DB3DC53" w14:textId="77777777" w:rsidR="0096024A" w:rsidRPr="0021694B" w:rsidRDefault="0096024A" w:rsidP="0096024A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21288D0" w14:textId="2B812F94" w:rsidR="0096024A" w:rsidRPr="0021694B" w:rsidRDefault="0096024A" w:rsidP="009602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9237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175DF7" w14:textId="77777777" w:rsidR="0096024A" w:rsidRPr="0021694B" w:rsidRDefault="0096024A" w:rsidP="0096024A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77CC03B" w14:textId="77777777" w:rsidR="0096024A" w:rsidRPr="0021694B" w:rsidRDefault="0096024A" w:rsidP="009602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67E78474" w14:textId="77777777" w:rsidR="0096024A" w:rsidRPr="0021694B" w:rsidRDefault="0096024A" w:rsidP="009602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7D13AFF" w14:textId="77777777" w:rsidR="0096024A" w:rsidRPr="0021694B" w:rsidRDefault="0096024A" w:rsidP="009602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1694B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</w:tr>
      <w:tr w:rsidR="00082A96" w:rsidRPr="0021694B" w14:paraId="2FA622DC" w14:textId="77777777" w:rsidTr="008847DF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1F3355E1" w14:textId="77777777" w:rsidR="00082A96" w:rsidRPr="0021694B" w:rsidRDefault="00082A96" w:rsidP="00397E9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</w:tcPr>
          <w:p w14:paraId="0F725150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2169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6024A" w:rsidRPr="0021694B" w14:paraId="6628118B" w14:textId="77777777" w:rsidTr="008847DF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3223F4FA" w14:textId="1CC789BC" w:rsidR="0096024A" w:rsidRPr="0021694B" w:rsidRDefault="0096024A" w:rsidP="00397E9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C7FC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C7FC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8F1161" w:rsidRPr="000C7FC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0C7FC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C7FC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8F1161" w:rsidRPr="000C7FC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Pr="000C7FC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C7FC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5850" w:type="dxa"/>
            <w:gridSpan w:val="7"/>
          </w:tcPr>
          <w:p w14:paraId="2879DD35" w14:textId="77777777" w:rsidR="0096024A" w:rsidRPr="0021694B" w:rsidRDefault="0096024A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082A96" w:rsidRPr="0021694B" w14:paraId="4B2D83DC" w14:textId="77777777" w:rsidTr="008847DF">
        <w:trPr>
          <w:trHeight w:val="261"/>
        </w:trPr>
        <w:tc>
          <w:tcPr>
            <w:tcW w:w="4589" w:type="dxa"/>
            <w:gridSpan w:val="2"/>
            <w:shd w:val="clear" w:color="auto" w:fill="auto"/>
          </w:tcPr>
          <w:p w14:paraId="13941FA0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169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348DFE77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4667DDB1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9B0AD90" w14:textId="77777777" w:rsidR="00082A96" w:rsidRPr="0021694B" w:rsidRDefault="00082A96" w:rsidP="00397E9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9FF341F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7F55B0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6072544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C2AC9" w:rsidRPr="0021694B" w14:paraId="5E812885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2C2866D0" w14:textId="77777777" w:rsidR="004C2AC9" w:rsidRPr="0021694B" w:rsidRDefault="004C2AC9" w:rsidP="004C2AC9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24FD15E0" w14:textId="1628D93D" w:rsidR="004C2AC9" w:rsidRPr="008C231A" w:rsidRDefault="000D4F7B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8C23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3D03D3" w14:textId="77777777" w:rsidR="004C2AC9" w:rsidRPr="008C231A" w:rsidRDefault="004C2AC9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6BC87A22" w14:textId="6F902D7A" w:rsidR="004C2AC9" w:rsidRPr="008C231A" w:rsidRDefault="00C77288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FB09FD" w:rsidRPr="00FB09F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145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,79</w:t>
            </w:r>
            <w:r w:rsidR="00F32E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5026B4F" w14:textId="77777777" w:rsidR="004C2AC9" w:rsidRPr="008C231A" w:rsidRDefault="004C2AC9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8DB5A0A" w14:textId="35F68AE0" w:rsidR="004C2AC9" w:rsidRPr="00C77288" w:rsidRDefault="00C77288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(145,79</w:t>
            </w:r>
            <w:r w:rsidR="00F32ED7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21A0F25" w14:textId="77777777" w:rsidR="004C2AC9" w:rsidRPr="008C231A" w:rsidRDefault="004C2AC9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CC3CC4A" w14:textId="21521D30" w:rsidR="004C2AC9" w:rsidRPr="008C231A" w:rsidRDefault="00C77288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(143,162)</w:t>
            </w:r>
          </w:p>
        </w:tc>
      </w:tr>
      <w:tr w:rsidR="004C2AC9" w:rsidRPr="001C4011" w14:paraId="3F2D6620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1BFC56E7" w14:textId="77777777" w:rsidR="004C2AC9" w:rsidRPr="0021694B" w:rsidRDefault="004C2AC9" w:rsidP="004C2AC9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82A9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3A9E9490" w14:textId="3822ACB6" w:rsidR="004C2AC9" w:rsidRPr="008C231A" w:rsidRDefault="000D4F7B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8C23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B63E70" w14:textId="77777777" w:rsidR="004C2AC9" w:rsidRPr="008C231A" w:rsidRDefault="004C2AC9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1A863EA2" w14:textId="10E944A6" w:rsidR="004C2AC9" w:rsidRPr="00F922A0" w:rsidRDefault="00C77288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922A0">
              <w:rPr>
                <w:rFonts w:ascii="Angsana New" w:hAnsi="Angsana New" w:cs="Angsana New"/>
                <w:sz w:val="28"/>
                <w:szCs w:val="28"/>
                <w:lang w:bidi="th-TH"/>
              </w:rPr>
              <w:t>(3</w:t>
            </w:r>
            <w:r w:rsidR="00F922A0" w:rsidRPr="00F922A0">
              <w:rPr>
                <w:rFonts w:ascii="Angsana New" w:hAnsi="Angsana New" w:cs="Angsana New"/>
                <w:sz w:val="28"/>
                <w:szCs w:val="28"/>
                <w:lang w:bidi="th-TH"/>
              </w:rPr>
              <w:t>84</w:t>
            </w:r>
            <w:r w:rsidRPr="00F922A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F922A0" w:rsidRPr="00F922A0">
              <w:rPr>
                <w:rFonts w:ascii="Angsana New" w:hAnsi="Angsana New" w:cs="Angsana New"/>
                <w:sz w:val="28"/>
                <w:szCs w:val="28"/>
                <w:lang w:bidi="th-TH"/>
              </w:rPr>
              <w:t>267</w:t>
            </w:r>
            <w:r w:rsidRPr="00F922A0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B1D8EB7" w14:textId="77777777" w:rsidR="004C2AC9" w:rsidRPr="00F922A0" w:rsidRDefault="004C2AC9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7F8CF5C" w14:textId="4187E787" w:rsidR="004C2AC9" w:rsidRPr="00F922A0" w:rsidRDefault="00C77288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922A0">
              <w:rPr>
                <w:rFonts w:ascii="Angsana New" w:hAnsi="Angsana New" w:cs="Angsana New"/>
                <w:sz w:val="28"/>
                <w:szCs w:val="28"/>
                <w:lang w:bidi="th-TH"/>
              </w:rPr>
              <w:t>(3</w:t>
            </w:r>
            <w:r w:rsidR="00F922A0" w:rsidRPr="00F922A0">
              <w:rPr>
                <w:rFonts w:ascii="Angsana New" w:hAnsi="Angsana New" w:cs="Angsana New"/>
                <w:sz w:val="28"/>
                <w:szCs w:val="28"/>
                <w:lang w:bidi="th-TH"/>
              </w:rPr>
              <w:t>84</w:t>
            </w:r>
            <w:r w:rsidRPr="00F922A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F922A0" w:rsidRPr="00F922A0">
              <w:rPr>
                <w:rFonts w:ascii="Angsana New" w:hAnsi="Angsana New" w:cs="Angsana New"/>
                <w:sz w:val="28"/>
                <w:szCs w:val="28"/>
                <w:lang w:bidi="th-TH"/>
              </w:rPr>
              <w:t>267</w:t>
            </w:r>
            <w:r w:rsidRPr="00F922A0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F37BDD6" w14:textId="77777777" w:rsidR="004C2AC9" w:rsidRPr="00F922A0" w:rsidRDefault="004C2AC9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87A842B" w14:textId="52642B26" w:rsidR="004C2AC9" w:rsidRPr="00F922A0" w:rsidRDefault="00C77288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922A0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F922A0" w:rsidRPr="00F922A0">
              <w:rPr>
                <w:rFonts w:ascii="Angsana New" w:hAnsi="Angsana New" w:cs="Angsana New"/>
                <w:sz w:val="28"/>
                <w:szCs w:val="28"/>
                <w:lang w:bidi="th-TH"/>
              </w:rPr>
              <w:t>380</w:t>
            </w:r>
            <w:r w:rsidRPr="00F922A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F922A0" w:rsidRPr="00F922A0">
              <w:rPr>
                <w:rFonts w:ascii="Angsana New" w:hAnsi="Angsana New" w:cs="Angsana New"/>
                <w:sz w:val="28"/>
                <w:szCs w:val="28"/>
                <w:lang w:bidi="th-TH"/>
              </w:rPr>
              <w:t>048</w:t>
            </w:r>
            <w:r w:rsidRPr="00F922A0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824266" w:rsidRPr="0021694B" w14:paraId="6087EDBB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198053EC" w14:textId="30FDDFC0" w:rsidR="00824266" w:rsidRPr="00082A96" w:rsidRDefault="00380C4C" w:rsidP="004C2AC9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shd w:val="clear" w:color="auto" w:fill="auto"/>
          </w:tcPr>
          <w:p w14:paraId="6B2049BE" w14:textId="0B481796" w:rsidR="00824266" w:rsidRPr="008C231A" w:rsidRDefault="00174261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(172)</w:t>
            </w:r>
          </w:p>
        </w:tc>
        <w:tc>
          <w:tcPr>
            <w:tcW w:w="236" w:type="dxa"/>
            <w:shd w:val="clear" w:color="auto" w:fill="auto"/>
          </w:tcPr>
          <w:p w14:paraId="50B9E307" w14:textId="77777777" w:rsidR="00824266" w:rsidRPr="008C231A" w:rsidRDefault="00824266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064757B1" w14:textId="25489AC2" w:rsidR="00824266" w:rsidRPr="008C231A" w:rsidRDefault="000D4F7B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8C23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FBD419" w14:textId="77777777" w:rsidR="00824266" w:rsidRPr="008C231A" w:rsidRDefault="00824266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D04C921" w14:textId="67BD9E78" w:rsidR="00824266" w:rsidRPr="00174261" w:rsidRDefault="00174261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(172)</w:t>
            </w:r>
          </w:p>
        </w:tc>
        <w:tc>
          <w:tcPr>
            <w:tcW w:w="236" w:type="dxa"/>
            <w:shd w:val="clear" w:color="auto" w:fill="auto"/>
          </w:tcPr>
          <w:p w14:paraId="4BA4CF2E" w14:textId="77777777" w:rsidR="00824266" w:rsidRPr="008C231A" w:rsidRDefault="00824266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CACE989" w14:textId="70755EA5" w:rsidR="00824266" w:rsidRPr="008C231A" w:rsidRDefault="00174261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(172)</w:t>
            </w:r>
          </w:p>
        </w:tc>
      </w:tr>
      <w:tr w:rsidR="0096024A" w:rsidRPr="0021694B" w14:paraId="063655DE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4713E787" w14:textId="77777777" w:rsidR="0096024A" w:rsidRPr="0021694B" w:rsidRDefault="0096024A" w:rsidP="004C2AC9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9" w:type="dxa"/>
            <w:shd w:val="clear" w:color="auto" w:fill="auto"/>
          </w:tcPr>
          <w:p w14:paraId="61A5F82A" w14:textId="77777777" w:rsidR="0096024A" w:rsidRDefault="0096024A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72E4018" w14:textId="77777777" w:rsidR="0096024A" w:rsidRPr="004C2AC9" w:rsidRDefault="0096024A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045DB496" w14:textId="77777777" w:rsidR="0096024A" w:rsidRDefault="0096024A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9E58622" w14:textId="77777777" w:rsidR="0096024A" w:rsidRPr="004C2AC9" w:rsidRDefault="0096024A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5577D34" w14:textId="77777777" w:rsidR="0096024A" w:rsidRDefault="0096024A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86AE5DE" w14:textId="77777777" w:rsidR="0096024A" w:rsidRPr="004C2AC9" w:rsidRDefault="0096024A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8015569" w14:textId="77777777" w:rsidR="0096024A" w:rsidRDefault="0096024A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96024A" w:rsidRPr="0021694B" w14:paraId="48F2F62C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1DDDE938" w14:textId="02193DB6" w:rsidR="0096024A" w:rsidRPr="0021694B" w:rsidRDefault="0096024A" w:rsidP="004C2AC9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16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49" w:type="dxa"/>
            <w:shd w:val="clear" w:color="auto" w:fill="auto"/>
          </w:tcPr>
          <w:p w14:paraId="6548BB52" w14:textId="77777777" w:rsidR="0096024A" w:rsidRDefault="0096024A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247188C" w14:textId="77777777" w:rsidR="0096024A" w:rsidRPr="004C2AC9" w:rsidRDefault="0096024A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6C8591F1" w14:textId="77777777" w:rsidR="0096024A" w:rsidRDefault="0096024A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B3CB7A5" w14:textId="77777777" w:rsidR="0096024A" w:rsidRPr="004C2AC9" w:rsidRDefault="0096024A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35E20C3" w14:textId="77777777" w:rsidR="0096024A" w:rsidRDefault="0096024A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D1BC14B" w14:textId="77777777" w:rsidR="0096024A" w:rsidRPr="004C2AC9" w:rsidRDefault="0096024A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CD315A9" w14:textId="77777777" w:rsidR="0096024A" w:rsidRDefault="0096024A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96024A" w:rsidRPr="0021694B" w14:paraId="65B9B65E" w14:textId="77777777" w:rsidTr="008847DF">
        <w:trPr>
          <w:trHeight w:val="261"/>
        </w:trPr>
        <w:tc>
          <w:tcPr>
            <w:tcW w:w="4589" w:type="dxa"/>
            <w:gridSpan w:val="2"/>
            <w:shd w:val="clear" w:color="auto" w:fill="auto"/>
          </w:tcPr>
          <w:p w14:paraId="7C7FC862" w14:textId="56F65B4D" w:rsidR="0096024A" w:rsidRDefault="0096024A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4D375EB2" w14:textId="77777777" w:rsidR="0096024A" w:rsidRPr="004C2AC9" w:rsidRDefault="0096024A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6038BFAF" w14:textId="77777777" w:rsidR="0096024A" w:rsidRDefault="0096024A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C1E816D" w14:textId="77777777" w:rsidR="0096024A" w:rsidRPr="004C2AC9" w:rsidRDefault="0096024A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39581F2B" w14:textId="77777777" w:rsidR="0096024A" w:rsidRDefault="0096024A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4B0961B" w14:textId="77777777" w:rsidR="0096024A" w:rsidRPr="004C2AC9" w:rsidRDefault="0096024A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57B495A" w14:textId="77777777" w:rsidR="0096024A" w:rsidRDefault="0096024A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96024A" w:rsidRPr="0021694B" w14:paraId="49522290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4D12624E" w14:textId="09A34C2F" w:rsidR="0096024A" w:rsidRPr="0021694B" w:rsidRDefault="0096024A" w:rsidP="0096024A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55523063" w14:textId="58AE66B0" w:rsidR="0096024A" w:rsidRDefault="0096024A" w:rsidP="0096024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B2D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172EF0" w14:textId="77777777" w:rsidR="0096024A" w:rsidRPr="004C2AC9" w:rsidRDefault="0096024A" w:rsidP="009602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0D709963" w14:textId="35A64FF2" w:rsidR="0096024A" w:rsidRDefault="0096024A" w:rsidP="0096024A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112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3B92988" w14:textId="77777777" w:rsidR="0096024A" w:rsidRPr="004C2AC9" w:rsidRDefault="0096024A" w:rsidP="009602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617B1395" w14:textId="4855C0DE" w:rsidR="0096024A" w:rsidRDefault="0096024A" w:rsidP="0096024A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112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9AB186A" w14:textId="77777777" w:rsidR="0096024A" w:rsidRPr="004C2AC9" w:rsidRDefault="0096024A" w:rsidP="009602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3D479D1" w14:textId="1CD4E934" w:rsidR="0096024A" w:rsidRDefault="0096024A" w:rsidP="0096024A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480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96024A" w:rsidRPr="0021694B" w14:paraId="08DA8067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1C7BB2ED" w14:textId="2F034097" w:rsidR="0096024A" w:rsidRPr="0021694B" w:rsidRDefault="0096024A" w:rsidP="0096024A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82A9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508C01CB" w14:textId="2AD1AC63" w:rsidR="0096024A" w:rsidRDefault="0096024A" w:rsidP="0096024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B2D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2D9E77" w14:textId="77777777" w:rsidR="0096024A" w:rsidRPr="004C2AC9" w:rsidRDefault="0096024A" w:rsidP="009602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3F250D47" w14:textId="48CF0909" w:rsidR="0096024A" w:rsidRDefault="0096024A" w:rsidP="0096024A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CB2DBB">
              <w:rPr>
                <w:rFonts w:ascii="Angsana New" w:hAnsi="Angsana New" w:cs="Angsana New"/>
                <w:sz w:val="28"/>
                <w:szCs w:val="28"/>
                <w:lang w:bidi="th-TH"/>
              </w:rPr>
              <w:t>438,320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B7B32AA" w14:textId="77777777" w:rsidR="0096024A" w:rsidRPr="004C2AC9" w:rsidRDefault="0096024A" w:rsidP="009602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0535D62" w14:textId="499A8B84" w:rsidR="0096024A" w:rsidRDefault="0096024A" w:rsidP="0096024A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438,320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9321FDD" w14:textId="77777777" w:rsidR="0096024A" w:rsidRPr="004C2AC9" w:rsidRDefault="0096024A" w:rsidP="009602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2FD4205" w14:textId="48E71A59" w:rsidR="0096024A" w:rsidRDefault="0096024A" w:rsidP="0096024A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97CD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097CD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420,533</w:t>
            </w:r>
            <w:r w:rsidRPr="00097CD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96024A" w:rsidRPr="0021694B" w14:paraId="088378DE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10854D05" w14:textId="64EAA88A" w:rsidR="0096024A" w:rsidRPr="0021694B" w:rsidRDefault="0096024A" w:rsidP="0096024A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D57E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shd w:val="clear" w:color="auto" w:fill="auto"/>
          </w:tcPr>
          <w:p w14:paraId="64E86339" w14:textId="195098AB" w:rsidR="0096024A" w:rsidRDefault="0096024A" w:rsidP="0096024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2337A91" w14:textId="77777777" w:rsidR="0096024A" w:rsidRPr="004C2AC9" w:rsidRDefault="0096024A" w:rsidP="009602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4BF1E5FD" w14:textId="43FD8621" w:rsidR="0096024A" w:rsidRDefault="0096024A" w:rsidP="0096024A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CB2D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110888" w14:textId="77777777" w:rsidR="0096024A" w:rsidRPr="004C2AC9" w:rsidRDefault="0096024A" w:rsidP="009602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A811948" w14:textId="700F67B1" w:rsidR="0096024A" w:rsidRDefault="0096024A" w:rsidP="0096024A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5B3AAC2" w14:textId="77777777" w:rsidR="0096024A" w:rsidRPr="004C2AC9" w:rsidRDefault="0096024A" w:rsidP="009602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8AAB8E2" w14:textId="1A09EAFD" w:rsidR="0096024A" w:rsidRDefault="0096024A" w:rsidP="0096024A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3DAC3CD3" w14:textId="42A63604" w:rsidR="004127C6" w:rsidRDefault="0041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FB93FEF" w14:textId="0EC7E383" w:rsidR="00DB4CC3" w:rsidRPr="006A35D3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35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00D6A2F2" w14:textId="77777777" w:rsidR="00DB4CC3" w:rsidRPr="00EB6E4C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4535DFC7" w14:textId="07B81D9D" w:rsidR="00DB4CC3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A35D3">
        <w:rPr>
          <w:rFonts w:ascii="Angsana New" w:hAnsi="Angsana New" w:hint="cs"/>
          <w:sz w:val="30"/>
          <w:szCs w:val="30"/>
          <w:cs/>
        </w:rPr>
        <w:t>กลุ่มบริษัทและบริษัทได้ทำสัญญาซื้อขายเงินตราต่างประเทศล่วงหน้ากับธนาคารในประเทศหลายแห่ง</w:t>
      </w:r>
      <w:r w:rsidR="00583009">
        <w:rPr>
          <w:rFonts w:ascii="Angsana New" w:hAnsi="Angsana New" w:hint="cs"/>
          <w:sz w:val="30"/>
          <w:szCs w:val="30"/>
          <w:cs/>
        </w:rPr>
        <w:t>โดย</w:t>
      </w:r>
      <w:r w:rsidR="00583009">
        <w:rPr>
          <w:rFonts w:ascii="Angsana New" w:hAnsi="Angsana New"/>
          <w:sz w:val="30"/>
          <w:szCs w:val="30"/>
          <w:cs/>
        </w:rPr>
        <w:br/>
      </w:r>
      <w:r w:rsidRPr="006A35D3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3ED6A22C" w14:textId="77777777" w:rsidR="00DB4CC3" w:rsidRPr="00EB6E4C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DB4CC3" w:rsidRPr="007445B3" w14:paraId="67BA4D74" w14:textId="77777777" w:rsidTr="00EB6E4C">
        <w:trPr>
          <w:cantSplit/>
          <w:tblHeader/>
        </w:trPr>
        <w:tc>
          <w:tcPr>
            <w:tcW w:w="3690" w:type="dxa"/>
          </w:tcPr>
          <w:p w14:paraId="4B183EDC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14:paraId="7C3065B2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DB4CC3" w:rsidRPr="007445B3" w14:paraId="59C97ACC" w14:textId="77777777" w:rsidTr="00EB6E4C">
        <w:trPr>
          <w:cantSplit/>
          <w:tblHeader/>
        </w:trPr>
        <w:tc>
          <w:tcPr>
            <w:tcW w:w="3690" w:type="dxa"/>
          </w:tcPr>
          <w:p w14:paraId="713A5BA4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6DA901F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14:paraId="69D7E4AE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A6CC4E0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DB4CC3" w:rsidRPr="007445B3" w14:paraId="28708B7C" w14:textId="77777777" w:rsidTr="00EB6E4C">
        <w:trPr>
          <w:cantSplit/>
          <w:tblHeader/>
        </w:trPr>
        <w:tc>
          <w:tcPr>
            <w:tcW w:w="3690" w:type="dxa"/>
          </w:tcPr>
          <w:p w14:paraId="2178D182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0A2332" w14:textId="6E5DDDD4" w:rsidR="00DB4CC3" w:rsidRPr="007445B3" w:rsidRDefault="004D1439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3</w:t>
            </w:r>
            <w:r w:rsidR="008F1161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0 </w:t>
            </w:r>
            <w:r w:rsidR="008F1161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26F50D22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2058E45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7445B3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A2FBA64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40E798D" w14:textId="3A1C0478" w:rsidR="00DB4CC3" w:rsidRPr="007445B3" w:rsidRDefault="008F1161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5A59ED4A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6F10C45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7445B3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DB4CC3" w:rsidRPr="007445B3" w14:paraId="61656774" w14:textId="77777777" w:rsidTr="00EB6E4C">
        <w:trPr>
          <w:cantSplit/>
          <w:tblHeader/>
        </w:trPr>
        <w:tc>
          <w:tcPr>
            <w:tcW w:w="3690" w:type="dxa"/>
          </w:tcPr>
          <w:p w14:paraId="00A3D46A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8189B1C" w14:textId="6B02B30D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</w:t>
            </w:r>
            <w:r w:rsidR="004D1439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53034847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FF8BF98" w14:textId="1373FBC9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4D1439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44DB0CAD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2821640" w14:textId="6FFEC42B" w:rsidR="00DB4CC3" w:rsidRPr="007445B3" w:rsidRDefault="004D1439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739C6113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1450F36" w14:textId="3EA1F3CD" w:rsidR="00DB4CC3" w:rsidRPr="007445B3" w:rsidRDefault="004D1439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</w:tr>
      <w:tr w:rsidR="00DB4CC3" w:rsidRPr="007445B3" w14:paraId="4A805594" w14:textId="77777777" w:rsidTr="00EB6E4C">
        <w:trPr>
          <w:cantSplit/>
          <w:tblHeader/>
        </w:trPr>
        <w:tc>
          <w:tcPr>
            <w:tcW w:w="3690" w:type="dxa"/>
          </w:tcPr>
          <w:p w14:paraId="0A3EA902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20E6595E" w14:textId="7310F659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(พัน)</w:t>
            </w:r>
          </w:p>
        </w:tc>
        <w:tc>
          <w:tcPr>
            <w:tcW w:w="270" w:type="dxa"/>
          </w:tcPr>
          <w:p w14:paraId="3FFF21FF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39C80BFA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21FCE" w:rsidRPr="007445B3" w14:paraId="5CF749D5" w14:textId="77777777" w:rsidTr="00EB6E4C">
        <w:trPr>
          <w:cantSplit/>
        </w:trPr>
        <w:tc>
          <w:tcPr>
            <w:tcW w:w="3690" w:type="dxa"/>
          </w:tcPr>
          <w:p w14:paraId="5EE8EE01" w14:textId="76946421" w:rsidR="00421FCE" w:rsidRPr="007445B3" w:rsidRDefault="00421FCE" w:rsidP="00421FCE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ซื้อ</w:t>
            </w: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28FF8710" w14:textId="77777777" w:rsidR="00421FCE" w:rsidRPr="007445B3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ED3D76" w14:textId="77777777" w:rsidR="00421FCE" w:rsidRPr="007445B3" w:rsidRDefault="00421FCE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15BD11A" w14:textId="77777777" w:rsidR="00421FCE" w:rsidRPr="007445B3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A71A863" w14:textId="77777777" w:rsidR="00421FCE" w:rsidRPr="007445B3" w:rsidRDefault="00421FCE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55C4EA" w14:textId="77777777" w:rsidR="00421FCE" w:rsidRPr="007445B3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703506" w14:textId="77777777" w:rsidR="00421FCE" w:rsidRPr="007445B3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9AF164C" w14:textId="77777777" w:rsidR="00421FCE" w:rsidRPr="007445B3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21FCE" w:rsidRPr="007445B3" w14:paraId="04EE0689" w14:textId="77777777" w:rsidTr="00421FCE">
        <w:trPr>
          <w:cantSplit/>
        </w:trPr>
        <w:tc>
          <w:tcPr>
            <w:tcW w:w="3690" w:type="dxa"/>
          </w:tcPr>
          <w:p w14:paraId="1677F3F4" w14:textId="77777777" w:rsidR="00421FCE" w:rsidRPr="00421FCE" w:rsidRDefault="00421FCE" w:rsidP="007B47A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421FCE">
              <w:rPr>
                <w:rFonts w:ascii="Angsana New" w:hAnsi="Angsana New" w:hint="cs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12D689EC" w14:textId="0472CF7B" w:rsidR="00421FCE" w:rsidRPr="007445B3" w:rsidRDefault="00421FCE" w:rsidP="00421FC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922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vAlign w:val="bottom"/>
          </w:tcPr>
          <w:p w14:paraId="4B75D1A4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1F84F2F" w14:textId="6F4295B2" w:rsidR="00421FCE" w:rsidRPr="007445B3" w:rsidRDefault="00E85D38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E025FF1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277E4A" w14:textId="40523A54" w:rsidR="00421FCE" w:rsidRPr="007445B3" w:rsidRDefault="00421FCE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6,560</w:t>
            </w:r>
          </w:p>
        </w:tc>
        <w:tc>
          <w:tcPr>
            <w:tcW w:w="270" w:type="dxa"/>
          </w:tcPr>
          <w:p w14:paraId="0224B048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48B7400" w14:textId="6875C420" w:rsidR="00421FCE" w:rsidRPr="007445B3" w:rsidRDefault="00E85D38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21FCE" w:rsidRPr="007445B3" w14:paraId="24C77948" w14:textId="77777777" w:rsidTr="00EB6E4C">
        <w:trPr>
          <w:cantSplit/>
        </w:trPr>
        <w:tc>
          <w:tcPr>
            <w:tcW w:w="3690" w:type="dxa"/>
          </w:tcPr>
          <w:p w14:paraId="1AE048AC" w14:textId="77777777" w:rsidR="00421FCE" w:rsidRPr="007445B3" w:rsidRDefault="00421FCE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950B0F3" w14:textId="77777777" w:rsidR="00421FCE" w:rsidRPr="007445B3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A1122D" w14:textId="77777777" w:rsidR="00421FCE" w:rsidRPr="007445B3" w:rsidRDefault="00421FCE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9430F28" w14:textId="77777777" w:rsidR="00421FCE" w:rsidRPr="007445B3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CA93DF5" w14:textId="77777777" w:rsidR="00421FCE" w:rsidRPr="007445B3" w:rsidRDefault="00421FCE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BAC455" w14:textId="77777777" w:rsidR="00421FCE" w:rsidRPr="007445B3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0AD308" w14:textId="77777777" w:rsidR="00421FCE" w:rsidRPr="007445B3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D4ED82A" w14:textId="77777777" w:rsidR="00421FCE" w:rsidRPr="007445B3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B4CC3" w:rsidRPr="007445B3" w14:paraId="2763A527" w14:textId="77777777" w:rsidTr="00EB6E4C">
        <w:trPr>
          <w:cantSplit/>
        </w:trPr>
        <w:tc>
          <w:tcPr>
            <w:tcW w:w="3690" w:type="dxa"/>
          </w:tcPr>
          <w:p w14:paraId="49C473F1" w14:textId="77777777" w:rsidR="00DB4CC3" w:rsidRPr="007445B3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0A0CC7B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3D13BB1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CEBA0D6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685F9AC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C823B6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0EC9FE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367FD0C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D1439" w:rsidRPr="007445B3" w14:paraId="79C38FDF" w14:textId="77777777" w:rsidTr="00EB6E4C">
        <w:trPr>
          <w:cantSplit/>
        </w:trPr>
        <w:tc>
          <w:tcPr>
            <w:tcW w:w="3690" w:type="dxa"/>
          </w:tcPr>
          <w:p w14:paraId="34C3A34F" w14:textId="77777777" w:rsidR="004D1439" w:rsidRPr="007445B3" w:rsidRDefault="004D1439" w:rsidP="004D143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5B3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505CD4E1" w14:textId="4703F074" w:rsidR="004D1439" w:rsidRPr="007445B3" w:rsidRDefault="000D77CE" w:rsidP="00EB6E4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="00F922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145FAB03" w14:textId="77777777" w:rsidR="004D1439" w:rsidRPr="007445B3" w:rsidRDefault="004D1439" w:rsidP="004D143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5303B74" w14:textId="60063565" w:rsidR="004D1439" w:rsidRPr="007445B3" w:rsidRDefault="004D1439" w:rsidP="004D143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1,034</w:t>
            </w:r>
          </w:p>
        </w:tc>
        <w:tc>
          <w:tcPr>
            <w:tcW w:w="270" w:type="dxa"/>
            <w:vAlign w:val="bottom"/>
          </w:tcPr>
          <w:p w14:paraId="16658ECF" w14:textId="77777777" w:rsidR="004D1439" w:rsidRPr="007445B3" w:rsidRDefault="004D1439" w:rsidP="004D143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24617B" w14:textId="4FDD23D8" w:rsidR="004D1439" w:rsidRPr="007445B3" w:rsidRDefault="000D77CE" w:rsidP="004D143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8,665</w:t>
            </w:r>
          </w:p>
        </w:tc>
        <w:tc>
          <w:tcPr>
            <w:tcW w:w="270" w:type="dxa"/>
          </w:tcPr>
          <w:p w14:paraId="7BBC940E" w14:textId="77777777" w:rsidR="004D1439" w:rsidRPr="007445B3" w:rsidRDefault="004D1439" w:rsidP="004D143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C88DE44" w14:textId="5CB49B51" w:rsidR="004D1439" w:rsidRPr="007445B3" w:rsidRDefault="004D1439" w:rsidP="004D143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31,100</w:t>
            </w:r>
          </w:p>
        </w:tc>
      </w:tr>
    </w:tbl>
    <w:p w14:paraId="6B828A18" w14:textId="208BDBDE" w:rsidR="004127C6" w:rsidRPr="003E6B6F" w:rsidRDefault="0041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DB4CC3" w:rsidRPr="001C10D9" w14:paraId="4114DCB2" w14:textId="77777777" w:rsidTr="00EB6E4C">
        <w:trPr>
          <w:cantSplit/>
        </w:trPr>
        <w:tc>
          <w:tcPr>
            <w:tcW w:w="3690" w:type="dxa"/>
          </w:tcPr>
          <w:p w14:paraId="5B87C9D7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C10D9">
              <w:rPr>
                <w:rFonts w:ascii="Angsana New" w:hAnsi="Angsana New"/>
                <w:sz w:val="30"/>
                <w:szCs w:val="30"/>
                <w:rtl/>
                <w:cs/>
              </w:rPr>
              <w:br w:type="page"/>
            </w:r>
          </w:p>
        </w:tc>
        <w:tc>
          <w:tcPr>
            <w:tcW w:w="5490" w:type="dxa"/>
            <w:gridSpan w:val="7"/>
          </w:tcPr>
          <w:p w14:paraId="03572436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B4CC3" w:rsidRPr="001C10D9" w14:paraId="1F0BC139" w14:textId="77777777" w:rsidTr="00EB6E4C">
        <w:trPr>
          <w:cantSplit/>
        </w:trPr>
        <w:tc>
          <w:tcPr>
            <w:tcW w:w="3690" w:type="dxa"/>
          </w:tcPr>
          <w:p w14:paraId="58637187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A073237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14:paraId="011E5096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3062D7D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4D1439" w:rsidRPr="001C10D9" w14:paraId="0BFD4DD6" w14:textId="77777777" w:rsidTr="00EB6E4C">
        <w:trPr>
          <w:cantSplit/>
        </w:trPr>
        <w:tc>
          <w:tcPr>
            <w:tcW w:w="3690" w:type="dxa"/>
          </w:tcPr>
          <w:p w14:paraId="21005826" w14:textId="77777777" w:rsidR="004D1439" w:rsidRPr="001C10D9" w:rsidRDefault="004D1439" w:rsidP="004D1439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54269FC" w14:textId="7FAF0E7D" w:rsidR="004D1439" w:rsidRPr="001C10D9" w:rsidRDefault="008F1161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7FE89EE7" w14:textId="77777777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250EE0" w14:textId="247853FA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7445B3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AB8687E" w14:textId="77777777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F8D5755" w14:textId="1A215233" w:rsidR="004D1439" w:rsidRPr="001C10D9" w:rsidRDefault="008F1161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5C5C1C23" w14:textId="77777777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4B056C3" w14:textId="1C6AC258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7445B3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D1439" w:rsidRPr="001C10D9" w14:paraId="66DC3562" w14:textId="77777777" w:rsidTr="00EB6E4C">
        <w:trPr>
          <w:cantSplit/>
        </w:trPr>
        <w:tc>
          <w:tcPr>
            <w:tcW w:w="3690" w:type="dxa"/>
          </w:tcPr>
          <w:p w14:paraId="0F9FB9CD" w14:textId="77777777" w:rsidR="004D1439" w:rsidRPr="001C10D9" w:rsidRDefault="004D1439" w:rsidP="004D1439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DA7A3A4" w14:textId="21BAA684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233DD74C" w14:textId="77777777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67936E2" w14:textId="6EF21CD5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433B3F63" w14:textId="77777777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2FB9726" w14:textId="60156F2C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18E27302" w14:textId="77777777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262E446" w14:textId="6C645ACF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</w:tr>
      <w:tr w:rsidR="00DB4CC3" w:rsidRPr="001C10D9" w14:paraId="62CCD832" w14:textId="77777777" w:rsidTr="00EB6E4C">
        <w:trPr>
          <w:cantSplit/>
        </w:trPr>
        <w:tc>
          <w:tcPr>
            <w:tcW w:w="3690" w:type="dxa"/>
          </w:tcPr>
          <w:p w14:paraId="28F8D648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6D414E49" w14:textId="2AFE2653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(พัน)</w:t>
            </w:r>
          </w:p>
        </w:tc>
        <w:tc>
          <w:tcPr>
            <w:tcW w:w="270" w:type="dxa"/>
          </w:tcPr>
          <w:p w14:paraId="7D654751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316DF7EC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21FCE" w:rsidRPr="007445B3" w14:paraId="286B15FF" w14:textId="77777777" w:rsidTr="007B47A5">
        <w:trPr>
          <w:cantSplit/>
        </w:trPr>
        <w:tc>
          <w:tcPr>
            <w:tcW w:w="3690" w:type="dxa"/>
          </w:tcPr>
          <w:p w14:paraId="35EE2F8D" w14:textId="77777777" w:rsidR="00421FCE" w:rsidRPr="007445B3" w:rsidRDefault="00421FCE" w:rsidP="007B47A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ซื้อ</w:t>
            </w: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0DA30EAA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3764C73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C5FB690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EEB8388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21F4B6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B5D125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32548EA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21FCE" w:rsidRPr="007445B3" w14:paraId="438B79E2" w14:textId="77777777" w:rsidTr="007B47A5">
        <w:trPr>
          <w:cantSplit/>
        </w:trPr>
        <w:tc>
          <w:tcPr>
            <w:tcW w:w="3690" w:type="dxa"/>
          </w:tcPr>
          <w:p w14:paraId="2F379B13" w14:textId="77777777" w:rsidR="00421FCE" w:rsidRPr="00421FCE" w:rsidRDefault="00421FCE" w:rsidP="007B47A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421FCE">
              <w:rPr>
                <w:rFonts w:ascii="Angsana New" w:hAnsi="Angsana New" w:hint="cs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0344EDAA" w14:textId="3D72F683" w:rsidR="00421FCE" w:rsidRPr="007445B3" w:rsidRDefault="00421FCE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922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vAlign w:val="bottom"/>
          </w:tcPr>
          <w:p w14:paraId="065E4A5C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A57565B" w14:textId="08F1E036" w:rsidR="00421FCE" w:rsidRPr="007445B3" w:rsidRDefault="00E85D38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398D4F7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2ED236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6,560</w:t>
            </w:r>
          </w:p>
        </w:tc>
        <w:tc>
          <w:tcPr>
            <w:tcW w:w="270" w:type="dxa"/>
          </w:tcPr>
          <w:p w14:paraId="64432A39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FB7A6EB" w14:textId="42333043" w:rsidR="00421FCE" w:rsidRPr="007445B3" w:rsidRDefault="00E85D38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21FCE" w:rsidRPr="001C10D9" w14:paraId="22BC785B" w14:textId="77777777" w:rsidTr="00EB6E4C">
        <w:trPr>
          <w:cantSplit/>
        </w:trPr>
        <w:tc>
          <w:tcPr>
            <w:tcW w:w="3690" w:type="dxa"/>
          </w:tcPr>
          <w:p w14:paraId="6D108EEB" w14:textId="77777777" w:rsidR="00421FCE" w:rsidRPr="003E6B6F" w:rsidRDefault="00421FCE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2F47C6E8" w14:textId="77777777" w:rsidR="00421FCE" w:rsidRPr="003E6B6F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A67DBB" w14:textId="77777777" w:rsidR="00421FCE" w:rsidRPr="003E6B6F" w:rsidRDefault="00421FCE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vAlign w:val="bottom"/>
          </w:tcPr>
          <w:p w14:paraId="61326BC3" w14:textId="77777777" w:rsidR="00421FCE" w:rsidRPr="003E6B6F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65D095B" w14:textId="77777777" w:rsidR="00421FCE" w:rsidRPr="003E6B6F" w:rsidRDefault="00421FCE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vAlign w:val="bottom"/>
          </w:tcPr>
          <w:p w14:paraId="1A3CC905" w14:textId="77777777" w:rsidR="00421FCE" w:rsidRPr="003E6B6F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8F879F1" w14:textId="77777777" w:rsidR="00421FCE" w:rsidRPr="003E6B6F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</w:tcPr>
          <w:p w14:paraId="5F6AE412" w14:textId="77777777" w:rsidR="00421FCE" w:rsidRPr="003E6B6F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</w:tr>
      <w:tr w:rsidR="00DB4CC3" w:rsidRPr="001C10D9" w14:paraId="291F4E2E" w14:textId="77777777" w:rsidTr="00EB6E4C">
        <w:trPr>
          <w:cantSplit/>
        </w:trPr>
        <w:tc>
          <w:tcPr>
            <w:tcW w:w="3690" w:type="dxa"/>
          </w:tcPr>
          <w:p w14:paraId="024343E7" w14:textId="77777777" w:rsidR="00DB4CC3" w:rsidRPr="001C10D9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10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699097FB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B2378B0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D9D61F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1F8498A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2A0AA6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E76223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ACBEC5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505" w:rsidRPr="001C10D9" w14:paraId="235C234D" w14:textId="77777777" w:rsidTr="00EB6E4C">
        <w:trPr>
          <w:cantSplit/>
        </w:trPr>
        <w:tc>
          <w:tcPr>
            <w:tcW w:w="3690" w:type="dxa"/>
          </w:tcPr>
          <w:p w14:paraId="3107008C" w14:textId="77777777" w:rsidR="00D11505" w:rsidRPr="001C10D9" w:rsidRDefault="00D11505" w:rsidP="00D1150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0D9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74ACB96C" w14:textId="1C8E702F" w:rsidR="00D11505" w:rsidRPr="001C10D9" w:rsidRDefault="000D77CE" w:rsidP="00D1150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="00F922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215257C7" w14:textId="77777777" w:rsidR="00D11505" w:rsidRPr="001C10D9" w:rsidRDefault="00D11505" w:rsidP="00D1150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FE245D" w14:textId="06B2E084" w:rsidR="00D11505" w:rsidRPr="001C10D9" w:rsidRDefault="00D11505" w:rsidP="00D1150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270" w:type="dxa"/>
            <w:vAlign w:val="bottom"/>
          </w:tcPr>
          <w:p w14:paraId="26C5F108" w14:textId="77777777" w:rsidR="00D11505" w:rsidRPr="001C10D9" w:rsidRDefault="00D11505" w:rsidP="00D1150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BC9374" w14:textId="48769E0B" w:rsidR="00D11505" w:rsidRPr="001C10D9" w:rsidRDefault="000D77CE" w:rsidP="00D1150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8,665</w:t>
            </w:r>
          </w:p>
        </w:tc>
        <w:tc>
          <w:tcPr>
            <w:tcW w:w="270" w:type="dxa"/>
          </w:tcPr>
          <w:p w14:paraId="677190EB" w14:textId="77777777" w:rsidR="00D11505" w:rsidRPr="001C10D9" w:rsidRDefault="00D11505" w:rsidP="00D1150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D18807" w14:textId="3A25716C" w:rsidR="00D11505" w:rsidRPr="001C10D9" w:rsidRDefault="00D11505" w:rsidP="00D1150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14,447</w:t>
            </w:r>
          </w:p>
        </w:tc>
      </w:tr>
    </w:tbl>
    <w:p w14:paraId="20C301A3" w14:textId="77777777" w:rsidR="00DB4CC3" w:rsidRPr="003E6B6F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20"/>
          <w:szCs w:val="20"/>
        </w:rPr>
      </w:pPr>
    </w:p>
    <w:p w14:paraId="74229AAF" w14:textId="77C0AC06" w:rsidR="00DB4CC3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2D3481">
        <w:rPr>
          <w:rFonts w:ascii="Angsana New" w:hAnsi="Angsana New" w:hint="cs"/>
          <w:spacing w:val="-6"/>
          <w:sz w:val="30"/>
          <w:szCs w:val="30"/>
          <w:cs/>
        </w:rPr>
        <w:t>สัญญา</w:t>
      </w:r>
      <w:r w:rsidRPr="004C2AC9">
        <w:rPr>
          <w:rFonts w:ascii="Angsana New" w:hAnsi="Angsana New" w:hint="cs"/>
          <w:spacing w:val="-6"/>
          <w:sz w:val="30"/>
          <w:szCs w:val="30"/>
          <w:cs/>
        </w:rPr>
        <w:t>ดังกล่าวจะทยอย</w:t>
      </w:r>
      <w:r w:rsidRPr="00F922A0">
        <w:rPr>
          <w:rFonts w:ascii="Angsana New" w:hAnsi="Angsana New" w:hint="cs"/>
          <w:spacing w:val="-6"/>
          <w:sz w:val="30"/>
          <w:szCs w:val="30"/>
          <w:cs/>
        </w:rPr>
        <w:t>ครบกำหนดภายในเดือน</w:t>
      </w:r>
      <w:r w:rsidR="0000296D" w:rsidRPr="00F922A0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Pr="00F922A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922A0">
        <w:rPr>
          <w:rFonts w:ascii="Angsana New" w:hAnsi="Angsana New" w:hint="cs"/>
          <w:spacing w:val="-6"/>
          <w:sz w:val="30"/>
          <w:szCs w:val="30"/>
        </w:rPr>
        <w:t>256</w:t>
      </w:r>
      <w:r w:rsidR="00C76E56" w:rsidRPr="00F922A0">
        <w:rPr>
          <w:rFonts w:ascii="Angsana New" w:hAnsi="Angsana New"/>
          <w:spacing w:val="-6"/>
          <w:sz w:val="30"/>
          <w:szCs w:val="30"/>
        </w:rPr>
        <w:t>4</w:t>
      </w:r>
      <w:r w:rsidRPr="009F50EE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9F50EE">
        <w:rPr>
          <w:rFonts w:ascii="Angsana New" w:hAnsi="Angsana New" w:hint="cs"/>
          <w:i/>
          <w:iCs/>
          <w:spacing w:val="-6"/>
          <w:sz w:val="30"/>
          <w:szCs w:val="30"/>
        </w:rPr>
        <w:t xml:space="preserve">(31 </w:t>
      </w:r>
      <w:r w:rsidRPr="009F50EE">
        <w:rPr>
          <w:rFonts w:ascii="Angsana New" w:hAnsi="Angsana New" w:hint="cs"/>
          <w:i/>
          <w:iCs/>
          <w:spacing w:val="-6"/>
          <w:sz w:val="30"/>
          <w:szCs w:val="30"/>
          <w:cs/>
        </w:rPr>
        <w:t>ธันวาคม</w:t>
      </w:r>
      <w:r w:rsidRPr="004C2AC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Pr="004C2AC9">
        <w:rPr>
          <w:rFonts w:ascii="Angsana New" w:hAnsi="Angsana New" w:hint="cs"/>
          <w:i/>
          <w:iCs/>
          <w:spacing w:val="-6"/>
          <w:sz w:val="30"/>
          <w:szCs w:val="30"/>
        </w:rPr>
        <w:t>256</w:t>
      </w:r>
      <w:r w:rsidR="00D11505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Pr="004C2AC9">
        <w:rPr>
          <w:rFonts w:ascii="Angsana New" w:hAnsi="Angsana New" w:hint="cs"/>
          <w:i/>
          <w:iCs/>
          <w:spacing w:val="-6"/>
          <w:sz w:val="30"/>
          <w:szCs w:val="30"/>
        </w:rPr>
        <w:t>: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</w:rPr>
        <w:t xml:space="preserve"> 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ครบกำหนดภายในเดือนมิถุนายน </w:t>
      </w:r>
      <w:r w:rsidRPr="006A2236">
        <w:rPr>
          <w:rFonts w:ascii="Angsana New" w:hAnsi="Angsana New" w:hint="cs"/>
          <w:i/>
          <w:iCs/>
          <w:spacing w:val="-6"/>
          <w:sz w:val="30"/>
          <w:szCs w:val="30"/>
        </w:rPr>
        <w:t>256</w:t>
      </w:r>
      <w:r w:rsidR="00D11505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</w:rPr>
        <w:t>)</w:t>
      </w:r>
    </w:p>
    <w:p w14:paraId="35945725" w14:textId="77777777" w:rsidR="00583009" w:rsidRPr="003E6B6F" w:rsidRDefault="00583009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pacing w:val="-6"/>
        </w:rPr>
      </w:pPr>
    </w:p>
    <w:p w14:paraId="70273622" w14:textId="77777777" w:rsidR="0089682B" w:rsidRPr="0021348B" w:rsidRDefault="000A6C2D" w:rsidP="00EB6E4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</w:pPr>
      <w:r w:rsidRPr="0021348B">
        <w:rPr>
          <w:rFonts w:ascii="Angsana New" w:hAnsi="Angsana New"/>
          <w:sz w:val="30"/>
          <w:szCs w:val="30"/>
          <w:u w:val="none"/>
          <w:cs/>
          <w:lang w:val="en-US"/>
        </w:rPr>
        <w:t>ภาระ</w:t>
      </w:r>
      <w:r w:rsidRPr="00EB6E4C">
        <w:rPr>
          <w:rFonts w:ascii="Angsana New" w:hAnsi="Angsana New"/>
          <w:sz w:val="30"/>
          <w:szCs w:val="30"/>
          <w:u w:val="none"/>
          <w:cs/>
          <w:lang w:val="th-TH"/>
        </w:rPr>
        <w:t>ผูกพัน</w:t>
      </w:r>
      <w:r w:rsidRPr="0021348B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กับกิจการที่ไม่เกี่ยวข้องกัน </w:t>
      </w:r>
    </w:p>
    <w:p w14:paraId="2B54B37C" w14:textId="77777777" w:rsidR="00651EEB" w:rsidRPr="003E6B6F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88"/>
        <w:gridCol w:w="271"/>
        <w:gridCol w:w="1151"/>
        <w:gridCol w:w="271"/>
        <w:gridCol w:w="1168"/>
        <w:gridCol w:w="250"/>
        <w:gridCol w:w="1188"/>
      </w:tblGrid>
      <w:tr w:rsidR="001D6E9E" w:rsidRPr="006A35D3" w14:paraId="24CB09D3" w14:textId="77777777" w:rsidTr="008847DF">
        <w:trPr>
          <w:tblHeader/>
        </w:trPr>
        <w:tc>
          <w:tcPr>
            <w:tcW w:w="2040" w:type="pct"/>
          </w:tcPr>
          <w:p w14:paraId="6B765CB5" w14:textId="77777777" w:rsidR="001D6E9E" w:rsidRPr="00092909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36CF8297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1D1B7FE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14:paraId="758C5CA5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09290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243CA3" w:rsidRPr="006A35D3" w14:paraId="41AB3BF1" w14:textId="77777777" w:rsidTr="008847DF">
        <w:trPr>
          <w:tblHeader/>
        </w:trPr>
        <w:tc>
          <w:tcPr>
            <w:tcW w:w="2040" w:type="pct"/>
          </w:tcPr>
          <w:p w14:paraId="1C449C13" w14:textId="77777777" w:rsidR="00243CA3" w:rsidRPr="00092909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0F245621" w14:textId="06465FE9" w:rsidR="00243CA3" w:rsidRPr="00092909" w:rsidRDefault="008F116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F1161"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Calibri" w:hAnsi="Angsana New"/>
                <w:b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0008DF92" w14:textId="77777777" w:rsidR="00243CA3" w:rsidRPr="00092909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6F75A4A0" w14:textId="77777777" w:rsidR="00243CA3" w:rsidRPr="00092909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243CA3" w:rsidRPr="000929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6" w:type="pct"/>
          </w:tcPr>
          <w:p w14:paraId="0F397DFF" w14:textId="77777777" w:rsidR="00243CA3" w:rsidRPr="00092909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BA36818" w14:textId="4897CB6B" w:rsidR="00243CA3" w:rsidRPr="00092909" w:rsidRDefault="008F116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F1161"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Calibri" w:hAnsi="Angsana New"/>
                <w:b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5" w:type="pct"/>
          </w:tcPr>
          <w:p w14:paraId="36DD2CFF" w14:textId="77777777" w:rsidR="00243CA3" w:rsidRPr="00092909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E140907" w14:textId="77777777" w:rsidR="00243CA3" w:rsidRPr="00092909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243CA3" w:rsidRPr="000929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243CA3" w:rsidRPr="006A35D3" w14:paraId="0DEA3899" w14:textId="77777777" w:rsidTr="008847DF">
        <w:trPr>
          <w:tblHeader/>
        </w:trPr>
        <w:tc>
          <w:tcPr>
            <w:tcW w:w="2040" w:type="pct"/>
          </w:tcPr>
          <w:p w14:paraId="612763B1" w14:textId="77777777" w:rsidR="00243CA3" w:rsidRPr="00092909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3F2860A8" w14:textId="499D9205" w:rsidR="00243CA3" w:rsidRPr="00092909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09290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</w:t>
            </w:r>
            <w:r w:rsidR="00C32D91"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0B10E154" w14:textId="77777777" w:rsidR="00243CA3" w:rsidRPr="00092909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1A11441" w14:textId="0608B648" w:rsidR="00243CA3" w:rsidRPr="00092909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C32D91"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</w:tcPr>
          <w:p w14:paraId="3B92D90E" w14:textId="77777777" w:rsidR="00243CA3" w:rsidRPr="00092909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B9DC6F4" w14:textId="480F59CD" w:rsidR="00243CA3" w:rsidRPr="00092909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09290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</w:t>
            </w:r>
            <w:r w:rsidR="00C32D91"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5" w:type="pct"/>
          </w:tcPr>
          <w:p w14:paraId="3EE64273" w14:textId="77777777" w:rsidR="00243CA3" w:rsidRPr="00092909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22901E61" w14:textId="63C6CF27" w:rsidR="00243CA3" w:rsidRPr="00092909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C32D91"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474F63" w:rsidRPr="006A35D3" w14:paraId="7ABF5C74" w14:textId="77777777" w:rsidTr="008847DF">
        <w:trPr>
          <w:tblHeader/>
        </w:trPr>
        <w:tc>
          <w:tcPr>
            <w:tcW w:w="2040" w:type="pct"/>
          </w:tcPr>
          <w:p w14:paraId="6D89F263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0" w:type="pct"/>
            <w:gridSpan w:val="7"/>
          </w:tcPr>
          <w:p w14:paraId="6024B1A1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0D0" w:rsidRPr="006A35D3" w14:paraId="739946C1" w14:textId="77777777" w:rsidTr="008847DF">
        <w:tc>
          <w:tcPr>
            <w:tcW w:w="2040" w:type="pct"/>
          </w:tcPr>
          <w:p w14:paraId="1A4ACEB8" w14:textId="77777777" w:rsidR="00474F63" w:rsidRPr="00092909" w:rsidRDefault="00251614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1" w:type="pct"/>
          </w:tcPr>
          <w:p w14:paraId="42E936FE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7EF996D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0DDD9456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8906164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5F4EB02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FE86F9D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30EA33D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92909" w:rsidRPr="006A35D3" w14:paraId="6D1D6F5B" w14:textId="77777777" w:rsidTr="00E34F2A">
        <w:tc>
          <w:tcPr>
            <w:tcW w:w="2040" w:type="pct"/>
          </w:tcPr>
          <w:p w14:paraId="56CABB93" w14:textId="77777777" w:rsidR="00980954" w:rsidRDefault="00092909" w:rsidP="00FA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เครื่องจักร</w:t>
            </w:r>
            <w:r w:rsidR="00980954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อุปกรณ์</w:t>
            </w:r>
            <w:r w:rsidR="00980954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98095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และซอฟต์แวร์</w:t>
            </w:r>
          </w:p>
          <w:p w14:paraId="00420E30" w14:textId="0375BC70" w:rsidR="00092909" w:rsidRPr="00092909" w:rsidRDefault="00092909" w:rsidP="0098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08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6F898" w14:textId="0C3699B8" w:rsidR="00092909" w:rsidRPr="00E34F2A" w:rsidRDefault="00484922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34F2A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3E6B6F" w:rsidRPr="00E34F2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E34F2A">
              <w:rPr>
                <w:rFonts w:ascii="Angsana New" w:hAnsi="Angsana New"/>
                <w:sz w:val="30"/>
                <w:szCs w:val="30"/>
                <w:lang w:val="en-US" w:eastAsia="en-US"/>
              </w:rPr>
              <w:t>339</w:t>
            </w:r>
          </w:p>
        </w:tc>
        <w:tc>
          <w:tcPr>
            <w:tcW w:w="146" w:type="pct"/>
            <w:shd w:val="clear" w:color="auto" w:fill="auto"/>
          </w:tcPr>
          <w:p w14:paraId="4F1B98B1" w14:textId="77777777" w:rsidR="00092909" w:rsidRPr="00E34F2A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D8C5C" w14:textId="340A5DEA" w:rsidR="00092909" w:rsidRPr="00E34F2A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34F2A">
              <w:rPr>
                <w:rFonts w:ascii="Angsana New" w:hAnsi="Angsana New"/>
                <w:sz w:val="30"/>
                <w:szCs w:val="30"/>
                <w:lang w:val="en-US" w:eastAsia="en-US"/>
              </w:rPr>
              <w:t>288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2BEA494" w14:textId="77777777" w:rsidR="00092909" w:rsidRPr="00E34F2A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C7EAE" w14:textId="0C96215D" w:rsidR="00092909" w:rsidRPr="00E34F2A" w:rsidRDefault="00F14112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34F2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3E6B6F" w:rsidRPr="00E34F2A">
              <w:rPr>
                <w:rFonts w:ascii="Angsana New" w:hAnsi="Angsana New"/>
                <w:sz w:val="30"/>
                <w:szCs w:val="30"/>
                <w:lang w:val="en-US" w:eastAsia="en-US"/>
              </w:rPr>
              <w:t>,789</w:t>
            </w:r>
          </w:p>
        </w:tc>
        <w:tc>
          <w:tcPr>
            <w:tcW w:w="135" w:type="pct"/>
            <w:vAlign w:val="bottom"/>
          </w:tcPr>
          <w:p w14:paraId="1854CCE7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08457EC8" w14:textId="6EC4742D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288</w:t>
            </w:r>
          </w:p>
        </w:tc>
      </w:tr>
      <w:tr w:rsidR="00092909" w:rsidRPr="006A35D3" w14:paraId="20845E9D" w14:textId="77777777" w:rsidTr="00E34F2A">
        <w:tc>
          <w:tcPr>
            <w:tcW w:w="2040" w:type="pct"/>
          </w:tcPr>
          <w:p w14:paraId="1D45F8D0" w14:textId="77777777" w:rsidR="00092909" w:rsidRPr="00092909" w:rsidRDefault="00092909" w:rsidP="00092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6F5B1" w14:textId="2527F13C" w:rsidR="00092909" w:rsidRPr="00E34F2A" w:rsidRDefault="00484922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34F2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  <w:r w:rsidR="003E6B6F" w:rsidRPr="00E34F2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34F2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339</w:t>
            </w:r>
          </w:p>
        </w:tc>
        <w:tc>
          <w:tcPr>
            <w:tcW w:w="146" w:type="pct"/>
            <w:shd w:val="clear" w:color="auto" w:fill="auto"/>
          </w:tcPr>
          <w:p w14:paraId="28EC4EA2" w14:textId="77777777" w:rsidR="00092909" w:rsidRPr="00E34F2A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173B2" w14:textId="0CC19D26" w:rsidR="00092909" w:rsidRPr="00E34F2A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34F2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3103B25" w14:textId="77777777" w:rsidR="00092909" w:rsidRPr="00E34F2A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9DF38" w14:textId="22448975" w:rsidR="00092909" w:rsidRPr="00E34F2A" w:rsidRDefault="00F14112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34F2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="003E6B6F" w:rsidRPr="00E34F2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,789</w:t>
            </w:r>
          </w:p>
        </w:tc>
        <w:tc>
          <w:tcPr>
            <w:tcW w:w="135" w:type="pct"/>
            <w:vAlign w:val="bottom"/>
          </w:tcPr>
          <w:p w14:paraId="55B54CF2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755C572" w14:textId="01A9D9CA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288</w:t>
            </w:r>
          </w:p>
        </w:tc>
      </w:tr>
      <w:tr w:rsidR="00901C88" w:rsidRPr="006A35D3" w14:paraId="6CCF6D79" w14:textId="77777777" w:rsidTr="00FA3013">
        <w:tc>
          <w:tcPr>
            <w:tcW w:w="2040" w:type="pct"/>
          </w:tcPr>
          <w:p w14:paraId="112E695B" w14:textId="77777777" w:rsidR="00901C88" w:rsidRPr="004256C6" w:rsidRDefault="00901C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3C8C8400" w14:textId="77777777" w:rsidR="00901C88" w:rsidRPr="004256C6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5B0D9D3" w14:textId="77777777" w:rsidR="00901C88" w:rsidRPr="004256C6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1CA16E16" w14:textId="77777777" w:rsidR="00901C88" w:rsidRPr="004256C6" w:rsidRDefault="00901C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78091456" w14:textId="77777777" w:rsidR="00901C88" w:rsidRPr="004256C6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0F5E18FD" w14:textId="77777777" w:rsidR="00901C88" w:rsidRPr="004256C6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7F14B33" w14:textId="77777777" w:rsidR="00901C88" w:rsidRPr="004256C6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6EDE9A39" w14:textId="77777777" w:rsidR="00901C88" w:rsidRPr="004256C6" w:rsidRDefault="00901C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4018" w:rsidRPr="006A35D3" w14:paraId="3B64B65E" w14:textId="77777777" w:rsidTr="008847DF">
        <w:tc>
          <w:tcPr>
            <w:tcW w:w="2040" w:type="pct"/>
          </w:tcPr>
          <w:p w14:paraId="6CA7A308" w14:textId="295BF6FF" w:rsidR="001D4018" w:rsidRPr="00092909" w:rsidRDefault="00D12AB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 w:rsidR="00DD7D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1" w:type="pct"/>
          </w:tcPr>
          <w:p w14:paraId="76264F48" w14:textId="77777777" w:rsidR="001D4018" w:rsidRPr="00092909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6BC7438" w14:textId="77777777" w:rsidR="001D4018" w:rsidRPr="00092909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76C353F2" w14:textId="77777777" w:rsidR="001D4018" w:rsidRPr="00092909" w:rsidRDefault="001D40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E784F52" w14:textId="77777777" w:rsidR="001D4018" w:rsidRPr="00092909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887BF8D" w14:textId="77777777" w:rsidR="001D4018" w:rsidRPr="00092909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7ACC57FD" w14:textId="77777777" w:rsidR="001D4018" w:rsidRPr="00092909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0C5887F7" w14:textId="77777777" w:rsidR="001D4018" w:rsidRPr="00092909" w:rsidRDefault="001D40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2909" w:rsidRPr="006A35D3" w14:paraId="60A30EE5" w14:textId="77777777" w:rsidTr="008847DF">
        <w:tc>
          <w:tcPr>
            <w:tcW w:w="2040" w:type="pct"/>
          </w:tcPr>
          <w:p w14:paraId="21B5115D" w14:textId="77777777" w:rsidR="00092909" w:rsidRPr="00092909" w:rsidRDefault="00092909" w:rsidP="00092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09290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สำหรับซื้อสินค้าและวัตถุดิบ</w:t>
            </w:r>
          </w:p>
        </w:tc>
        <w:tc>
          <w:tcPr>
            <w:tcW w:w="641" w:type="pct"/>
          </w:tcPr>
          <w:p w14:paraId="61D8ABEE" w14:textId="77777777" w:rsidR="00EB6E4C" w:rsidRDefault="00EB6E4C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B73EE99" w14:textId="4344328C" w:rsidR="00F14112" w:rsidRPr="00092909" w:rsidRDefault="00F14112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22,3</w:t>
            </w:r>
            <w:r w:rsidR="0014673E">
              <w:rPr>
                <w:rFonts w:ascii="Angsana New" w:hAnsi="Angsana New"/>
                <w:sz w:val="30"/>
                <w:szCs w:val="30"/>
                <w:lang w:val="en-US" w:eastAsia="en-US"/>
              </w:rPr>
              <w:t>52</w:t>
            </w:r>
          </w:p>
        </w:tc>
        <w:tc>
          <w:tcPr>
            <w:tcW w:w="146" w:type="pct"/>
          </w:tcPr>
          <w:p w14:paraId="699542AA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61BFB4F" w14:textId="77777777" w:rsid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12F7705" w14:textId="1A84C638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21,325</w:t>
            </w:r>
          </w:p>
        </w:tc>
        <w:tc>
          <w:tcPr>
            <w:tcW w:w="146" w:type="pct"/>
          </w:tcPr>
          <w:p w14:paraId="14F5BCE8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2811C44" w14:textId="77777777" w:rsidR="00FB5994" w:rsidRDefault="00FB5994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CFF78F1" w14:textId="5C725007" w:rsidR="00F14112" w:rsidRPr="00092909" w:rsidRDefault="00F14112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8,184</w:t>
            </w:r>
          </w:p>
        </w:tc>
        <w:tc>
          <w:tcPr>
            <w:tcW w:w="135" w:type="pct"/>
          </w:tcPr>
          <w:p w14:paraId="5FCF8EC0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1F461F25" w14:textId="77777777" w:rsid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2EE7249" w14:textId="60258C08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16,713</w:t>
            </w:r>
          </w:p>
        </w:tc>
      </w:tr>
      <w:tr w:rsidR="00092909" w:rsidRPr="006A35D3" w14:paraId="3C8E27F8" w14:textId="77777777" w:rsidTr="008847DF">
        <w:tc>
          <w:tcPr>
            <w:tcW w:w="2040" w:type="pct"/>
          </w:tcPr>
          <w:p w14:paraId="6A7F3FC1" w14:textId="77777777" w:rsidR="00092909" w:rsidRPr="00092909" w:rsidRDefault="00092909" w:rsidP="00092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EBDC3C7" w14:textId="27FB42CE" w:rsidR="00092909" w:rsidRPr="00092909" w:rsidRDefault="00F14112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1,901</w:t>
            </w:r>
          </w:p>
        </w:tc>
        <w:tc>
          <w:tcPr>
            <w:tcW w:w="146" w:type="pct"/>
          </w:tcPr>
          <w:p w14:paraId="410C7C04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6FE6D50" w14:textId="72B50584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2,006</w:t>
            </w:r>
          </w:p>
        </w:tc>
        <w:tc>
          <w:tcPr>
            <w:tcW w:w="146" w:type="pct"/>
          </w:tcPr>
          <w:p w14:paraId="39B450F5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5929800" w14:textId="33E0F03B" w:rsidR="00092909" w:rsidRPr="00092909" w:rsidRDefault="00F14112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1,101</w:t>
            </w:r>
          </w:p>
        </w:tc>
        <w:tc>
          <w:tcPr>
            <w:tcW w:w="135" w:type="pct"/>
          </w:tcPr>
          <w:p w14:paraId="73DE1F66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B677F5F" w14:textId="1B79F496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1,206</w:t>
            </w:r>
          </w:p>
        </w:tc>
      </w:tr>
      <w:tr w:rsidR="00092909" w:rsidRPr="006A35D3" w14:paraId="36CA7754" w14:textId="77777777" w:rsidTr="008847DF">
        <w:tc>
          <w:tcPr>
            <w:tcW w:w="2040" w:type="pct"/>
          </w:tcPr>
          <w:p w14:paraId="34A0215F" w14:textId="77777777" w:rsidR="00092909" w:rsidRPr="00092909" w:rsidRDefault="00092909" w:rsidP="00092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7E2D0FE7" w14:textId="6E358ACB" w:rsidR="00092909" w:rsidRPr="00092909" w:rsidRDefault="00F14112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24,2</w:t>
            </w:r>
            <w:r w:rsidR="0014673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</w:t>
            </w:r>
          </w:p>
        </w:tc>
        <w:tc>
          <w:tcPr>
            <w:tcW w:w="146" w:type="pct"/>
          </w:tcPr>
          <w:p w14:paraId="21C7FB51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0012992" w14:textId="62155005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23,</w:t>
            </w:r>
            <w:r w:rsidR="00F1411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331</w:t>
            </w:r>
          </w:p>
        </w:tc>
        <w:tc>
          <w:tcPr>
            <w:tcW w:w="146" w:type="pct"/>
          </w:tcPr>
          <w:p w14:paraId="17A48309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D439E34" w14:textId="26C515F2" w:rsidR="00092909" w:rsidRPr="00092909" w:rsidRDefault="00F14112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9,285</w:t>
            </w:r>
          </w:p>
        </w:tc>
        <w:tc>
          <w:tcPr>
            <w:tcW w:w="135" w:type="pct"/>
          </w:tcPr>
          <w:p w14:paraId="4618F1A1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45FA84EE" w14:textId="729CBC9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F1411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F1411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919</w:t>
            </w:r>
          </w:p>
        </w:tc>
      </w:tr>
    </w:tbl>
    <w:p w14:paraId="102FEAB5" w14:textId="1CA7C8E7" w:rsidR="00870EEC" w:rsidRDefault="00870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highlight w:val="yellow"/>
          <w:cs/>
          <w:lang w:eastAsia="x-none"/>
        </w:rPr>
      </w:pPr>
    </w:p>
    <w:p w14:paraId="4ED27A2C" w14:textId="6991FFFC" w:rsidR="009F50EE" w:rsidRPr="009F50EE" w:rsidRDefault="009F50EE" w:rsidP="009F50E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การจัดประเภทรายการใหม่</w:t>
      </w:r>
      <w:r w:rsidRPr="009F50EE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</w:p>
    <w:p w14:paraId="27194473" w14:textId="77777777" w:rsidR="009F50EE" w:rsidRPr="009F50EE" w:rsidRDefault="009F50EE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spacing w:val="-4"/>
          <w:sz w:val="28"/>
          <w:szCs w:val="28"/>
          <w:highlight w:val="yellow"/>
          <w:lang w:eastAsia="x-none"/>
        </w:rPr>
      </w:pPr>
    </w:p>
    <w:p w14:paraId="7BA5B8A8" w14:textId="68A159D2" w:rsidR="009F50EE" w:rsidRPr="00F97125" w:rsidRDefault="009F50EE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F97125">
        <w:rPr>
          <w:rFonts w:asciiTheme="majorBidi" w:hAnsiTheme="majorBidi"/>
          <w:sz w:val="30"/>
          <w:szCs w:val="30"/>
          <w:cs/>
          <w:lang w:eastAsia="x-none"/>
        </w:rPr>
        <w:t xml:space="preserve">รายการบางรายการในงบแสดงฐานะการเงิน ณ วันที่ </w:t>
      </w:r>
      <w:r w:rsidR="00471974" w:rsidRPr="00F97125">
        <w:rPr>
          <w:rFonts w:asciiTheme="majorBidi" w:hAnsiTheme="majorBidi"/>
          <w:sz w:val="30"/>
          <w:szCs w:val="30"/>
          <w:lang w:eastAsia="x-none"/>
        </w:rPr>
        <w:t>31</w:t>
      </w:r>
      <w:r w:rsidRPr="00F97125">
        <w:rPr>
          <w:rFonts w:asciiTheme="majorBidi" w:hAnsiTheme="majorBidi"/>
          <w:sz w:val="30"/>
          <w:szCs w:val="30"/>
          <w:cs/>
          <w:lang w:eastAsia="x-none"/>
        </w:rPr>
        <w:t xml:space="preserve"> ธันวาคม </w:t>
      </w:r>
      <w:r w:rsidR="00471974" w:rsidRPr="00E34F2A">
        <w:rPr>
          <w:rFonts w:asciiTheme="majorBidi" w:hAnsiTheme="majorBidi"/>
          <w:sz w:val="30"/>
          <w:szCs w:val="30"/>
          <w:lang w:eastAsia="x-none"/>
        </w:rPr>
        <w:t>2563</w:t>
      </w:r>
      <w:r w:rsidR="00F97125" w:rsidRPr="00E34F2A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F97125" w:rsidRPr="00E34F2A">
        <w:rPr>
          <w:rFonts w:asciiTheme="majorBidi" w:hAnsiTheme="majorBidi" w:hint="cs"/>
          <w:sz w:val="30"/>
          <w:szCs w:val="30"/>
          <w:cs/>
          <w:lang w:eastAsia="x-none"/>
        </w:rPr>
        <w:t xml:space="preserve">และงบกำไรขาดทุนสำหรับงวดสามเดือนและหกเดือนสิ้นสุดวันที่ </w:t>
      </w:r>
      <w:r w:rsidR="00F97125" w:rsidRPr="00E34F2A">
        <w:rPr>
          <w:rFonts w:asciiTheme="majorBidi" w:hAnsiTheme="majorBidi"/>
          <w:sz w:val="30"/>
          <w:szCs w:val="30"/>
          <w:lang w:eastAsia="x-none"/>
        </w:rPr>
        <w:t xml:space="preserve">30 </w:t>
      </w:r>
      <w:r w:rsidR="00F97125" w:rsidRPr="00E34F2A">
        <w:rPr>
          <w:rFonts w:asciiTheme="majorBidi" w:hAnsiTheme="majorBidi" w:hint="cs"/>
          <w:sz w:val="30"/>
          <w:szCs w:val="30"/>
          <w:cs/>
          <w:lang w:eastAsia="x-none"/>
        </w:rPr>
        <w:t xml:space="preserve">มิถุนายน </w:t>
      </w:r>
      <w:r w:rsidR="00F97125" w:rsidRPr="00E34F2A">
        <w:rPr>
          <w:rFonts w:asciiTheme="majorBidi" w:hAnsiTheme="majorBidi"/>
          <w:sz w:val="30"/>
          <w:szCs w:val="30"/>
          <w:lang w:eastAsia="x-none"/>
        </w:rPr>
        <w:t>2563</w:t>
      </w:r>
      <w:r w:rsidRPr="00E34F2A">
        <w:rPr>
          <w:rFonts w:asciiTheme="majorBidi" w:hAnsiTheme="majorBidi"/>
          <w:sz w:val="30"/>
          <w:szCs w:val="30"/>
          <w:cs/>
          <w:lang w:eastAsia="x-none"/>
        </w:rPr>
        <w:t xml:space="preserve"> ซึ่งรวมอยู่ในงบการเงินระหว่างกาลนี้ เพื่อวัตถุประสงค์</w:t>
      </w:r>
      <w:r w:rsidRPr="00F97125">
        <w:rPr>
          <w:rFonts w:asciiTheme="majorBidi" w:hAnsiTheme="majorBidi"/>
          <w:sz w:val="30"/>
          <w:szCs w:val="30"/>
          <w:cs/>
          <w:lang w:eastAsia="x-none"/>
        </w:rPr>
        <w:t>ใน</w:t>
      </w:r>
      <w:r w:rsidR="00F97125">
        <w:rPr>
          <w:rFonts w:asciiTheme="majorBidi" w:hAnsiTheme="majorBidi"/>
          <w:sz w:val="30"/>
          <w:szCs w:val="30"/>
          <w:lang w:eastAsia="x-none"/>
        </w:rPr>
        <w:br/>
      </w:r>
      <w:r w:rsidRPr="00F97125">
        <w:rPr>
          <w:rFonts w:asciiTheme="majorBidi" w:hAnsiTheme="majorBidi"/>
          <w:sz w:val="30"/>
          <w:szCs w:val="30"/>
          <w:cs/>
          <w:lang w:eastAsia="x-none"/>
        </w:rPr>
        <w:t>การเปรียบเทียบได้มีการจัดประเภทรายการใหม่เพื่อให้สอดคล้องกับการนำเสนองบการเงินระหว่างกาลนี้ ดังนี้</w:t>
      </w:r>
    </w:p>
    <w:p w14:paraId="5AF190D9" w14:textId="77777777" w:rsidR="009F50EE" w:rsidRPr="009F50EE" w:rsidRDefault="009F50EE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lang w:eastAsia="x-none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0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810"/>
      </w:tblGrid>
      <w:tr w:rsidR="009F50EE" w:rsidRPr="00DE3911" w14:paraId="1DD2927D" w14:textId="77777777" w:rsidTr="00C73911">
        <w:trPr>
          <w:tblHeader/>
        </w:trPr>
        <w:tc>
          <w:tcPr>
            <w:tcW w:w="2880" w:type="dxa"/>
          </w:tcPr>
          <w:p w14:paraId="1FA9FA99" w14:textId="77777777" w:rsidR="009F50EE" w:rsidRPr="00C73911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FF72E8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39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0E81862" w14:textId="77777777" w:rsidR="009F50EE" w:rsidRPr="00C73911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FC22E0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39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F50EE" w:rsidRPr="00DE3911" w14:paraId="3981A756" w14:textId="77777777" w:rsidTr="00C73911">
        <w:trPr>
          <w:tblHeader/>
        </w:trPr>
        <w:tc>
          <w:tcPr>
            <w:tcW w:w="2880" w:type="dxa"/>
          </w:tcPr>
          <w:p w14:paraId="324A9836" w14:textId="77777777" w:rsidR="009F50EE" w:rsidRPr="00C73911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  <w:p w14:paraId="72BE0F14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132B7CBA" w14:textId="77777777" w:rsidR="00357236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3911">
              <w:rPr>
                <w:rFonts w:ascii="Angsana New" w:hAnsi="Angsana New"/>
                <w:sz w:val="24"/>
                <w:szCs w:val="24"/>
                <w:cs/>
              </w:rPr>
              <w:t>ก่อนจัดประเภท</w:t>
            </w:r>
          </w:p>
          <w:p w14:paraId="00556CB4" w14:textId="07D50B9F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3911">
              <w:rPr>
                <w:rFonts w:ascii="Angsana New" w:hAnsi="Angsana New" w:hint="cs"/>
                <w:sz w:val="24"/>
                <w:szCs w:val="24"/>
                <w:cs/>
              </w:rPr>
              <w:t>ใ</w:t>
            </w:r>
            <w:r w:rsidRPr="00C73911">
              <w:rPr>
                <w:rFonts w:ascii="Angsana New" w:hAnsi="Angsana New"/>
                <w:sz w:val="24"/>
                <w:szCs w:val="24"/>
                <w:cs/>
              </w:rPr>
              <w:t>หม่</w:t>
            </w:r>
          </w:p>
        </w:tc>
        <w:tc>
          <w:tcPr>
            <w:tcW w:w="270" w:type="dxa"/>
          </w:tcPr>
          <w:p w14:paraId="6837E15F" w14:textId="77777777" w:rsidR="009F50EE" w:rsidRPr="00C73911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  <w:p w14:paraId="42CDEB41" w14:textId="77777777" w:rsidR="009F50EE" w:rsidRPr="00C73911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  <w:p w14:paraId="70C6FA7F" w14:textId="77777777" w:rsidR="009F50EE" w:rsidRPr="00C73911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84CAD5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D66080D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3911">
              <w:rPr>
                <w:rFonts w:ascii="Angsana New" w:hAnsi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E4F96D1" w14:textId="77777777" w:rsidR="009F50EE" w:rsidRPr="00C73911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  <w:p w14:paraId="0E599D54" w14:textId="77777777" w:rsidR="009F50EE" w:rsidRPr="00C73911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  <w:p w14:paraId="1EF56B58" w14:textId="77777777" w:rsidR="009F50EE" w:rsidRPr="00C73911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4823E1EA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3911">
              <w:rPr>
                <w:rFonts w:ascii="Angsana New" w:hAnsi="Angsana New"/>
                <w:sz w:val="24"/>
                <w:szCs w:val="24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239EAAC5" w14:textId="77777777" w:rsidR="009F50EE" w:rsidRPr="00C73911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  <w:p w14:paraId="190A1C76" w14:textId="77777777" w:rsidR="009F50EE" w:rsidRPr="00C73911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  <w:p w14:paraId="33F2ACFD" w14:textId="77777777" w:rsidR="009F50EE" w:rsidRPr="00C73911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28B073A8" w14:textId="77777777" w:rsidR="00357236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3911">
              <w:rPr>
                <w:rFonts w:ascii="Angsana New" w:hAnsi="Angsana New"/>
                <w:sz w:val="24"/>
                <w:szCs w:val="24"/>
                <w:cs/>
              </w:rPr>
              <w:t>ก่อนจัดประเภท</w:t>
            </w:r>
          </w:p>
          <w:p w14:paraId="7FE342BE" w14:textId="065C9443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3911">
              <w:rPr>
                <w:rFonts w:ascii="Angsana New" w:hAnsi="Angsana New"/>
                <w:sz w:val="24"/>
                <w:szCs w:val="24"/>
                <w:cs/>
              </w:rPr>
              <w:t>ใหม่</w:t>
            </w:r>
          </w:p>
        </w:tc>
        <w:tc>
          <w:tcPr>
            <w:tcW w:w="270" w:type="dxa"/>
          </w:tcPr>
          <w:p w14:paraId="4C847540" w14:textId="77777777" w:rsidR="009F50EE" w:rsidRPr="00C73911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  <w:p w14:paraId="1092E667" w14:textId="77777777" w:rsidR="009F50EE" w:rsidRPr="00C73911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  <w:p w14:paraId="6E9DC233" w14:textId="77777777" w:rsidR="009F50EE" w:rsidRPr="00C73911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3014FD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0A20E7F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3911">
              <w:rPr>
                <w:rFonts w:ascii="Angsana New" w:hAnsi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412D6C9" w14:textId="77777777" w:rsidR="009F50EE" w:rsidRPr="00C73911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  <w:p w14:paraId="51C69CC8" w14:textId="77777777" w:rsidR="009F50EE" w:rsidRPr="00C73911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  <w:p w14:paraId="4B799499" w14:textId="77777777" w:rsidR="009F50EE" w:rsidRPr="00C73911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124699A9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3911">
              <w:rPr>
                <w:rFonts w:ascii="Angsana New" w:hAnsi="Angsana New"/>
                <w:sz w:val="24"/>
                <w:szCs w:val="24"/>
                <w:cs/>
              </w:rPr>
              <w:t>หลังจัดประเภทใหม่</w:t>
            </w:r>
          </w:p>
        </w:tc>
      </w:tr>
      <w:tr w:rsidR="009F50EE" w:rsidRPr="00DE3911" w14:paraId="1CE46DFB" w14:textId="77777777" w:rsidTr="00C73911">
        <w:trPr>
          <w:tblHeader/>
        </w:trPr>
        <w:tc>
          <w:tcPr>
            <w:tcW w:w="2880" w:type="dxa"/>
          </w:tcPr>
          <w:p w14:paraId="3DFD57E6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11"/>
            <w:hideMark/>
          </w:tcPr>
          <w:p w14:paraId="3B21DB3C" w14:textId="77777777" w:rsidR="009F50EE" w:rsidRPr="00C73911" w:rsidRDefault="009F50EE" w:rsidP="00F333B7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73911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F50EE" w:rsidRPr="00DE3911" w14:paraId="47954185" w14:textId="77777777" w:rsidTr="00C73911">
        <w:tc>
          <w:tcPr>
            <w:tcW w:w="2880" w:type="dxa"/>
            <w:hideMark/>
          </w:tcPr>
          <w:p w14:paraId="025C0038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7391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14:paraId="1E810324" w14:textId="77777777" w:rsidR="009F50EE" w:rsidRPr="00C73911" w:rsidRDefault="009F50EE" w:rsidP="00F333B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6248A8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8A37F1" w14:textId="77777777" w:rsidR="009F50EE" w:rsidRPr="00C73911" w:rsidRDefault="009F50EE" w:rsidP="00F333B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90C309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9709BC" w14:textId="77777777" w:rsidR="009F50EE" w:rsidRPr="00C73911" w:rsidRDefault="009F50EE" w:rsidP="00F333B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5D467D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661769" w14:textId="77777777" w:rsidR="009F50EE" w:rsidRPr="00C73911" w:rsidRDefault="009F50EE" w:rsidP="00F333B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9CBD23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109EB8" w14:textId="77777777" w:rsidR="009F50EE" w:rsidRPr="00C73911" w:rsidRDefault="009F50EE" w:rsidP="00F333B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A5A966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607C82" w14:textId="77777777" w:rsidR="009F50EE" w:rsidRPr="00C73911" w:rsidRDefault="009F50EE" w:rsidP="00F333B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F50EE" w:rsidRPr="00DE3911" w14:paraId="39212C1D" w14:textId="77777777" w:rsidTr="00C73911">
        <w:trPr>
          <w:cantSplit/>
        </w:trPr>
        <w:tc>
          <w:tcPr>
            <w:tcW w:w="2880" w:type="dxa"/>
          </w:tcPr>
          <w:p w14:paraId="43FF714B" w14:textId="0730324B" w:rsidR="009F50EE" w:rsidRPr="00C73911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C73911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00" w:type="dxa"/>
          </w:tcPr>
          <w:p w14:paraId="39AA2C41" w14:textId="679744D1" w:rsidR="009F50EE" w:rsidRPr="00C73911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303,689</w:t>
            </w:r>
          </w:p>
        </w:tc>
        <w:tc>
          <w:tcPr>
            <w:tcW w:w="270" w:type="dxa"/>
          </w:tcPr>
          <w:p w14:paraId="50708391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74363C" w14:textId="42F20D56" w:rsidR="009F50EE" w:rsidRPr="00C73911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(785)</w:t>
            </w:r>
          </w:p>
        </w:tc>
        <w:tc>
          <w:tcPr>
            <w:tcW w:w="270" w:type="dxa"/>
          </w:tcPr>
          <w:p w14:paraId="10514622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FC51E2" w14:textId="3A2F7E50" w:rsidR="009F50EE" w:rsidRPr="00C73911" w:rsidRDefault="0061571B" w:rsidP="009B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302,904</w:t>
            </w:r>
          </w:p>
        </w:tc>
        <w:tc>
          <w:tcPr>
            <w:tcW w:w="270" w:type="dxa"/>
          </w:tcPr>
          <w:p w14:paraId="22DE022D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A063F3B" w14:textId="1378DE20" w:rsidR="009F50EE" w:rsidRPr="00C73911" w:rsidRDefault="0061571B" w:rsidP="009B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CB48DD5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B1DE39" w14:textId="3006D425" w:rsidR="009F50EE" w:rsidRPr="00C73911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3A7133D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99DF87" w14:textId="697FD19B" w:rsidR="009F50EE" w:rsidRPr="00C73911" w:rsidRDefault="0061571B" w:rsidP="009B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9F50EE" w:rsidRPr="00DE3911" w14:paraId="54E7FD5E" w14:textId="77777777" w:rsidTr="00C73911">
        <w:trPr>
          <w:cantSplit/>
        </w:trPr>
        <w:tc>
          <w:tcPr>
            <w:tcW w:w="2880" w:type="dxa"/>
          </w:tcPr>
          <w:p w14:paraId="48A627DB" w14:textId="35308823" w:rsidR="009F50EE" w:rsidRPr="00C73911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C73911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2953D5CD" w14:textId="44046BF6" w:rsidR="009F50EE" w:rsidRPr="00C73911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333,391</w:t>
            </w:r>
          </w:p>
        </w:tc>
        <w:tc>
          <w:tcPr>
            <w:tcW w:w="270" w:type="dxa"/>
          </w:tcPr>
          <w:p w14:paraId="103DD9C4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D7E1D6" w14:textId="4F2D24EE" w:rsidR="009F50EE" w:rsidRPr="00C73911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  <w:tc>
          <w:tcPr>
            <w:tcW w:w="270" w:type="dxa"/>
          </w:tcPr>
          <w:p w14:paraId="07FF99F9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3C2A704" w14:textId="4E23E971" w:rsidR="009F50EE" w:rsidRPr="00C73911" w:rsidRDefault="0061571B" w:rsidP="009B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334,176</w:t>
            </w:r>
          </w:p>
        </w:tc>
        <w:tc>
          <w:tcPr>
            <w:tcW w:w="270" w:type="dxa"/>
          </w:tcPr>
          <w:p w14:paraId="0D8E4230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8DD71F" w14:textId="1EEE1E22" w:rsidR="009F50EE" w:rsidRPr="00C73911" w:rsidRDefault="0061571B" w:rsidP="009B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D829621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5C64FF9" w14:textId="11056876" w:rsidR="009F50EE" w:rsidRPr="00C73911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3F6D115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BFF35C" w14:textId="679917C6" w:rsidR="009F50EE" w:rsidRPr="00C73911" w:rsidRDefault="0061571B" w:rsidP="009B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9F50EE" w:rsidRPr="00DE3911" w14:paraId="2B0D6329" w14:textId="77777777" w:rsidTr="00C73911">
        <w:tc>
          <w:tcPr>
            <w:tcW w:w="2880" w:type="dxa"/>
          </w:tcPr>
          <w:p w14:paraId="01FB7CF1" w14:textId="77777777" w:rsidR="009F50EE" w:rsidRPr="00C73911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F4EA37" w14:textId="77777777" w:rsidR="009F50EE" w:rsidRPr="00C73911" w:rsidRDefault="009F50EE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CA1074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E62621" w14:textId="11EE9BD3" w:rsidR="009F50EE" w:rsidRPr="00C73911" w:rsidRDefault="0061571B" w:rsidP="00B5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351A0B9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8F9FCA" w14:textId="77777777" w:rsidR="009F50EE" w:rsidRPr="00C73911" w:rsidRDefault="009F50EE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F1E644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1BAF66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2496B9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B719AA" w14:textId="17852241" w:rsidR="009F50EE" w:rsidRPr="00C73911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2606A8C" w14:textId="77777777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E443E5" w14:textId="142C9D90" w:rsidR="009F50EE" w:rsidRPr="00C73911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430F5" w:rsidRPr="00DE3911" w14:paraId="73AD597D" w14:textId="77777777" w:rsidTr="00C73911">
        <w:trPr>
          <w:trHeight w:val="179"/>
        </w:trPr>
        <w:tc>
          <w:tcPr>
            <w:tcW w:w="2880" w:type="dxa"/>
          </w:tcPr>
          <w:p w14:paraId="2DFC8274" w14:textId="0266B6C1" w:rsidR="008430F5" w:rsidRPr="00C73911" w:rsidRDefault="008430F5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255CBA" w14:textId="77777777" w:rsidR="008430F5" w:rsidRPr="00C73911" w:rsidRDefault="008430F5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3633B6F" w14:textId="77777777" w:rsidR="008430F5" w:rsidRPr="00C73911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0EC18CB" w14:textId="77777777" w:rsidR="008430F5" w:rsidRPr="00C73911" w:rsidRDefault="008430F5" w:rsidP="00B5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3C800D2C" w14:textId="77777777" w:rsidR="008430F5" w:rsidRPr="00C73911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7861A44" w14:textId="77777777" w:rsidR="008430F5" w:rsidRPr="00C73911" w:rsidRDefault="008430F5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EAA6EE9" w14:textId="77777777" w:rsidR="008430F5" w:rsidRPr="00C73911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B6D89B5" w14:textId="77777777" w:rsidR="008430F5" w:rsidRPr="00C73911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448ACE8" w14:textId="77777777" w:rsidR="008430F5" w:rsidRPr="00C73911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31E3D6A" w14:textId="77777777" w:rsidR="008430F5" w:rsidRPr="00C73911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5A26CC2B" w14:textId="77777777" w:rsidR="008430F5" w:rsidRPr="00C73911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D738476" w14:textId="77777777" w:rsidR="008430F5" w:rsidRPr="00C73911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8430F5" w:rsidRPr="00DE3911" w14:paraId="4F805ACE" w14:textId="77777777" w:rsidTr="00C73911">
        <w:tc>
          <w:tcPr>
            <w:tcW w:w="2880" w:type="dxa"/>
          </w:tcPr>
          <w:p w14:paraId="597FC296" w14:textId="397DCB74" w:rsidR="008430F5" w:rsidRPr="00C73911" w:rsidRDefault="008430F5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7391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900" w:type="dxa"/>
          </w:tcPr>
          <w:p w14:paraId="1558D6E0" w14:textId="77777777" w:rsidR="008430F5" w:rsidRPr="00C73911" w:rsidRDefault="008430F5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3815D0" w14:textId="77777777" w:rsidR="008430F5" w:rsidRPr="00C73911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EA97625" w14:textId="77777777" w:rsidR="008430F5" w:rsidRPr="00C73911" w:rsidRDefault="008430F5" w:rsidP="00B5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6266261" w14:textId="77777777" w:rsidR="008430F5" w:rsidRPr="00C73911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98DD29" w14:textId="77777777" w:rsidR="008430F5" w:rsidRPr="00C73911" w:rsidRDefault="008430F5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693107" w14:textId="77777777" w:rsidR="008430F5" w:rsidRPr="00C73911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8AD028" w14:textId="77777777" w:rsidR="008430F5" w:rsidRPr="00C73911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60569D" w14:textId="77777777" w:rsidR="008430F5" w:rsidRPr="00C73911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8E794D6" w14:textId="77777777" w:rsidR="008430F5" w:rsidRPr="00C73911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7459A60" w14:textId="77777777" w:rsidR="008430F5" w:rsidRPr="00C73911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403D67" w14:textId="77777777" w:rsidR="008430F5" w:rsidRPr="00C73911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57171" w:rsidRPr="00DE3911" w14:paraId="4A03779F" w14:textId="77777777" w:rsidTr="00C73911">
        <w:tc>
          <w:tcPr>
            <w:tcW w:w="2880" w:type="dxa"/>
          </w:tcPr>
          <w:p w14:paraId="0FEE123F" w14:textId="3167BEAA" w:rsidR="00957171" w:rsidRPr="00C73911" w:rsidRDefault="00957171" w:rsidP="0095717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7391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F31E61" w:rsidRPr="00C7391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C7391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900" w:type="dxa"/>
          </w:tcPr>
          <w:p w14:paraId="3B3EBCD3" w14:textId="77777777" w:rsidR="00957171" w:rsidRPr="00C73911" w:rsidRDefault="00957171" w:rsidP="00957171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DEBE7F" w14:textId="77777777" w:rsidR="00957171" w:rsidRPr="00C73911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C3EF1CB" w14:textId="77777777" w:rsidR="00957171" w:rsidRPr="00C73911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5CEC2B4" w14:textId="77777777" w:rsidR="00957171" w:rsidRPr="00C73911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103194" w14:textId="77777777" w:rsidR="00957171" w:rsidRPr="00C73911" w:rsidRDefault="00957171" w:rsidP="00957171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4AF1D3" w14:textId="77777777" w:rsidR="00957171" w:rsidRPr="00C73911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2C1D8B" w14:textId="77777777" w:rsidR="00957171" w:rsidRPr="00C73911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763AEF" w14:textId="77777777" w:rsidR="00957171" w:rsidRPr="00C73911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3BFA9B4" w14:textId="77777777" w:rsidR="00957171" w:rsidRPr="00C73911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ADE5826" w14:textId="77777777" w:rsidR="00957171" w:rsidRPr="00C73911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E88A03" w14:textId="77777777" w:rsidR="00957171" w:rsidRPr="00C73911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57171" w:rsidRPr="00DE3911" w14:paraId="30B3EA3D" w14:textId="77777777" w:rsidTr="00C73911">
        <w:tc>
          <w:tcPr>
            <w:tcW w:w="2880" w:type="dxa"/>
          </w:tcPr>
          <w:p w14:paraId="00823347" w14:textId="58943AC0" w:rsidR="00957171" w:rsidRPr="00C73911" w:rsidRDefault="00957171" w:rsidP="00957171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7391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C7391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30 </w:t>
            </w:r>
            <w:r w:rsidRPr="00C7391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C7391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0" w:type="dxa"/>
          </w:tcPr>
          <w:p w14:paraId="1DF5D654" w14:textId="77777777" w:rsidR="00957171" w:rsidRPr="00C73911" w:rsidRDefault="00957171" w:rsidP="00957171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2C1C72" w14:textId="77777777" w:rsidR="00957171" w:rsidRPr="00C73911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64C3524" w14:textId="77777777" w:rsidR="00957171" w:rsidRPr="00C73911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49F81B8" w14:textId="77777777" w:rsidR="00957171" w:rsidRPr="00C73911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4028F0" w14:textId="77777777" w:rsidR="00957171" w:rsidRPr="00C73911" w:rsidRDefault="00957171" w:rsidP="00957171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6F68C3" w14:textId="77777777" w:rsidR="00957171" w:rsidRPr="00C73911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12D80F" w14:textId="77777777" w:rsidR="00957171" w:rsidRPr="00C73911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F77B69" w14:textId="77777777" w:rsidR="00957171" w:rsidRPr="00C73911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D463B50" w14:textId="77777777" w:rsidR="00957171" w:rsidRPr="00C73911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A5E79E8" w14:textId="77777777" w:rsidR="00957171" w:rsidRPr="00C73911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7766E9" w14:textId="77777777" w:rsidR="00957171" w:rsidRPr="00C73911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57171" w:rsidRPr="00DE3911" w14:paraId="0FADE23C" w14:textId="77777777" w:rsidTr="00C73911">
        <w:tc>
          <w:tcPr>
            <w:tcW w:w="2880" w:type="dxa"/>
          </w:tcPr>
          <w:p w14:paraId="5D3488E1" w14:textId="284D6692" w:rsidR="00957171" w:rsidRPr="00C73911" w:rsidRDefault="00F31E61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73911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437412C1" w14:textId="74966009" w:rsidR="00957171" w:rsidRPr="00C73911" w:rsidRDefault="005C7B98" w:rsidP="00F31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31E61" w:rsidRPr="00C73911">
              <w:rPr>
                <w:rFonts w:ascii="Angsana New" w:hAnsi="Angsana New"/>
                <w:sz w:val="24"/>
                <w:szCs w:val="24"/>
                <w:lang w:val="en-US"/>
              </w:rPr>
              <w:t>40,240</w:t>
            </w: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570048FC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0FCC157" w14:textId="3C212F4C" w:rsidR="00957171" w:rsidRPr="00C73911" w:rsidRDefault="005C7B98" w:rsidP="00E3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71779C" w:rsidRPr="00C73911">
              <w:rPr>
                <w:rFonts w:ascii="Angsana New" w:hAnsi="Angsana New"/>
                <w:sz w:val="24"/>
                <w:szCs w:val="24"/>
                <w:lang w:val="en-US"/>
              </w:rPr>
              <w:t>19</w:t>
            </w: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3B91FF9F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B084882" w14:textId="057D4354" w:rsidR="00957171" w:rsidRPr="00C73911" w:rsidRDefault="005C7B98" w:rsidP="009B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71779C" w:rsidRPr="00C73911">
              <w:rPr>
                <w:rFonts w:ascii="Angsana New" w:hAnsi="Angsana New"/>
                <w:sz w:val="24"/>
                <w:szCs w:val="24"/>
                <w:lang w:val="en-US"/>
              </w:rPr>
              <w:t>40,259</w:t>
            </w: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37D28396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0EDBC0" w14:textId="7A486A9B" w:rsidR="00957171" w:rsidRPr="00C73911" w:rsidRDefault="005C7B98" w:rsidP="009B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31E61" w:rsidRPr="00C73911">
              <w:rPr>
                <w:rFonts w:ascii="Angsana New" w:hAnsi="Angsana New"/>
                <w:sz w:val="24"/>
                <w:szCs w:val="24"/>
                <w:lang w:val="en-US"/>
              </w:rPr>
              <w:t>23,648</w:t>
            </w: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2F110874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B7E0A5B" w14:textId="6813D320" w:rsidR="00957171" w:rsidRPr="00C73911" w:rsidRDefault="005C7B98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71779C" w:rsidRPr="00C73911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6D601215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A2A558" w14:textId="654F3121" w:rsidR="00957171" w:rsidRPr="00C73911" w:rsidRDefault="005C7B98" w:rsidP="00B32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71779C" w:rsidRPr="00C73911">
              <w:rPr>
                <w:rFonts w:ascii="Angsana New" w:hAnsi="Angsana New"/>
                <w:sz w:val="24"/>
                <w:szCs w:val="24"/>
                <w:lang w:val="en-US"/>
              </w:rPr>
              <w:t>23,665</w:t>
            </w: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957171" w:rsidRPr="00DE3911" w14:paraId="7CFEA241" w14:textId="77777777" w:rsidTr="00C73911">
        <w:tc>
          <w:tcPr>
            <w:tcW w:w="2880" w:type="dxa"/>
          </w:tcPr>
          <w:p w14:paraId="1CCCD34B" w14:textId="6EE95F56" w:rsidR="00957171" w:rsidRPr="00C73911" w:rsidRDefault="00F31E61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73911">
              <w:rPr>
                <w:rFonts w:ascii="Angsana New" w:hAnsi="Angsana New"/>
                <w:sz w:val="24"/>
                <w:szCs w:val="24"/>
                <w:cs/>
              </w:rPr>
              <w:t>ผลกำไรและกลับรายการ</w:t>
            </w:r>
          </w:p>
        </w:tc>
        <w:tc>
          <w:tcPr>
            <w:tcW w:w="900" w:type="dxa"/>
          </w:tcPr>
          <w:p w14:paraId="78D2A043" w14:textId="25CF3F34" w:rsidR="00957171" w:rsidRPr="00C73911" w:rsidRDefault="00957171" w:rsidP="00F31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35B1723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89369AB" w14:textId="77777777" w:rsidR="00957171" w:rsidRPr="00C73911" w:rsidRDefault="00957171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A497154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8D83CD" w14:textId="77777777" w:rsidR="00957171" w:rsidRPr="00C73911" w:rsidRDefault="00957171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06129C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04BAEC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83B7D1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A2F9CBA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F9C5035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BDC36B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57171" w:rsidRPr="00DE3911" w14:paraId="53DED6FA" w14:textId="77777777" w:rsidTr="00C73911">
        <w:tc>
          <w:tcPr>
            <w:tcW w:w="2880" w:type="dxa"/>
          </w:tcPr>
          <w:p w14:paraId="56F0F14F" w14:textId="15E90CAF" w:rsidR="00957171" w:rsidRPr="00C73911" w:rsidRDefault="00F31E61" w:rsidP="00F31E61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73911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900" w:type="dxa"/>
          </w:tcPr>
          <w:p w14:paraId="7466457A" w14:textId="77777777" w:rsidR="00957171" w:rsidRPr="00C73911" w:rsidRDefault="00957171" w:rsidP="00F31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845B19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AA798A2" w14:textId="77777777" w:rsidR="00957171" w:rsidRPr="00C73911" w:rsidRDefault="00957171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A9774CB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F683F9F" w14:textId="77777777" w:rsidR="00957171" w:rsidRPr="00C73911" w:rsidRDefault="00957171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5DB997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A58F06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6CC9B8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183914F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F6A21BF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9D7003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31E61" w:rsidRPr="00DE3911" w14:paraId="07BBE975" w14:textId="77777777" w:rsidTr="00C73911">
        <w:tc>
          <w:tcPr>
            <w:tcW w:w="2880" w:type="dxa"/>
          </w:tcPr>
          <w:p w14:paraId="66505478" w14:textId="6C083F5C" w:rsidR="00F31E61" w:rsidRPr="00C73911" w:rsidRDefault="00F31E61" w:rsidP="00F31E61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73911">
              <w:rPr>
                <w:rFonts w:ascii="Angsana New" w:hAnsi="Angsana New"/>
                <w:sz w:val="24"/>
                <w:szCs w:val="24"/>
                <w:cs/>
              </w:rPr>
              <w:t xml:space="preserve">(ขาดทุนจากการด้อยค่า) </w:t>
            </w:r>
          </w:p>
        </w:tc>
        <w:tc>
          <w:tcPr>
            <w:tcW w:w="900" w:type="dxa"/>
          </w:tcPr>
          <w:p w14:paraId="32C56739" w14:textId="77777777" w:rsidR="00F31E61" w:rsidRPr="00C73911" w:rsidRDefault="00F31E61" w:rsidP="00F31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15C834" w14:textId="77777777" w:rsidR="00F31E61" w:rsidRPr="00C73911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AE4C35" w14:textId="77777777" w:rsidR="00F31E61" w:rsidRPr="00C73911" w:rsidRDefault="00F31E61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9AE5484" w14:textId="77777777" w:rsidR="00F31E61" w:rsidRPr="00C73911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ECF576" w14:textId="77777777" w:rsidR="00F31E61" w:rsidRPr="00C73911" w:rsidRDefault="00F31E61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91A1D5" w14:textId="77777777" w:rsidR="00F31E61" w:rsidRPr="00C73911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FA4CDC" w14:textId="77777777" w:rsidR="00F31E61" w:rsidRPr="00C73911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635DA6" w14:textId="77777777" w:rsidR="00F31E61" w:rsidRPr="00C73911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D0C9F51" w14:textId="77777777" w:rsidR="00F31E61" w:rsidRPr="00C73911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848C390" w14:textId="77777777" w:rsidR="00F31E61" w:rsidRPr="00C73911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833CB0" w14:textId="77777777" w:rsidR="00F31E61" w:rsidRPr="00C73911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57171" w:rsidRPr="00DE3911" w14:paraId="1BB293E0" w14:textId="77777777" w:rsidTr="0025587B">
        <w:tc>
          <w:tcPr>
            <w:tcW w:w="2880" w:type="dxa"/>
          </w:tcPr>
          <w:p w14:paraId="6867A7EE" w14:textId="1373AE0D" w:rsidR="00957171" w:rsidRPr="00C73911" w:rsidRDefault="00F31E61" w:rsidP="00F31E61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73911">
              <w:rPr>
                <w:rFonts w:ascii="Angsana New" w:hAnsi="Angsana New"/>
                <w:sz w:val="24"/>
                <w:szCs w:val="24"/>
                <w:cs/>
              </w:rPr>
              <w:t xml:space="preserve">ซึ่งเป็นไปตาม </w:t>
            </w:r>
            <w:r w:rsidRPr="00C73911">
              <w:rPr>
                <w:rFonts w:ascii="Angsana New" w:hAnsi="Angsana New"/>
                <w:sz w:val="24"/>
                <w:szCs w:val="24"/>
              </w:rPr>
              <w:t xml:space="preserve">TFRS </w:t>
            </w:r>
            <w:r w:rsidRPr="00C73911">
              <w:rPr>
                <w:rFonts w:ascii="Angsana New" w:hAnsi="Angsana New"/>
                <w:sz w:val="24"/>
                <w:szCs w:val="24"/>
                <w:cs/>
              </w:rPr>
              <w:t>9</w:t>
            </w:r>
          </w:p>
        </w:tc>
        <w:tc>
          <w:tcPr>
            <w:tcW w:w="900" w:type="dxa"/>
          </w:tcPr>
          <w:p w14:paraId="6BA24759" w14:textId="6ABE6901" w:rsidR="00957171" w:rsidRPr="00C73911" w:rsidRDefault="00F31E61" w:rsidP="00F31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B982521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6D5504F" w14:textId="53593656" w:rsidR="00957171" w:rsidRPr="00C73911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270" w:type="dxa"/>
          </w:tcPr>
          <w:p w14:paraId="6076C110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D95EE6" w14:textId="5DD6E0FF" w:rsidR="00957171" w:rsidRPr="00C73911" w:rsidRDefault="0071779C" w:rsidP="009B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270" w:type="dxa"/>
          </w:tcPr>
          <w:p w14:paraId="1C1A8076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BEFFB7" w14:textId="334E5AB9" w:rsidR="00957171" w:rsidRPr="00C73911" w:rsidRDefault="00F31E61" w:rsidP="009B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D64E8F3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349611C" w14:textId="5734D934" w:rsidR="00957171" w:rsidRPr="00C73911" w:rsidRDefault="0071779C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270" w:type="dxa"/>
          </w:tcPr>
          <w:p w14:paraId="711F36CD" w14:textId="77777777" w:rsidR="00957171" w:rsidRPr="00C73911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864930" w14:textId="2A6CBD28" w:rsidR="00957171" w:rsidRPr="00C73911" w:rsidRDefault="0071779C" w:rsidP="009B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</w:p>
        </w:tc>
      </w:tr>
      <w:tr w:rsidR="00F31E61" w:rsidRPr="00DE3911" w14:paraId="2B9136F8" w14:textId="77777777" w:rsidTr="0025587B">
        <w:tc>
          <w:tcPr>
            <w:tcW w:w="2880" w:type="dxa"/>
          </w:tcPr>
          <w:p w14:paraId="18B599F5" w14:textId="77777777" w:rsidR="00F31E61" w:rsidRPr="00C73911" w:rsidRDefault="00F31E61" w:rsidP="00F31E61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9E01DAE" w14:textId="77777777" w:rsidR="00F31E61" w:rsidRPr="00C73911" w:rsidRDefault="00F31E61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DF4F3C" w14:textId="77777777" w:rsidR="00F31E61" w:rsidRPr="00C73911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EFA563" w14:textId="62B0BB9A" w:rsidR="00F31E61" w:rsidRPr="00C73911" w:rsidRDefault="0071779C" w:rsidP="00B5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EA892B8" w14:textId="77777777" w:rsidR="00F31E61" w:rsidRPr="00C73911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1168D1" w14:textId="77777777" w:rsidR="00F31E61" w:rsidRPr="00C73911" w:rsidRDefault="00F31E61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AEF212C" w14:textId="77777777" w:rsidR="00F31E61" w:rsidRPr="00C73911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D86995" w14:textId="77777777" w:rsidR="00F31E61" w:rsidRPr="00C73911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572F60" w14:textId="77777777" w:rsidR="00F31E61" w:rsidRPr="00C73911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C16333" w14:textId="3119DC90" w:rsidR="00F31E61" w:rsidRPr="00C73911" w:rsidRDefault="0071779C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7391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0074F86" w14:textId="77777777" w:rsidR="00F31E61" w:rsidRPr="00C73911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82CA21" w14:textId="77777777" w:rsidR="00F31E61" w:rsidRPr="00C73911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5587B" w:rsidRPr="00DE3911" w14:paraId="391928AC" w14:textId="77777777" w:rsidTr="0025587B">
        <w:tc>
          <w:tcPr>
            <w:tcW w:w="2880" w:type="dxa"/>
          </w:tcPr>
          <w:p w14:paraId="46D9A9B0" w14:textId="77777777" w:rsidR="0025587B" w:rsidRPr="00C73911" w:rsidRDefault="0025587B" w:rsidP="00F31E61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74F9DBB" w14:textId="77777777" w:rsidR="0025587B" w:rsidRPr="00C73911" w:rsidRDefault="0025587B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62CBC7" w14:textId="77777777" w:rsidR="0025587B" w:rsidRPr="00C73911" w:rsidRDefault="0025587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D3057A6" w14:textId="77777777" w:rsidR="0025587B" w:rsidRPr="00C73911" w:rsidRDefault="0025587B" w:rsidP="00B5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29F6AA6" w14:textId="77777777" w:rsidR="0025587B" w:rsidRPr="00C73911" w:rsidRDefault="0025587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CB38FF" w14:textId="77777777" w:rsidR="0025587B" w:rsidRPr="00C73911" w:rsidRDefault="0025587B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7566E8C" w14:textId="77777777" w:rsidR="0025587B" w:rsidRPr="00C73911" w:rsidRDefault="0025587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DBB785" w14:textId="77777777" w:rsidR="0025587B" w:rsidRPr="00C73911" w:rsidRDefault="0025587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1C27CE" w14:textId="77777777" w:rsidR="0025587B" w:rsidRPr="00C73911" w:rsidRDefault="0025587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C2FF668" w14:textId="77777777" w:rsidR="0025587B" w:rsidRPr="00C73911" w:rsidRDefault="0025587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70CD530" w14:textId="77777777" w:rsidR="0025587B" w:rsidRPr="00C73911" w:rsidRDefault="0025587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25B715E" w14:textId="77777777" w:rsidR="0025587B" w:rsidRPr="00C73911" w:rsidRDefault="0025587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430F5" w:rsidRPr="0067670F" w14:paraId="452C4A47" w14:textId="77777777" w:rsidTr="0025587B">
        <w:tc>
          <w:tcPr>
            <w:tcW w:w="2880" w:type="dxa"/>
          </w:tcPr>
          <w:p w14:paraId="6F435742" w14:textId="28E312CD" w:rsidR="008430F5" w:rsidRPr="0067670F" w:rsidRDefault="008430F5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67670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สำหรับงวดหกเดือนสิ้นสุด</w:t>
            </w:r>
          </w:p>
        </w:tc>
        <w:tc>
          <w:tcPr>
            <w:tcW w:w="900" w:type="dxa"/>
          </w:tcPr>
          <w:p w14:paraId="0577828E" w14:textId="77777777" w:rsidR="008430F5" w:rsidRPr="0067670F" w:rsidRDefault="008430F5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D83390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53EFB13" w14:textId="77777777" w:rsidR="008430F5" w:rsidRPr="0067670F" w:rsidRDefault="008430F5" w:rsidP="00B5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C32C09F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1480DC" w14:textId="77777777" w:rsidR="008430F5" w:rsidRPr="0067670F" w:rsidRDefault="008430F5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A03D62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5F9AB1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BE33B8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2D2F542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217AF88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B5C3FB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430F5" w:rsidRPr="0067670F" w14:paraId="50B06656" w14:textId="77777777" w:rsidTr="00C73911">
        <w:tc>
          <w:tcPr>
            <w:tcW w:w="2880" w:type="dxa"/>
          </w:tcPr>
          <w:p w14:paraId="1ED43763" w14:textId="2B058B94" w:rsidR="008430F5" w:rsidRPr="0067670F" w:rsidRDefault="008430F5" w:rsidP="008430F5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67670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30 </w:t>
            </w:r>
            <w:r w:rsidRPr="0067670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67670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0" w:type="dxa"/>
          </w:tcPr>
          <w:p w14:paraId="4E5D98F8" w14:textId="77777777" w:rsidR="008430F5" w:rsidRPr="0067670F" w:rsidRDefault="008430F5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C25149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4B54CA3" w14:textId="77777777" w:rsidR="008430F5" w:rsidRPr="0067670F" w:rsidRDefault="008430F5" w:rsidP="00B5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A49F170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C04901" w14:textId="77777777" w:rsidR="008430F5" w:rsidRPr="0067670F" w:rsidRDefault="008430F5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BD73BF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0E2BB2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AF262D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B58765F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BC1F52D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E790F1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430F5" w:rsidRPr="0067670F" w14:paraId="5FFAC705" w14:textId="77777777" w:rsidTr="00C73911">
        <w:tc>
          <w:tcPr>
            <w:tcW w:w="2880" w:type="dxa"/>
          </w:tcPr>
          <w:p w14:paraId="6E3BF328" w14:textId="051FB3D9" w:rsidR="008430F5" w:rsidRPr="0067670F" w:rsidRDefault="008430F5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7670F">
              <w:rPr>
                <w:rFonts w:ascii="Angsana New" w:hAnsi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0CEC3B9F" w14:textId="23E0FD1C" w:rsidR="008430F5" w:rsidRPr="0067670F" w:rsidRDefault="00E222F1" w:rsidP="00E22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DB8006D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6F5423E" w14:textId="095ACE20" w:rsidR="008430F5" w:rsidRPr="0067670F" w:rsidRDefault="00E222F1" w:rsidP="00B5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9FB2CE6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3F64E71" w14:textId="7BA268E1" w:rsidR="008430F5" w:rsidRPr="0067670F" w:rsidRDefault="00E222F1" w:rsidP="009B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B2C2B8D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8FACA4" w14:textId="33EDDB63" w:rsidR="008430F5" w:rsidRPr="0067670F" w:rsidRDefault="00E222F1" w:rsidP="009B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ADF096A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978E879" w14:textId="56121DEC" w:rsidR="008430F5" w:rsidRPr="0067670F" w:rsidRDefault="00E222F1" w:rsidP="00E22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46,680</w:t>
            </w:r>
          </w:p>
        </w:tc>
        <w:tc>
          <w:tcPr>
            <w:tcW w:w="270" w:type="dxa"/>
          </w:tcPr>
          <w:p w14:paraId="4E7B2FF1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EAFD0D" w14:textId="16F13A57" w:rsidR="008430F5" w:rsidRPr="0067670F" w:rsidRDefault="00E222F1" w:rsidP="00B32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46,680</w:t>
            </w:r>
          </w:p>
        </w:tc>
      </w:tr>
      <w:tr w:rsidR="008430F5" w:rsidRPr="0067670F" w14:paraId="5ABC4845" w14:textId="77777777" w:rsidTr="00C73911">
        <w:tc>
          <w:tcPr>
            <w:tcW w:w="2880" w:type="dxa"/>
          </w:tcPr>
          <w:p w14:paraId="1BFDC52A" w14:textId="4D3A96A0" w:rsidR="008430F5" w:rsidRPr="0067670F" w:rsidRDefault="008430F5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7670F"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181A037" w14:textId="7A20C392" w:rsidR="008430F5" w:rsidRPr="0067670F" w:rsidRDefault="00E222F1" w:rsidP="00E22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4EC5485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9733394" w14:textId="7AB22BFC" w:rsidR="008430F5" w:rsidRPr="0067670F" w:rsidRDefault="00E222F1" w:rsidP="00B5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38E969F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353424" w14:textId="209E75FA" w:rsidR="008430F5" w:rsidRPr="0067670F" w:rsidRDefault="00E222F1" w:rsidP="009B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41E35E0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05A253" w14:textId="0EFE68B6" w:rsidR="008430F5" w:rsidRPr="0067670F" w:rsidRDefault="00E222F1" w:rsidP="009B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69,839</w:t>
            </w:r>
          </w:p>
        </w:tc>
        <w:tc>
          <w:tcPr>
            <w:tcW w:w="270" w:type="dxa"/>
          </w:tcPr>
          <w:p w14:paraId="31311CB9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27C57D" w14:textId="571F0B50" w:rsidR="008430F5" w:rsidRPr="0067670F" w:rsidRDefault="00E222F1" w:rsidP="00E22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(46,680)</w:t>
            </w:r>
          </w:p>
        </w:tc>
        <w:tc>
          <w:tcPr>
            <w:tcW w:w="270" w:type="dxa"/>
          </w:tcPr>
          <w:p w14:paraId="44D035E9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B0FBE6" w14:textId="7AC1A570" w:rsidR="008430F5" w:rsidRPr="0067670F" w:rsidRDefault="00E222F1" w:rsidP="009B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23,159</w:t>
            </w:r>
          </w:p>
        </w:tc>
      </w:tr>
      <w:tr w:rsidR="0071779C" w:rsidRPr="0067670F" w14:paraId="78E18C15" w14:textId="77777777" w:rsidTr="00C73911">
        <w:tc>
          <w:tcPr>
            <w:tcW w:w="2880" w:type="dxa"/>
          </w:tcPr>
          <w:p w14:paraId="43BBABC8" w14:textId="6AB7ED12" w:rsidR="0071779C" w:rsidRPr="0067670F" w:rsidRDefault="0071779C" w:rsidP="0071779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7670F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11B9F64B" w14:textId="5609D566" w:rsidR="0071779C" w:rsidRPr="0067670F" w:rsidRDefault="005C7B98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71779C" w:rsidRPr="0067670F">
              <w:rPr>
                <w:rFonts w:ascii="Angsana New" w:hAnsi="Angsana New"/>
                <w:sz w:val="24"/>
                <w:szCs w:val="24"/>
                <w:lang w:val="en-US"/>
              </w:rPr>
              <w:t>80,814</w:t>
            </w: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262A5E89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2796597" w14:textId="5F273A6F" w:rsidR="0071779C" w:rsidRPr="0067670F" w:rsidRDefault="00DA3B1E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341</w:t>
            </w:r>
          </w:p>
        </w:tc>
        <w:tc>
          <w:tcPr>
            <w:tcW w:w="270" w:type="dxa"/>
          </w:tcPr>
          <w:p w14:paraId="463B380F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E267FF" w14:textId="42C89E25" w:rsidR="0071779C" w:rsidRPr="0067670F" w:rsidRDefault="005C7B98" w:rsidP="009B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DA3B1E" w:rsidRPr="0067670F">
              <w:rPr>
                <w:rFonts w:ascii="Angsana New" w:hAnsi="Angsana New"/>
                <w:sz w:val="24"/>
                <w:szCs w:val="24"/>
                <w:lang w:val="en-US"/>
              </w:rPr>
              <w:t>80,473</w:t>
            </w: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50BC8597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B5DD788" w14:textId="316B0DED" w:rsidR="0071779C" w:rsidRPr="0067670F" w:rsidRDefault="005C7B98" w:rsidP="009B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71779C" w:rsidRPr="0067670F">
              <w:rPr>
                <w:rFonts w:ascii="Angsana New" w:hAnsi="Angsana New"/>
                <w:sz w:val="24"/>
                <w:szCs w:val="24"/>
                <w:lang w:val="en-US"/>
              </w:rPr>
              <w:t>48,869</w:t>
            </w: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0A2268E8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51F405B" w14:textId="2EB5EF36" w:rsidR="0071779C" w:rsidRPr="0067670F" w:rsidRDefault="00DA3B1E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70" w:type="dxa"/>
          </w:tcPr>
          <w:p w14:paraId="7AF4C61C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612552" w14:textId="6BE1E4E5" w:rsidR="0071779C" w:rsidRPr="0067670F" w:rsidRDefault="005C7B98" w:rsidP="00B32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DA3B1E" w:rsidRPr="0067670F">
              <w:rPr>
                <w:rFonts w:ascii="Angsana New" w:hAnsi="Angsana New"/>
                <w:sz w:val="24"/>
                <w:szCs w:val="24"/>
                <w:lang w:val="en-US"/>
              </w:rPr>
              <w:t>48,862</w:t>
            </w: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71779C" w:rsidRPr="0067670F" w14:paraId="1932CFE6" w14:textId="77777777" w:rsidTr="00C73911">
        <w:tc>
          <w:tcPr>
            <w:tcW w:w="2880" w:type="dxa"/>
          </w:tcPr>
          <w:p w14:paraId="0507CE96" w14:textId="2D0EB0B2" w:rsidR="0071779C" w:rsidRPr="0067670F" w:rsidRDefault="0071779C" w:rsidP="0071779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7670F">
              <w:rPr>
                <w:rFonts w:ascii="Angsana New" w:hAnsi="Angsana New"/>
                <w:sz w:val="24"/>
                <w:szCs w:val="24"/>
                <w:cs/>
              </w:rPr>
              <w:t>ผลกำไรและกลับรายการ</w:t>
            </w:r>
          </w:p>
        </w:tc>
        <w:tc>
          <w:tcPr>
            <w:tcW w:w="900" w:type="dxa"/>
          </w:tcPr>
          <w:p w14:paraId="178D0E16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962214F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4A499D5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9AE5AD2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DEE6FB" w14:textId="77777777" w:rsidR="0071779C" w:rsidRPr="0067670F" w:rsidRDefault="0071779C" w:rsidP="00DA3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25009F9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9B4051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FF395F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B48B219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EE558F4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924376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1779C" w:rsidRPr="0067670F" w14:paraId="1132A50E" w14:textId="77777777" w:rsidTr="00C73911">
        <w:tc>
          <w:tcPr>
            <w:tcW w:w="2880" w:type="dxa"/>
          </w:tcPr>
          <w:p w14:paraId="63A7D1E9" w14:textId="279D5862" w:rsidR="0071779C" w:rsidRPr="0067670F" w:rsidRDefault="0071779C" w:rsidP="0071779C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7670F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900" w:type="dxa"/>
          </w:tcPr>
          <w:p w14:paraId="382CD646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B251439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8858B8C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6476695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372B1C" w14:textId="77777777" w:rsidR="0071779C" w:rsidRPr="0067670F" w:rsidRDefault="0071779C" w:rsidP="00DA3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B7DA7DE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9DA932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70A9D2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A2FC224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537CBA6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8C80B7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1779C" w:rsidRPr="0067670F" w14:paraId="5F2925BD" w14:textId="77777777" w:rsidTr="00C73911">
        <w:tc>
          <w:tcPr>
            <w:tcW w:w="2880" w:type="dxa"/>
          </w:tcPr>
          <w:p w14:paraId="4A05C595" w14:textId="5A547886" w:rsidR="0071779C" w:rsidRPr="0067670F" w:rsidRDefault="0071779C" w:rsidP="0071779C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7670F">
              <w:rPr>
                <w:rFonts w:ascii="Angsana New" w:hAnsi="Angsana New"/>
                <w:sz w:val="24"/>
                <w:szCs w:val="24"/>
                <w:cs/>
              </w:rPr>
              <w:t xml:space="preserve">(ขาดทุนจากการด้อยค่า) </w:t>
            </w:r>
          </w:p>
        </w:tc>
        <w:tc>
          <w:tcPr>
            <w:tcW w:w="900" w:type="dxa"/>
          </w:tcPr>
          <w:p w14:paraId="5A79C2A3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C2CDB6F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FEADA3D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FC31061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58383F" w14:textId="77777777" w:rsidR="0071779C" w:rsidRPr="0067670F" w:rsidRDefault="0071779C" w:rsidP="00DA3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872AF04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B0F608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DB78FB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3BD1A7D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8ADF711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EC0FDB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1779C" w:rsidRPr="0067670F" w14:paraId="15B92590" w14:textId="77777777" w:rsidTr="00C73911">
        <w:tc>
          <w:tcPr>
            <w:tcW w:w="2880" w:type="dxa"/>
          </w:tcPr>
          <w:p w14:paraId="2AC002D8" w14:textId="75A08D1C" w:rsidR="0071779C" w:rsidRPr="0067670F" w:rsidRDefault="0071779C" w:rsidP="0071779C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7670F">
              <w:rPr>
                <w:rFonts w:ascii="Angsana New" w:hAnsi="Angsana New"/>
                <w:sz w:val="24"/>
                <w:szCs w:val="24"/>
                <w:cs/>
              </w:rPr>
              <w:t xml:space="preserve">ซึ่งเป็นไปตาม </w:t>
            </w:r>
            <w:r w:rsidRPr="0067670F">
              <w:rPr>
                <w:rFonts w:ascii="Angsana New" w:hAnsi="Angsana New"/>
                <w:sz w:val="24"/>
                <w:szCs w:val="24"/>
              </w:rPr>
              <w:t xml:space="preserve">TFRS </w:t>
            </w:r>
            <w:r w:rsidRPr="0067670F">
              <w:rPr>
                <w:rFonts w:ascii="Angsana New" w:hAnsi="Angsana New"/>
                <w:sz w:val="24"/>
                <w:szCs w:val="24"/>
                <w:cs/>
              </w:rPr>
              <w:t>9</w:t>
            </w:r>
          </w:p>
        </w:tc>
        <w:tc>
          <w:tcPr>
            <w:tcW w:w="900" w:type="dxa"/>
          </w:tcPr>
          <w:p w14:paraId="2339E01A" w14:textId="6533CF94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E5711CB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D529C78" w14:textId="4BE5D858" w:rsidR="0071779C" w:rsidRPr="0067670F" w:rsidRDefault="005C7B98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71779C" w:rsidRPr="0067670F">
              <w:rPr>
                <w:rFonts w:ascii="Angsana New" w:hAnsi="Angsana New"/>
                <w:sz w:val="24"/>
                <w:szCs w:val="24"/>
                <w:lang w:val="en-US"/>
              </w:rPr>
              <w:t>341</w:t>
            </w: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15498E06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DA3B58" w14:textId="19981EB6" w:rsidR="0071779C" w:rsidRPr="0067670F" w:rsidRDefault="005C7B98" w:rsidP="009B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DA3B1E" w:rsidRPr="0067670F">
              <w:rPr>
                <w:rFonts w:ascii="Angsana New" w:hAnsi="Angsana New"/>
                <w:sz w:val="24"/>
                <w:szCs w:val="24"/>
                <w:lang w:val="en-US"/>
              </w:rPr>
              <w:t>341</w:t>
            </w: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6C237D87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9386BA" w14:textId="2F971585" w:rsidR="0071779C" w:rsidRPr="0067670F" w:rsidRDefault="00DA3B1E" w:rsidP="009B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EA44997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FA7EC4A" w14:textId="59F72EC4" w:rsidR="0071779C" w:rsidRPr="0067670F" w:rsidRDefault="005C7B98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DA3B1E" w:rsidRPr="0067670F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2820A2D5" w14:textId="77777777" w:rsidR="0071779C" w:rsidRPr="0067670F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1397F4" w14:textId="303A86CA" w:rsidR="0071779C" w:rsidRPr="0067670F" w:rsidRDefault="005C7B98" w:rsidP="00B32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DA3B1E" w:rsidRPr="0067670F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67670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8430F5" w:rsidRPr="0067670F" w14:paraId="4E632486" w14:textId="77777777" w:rsidTr="00C73911">
        <w:tc>
          <w:tcPr>
            <w:tcW w:w="2880" w:type="dxa"/>
          </w:tcPr>
          <w:p w14:paraId="045BC7DC" w14:textId="77777777" w:rsidR="008430F5" w:rsidRPr="0067670F" w:rsidRDefault="008430F5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00EF1FA" w14:textId="77777777" w:rsidR="008430F5" w:rsidRPr="0067670F" w:rsidRDefault="008430F5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865E05B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5CE96A" w14:textId="204E509F" w:rsidR="008430F5" w:rsidRPr="0067670F" w:rsidRDefault="00E222F1" w:rsidP="00B5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2733FA1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5CDF34" w14:textId="77777777" w:rsidR="008430F5" w:rsidRPr="0067670F" w:rsidRDefault="008430F5" w:rsidP="00E22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7EB8DF5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B1AF19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97034F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66D480" w14:textId="5D01D035" w:rsidR="008430F5" w:rsidRPr="0067670F" w:rsidRDefault="00E222F1" w:rsidP="00E22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7670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CF3146E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63A950" w14:textId="77777777" w:rsidR="008430F5" w:rsidRPr="0067670F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</w:tbl>
    <w:p w14:paraId="22B32D02" w14:textId="77777777" w:rsidR="009F50EE" w:rsidRPr="009F50EE" w:rsidRDefault="009F50EE" w:rsidP="009F50EE">
      <w:pPr>
        <w:rPr>
          <w:lang w:eastAsia="x-none"/>
        </w:rPr>
      </w:pPr>
    </w:p>
    <w:p w14:paraId="2CA6EB0B" w14:textId="77777777" w:rsidR="009F50EE" w:rsidRPr="004855E1" w:rsidRDefault="009F50EE" w:rsidP="002C1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sectPr w:rsidR="009F50EE" w:rsidRPr="004855E1" w:rsidSect="00B95D00">
      <w:headerReference w:type="default" r:id="rId11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28A225" w14:textId="77777777" w:rsidR="004A2BC3" w:rsidRDefault="004A2BC3">
      <w:r>
        <w:separator/>
      </w:r>
    </w:p>
  </w:endnote>
  <w:endnote w:type="continuationSeparator" w:id="0">
    <w:p w14:paraId="6A235766" w14:textId="77777777" w:rsidR="004A2BC3" w:rsidRDefault="004A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3528300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0FEDD03" w14:textId="77777777" w:rsidR="00C73911" w:rsidRPr="003B35CB" w:rsidRDefault="00C7391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30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DE8288" w14:textId="77777777" w:rsidR="004A2BC3" w:rsidRDefault="004A2BC3">
      <w:r>
        <w:separator/>
      </w:r>
    </w:p>
  </w:footnote>
  <w:footnote w:type="continuationSeparator" w:id="0">
    <w:p w14:paraId="4EBF5272" w14:textId="77777777" w:rsidR="004A2BC3" w:rsidRDefault="004A2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E32F2" w14:textId="77777777" w:rsidR="00C73911" w:rsidRDefault="00C73911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A563ED" w14:textId="77777777" w:rsidR="00C73911" w:rsidRPr="00A443A3" w:rsidRDefault="00C73911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20F50BE" w14:textId="37D127AA" w:rsidR="00C73911" w:rsidRPr="007D68D9" w:rsidRDefault="00C73911" w:rsidP="000B233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 w:cs="Angsana New"/>
        <w:bCs/>
        <w:sz w:val="32"/>
        <w:szCs w:val="32"/>
        <w:lang w:val="en-US" w:bidi="th-TH"/>
      </w:rPr>
      <w:t>2564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14:paraId="77FDE74C" w14:textId="77777777" w:rsidR="00C73911" w:rsidRPr="00241A98" w:rsidRDefault="00C73911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052AD" w14:textId="77777777" w:rsidR="00C73911" w:rsidRDefault="00C73911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D80C12B" w14:textId="77777777" w:rsidR="00C73911" w:rsidRPr="00A443A3" w:rsidRDefault="00C73911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9398F36" w14:textId="77777777" w:rsidR="00C73911" w:rsidRPr="007D68D9" w:rsidRDefault="00C73911" w:rsidP="00891A02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 w:cs="Angsana New"/>
        <w:bCs/>
        <w:sz w:val="32"/>
        <w:szCs w:val="32"/>
        <w:lang w:val="en-US" w:bidi="th-TH"/>
      </w:rPr>
      <w:t>2564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14:paraId="71E3760F" w14:textId="77777777" w:rsidR="00C73911" w:rsidRPr="00241A98" w:rsidRDefault="00C73911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A2E9C" w14:textId="77777777" w:rsidR="00C73911" w:rsidRDefault="00C73911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FACF04" w14:textId="77777777" w:rsidR="00C73911" w:rsidRPr="00A443A3" w:rsidRDefault="00C73911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037EF8D" w14:textId="77777777" w:rsidR="00C73911" w:rsidRPr="007D68D9" w:rsidRDefault="00C73911" w:rsidP="00891A02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 w:cs="Angsana New"/>
        <w:bCs/>
        <w:sz w:val="32"/>
        <w:szCs w:val="32"/>
        <w:lang w:val="en-US" w:bidi="th-TH"/>
      </w:rPr>
      <w:t>2564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14:paraId="5836359A" w14:textId="77777777" w:rsidR="00C73911" w:rsidRPr="00241A98" w:rsidRDefault="00C73911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4" w15:restartNumberingAfterBreak="0">
    <w:nsid w:val="29490217"/>
    <w:multiLevelType w:val="hybridMultilevel"/>
    <w:tmpl w:val="F9306EDC"/>
    <w:lvl w:ilvl="0" w:tplc="57B05A0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35D4333B"/>
    <w:multiLevelType w:val="hybridMultilevel"/>
    <w:tmpl w:val="16CE2C74"/>
    <w:lvl w:ilvl="0" w:tplc="1C368600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3FD877BB"/>
    <w:multiLevelType w:val="hybridMultilevel"/>
    <w:tmpl w:val="0596C9E4"/>
    <w:lvl w:ilvl="0" w:tplc="AD60DA02">
      <w:start w:val="1"/>
      <w:numFmt w:val="decimal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1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56D74418"/>
    <w:multiLevelType w:val="hybridMultilevel"/>
    <w:tmpl w:val="5B065548"/>
    <w:lvl w:ilvl="0" w:tplc="22903576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3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5" w15:restartNumberingAfterBreak="0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607310A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DCB38BA"/>
    <w:multiLevelType w:val="hybridMultilevel"/>
    <w:tmpl w:val="6F8819B8"/>
    <w:lvl w:ilvl="0" w:tplc="2E9A2528">
      <w:start w:val="1"/>
      <w:numFmt w:val="thaiLetters"/>
      <w:lvlText w:val="%1)"/>
      <w:lvlJc w:val="left"/>
      <w:pPr>
        <w:ind w:left="910" w:hanging="37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C93EB9"/>
    <w:multiLevelType w:val="hybridMultilevel"/>
    <w:tmpl w:val="8570A0BC"/>
    <w:lvl w:ilvl="0" w:tplc="DA464364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3"/>
  </w:num>
  <w:num w:numId="3">
    <w:abstractNumId w:val="14"/>
  </w:num>
  <w:num w:numId="4">
    <w:abstractNumId w:val="5"/>
  </w:num>
  <w:num w:numId="5">
    <w:abstractNumId w:val="8"/>
  </w:num>
  <w:num w:numId="6">
    <w:abstractNumId w:val="4"/>
  </w:num>
  <w:num w:numId="7">
    <w:abstractNumId w:val="16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13"/>
  </w:num>
  <w:num w:numId="13">
    <w:abstractNumId w:val="11"/>
  </w:num>
  <w:num w:numId="14">
    <w:abstractNumId w:val="6"/>
  </w:num>
  <w:num w:numId="15">
    <w:abstractNumId w:val="9"/>
  </w:num>
  <w:num w:numId="16">
    <w:abstractNumId w:val="0"/>
  </w:num>
  <w:num w:numId="17">
    <w:abstractNumId w:val="17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19"/>
  </w:num>
  <w:num w:numId="23">
    <w:abstractNumId w:val="15"/>
  </w:num>
  <w:num w:numId="24">
    <w:abstractNumId w:val="18"/>
  </w:num>
  <w:num w:numId="25">
    <w:abstractNumId w:val="5"/>
  </w:num>
  <w:num w:numId="26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C53"/>
    <w:rsid w:val="000065D6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B8B"/>
    <w:rsid w:val="00022CAB"/>
    <w:rsid w:val="00022E0D"/>
    <w:rsid w:val="0002311F"/>
    <w:rsid w:val="00023253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441"/>
    <w:rsid w:val="000316F9"/>
    <w:rsid w:val="000321FD"/>
    <w:rsid w:val="000324E3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5E9"/>
    <w:rsid w:val="00054653"/>
    <w:rsid w:val="000548FE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60146"/>
    <w:rsid w:val="000602C1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A61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E"/>
    <w:rsid w:val="00075BCC"/>
    <w:rsid w:val="00075BF9"/>
    <w:rsid w:val="00075DA4"/>
    <w:rsid w:val="00075E8D"/>
    <w:rsid w:val="00075EBE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82F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09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4DC"/>
    <w:rsid w:val="000C5751"/>
    <w:rsid w:val="000C5E7F"/>
    <w:rsid w:val="000C5F00"/>
    <w:rsid w:val="000C63C4"/>
    <w:rsid w:val="000C65FE"/>
    <w:rsid w:val="000C6813"/>
    <w:rsid w:val="000C7179"/>
    <w:rsid w:val="000C72C9"/>
    <w:rsid w:val="000C7436"/>
    <w:rsid w:val="000C7714"/>
    <w:rsid w:val="000C7818"/>
    <w:rsid w:val="000C79D7"/>
    <w:rsid w:val="000C7FC2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E02C9"/>
    <w:rsid w:val="000E049E"/>
    <w:rsid w:val="000E0846"/>
    <w:rsid w:val="000E0F78"/>
    <w:rsid w:val="000E127D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C66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30A0"/>
    <w:rsid w:val="000F339C"/>
    <w:rsid w:val="000F3A7E"/>
    <w:rsid w:val="000F40AF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ED"/>
    <w:rsid w:val="0011372A"/>
    <w:rsid w:val="00113B83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226C"/>
    <w:rsid w:val="001322B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157"/>
    <w:rsid w:val="00140205"/>
    <w:rsid w:val="00140292"/>
    <w:rsid w:val="001409E6"/>
    <w:rsid w:val="00140FED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ECA"/>
    <w:rsid w:val="00146587"/>
    <w:rsid w:val="0014673E"/>
    <w:rsid w:val="00146ABD"/>
    <w:rsid w:val="001472FB"/>
    <w:rsid w:val="001474B0"/>
    <w:rsid w:val="00147879"/>
    <w:rsid w:val="00147A3C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40D"/>
    <w:rsid w:val="001829D6"/>
    <w:rsid w:val="00182A49"/>
    <w:rsid w:val="0018335E"/>
    <w:rsid w:val="001835EB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E2D"/>
    <w:rsid w:val="00185EE7"/>
    <w:rsid w:val="00186175"/>
    <w:rsid w:val="001861BB"/>
    <w:rsid w:val="001863CA"/>
    <w:rsid w:val="00186A79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42FA"/>
    <w:rsid w:val="00194520"/>
    <w:rsid w:val="0019453F"/>
    <w:rsid w:val="0019461E"/>
    <w:rsid w:val="00194852"/>
    <w:rsid w:val="001953C3"/>
    <w:rsid w:val="001955AA"/>
    <w:rsid w:val="00195629"/>
    <w:rsid w:val="00195B3E"/>
    <w:rsid w:val="00195D07"/>
    <w:rsid w:val="00195D37"/>
    <w:rsid w:val="00195DC1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1D6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721"/>
    <w:rsid w:val="001B4793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AFF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D4C"/>
    <w:rsid w:val="001C3DA2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3FF"/>
    <w:rsid w:val="001D450F"/>
    <w:rsid w:val="001D4647"/>
    <w:rsid w:val="001D49C6"/>
    <w:rsid w:val="001D4AAF"/>
    <w:rsid w:val="001D4E17"/>
    <w:rsid w:val="001D5319"/>
    <w:rsid w:val="001D53E3"/>
    <w:rsid w:val="001D583D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DA4"/>
    <w:rsid w:val="001F5F4F"/>
    <w:rsid w:val="001F6311"/>
    <w:rsid w:val="001F65A1"/>
    <w:rsid w:val="001F6D8A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4FF"/>
    <w:rsid w:val="00203995"/>
    <w:rsid w:val="002039DB"/>
    <w:rsid w:val="00204628"/>
    <w:rsid w:val="0020465E"/>
    <w:rsid w:val="00204B41"/>
    <w:rsid w:val="00204CB4"/>
    <w:rsid w:val="00204EBD"/>
    <w:rsid w:val="00205A52"/>
    <w:rsid w:val="00205AAB"/>
    <w:rsid w:val="00205CE9"/>
    <w:rsid w:val="00205DEC"/>
    <w:rsid w:val="00205DF8"/>
    <w:rsid w:val="00205E9D"/>
    <w:rsid w:val="00205FB0"/>
    <w:rsid w:val="002062D3"/>
    <w:rsid w:val="0020630A"/>
    <w:rsid w:val="00206359"/>
    <w:rsid w:val="002063D8"/>
    <w:rsid w:val="002065FC"/>
    <w:rsid w:val="00206607"/>
    <w:rsid w:val="00206BA7"/>
    <w:rsid w:val="00206D13"/>
    <w:rsid w:val="00207B97"/>
    <w:rsid w:val="002100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134B"/>
    <w:rsid w:val="0022159F"/>
    <w:rsid w:val="00221EA0"/>
    <w:rsid w:val="00221FB4"/>
    <w:rsid w:val="00221FC3"/>
    <w:rsid w:val="002221F7"/>
    <w:rsid w:val="0022234A"/>
    <w:rsid w:val="00222550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A5D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746"/>
    <w:rsid w:val="0023288B"/>
    <w:rsid w:val="00232942"/>
    <w:rsid w:val="00233225"/>
    <w:rsid w:val="00233606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87B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350"/>
    <w:rsid w:val="00285772"/>
    <w:rsid w:val="00285956"/>
    <w:rsid w:val="00285B11"/>
    <w:rsid w:val="00285C37"/>
    <w:rsid w:val="00285E52"/>
    <w:rsid w:val="002860EC"/>
    <w:rsid w:val="002861C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98"/>
    <w:rsid w:val="002C6F54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1F5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15AE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30CD"/>
    <w:rsid w:val="00303224"/>
    <w:rsid w:val="003032AF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DD1"/>
    <w:rsid w:val="0031213C"/>
    <w:rsid w:val="00312982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A9"/>
    <w:rsid w:val="00315100"/>
    <w:rsid w:val="003152CE"/>
    <w:rsid w:val="0031547C"/>
    <w:rsid w:val="00315618"/>
    <w:rsid w:val="003158D9"/>
    <w:rsid w:val="00315B6B"/>
    <w:rsid w:val="003168FE"/>
    <w:rsid w:val="00317461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915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236"/>
    <w:rsid w:val="003574CE"/>
    <w:rsid w:val="00357789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6246"/>
    <w:rsid w:val="0037630B"/>
    <w:rsid w:val="003764B9"/>
    <w:rsid w:val="0037659F"/>
    <w:rsid w:val="003768AB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56F"/>
    <w:rsid w:val="003815DA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F69"/>
    <w:rsid w:val="003840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CA3"/>
    <w:rsid w:val="00396F98"/>
    <w:rsid w:val="0039702A"/>
    <w:rsid w:val="0039708F"/>
    <w:rsid w:val="0039715E"/>
    <w:rsid w:val="0039717E"/>
    <w:rsid w:val="00397BD0"/>
    <w:rsid w:val="00397D97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2890"/>
    <w:rsid w:val="003C2B61"/>
    <w:rsid w:val="003C30CB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85F"/>
    <w:rsid w:val="003D3708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1066"/>
    <w:rsid w:val="00401141"/>
    <w:rsid w:val="00401369"/>
    <w:rsid w:val="00401508"/>
    <w:rsid w:val="00401692"/>
    <w:rsid w:val="00401715"/>
    <w:rsid w:val="004018B5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7AD"/>
    <w:rsid w:val="00406974"/>
    <w:rsid w:val="00406CB7"/>
    <w:rsid w:val="00406E77"/>
    <w:rsid w:val="004070E8"/>
    <w:rsid w:val="00407677"/>
    <w:rsid w:val="00407B7F"/>
    <w:rsid w:val="00407BE8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2B10"/>
    <w:rsid w:val="00413300"/>
    <w:rsid w:val="0041330B"/>
    <w:rsid w:val="0041337B"/>
    <w:rsid w:val="00413436"/>
    <w:rsid w:val="00413778"/>
    <w:rsid w:val="004138F7"/>
    <w:rsid w:val="004139E1"/>
    <w:rsid w:val="004139EA"/>
    <w:rsid w:val="0041402E"/>
    <w:rsid w:val="00414414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6A9"/>
    <w:rsid w:val="004326AA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E71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C3D"/>
    <w:rsid w:val="00437E67"/>
    <w:rsid w:val="00440013"/>
    <w:rsid w:val="00440048"/>
    <w:rsid w:val="00440701"/>
    <w:rsid w:val="00440B6D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2129"/>
    <w:rsid w:val="00472774"/>
    <w:rsid w:val="00472CC2"/>
    <w:rsid w:val="00472D72"/>
    <w:rsid w:val="00472D7F"/>
    <w:rsid w:val="00472EC4"/>
    <w:rsid w:val="00473101"/>
    <w:rsid w:val="004737C9"/>
    <w:rsid w:val="004737F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24C4"/>
    <w:rsid w:val="0048267E"/>
    <w:rsid w:val="00482E94"/>
    <w:rsid w:val="00482F04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549B"/>
    <w:rsid w:val="004854DA"/>
    <w:rsid w:val="00485587"/>
    <w:rsid w:val="004855BC"/>
    <w:rsid w:val="004855E1"/>
    <w:rsid w:val="0048574A"/>
    <w:rsid w:val="00485FEE"/>
    <w:rsid w:val="0048605F"/>
    <w:rsid w:val="00486079"/>
    <w:rsid w:val="004861BB"/>
    <w:rsid w:val="004864E9"/>
    <w:rsid w:val="00486A94"/>
    <w:rsid w:val="00486AED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13F"/>
    <w:rsid w:val="004A13D8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BC3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798"/>
    <w:rsid w:val="004B1823"/>
    <w:rsid w:val="004B1C9A"/>
    <w:rsid w:val="004B1D24"/>
    <w:rsid w:val="004B1E8A"/>
    <w:rsid w:val="004B2063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A57"/>
    <w:rsid w:val="004C1CAD"/>
    <w:rsid w:val="004C1F35"/>
    <w:rsid w:val="004C2AC9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11B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9D0"/>
    <w:rsid w:val="004E6A75"/>
    <w:rsid w:val="004E6B6A"/>
    <w:rsid w:val="004E6E0A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D21"/>
    <w:rsid w:val="00513F72"/>
    <w:rsid w:val="005142C1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F3"/>
    <w:rsid w:val="00540C33"/>
    <w:rsid w:val="00540D7D"/>
    <w:rsid w:val="00540EC9"/>
    <w:rsid w:val="0054103F"/>
    <w:rsid w:val="005411FE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972"/>
    <w:rsid w:val="005449CF"/>
    <w:rsid w:val="00544AC3"/>
    <w:rsid w:val="00545211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CA1"/>
    <w:rsid w:val="00566D72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478"/>
    <w:rsid w:val="0059269F"/>
    <w:rsid w:val="0059270F"/>
    <w:rsid w:val="005927F6"/>
    <w:rsid w:val="00592941"/>
    <w:rsid w:val="00592BA8"/>
    <w:rsid w:val="00592FF4"/>
    <w:rsid w:val="0059358E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5C5"/>
    <w:rsid w:val="005C3675"/>
    <w:rsid w:val="005C39D9"/>
    <w:rsid w:val="005C39E7"/>
    <w:rsid w:val="005C3E8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F0A"/>
    <w:rsid w:val="005D2181"/>
    <w:rsid w:val="005D2345"/>
    <w:rsid w:val="005D27A5"/>
    <w:rsid w:val="005D285B"/>
    <w:rsid w:val="005D2D16"/>
    <w:rsid w:val="005D2F3F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B"/>
    <w:rsid w:val="00603A65"/>
    <w:rsid w:val="00603AD2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4AD"/>
    <w:rsid w:val="00612DA4"/>
    <w:rsid w:val="00612E0B"/>
    <w:rsid w:val="00612F23"/>
    <w:rsid w:val="00612F48"/>
    <w:rsid w:val="006134E9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8A6"/>
    <w:rsid w:val="006378D9"/>
    <w:rsid w:val="00637AC4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85C"/>
    <w:rsid w:val="00645B46"/>
    <w:rsid w:val="00645E38"/>
    <w:rsid w:val="00646392"/>
    <w:rsid w:val="0064661F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59A"/>
    <w:rsid w:val="00650ADE"/>
    <w:rsid w:val="00650CE3"/>
    <w:rsid w:val="00650DFE"/>
    <w:rsid w:val="006512EE"/>
    <w:rsid w:val="00651313"/>
    <w:rsid w:val="00651320"/>
    <w:rsid w:val="00651453"/>
    <w:rsid w:val="00651568"/>
    <w:rsid w:val="00651CC3"/>
    <w:rsid w:val="00651EEB"/>
    <w:rsid w:val="006523DA"/>
    <w:rsid w:val="00652557"/>
    <w:rsid w:val="0065270A"/>
    <w:rsid w:val="00652C22"/>
    <w:rsid w:val="00652F4D"/>
    <w:rsid w:val="00653AAD"/>
    <w:rsid w:val="00653C06"/>
    <w:rsid w:val="00653E53"/>
    <w:rsid w:val="006544A6"/>
    <w:rsid w:val="0065488F"/>
    <w:rsid w:val="00654B17"/>
    <w:rsid w:val="00654EEE"/>
    <w:rsid w:val="00654F2F"/>
    <w:rsid w:val="00655058"/>
    <w:rsid w:val="006555AF"/>
    <w:rsid w:val="0065582B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8E5"/>
    <w:rsid w:val="0066299B"/>
    <w:rsid w:val="00662A32"/>
    <w:rsid w:val="00662D24"/>
    <w:rsid w:val="0066359E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302"/>
    <w:rsid w:val="006714CE"/>
    <w:rsid w:val="00671BD8"/>
    <w:rsid w:val="00671D13"/>
    <w:rsid w:val="0067270A"/>
    <w:rsid w:val="00672801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800"/>
    <w:rsid w:val="00675891"/>
    <w:rsid w:val="00675918"/>
    <w:rsid w:val="00675A4B"/>
    <w:rsid w:val="00675FC0"/>
    <w:rsid w:val="006760A0"/>
    <w:rsid w:val="0067670F"/>
    <w:rsid w:val="00676BCB"/>
    <w:rsid w:val="00676BDD"/>
    <w:rsid w:val="00676E34"/>
    <w:rsid w:val="00676FC6"/>
    <w:rsid w:val="006770A2"/>
    <w:rsid w:val="0067737D"/>
    <w:rsid w:val="00677730"/>
    <w:rsid w:val="0067774B"/>
    <w:rsid w:val="00677803"/>
    <w:rsid w:val="006779E5"/>
    <w:rsid w:val="00677AB1"/>
    <w:rsid w:val="00677C58"/>
    <w:rsid w:val="00677E7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71A"/>
    <w:rsid w:val="006967D1"/>
    <w:rsid w:val="00697027"/>
    <w:rsid w:val="0069716D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2FC3"/>
    <w:rsid w:val="006A34E1"/>
    <w:rsid w:val="006A35D3"/>
    <w:rsid w:val="006A3618"/>
    <w:rsid w:val="006A369B"/>
    <w:rsid w:val="006A370E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7F5"/>
    <w:rsid w:val="006B299C"/>
    <w:rsid w:val="006B2D20"/>
    <w:rsid w:val="006B2EB6"/>
    <w:rsid w:val="006B301F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C6F"/>
    <w:rsid w:val="006B6FCB"/>
    <w:rsid w:val="006B722B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3068"/>
    <w:rsid w:val="006C3230"/>
    <w:rsid w:val="006C3679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310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BB"/>
    <w:rsid w:val="006E7CE8"/>
    <w:rsid w:val="006E7D7E"/>
    <w:rsid w:val="006F016C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E0B"/>
    <w:rsid w:val="006F3047"/>
    <w:rsid w:val="006F30C1"/>
    <w:rsid w:val="006F30DD"/>
    <w:rsid w:val="006F32BD"/>
    <w:rsid w:val="006F35DE"/>
    <w:rsid w:val="006F38EC"/>
    <w:rsid w:val="006F3909"/>
    <w:rsid w:val="006F4C36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4A11"/>
    <w:rsid w:val="007151CB"/>
    <w:rsid w:val="00715500"/>
    <w:rsid w:val="00715739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2A"/>
    <w:rsid w:val="00721DC7"/>
    <w:rsid w:val="0072231B"/>
    <w:rsid w:val="00722594"/>
    <w:rsid w:val="007227EE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376"/>
    <w:rsid w:val="0073555F"/>
    <w:rsid w:val="007356E4"/>
    <w:rsid w:val="0073591F"/>
    <w:rsid w:val="00735AEA"/>
    <w:rsid w:val="0073609D"/>
    <w:rsid w:val="00736374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D56"/>
    <w:rsid w:val="00740E62"/>
    <w:rsid w:val="00740E83"/>
    <w:rsid w:val="007413E1"/>
    <w:rsid w:val="0074166E"/>
    <w:rsid w:val="00741C09"/>
    <w:rsid w:val="00741D00"/>
    <w:rsid w:val="00741ED3"/>
    <w:rsid w:val="00741FA1"/>
    <w:rsid w:val="007420BD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5B3"/>
    <w:rsid w:val="00744DE6"/>
    <w:rsid w:val="007450AB"/>
    <w:rsid w:val="0074537F"/>
    <w:rsid w:val="007456F6"/>
    <w:rsid w:val="00745C27"/>
    <w:rsid w:val="00745EB8"/>
    <w:rsid w:val="00746069"/>
    <w:rsid w:val="00746093"/>
    <w:rsid w:val="0074651F"/>
    <w:rsid w:val="007466DB"/>
    <w:rsid w:val="00746759"/>
    <w:rsid w:val="007467A0"/>
    <w:rsid w:val="007467C6"/>
    <w:rsid w:val="007468A4"/>
    <w:rsid w:val="007469A8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6FD"/>
    <w:rsid w:val="00783814"/>
    <w:rsid w:val="00783A19"/>
    <w:rsid w:val="00783D6C"/>
    <w:rsid w:val="007841FF"/>
    <w:rsid w:val="00784426"/>
    <w:rsid w:val="007845C5"/>
    <w:rsid w:val="00784786"/>
    <w:rsid w:val="00784B51"/>
    <w:rsid w:val="00784B9A"/>
    <w:rsid w:val="00784BF0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CC"/>
    <w:rsid w:val="007A1714"/>
    <w:rsid w:val="007A1A13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99"/>
    <w:rsid w:val="007B2770"/>
    <w:rsid w:val="007B2800"/>
    <w:rsid w:val="007B2E81"/>
    <w:rsid w:val="007B3094"/>
    <w:rsid w:val="007B3305"/>
    <w:rsid w:val="007B36E4"/>
    <w:rsid w:val="007B3D4F"/>
    <w:rsid w:val="007B3F98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6D"/>
    <w:rsid w:val="007D1891"/>
    <w:rsid w:val="007D1AA7"/>
    <w:rsid w:val="007D1C1B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D36"/>
    <w:rsid w:val="007F3318"/>
    <w:rsid w:val="007F3803"/>
    <w:rsid w:val="007F3AEA"/>
    <w:rsid w:val="007F3C2D"/>
    <w:rsid w:val="007F3F1E"/>
    <w:rsid w:val="007F3F4C"/>
    <w:rsid w:val="007F406C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6430"/>
    <w:rsid w:val="007F6854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C63"/>
    <w:rsid w:val="00806F89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4030"/>
    <w:rsid w:val="00814139"/>
    <w:rsid w:val="00814343"/>
    <w:rsid w:val="008145FA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DC0"/>
    <w:rsid w:val="00821E87"/>
    <w:rsid w:val="00822097"/>
    <w:rsid w:val="008225A7"/>
    <w:rsid w:val="00822698"/>
    <w:rsid w:val="00822D90"/>
    <w:rsid w:val="00822F36"/>
    <w:rsid w:val="008230B0"/>
    <w:rsid w:val="0082331D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EF9"/>
    <w:rsid w:val="008332AE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81B"/>
    <w:rsid w:val="00843B8F"/>
    <w:rsid w:val="00843D84"/>
    <w:rsid w:val="00844066"/>
    <w:rsid w:val="008448A1"/>
    <w:rsid w:val="00844998"/>
    <w:rsid w:val="00844D16"/>
    <w:rsid w:val="00844E00"/>
    <w:rsid w:val="00844FC8"/>
    <w:rsid w:val="00845324"/>
    <w:rsid w:val="00845575"/>
    <w:rsid w:val="00845DB5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348"/>
    <w:rsid w:val="00880526"/>
    <w:rsid w:val="0088063F"/>
    <w:rsid w:val="00880807"/>
    <w:rsid w:val="00880D02"/>
    <w:rsid w:val="0088156D"/>
    <w:rsid w:val="0088164F"/>
    <w:rsid w:val="0088182B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68"/>
    <w:rsid w:val="008B3ABE"/>
    <w:rsid w:val="008B3E67"/>
    <w:rsid w:val="008B4225"/>
    <w:rsid w:val="008B422D"/>
    <w:rsid w:val="008B43B4"/>
    <w:rsid w:val="008B4F31"/>
    <w:rsid w:val="008B5957"/>
    <w:rsid w:val="008B5AF0"/>
    <w:rsid w:val="008B5CA4"/>
    <w:rsid w:val="008B64C4"/>
    <w:rsid w:val="008B65EC"/>
    <w:rsid w:val="008B68A1"/>
    <w:rsid w:val="008B68D4"/>
    <w:rsid w:val="008B6B6C"/>
    <w:rsid w:val="008B6EF7"/>
    <w:rsid w:val="008B700C"/>
    <w:rsid w:val="008B75A2"/>
    <w:rsid w:val="008B7A85"/>
    <w:rsid w:val="008C003E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9C6"/>
    <w:rsid w:val="008D2C41"/>
    <w:rsid w:val="008D2E81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2FB6"/>
    <w:rsid w:val="00903001"/>
    <w:rsid w:val="0090309F"/>
    <w:rsid w:val="009032D3"/>
    <w:rsid w:val="00903490"/>
    <w:rsid w:val="009035EE"/>
    <w:rsid w:val="00903622"/>
    <w:rsid w:val="00903852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F4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4293"/>
    <w:rsid w:val="0092437F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777"/>
    <w:rsid w:val="009318A9"/>
    <w:rsid w:val="00931967"/>
    <w:rsid w:val="00931A64"/>
    <w:rsid w:val="00931B81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71"/>
    <w:rsid w:val="00955F7B"/>
    <w:rsid w:val="0095652B"/>
    <w:rsid w:val="00956750"/>
    <w:rsid w:val="009567BF"/>
    <w:rsid w:val="00956986"/>
    <w:rsid w:val="00956DD9"/>
    <w:rsid w:val="0095709F"/>
    <w:rsid w:val="00957171"/>
    <w:rsid w:val="00957529"/>
    <w:rsid w:val="009578CB"/>
    <w:rsid w:val="00957E8C"/>
    <w:rsid w:val="0096024A"/>
    <w:rsid w:val="00960576"/>
    <w:rsid w:val="0096063E"/>
    <w:rsid w:val="0096075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307D"/>
    <w:rsid w:val="0096313A"/>
    <w:rsid w:val="00963294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1C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4A33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E0D"/>
    <w:rsid w:val="009A3159"/>
    <w:rsid w:val="009A31AB"/>
    <w:rsid w:val="009A321E"/>
    <w:rsid w:val="009A3298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60"/>
    <w:rsid w:val="009B02E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72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4287"/>
    <w:rsid w:val="009F42B5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5DA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A53"/>
    <w:rsid w:val="00A67EC7"/>
    <w:rsid w:val="00A67F83"/>
    <w:rsid w:val="00A705D5"/>
    <w:rsid w:val="00A713F6"/>
    <w:rsid w:val="00A71509"/>
    <w:rsid w:val="00A716D1"/>
    <w:rsid w:val="00A71735"/>
    <w:rsid w:val="00A7180E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413"/>
    <w:rsid w:val="00A73467"/>
    <w:rsid w:val="00A73535"/>
    <w:rsid w:val="00A73657"/>
    <w:rsid w:val="00A7382A"/>
    <w:rsid w:val="00A739B2"/>
    <w:rsid w:val="00A73B4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DCC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87CB6"/>
    <w:rsid w:val="00A90328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8FC"/>
    <w:rsid w:val="00A95A2F"/>
    <w:rsid w:val="00A95B2B"/>
    <w:rsid w:val="00A95D46"/>
    <w:rsid w:val="00A9629B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6CE"/>
    <w:rsid w:val="00AA69F4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D12"/>
    <w:rsid w:val="00AC7EF2"/>
    <w:rsid w:val="00AD01A9"/>
    <w:rsid w:val="00AD0293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8E"/>
    <w:rsid w:val="00AF76FC"/>
    <w:rsid w:val="00B00028"/>
    <w:rsid w:val="00B0048B"/>
    <w:rsid w:val="00B0069A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A89"/>
    <w:rsid w:val="00B14C1B"/>
    <w:rsid w:val="00B14F88"/>
    <w:rsid w:val="00B15330"/>
    <w:rsid w:val="00B1592E"/>
    <w:rsid w:val="00B16200"/>
    <w:rsid w:val="00B16901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F80"/>
    <w:rsid w:val="00B31F86"/>
    <w:rsid w:val="00B32390"/>
    <w:rsid w:val="00B32692"/>
    <w:rsid w:val="00B32703"/>
    <w:rsid w:val="00B32C3E"/>
    <w:rsid w:val="00B32E4A"/>
    <w:rsid w:val="00B33090"/>
    <w:rsid w:val="00B33294"/>
    <w:rsid w:val="00B3355D"/>
    <w:rsid w:val="00B335C2"/>
    <w:rsid w:val="00B3389C"/>
    <w:rsid w:val="00B338D8"/>
    <w:rsid w:val="00B339F0"/>
    <w:rsid w:val="00B33DDA"/>
    <w:rsid w:val="00B33EFF"/>
    <w:rsid w:val="00B33F18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BA3"/>
    <w:rsid w:val="00B40EED"/>
    <w:rsid w:val="00B41361"/>
    <w:rsid w:val="00B4144B"/>
    <w:rsid w:val="00B41A6C"/>
    <w:rsid w:val="00B41DEA"/>
    <w:rsid w:val="00B41F96"/>
    <w:rsid w:val="00B42294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1A4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10D6"/>
    <w:rsid w:val="00B619B2"/>
    <w:rsid w:val="00B61B71"/>
    <w:rsid w:val="00B62242"/>
    <w:rsid w:val="00B624B7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604"/>
    <w:rsid w:val="00B80A8E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F6F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44F"/>
    <w:rsid w:val="00BC4B5C"/>
    <w:rsid w:val="00BC4D7A"/>
    <w:rsid w:val="00BC51F5"/>
    <w:rsid w:val="00BC5286"/>
    <w:rsid w:val="00BC54AF"/>
    <w:rsid w:val="00BC5522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304"/>
    <w:rsid w:val="00BD06A6"/>
    <w:rsid w:val="00BD0711"/>
    <w:rsid w:val="00BD07D3"/>
    <w:rsid w:val="00BD0B64"/>
    <w:rsid w:val="00BD0D2A"/>
    <w:rsid w:val="00BD0E00"/>
    <w:rsid w:val="00BD0FFD"/>
    <w:rsid w:val="00BD1380"/>
    <w:rsid w:val="00BD1705"/>
    <w:rsid w:val="00BD1F78"/>
    <w:rsid w:val="00BD252C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944"/>
    <w:rsid w:val="00C22228"/>
    <w:rsid w:val="00C2237C"/>
    <w:rsid w:val="00C2238F"/>
    <w:rsid w:val="00C225BB"/>
    <w:rsid w:val="00C22906"/>
    <w:rsid w:val="00C22C7D"/>
    <w:rsid w:val="00C22D87"/>
    <w:rsid w:val="00C22E39"/>
    <w:rsid w:val="00C23032"/>
    <w:rsid w:val="00C23097"/>
    <w:rsid w:val="00C23126"/>
    <w:rsid w:val="00C23208"/>
    <w:rsid w:val="00C23266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686"/>
    <w:rsid w:val="00C326B2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D6D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B5B"/>
    <w:rsid w:val="00C52229"/>
    <w:rsid w:val="00C52696"/>
    <w:rsid w:val="00C52830"/>
    <w:rsid w:val="00C52CDE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A5D"/>
    <w:rsid w:val="00C57A69"/>
    <w:rsid w:val="00C57DC7"/>
    <w:rsid w:val="00C57EFC"/>
    <w:rsid w:val="00C60129"/>
    <w:rsid w:val="00C601C8"/>
    <w:rsid w:val="00C6098A"/>
    <w:rsid w:val="00C60AAE"/>
    <w:rsid w:val="00C61BA6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54C9"/>
    <w:rsid w:val="00C65543"/>
    <w:rsid w:val="00C65ED4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6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D3"/>
    <w:rsid w:val="00C736D7"/>
    <w:rsid w:val="00C7372D"/>
    <w:rsid w:val="00C7387A"/>
    <w:rsid w:val="00C73911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6E56"/>
    <w:rsid w:val="00C77074"/>
    <w:rsid w:val="00C77288"/>
    <w:rsid w:val="00C7736C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BA5"/>
    <w:rsid w:val="00C80E34"/>
    <w:rsid w:val="00C80EC1"/>
    <w:rsid w:val="00C81E77"/>
    <w:rsid w:val="00C81EE4"/>
    <w:rsid w:val="00C82108"/>
    <w:rsid w:val="00C8257F"/>
    <w:rsid w:val="00C82728"/>
    <w:rsid w:val="00C82A00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9E1"/>
    <w:rsid w:val="00C93AD0"/>
    <w:rsid w:val="00C93ADE"/>
    <w:rsid w:val="00C93CE1"/>
    <w:rsid w:val="00C94088"/>
    <w:rsid w:val="00C94796"/>
    <w:rsid w:val="00C94AD2"/>
    <w:rsid w:val="00C94F82"/>
    <w:rsid w:val="00C9544F"/>
    <w:rsid w:val="00C954C0"/>
    <w:rsid w:val="00C95653"/>
    <w:rsid w:val="00C962C3"/>
    <w:rsid w:val="00C9673B"/>
    <w:rsid w:val="00C9674E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ED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8E2"/>
    <w:rsid w:val="00D20F3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CDA"/>
    <w:rsid w:val="00D36DDB"/>
    <w:rsid w:val="00D37648"/>
    <w:rsid w:val="00D376F4"/>
    <w:rsid w:val="00D3774C"/>
    <w:rsid w:val="00D37AB7"/>
    <w:rsid w:val="00D40222"/>
    <w:rsid w:val="00D40983"/>
    <w:rsid w:val="00D4111C"/>
    <w:rsid w:val="00D41205"/>
    <w:rsid w:val="00D41299"/>
    <w:rsid w:val="00D41391"/>
    <w:rsid w:val="00D41830"/>
    <w:rsid w:val="00D41D40"/>
    <w:rsid w:val="00D4209D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C47"/>
    <w:rsid w:val="00D46072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214"/>
    <w:rsid w:val="00D51B36"/>
    <w:rsid w:val="00D5208D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D3C"/>
    <w:rsid w:val="00D87DC7"/>
    <w:rsid w:val="00D901B2"/>
    <w:rsid w:val="00D904CC"/>
    <w:rsid w:val="00D90750"/>
    <w:rsid w:val="00D907C7"/>
    <w:rsid w:val="00D91079"/>
    <w:rsid w:val="00D9145D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52C"/>
    <w:rsid w:val="00D93D4E"/>
    <w:rsid w:val="00D94396"/>
    <w:rsid w:val="00D944EE"/>
    <w:rsid w:val="00D94DBC"/>
    <w:rsid w:val="00D94F40"/>
    <w:rsid w:val="00D95A57"/>
    <w:rsid w:val="00D95B68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32D7"/>
    <w:rsid w:val="00DA3667"/>
    <w:rsid w:val="00DA3675"/>
    <w:rsid w:val="00DA3766"/>
    <w:rsid w:val="00DA3A81"/>
    <w:rsid w:val="00DA3B1E"/>
    <w:rsid w:val="00DA3E39"/>
    <w:rsid w:val="00DA3E58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E32"/>
    <w:rsid w:val="00E12653"/>
    <w:rsid w:val="00E12877"/>
    <w:rsid w:val="00E12A1D"/>
    <w:rsid w:val="00E12D28"/>
    <w:rsid w:val="00E13540"/>
    <w:rsid w:val="00E137ED"/>
    <w:rsid w:val="00E13AA4"/>
    <w:rsid w:val="00E13B8D"/>
    <w:rsid w:val="00E14198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038"/>
    <w:rsid w:val="00E20202"/>
    <w:rsid w:val="00E20233"/>
    <w:rsid w:val="00E20368"/>
    <w:rsid w:val="00E206B4"/>
    <w:rsid w:val="00E207C8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846"/>
    <w:rsid w:val="00E54936"/>
    <w:rsid w:val="00E54A1B"/>
    <w:rsid w:val="00E54AB3"/>
    <w:rsid w:val="00E54AD6"/>
    <w:rsid w:val="00E54B9F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B88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D38"/>
    <w:rsid w:val="00E85F3B"/>
    <w:rsid w:val="00E86251"/>
    <w:rsid w:val="00E8670F"/>
    <w:rsid w:val="00E86880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0F0C"/>
    <w:rsid w:val="00E910E4"/>
    <w:rsid w:val="00E9123F"/>
    <w:rsid w:val="00E916D6"/>
    <w:rsid w:val="00E91CA3"/>
    <w:rsid w:val="00E91D0D"/>
    <w:rsid w:val="00E920C3"/>
    <w:rsid w:val="00E9251B"/>
    <w:rsid w:val="00E92650"/>
    <w:rsid w:val="00E92BBC"/>
    <w:rsid w:val="00E92D59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10FB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DFF"/>
    <w:rsid w:val="00EC62EE"/>
    <w:rsid w:val="00EC6327"/>
    <w:rsid w:val="00EC6756"/>
    <w:rsid w:val="00EC68A7"/>
    <w:rsid w:val="00EC6A82"/>
    <w:rsid w:val="00EC75D2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F007E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2AC"/>
    <w:rsid w:val="00F11753"/>
    <w:rsid w:val="00F11768"/>
    <w:rsid w:val="00F117D1"/>
    <w:rsid w:val="00F11EDD"/>
    <w:rsid w:val="00F122A7"/>
    <w:rsid w:val="00F1253D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9BE"/>
    <w:rsid w:val="00F17CCE"/>
    <w:rsid w:val="00F17DC0"/>
    <w:rsid w:val="00F20016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89C"/>
    <w:rsid w:val="00F3091B"/>
    <w:rsid w:val="00F30A0F"/>
    <w:rsid w:val="00F30E83"/>
    <w:rsid w:val="00F30F88"/>
    <w:rsid w:val="00F3100F"/>
    <w:rsid w:val="00F31132"/>
    <w:rsid w:val="00F31A9B"/>
    <w:rsid w:val="00F31DDC"/>
    <w:rsid w:val="00F31E61"/>
    <w:rsid w:val="00F327C5"/>
    <w:rsid w:val="00F32D90"/>
    <w:rsid w:val="00F32ED7"/>
    <w:rsid w:val="00F32F71"/>
    <w:rsid w:val="00F333B7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E13"/>
    <w:rsid w:val="00F47F21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2A6"/>
    <w:rsid w:val="00F54659"/>
    <w:rsid w:val="00F5487F"/>
    <w:rsid w:val="00F55380"/>
    <w:rsid w:val="00F553F8"/>
    <w:rsid w:val="00F55729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154"/>
    <w:rsid w:val="00FA2278"/>
    <w:rsid w:val="00FA2726"/>
    <w:rsid w:val="00FA299A"/>
    <w:rsid w:val="00FA2A80"/>
    <w:rsid w:val="00FA3013"/>
    <w:rsid w:val="00FA3340"/>
    <w:rsid w:val="00FA3441"/>
    <w:rsid w:val="00FA34F7"/>
    <w:rsid w:val="00FA3F75"/>
    <w:rsid w:val="00FA403B"/>
    <w:rsid w:val="00FA44DC"/>
    <w:rsid w:val="00FA458A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AF1"/>
    <w:rsid w:val="00FB2E6C"/>
    <w:rsid w:val="00FB2F92"/>
    <w:rsid w:val="00FB3063"/>
    <w:rsid w:val="00FB3382"/>
    <w:rsid w:val="00FB39BF"/>
    <w:rsid w:val="00FB3D65"/>
    <w:rsid w:val="00FB3D91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7270"/>
    <w:rsid w:val="00FB72DA"/>
    <w:rsid w:val="00FB73FE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10A9"/>
    <w:rsid w:val="00FC148D"/>
    <w:rsid w:val="00FC1564"/>
    <w:rsid w:val="00FC1C8E"/>
    <w:rsid w:val="00FC1FD2"/>
    <w:rsid w:val="00FC24E5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F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1020</TotalTime>
  <Pages>14</Pages>
  <Words>2144</Words>
  <Characters>12226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Monthida, Onniam</cp:lastModifiedBy>
  <cp:revision>76</cp:revision>
  <cp:lastPrinted>2021-08-03T04:57:00Z</cp:lastPrinted>
  <dcterms:created xsi:type="dcterms:W3CDTF">2021-07-30T07:11:00Z</dcterms:created>
  <dcterms:modified xsi:type="dcterms:W3CDTF">2021-08-13T11:25:00Z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