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11" w:rsidRPr="0063634C" w:rsidRDefault="00672A20" w:rsidP="0063634C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>
          <v:rect id="_x0000_s1026" style="position:absolute;left:0;text-align:left;margin-left:157.45pt;margin-top:-84.35pt;width:22pt;height:16.65pt;z-index:251657216" stroked="f" strokecolor="#f49100"/>
        </w:pict>
      </w:r>
      <w:r w:rsidR="00E7507C" w:rsidRPr="0063634C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E7507C" w:rsidRPr="0063634C">
        <w:rPr>
          <w:rFonts w:ascii="Angsana New" w:hAnsi="Angsana New"/>
          <w:b/>
          <w:bCs/>
          <w:sz w:val="30"/>
          <w:szCs w:val="30"/>
          <w:cs/>
        </w:rPr>
        <w:t>การจัดทำข้อมูลทางการเงินระหว่างกาล</w:t>
      </w:r>
    </w:p>
    <w:p w:rsidR="008D0211" w:rsidRPr="004F5042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</w:t>
      </w:r>
      <w:r w:rsidRPr="004F5042">
        <w:rPr>
          <w:rFonts w:ascii="Angsana New" w:hAnsi="Angsana New" w:hint="cs"/>
          <w:sz w:val="30"/>
          <w:szCs w:val="30"/>
          <w:cs/>
        </w:rPr>
        <w:t>ถูก</w:t>
      </w:r>
      <w:r w:rsidRPr="004F5042">
        <w:rPr>
          <w:rFonts w:ascii="Angsana New" w:hAnsi="Angsana New"/>
          <w:sz w:val="30"/>
          <w:szCs w:val="30"/>
          <w:cs/>
        </w:rPr>
        <w:t>จัดทำขึ้น</w:t>
      </w:r>
      <w:r w:rsidRPr="004F5042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4F5042">
        <w:rPr>
          <w:rFonts w:ascii="Angsana New" w:hAnsi="Angsana New"/>
          <w:sz w:val="30"/>
          <w:szCs w:val="30"/>
          <w:cs/>
        </w:rPr>
        <w:t xml:space="preserve">ตามมาตรฐานการบัญชีฉบับที่ </w:t>
      </w:r>
      <w:r w:rsidRPr="004F5042">
        <w:rPr>
          <w:rFonts w:ascii="Angsana New" w:hAnsi="Angsana New"/>
          <w:sz w:val="30"/>
          <w:szCs w:val="30"/>
        </w:rPr>
        <w:t>34</w:t>
      </w:r>
      <w:r w:rsidRPr="004F5042">
        <w:rPr>
          <w:rFonts w:ascii="Angsana New" w:hAnsi="Angsana New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>(ปรับปรุง</w:t>
      </w:r>
      <w:r w:rsidRPr="004F5042">
        <w:rPr>
          <w:rFonts w:ascii="Angsana New" w:hAnsi="Angsana New"/>
          <w:color w:val="FFFFFF"/>
          <w:spacing w:val="-2"/>
          <w:sz w:val="30"/>
          <w:szCs w:val="30"/>
        </w:rPr>
        <w:t>_</w:t>
      </w:r>
      <w:r w:rsidR="001230EE">
        <w:rPr>
          <w:rFonts w:ascii="Angsana New" w:hAnsi="Angsana New" w:hint="cs"/>
          <w:spacing w:val="-2"/>
          <w:sz w:val="30"/>
          <w:szCs w:val="30"/>
          <w:cs/>
        </w:rPr>
        <w:t>256</w:t>
      </w:r>
      <w:r w:rsidR="00A879CD">
        <w:rPr>
          <w:rFonts w:ascii="Angsana New" w:hAnsi="Angsana New" w:hint="cs"/>
          <w:spacing w:val="-2"/>
          <w:sz w:val="30"/>
          <w:szCs w:val="30"/>
          <w:cs/>
        </w:rPr>
        <w:t>3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4F5042">
        <w:rPr>
          <w:rFonts w:ascii="Angsana New" w:hAnsi="Angsana New"/>
          <w:sz w:val="30"/>
          <w:szCs w:val="30"/>
          <w:cs/>
        </w:rPr>
        <w:t xml:space="preserve">เรื่อง </w:t>
      </w:r>
      <w:r w:rsidRPr="004F5042">
        <w:rPr>
          <w:rFonts w:ascii="Angsana New" w:hAnsi="Angsana New"/>
          <w:sz w:val="30"/>
          <w:szCs w:val="30"/>
        </w:rPr>
        <w:t>"</w:t>
      </w:r>
      <w:r w:rsidR="00EE0A94" w:rsidRPr="004F504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4F5042">
        <w:rPr>
          <w:rFonts w:ascii="Angsana New" w:hAnsi="Angsana New"/>
          <w:sz w:val="30"/>
          <w:szCs w:val="30"/>
          <w:cs/>
        </w:rPr>
        <w:t>ระหว่างกาล</w:t>
      </w:r>
      <w:r w:rsidRPr="004F5042">
        <w:rPr>
          <w:rFonts w:ascii="Angsana New" w:hAnsi="Angsana New"/>
          <w:sz w:val="30"/>
          <w:szCs w:val="30"/>
        </w:rPr>
        <w:t xml:space="preserve">" </w:t>
      </w:r>
      <w:r w:rsidRPr="004F5042">
        <w:rPr>
          <w:rFonts w:ascii="Angsana New" w:hAnsi="Angsana New" w:hint="cs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Pr="004F5042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4F5042">
        <w:rPr>
          <w:rFonts w:ascii="Angsana New" w:hAnsi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</w:t>
      </w:r>
      <w:r w:rsidR="00EE0A94" w:rsidRPr="004F5042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F5042">
        <w:rPr>
          <w:rFonts w:ascii="Angsana New" w:hAnsi="Angsana New"/>
          <w:sz w:val="30"/>
          <w:szCs w:val="30"/>
        </w:rPr>
        <w:t>25</w:t>
      </w:r>
      <w:r w:rsidR="00FA3C4B">
        <w:rPr>
          <w:rFonts w:ascii="Angsana New" w:hAnsi="Angsana New"/>
          <w:sz w:val="30"/>
          <w:szCs w:val="30"/>
        </w:rPr>
        <w:t>6</w:t>
      </w:r>
      <w:r w:rsidR="00A879CD">
        <w:rPr>
          <w:rFonts w:ascii="Angsana New" w:hAnsi="Angsana New"/>
          <w:sz w:val="30"/>
          <w:szCs w:val="30"/>
        </w:rPr>
        <w:t>3</w:t>
      </w:r>
      <w:r w:rsidRPr="004F5042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เพื่อไม่ให้ข้อมูลที่นำเสน</w:t>
      </w:r>
      <w:r w:rsidRPr="004F5042">
        <w:rPr>
          <w:rFonts w:ascii="Angsana New" w:hAnsi="Angsana New" w:hint="cs"/>
          <w:sz w:val="30"/>
          <w:szCs w:val="30"/>
          <w:cs/>
        </w:rPr>
        <w:t>อ</w:t>
      </w:r>
      <w:r w:rsidRPr="004F5042">
        <w:rPr>
          <w:rFonts w:ascii="Angsana New" w:hAnsi="Angsana New"/>
          <w:sz w:val="30"/>
          <w:szCs w:val="30"/>
          <w:cs/>
        </w:rPr>
        <w:t>ซ้ำซ้อนกับข้อมูลที่ได้รายงานไปแล้ว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ดังนั้น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ข้อมูลทางการเงินระหว่างกาลนี้ควรต้องอ่านควบคู่กับงบการเงินสำหรับ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>สิ้นสุดวันที่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D96C84">
        <w:rPr>
          <w:rFonts w:ascii="Angsana New" w:hAnsi="Angsana New"/>
          <w:sz w:val="30"/>
          <w:szCs w:val="30"/>
        </w:rPr>
        <w:t>256</w:t>
      </w:r>
      <w:r w:rsidR="00A879CD">
        <w:rPr>
          <w:rFonts w:ascii="Angsana New" w:hAnsi="Angsana New"/>
          <w:sz w:val="30"/>
          <w:szCs w:val="30"/>
        </w:rPr>
        <w:t>3</w:t>
      </w:r>
    </w:p>
    <w:p w:rsidR="008242BB" w:rsidRPr="004F5042" w:rsidRDefault="008242BB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สำหรับงวดสาม</w:t>
      </w:r>
      <w:r w:rsidR="00097488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="00E11D25">
        <w:rPr>
          <w:rFonts w:ascii="Angsana New" w:hAnsi="Angsana New" w:hint="cs"/>
          <w:sz w:val="30"/>
          <w:szCs w:val="30"/>
          <w:cs/>
          <w:lang w:val="th-TH"/>
        </w:rPr>
        <w:t>และหกเดือน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FA3C4B">
        <w:rPr>
          <w:rFonts w:ascii="Angsana New" w:hAnsi="Angsana New" w:hint="cs"/>
          <w:sz w:val="30"/>
          <w:szCs w:val="30"/>
          <w:cs/>
        </w:rPr>
        <w:t>3</w:t>
      </w:r>
      <w:r w:rsidR="00E11D25">
        <w:rPr>
          <w:rFonts w:ascii="Angsana New" w:hAnsi="Angsana New" w:hint="cs"/>
          <w:sz w:val="30"/>
          <w:szCs w:val="30"/>
          <w:cs/>
        </w:rPr>
        <w:t>0 มิถุนายน</w:t>
      </w:r>
      <w:r w:rsidR="00FF2E1B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0A3D0E">
        <w:rPr>
          <w:rFonts w:ascii="Angsana New" w:hAnsi="Angsana New"/>
          <w:sz w:val="30"/>
          <w:szCs w:val="30"/>
          <w:cs/>
        </w:rPr>
        <w:t>25</w:t>
      </w:r>
      <w:r w:rsidR="00155428" w:rsidRPr="000A3D0E">
        <w:rPr>
          <w:rFonts w:ascii="Angsana New" w:hAnsi="Angsana New"/>
          <w:sz w:val="30"/>
          <w:szCs w:val="30"/>
        </w:rPr>
        <w:t>6</w:t>
      </w:r>
      <w:r w:rsidR="00A879CD">
        <w:rPr>
          <w:rFonts w:ascii="Angsana New" w:hAnsi="Angsana New" w:hint="cs"/>
          <w:sz w:val="30"/>
          <w:szCs w:val="30"/>
          <w:cs/>
        </w:rPr>
        <w:t>4</w:t>
      </w:r>
      <w:r w:rsidRPr="000A3D0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F2E1B" w:rsidRPr="000A3D0E">
        <w:rPr>
          <w:rFonts w:ascii="Angsana New" w:hAnsi="Angsana New"/>
          <w:sz w:val="30"/>
          <w:szCs w:val="30"/>
        </w:rPr>
        <w:t>25</w:t>
      </w:r>
      <w:r w:rsidR="00D96C84" w:rsidRPr="000A3D0E">
        <w:rPr>
          <w:rFonts w:ascii="Angsana New" w:hAnsi="Angsana New" w:hint="cs"/>
          <w:sz w:val="30"/>
          <w:szCs w:val="30"/>
          <w:cs/>
        </w:rPr>
        <w:t>6</w:t>
      </w:r>
      <w:r w:rsidR="00A879CD">
        <w:rPr>
          <w:rFonts w:ascii="Angsana New" w:hAnsi="Angsana New" w:hint="cs"/>
          <w:sz w:val="30"/>
          <w:szCs w:val="30"/>
          <w:cs/>
        </w:rPr>
        <w:t>3</w:t>
      </w:r>
      <w:r w:rsidR="00EE0A94" w:rsidRPr="000A3D0E">
        <w:rPr>
          <w:rFonts w:ascii="Angsana New" w:hAnsi="Angsana New"/>
          <w:sz w:val="30"/>
          <w:szCs w:val="30"/>
        </w:rPr>
        <w:t xml:space="preserve"> </w:t>
      </w:r>
      <w:r w:rsidR="00EE0A94" w:rsidRPr="000A3D0E">
        <w:rPr>
          <w:rFonts w:ascii="Angsana New" w:hAnsi="Angsana New" w:hint="cs"/>
          <w:sz w:val="30"/>
          <w:szCs w:val="30"/>
          <w:cs/>
        </w:rPr>
        <w:t>และงบการเงินรวมสำหรับปีสิ้นสุดวันที่ 31 ธันวาคม 25</w:t>
      </w:r>
      <w:r w:rsidR="00D96C84" w:rsidRPr="000A3D0E">
        <w:rPr>
          <w:rFonts w:ascii="Angsana New" w:hAnsi="Angsana New" w:hint="cs"/>
          <w:sz w:val="30"/>
          <w:szCs w:val="30"/>
          <w:cs/>
        </w:rPr>
        <w:t>6</w:t>
      </w:r>
      <w:r w:rsidR="00A879CD">
        <w:rPr>
          <w:rFonts w:ascii="Angsana New" w:hAnsi="Angsana New" w:hint="cs"/>
          <w:sz w:val="30"/>
          <w:szCs w:val="30"/>
          <w:cs/>
        </w:rPr>
        <w:t>3</w:t>
      </w:r>
      <w:r w:rsidRPr="000A3D0E">
        <w:rPr>
          <w:rFonts w:ascii="Angsana New" w:hAnsi="Angsana New"/>
          <w:sz w:val="30"/>
          <w:szCs w:val="30"/>
        </w:rPr>
        <w:t xml:space="preserve"> </w:t>
      </w:r>
      <w:r w:rsidRPr="000A3D0E">
        <w:rPr>
          <w:rFonts w:ascii="Angsana New" w:hAnsi="Angsana New" w:hint="cs"/>
          <w:sz w:val="30"/>
          <w:szCs w:val="30"/>
          <w:cs/>
        </w:rPr>
        <w:t>ซึ่งเป็นส่วนหนึ่งของ</w:t>
      </w:r>
      <w:r w:rsidRPr="000A3D0E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BC781F" w:rsidRPr="000A3D0E">
        <w:rPr>
          <w:rFonts w:ascii="Angsana New" w:hAnsi="Angsana New" w:hint="cs"/>
          <w:sz w:val="30"/>
          <w:szCs w:val="30"/>
          <w:cs/>
        </w:rPr>
        <w:t>นี้</w:t>
      </w:r>
      <w:r w:rsidRPr="000A3D0E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="00EE0A94" w:rsidRPr="000A3D0E">
        <w:rPr>
          <w:rFonts w:ascii="Angsana New" w:hAnsi="Angsana New" w:hint="cs"/>
          <w:sz w:val="30"/>
          <w:szCs w:val="30"/>
          <w:cs/>
        </w:rPr>
        <w:t>ที่</w:t>
      </w:r>
      <w:r w:rsidRPr="000A3D0E">
        <w:rPr>
          <w:rFonts w:ascii="Angsana New" w:hAnsi="Angsana New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Pr="000A3D0E">
        <w:rPr>
          <w:rFonts w:ascii="Angsana New" w:hAnsi="Angsana New" w:hint="cs"/>
          <w:sz w:val="30"/>
          <w:szCs w:val="30"/>
          <w:cs/>
        </w:rPr>
        <w:t>ตามที่กล่าวใน</w:t>
      </w:r>
      <w:r w:rsidRPr="00872B0A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A879CD">
        <w:rPr>
          <w:rFonts w:ascii="Angsana New" w:hAnsi="Angsana New"/>
          <w:sz w:val="30"/>
          <w:szCs w:val="30"/>
        </w:rPr>
        <w:t>6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รายการบัญชีระหว่างบริษัท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</w:t>
      </w:r>
      <w:r w:rsidRPr="004F5042">
        <w:rPr>
          <w:rFonts w:ascii="Angsana New" w:hAnsi="Angsana New"/>
          <w:sz w:val="30"/>
          <w:szCs w:val="30"/>
          <w:cs/>
        </w:rPr>
        <w:t>บริษัทย่อยที่มีนัยสำคัญได้ถูกตัดรายการในการ</w:t>
      </w:r>
      <w:r w:rsidRPr="004F5042">
        <w:rPr>
          <w:rFonts w:ascii="Angsana New" w:hAnsi="Angsana New" w:hint="cs"/>
          <w:sz w:val="30"/>
          <w:szCs w:val="30"/>
          <w:cs/>
        </w:rPr>
        <w:t>จัด</w:t>
      </w:r>
      <w:r w:rsidRPr="004F5042">
        <w:rPr>
          <w:rFonts w:ascii="Angsana New" w:hAnsi="Angsana New"/>
          <w:sz w:val="30"/>
          <w:szCs w:val="30"/>
          <w:cs/>
        </w:rPr>
        <w:t>ทำงบการเงินรวมแล้ว</w:t>
      </w:r>
    </w:p>
    <w:p w:rsidR="009B28C8" w:rsidRDefault="009B28C8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73F33" w:rsidRDefault="00A879CD" w:rsidP="00B73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C8793A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C8793A">
        <w:rPr>
          <w:rFonts w:ascii="Angsana New" w:hAnsi="Angsana New"/>
          <w:sz w:val="30"/>
          <w:szCs w:val="30"/>
        </w:rPr>
        <w:t xml:space="preserve">1 </w:t>
      </w:r>
      <w:r w:rsidRPr="00C8793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8793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C8793A">
        <w:rPr>
          <w:rFonts w:ascii="Angsana New" w:hAnsi="Angsana New"/>
          <w:sz w:val="30"/>
          <w:szCs w:val="30"/>
        </w:rPr>
        <w:t xml:space="preserve"> </w:t>
      </w:r>
      <w:r w:rsidRPr="00C8793A">
        <w:rPr>
          <w:rFonts w:ascii="Angsana New" w:hAnsi="Angsana New" w:hint="cs"/>
          <w:sz w:val="30"/>
          <w:szCs w:val="30"/>
          <w:cs/>
        </w:rPr>
        <w:t>บริษัทและบริษัทย่อยได้ถือปฏิบัติตามมาตรฐานการบัญชีและมาตรฐานการรายงานทางการเงินรวมถึงก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C8793A">
        <w:rPr>
          <w:rFonts w:ascii="Angsana New" w:hAnsi="Angsana New" w:hint="cs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8793A">
        <w:rPr>
          <w:rFonts w:ascii="Angsana New" w:hAnsi="Angsana New" w:hint="cs"/>
          <w:sz w:val="30"/>
          <w:szCs w:val="30"/>
          <w:cs/>
        </w:rPr>
        <w:t xml:space="preserve">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C8793A">
        <w:rPr>
          <w:rFonts w:ascii="Angsana New" w:hAnsi="Angsana New"/>
          <w:sz w:val="30"/>
          <w:szCs w:val="30"/>
        </w:rPr>
        <w:t xml:space="preserve">1 </w:t>
      </w:r>
      <w:r w:rsidRPr="00C8793A"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2564</w:t>
      </w:r>
      <w:r w:rsidRPr="00C8793A">
        <w:rPr>
          <w:rFonts w:ascii="Angsana New" w:hAnsi="Angsana New"/>
          <w:sz w:val="30"/>
          <w:szCs w:val="30"/>
        </w:rPr>
        <w:t xml:space="preserve"> </w:t>
      </w:r>
      <w:r w:rsidRPr="00C8793A">
        <w:rPr>
          <w:rFonts w:ascii="Angsana New" w:hAnsi="Angsana New" w:hint="cs"/>
          <w:sz w:val="30"/>
          <w:szCs w:val="30"/>
          <w:cs/>
        </w:rPr>
        <w:t>ทั้งนี้ การนำมาตรฐานการบัญชีและมาตรฐานการรายงานทางการเงินร</w:t>
      </w:r>
      <w:r>
        <w:rPr>
          <w:rFonts w:ascii="Angsana New" w:hAnsi="Angsana New" w:hint="cs"/>
          <w:sz w:val="30"/>
          <w:szCs w:val="30"/>
          <w:cs/>
        </w:rPr>
        <w:t>วมถึงการตีความมาตรฐานการบัญชีและ</w:t>
      </w:r>
      <w:r w:rsidRPr="00C8793A">
        <w:rPr>
          <w:rFonts w:ascii="Angsana New" w:hAnsi="Angsana New" w:hint="cs"/>
          <w:sz w:val="30"/>
          <w:szCs w:val="30"/>
          <w:cs/>
        </w:rPr>
        <w:t>การตีความมาตรฐานการรายงานทางการเงินที่ปรับปรุงใหม่ดังกล่าวข้างต้นมาเริ่มถือปฏิบัติไม่มีผลกระทบที่เป็นสาระสำคัญต่องบการเงินของบริษัทและบริษัทย่อย</w:t>
      </w:r>
    </w:p>
    <w:p w:rsidR="00D52472" w:rsidRDefault="00D52472" w:rsidP="00B73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37BDE" w:rsidRPr="004F5042" w:rsidRDefault="000F27FC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</w:t>
      </w:r>
      <w:r w:rsidR="00EE0A94"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ซึ่งได้นำเสนอเพื่อวัตถุประสงค์ของการรายงานทางการเงินเพื่อใช้ในประเทศ</w:t>
      </w:r>
    </w:p>
    <w:p w:rsidR="00EF6372" w:rsidRDefault="00EF6372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A879CD" w:rsidRDefault="00A8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Cs w:val="30"/>
          <w:cs/>
        </w:rPr>
      </w:pPr>
      <w:r>
        <w:rPr>
          <w:rFonts w:ascii="Angsana New" w:hAnsi="Angsana New"/>
          <w:b/>
          <w:bCs/>
          <w:szCs w:val="30"/>
          <w:cs/>
        </w:rPr>
        <w:br w:type="page"/>
      </w:r>
    </w:p>
    <w:p w:rsidR="00090FDB" w:rsidRPr="004F5042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="00090FDB" w:rsidRPr="004F5042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E448F0" w:rsidRPr="004F5042" w:rsidRDefault="00E448F0" w:rsidP="00D10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7DBE" w:rsidRDefault="00097F22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97F22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และบริษัทย่อย</w:t>
      </w:r>
      <w:r w:rsidRPr="00097F22">
        <w:rPr>
          <w:rFonts w:ascii="Angsana New" w:hAnsi="Angsana New"/>
          <w:sz w:val="30"/>
          <w:szCs w:val="30"/>
          <w:cs/>
          <w:lang w:val="th-TH"/>
        </w:rPr>
        <w:t>ได้ใช้นโยบายการบัญชีที่สำคัญ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 xml:space="preserve">และวิธีการคำนวณต่างๆ </w:t>
      </w:r>
      <w:r w:rsidRPr="00097F22">
        <w:rPr>
          <w:rFonts w:ascii="Angsana New" w:hAnsi="Angsana New"/>
          <w:sz w:val="30"/>
          <w:szCs w:val="30"/>
          <w:cs/>
          <w:lang w:val="th-TH"/>
        </w:rPr>
        <w:t>ใน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การจัดทำ</w:t>
      </w:r>
      <w:r w:rsidRPr="00097F22">
        <w:rPr>
          <w:rFonts w:ascii="Angsana New" w:hAnsi="Angsana New"/>
          <w:sz w:val="30"/>
          <w:szCs w:val="30"/>
          <w:cs/>
          <w:lang w:val="th-TH"/>
        </w:rPr>
        <w:t>ข้อมูลทางการเงินระหว่าง</w:t>
      </w:r>
      <w:r w:rsidRPr="001F774B">
        <w:rPr>
          <w:rFonts w:ascii="Angsana New" w:hAnsi="Angsana New"/>
          <w:sz w:val="30"/>
          <w:szCs w:val="30"/>
          <w:cs/>
          <w:lang w:val="th-TH"/>
        </w:rPr>
        <w:t>กาลสำหรับ</w:t>
      </w:r>
      <w:r w:rsidRPr="001F774B">
        <w:rPr>
          <w:rFonts w:ascii="Angsana New" w:hAnsi="Angsana New" w:hint="cs"/>
          <w:sz w:val="30"/>
          <w:szCs w:val="30"/>
          <w:cs/>
          <w:lang w:val="th-TH"/>
        </w:rPr>
        <w:t>งวดสามเดือนและหกเดือน</w:t>
      </w:r>
      <w:r w:rsidRPr="001F774B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1F774B">
        <w:rPr>
          <w:rFonts w:ascii="Angsana New" w:hAnsi="Angsana New" w:hint="cs"/>
          <w:sz w:val="30"/>
          <w:szCs w:val="30"/>
          <w:cs/>
          <w:lang w:val="th-TH"/>
        </w:rPr>
        <w:t>30 มิถุนายน 25</w:t>
      </w:r>
      <w:r w:rsidRPr="001F774B">
        <w:rPr>
          <w:rFonts w:ascii="Angsana New" w:hAnsi="Angsana New"/>
          <w:sz w:val="30"/>
          <w:szCs w:val="30"/>
          <w:cs/>
          <w:lang w:val="th-TH"/>
        </w:rPr>
        <w:t>64 และ 25</w:t>
      </w:r>
      <w:r w:rsidRPr="001F774B">
        <w:rPr>
          <w:rFonts w:ascii="Angsana New" w:hAnsi="Angsana New" w:hint="cs"/>
          <w:sz w:val="30"/>
          <w:szCs w:val="30"/>
          <w:cs/>
          <w:lang w:val="th-TH"/>
        </w:rPr>
        <w:t>63</w:t>
      </w:r>
      <w:r w:rsidRPr="001F774B">
        <w:rPr>
          <w:rFonts w:ascii="Angsana New" w:hAnsi="Angsana New"/>
          <w:sz w:val="30"/>
          <w:szCs w:val="30"/>
          <w:cs/>
          <w:lang w:val="th-TH"/>
        </w:rPr>
        <w:t xml:space="preserve"> เช่นเดียวกับที่ใช้</w:t>
      </w:r>
      <w:r w:rsidRPr="001F774B">
        <w:rPr>
          <w:rFonts w:ascii="Angsana New" w:hAnsi="Angsana New" w:hint="cs"/>
          <w:sz w:val="30"/>
          <w:szCs w:val="30"/>
          <w:cs/>
          <w:lang w:val="th-TH"/>
        </w:rPr>
        <w:t>ในการจัดทำ</w:t>
      </w:r>
      <w:r w:rsidRPr="001F774B">
        <w:rPr>
          <w:rFonts w:ascii="Angsana New" w:hAnsi="Angsana New"/>
          <w:sz w:val="30"/>
          <w:szCs w:val="30"/>
          <w:cs/>
          <w:lang w:val="th-TH"/>
        </w:rPr>
        <w:t>งบ</w:t>
      </w:r>
      <w:r w:rsidRPr="00097F22">
        <w:rPr>
          <w:rFonts w:ascii="Angsana New" w:hAnsi="Angsana New"/>
          <w:sz w:val="30"/>
          <w:szCs w:val="30"/>
          <w:cs/>
          <w:lang w:val="th-TH"/>
        </w:rPr>
        <w:t>การเงิน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สำหรับปี</w:t>
      </w:r>
      <w:r w:rsidRPr="00097F22">
        <w:rPr>
          <w:rFonts w:ascii="Angsana New" w:hAnsi="Angsana New"/>
          <w:sz w:val="30"/>
          <w:szCs w:val="30"/>
          <w:cs/>
          <w:lang w:val="th-TH"/>
        </w:rPr>
        <w:t>สิ้นสุดวันที่ 31 ธันวาคม 25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63</w:t>
      </w:r>
      <w:r w:rsidRPr="00097F22">
        <w:rPr>
          <w:rFonts w:ascii="Angsana New" w:hAnsi="Angsana New"/>
          <w:sz w:val="30"/>
          <w:szCs w:val="30"/>
          <w:cs/>
          <w:lang w:val="th-TH"/>
        </w:rPr>
        <w:t xml:space="preserve"> ยกเว้น</w:t>
      </w:r>
      <w:r w:rsidR="007E7DBE">
        <w:rPr>
          <w:rFonts w:ascii="Angsana New" w:hAnsi="Angsana New" w:hint="cs"/>
          <w:sz w:val="30"/>
          <w:szCs w:val="30"/>
          <w:cs/>
          <w:lang w:val="th-TH"/>
        </w:rPr>
        <w:t>เรื่องที่เกี่ยวข้องกับ</w:t>
      </w:r>
    </w:p>
    <w:p w:rsidR="007E7DBE" w:rsidRDefault="00097F22" w:rsidP="007E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97F22">
        <w:rPr>
          <w:rFonts w:ascii="Angsana New" w:hAnsi="Angsana New" w:hint="cs"/>
          <w:sz w:val="30"/>
          <w:szCs w:val="30"/>
          <w:cs/>
          <w:lang w:val="th-TH"/>
        </w:rPr>
        <w:t xml:space="preserve">(1) </w:t>
      </w:r>
      <w:r w:rsidR="007E7DBE">
        <w:rPr>
          <w:rFonts w:ascii="Angsana New" w:hAnsi="Angsana New" w:hint="cs"/>
          <w:sz w:val="30"/>
          <w:szCs w:val="30"/>
          <w:cs/>
          <w:lang w:val="th-TH"/>
        </w:rPr>
        <w:tab/>
      </w:r>
      <w:r w:rsidRPr="00097F22">
        <w:rPr>
          <w:rFonts w:ascii="Angsana New" w:hAnsi="Angsana New"/>
          <w:sz w:val="30"/>
          <w:szCs w:val="30"/>
          <w:cs/>
          <w:lang w:val="th-TH"/>
        </w:rPr>
        <w:t>การนำมาตรฐานการบัญชีและมาตรฐานการรายงานทางการเงินรวมถึงการตีความมาตรฐานการบัญชี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097F22">
        <w:rPr>
          <w:rFonts w:ascii="Angsana New" w:hAnsi="Angsana New"/>
          <w:sz w:val="30"/>
          <w:szCs w:val="30"/>
          <w:cs/>
          <w:lang w:val="th-TH"/>
        </w:rPr>
        <w:t>การตีความมาตรฐานการรายงานทางการเงินที่ปรับปรุงใหม่ตามที่กล่าวในหมายเหตุ 1 มาเริ่มถือปฏิบัติซึ่งผลกระทบ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ไม่เป็นสาระสำคัญ</w:t>
      </w:r>
    </w:p>
    <w:p w:rsidR="007E7DBE" w:rsidRPr="009C5103" w:rsidRDefault="00097F22" w:rsidP="007E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097F22">
        <w:rPr>
          <w:rFonts w:ascii="Angsana New" w:hAnsi="Angsana New"/>
          <w:sz w:val="30"/>
          <w:szCs w:val="30"/>
          <w:cs/>
          <w:lang w:val="th-TH"/>
        </w:rPr>
        <w:t xml:space="preserve">(2) </w:t>
      </w:r>
      <w:r w:rsidR="007E7DBE">
        <w:rPr>
          <w:rFonts w:ascii="Angsana New" w:hAnsi="Angsana New" w:hint="cs"/>
          <w:sz w:val="30"/>
          <w:szCs w:val="30"/>
          <w:cs/>
          <w:lang w:val="th-TH"/>
        </w:rPr>
        <w:tab/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นโยบายการบัญชีส่วนเพิ่มเติมสำหรับการขายและเช่ากลับคืนสินทรัพย์ที่บริษัท</w:t>
      </w:r>
      <w:r w:rsidRPr="00097F22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ในฐานะผู้ขายและผู้เช่ากลับ</w:t>
      </w:r>
      <w:r w:rsidRPr="00097F22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ได้ประเมินแล้วไม่ถือว่าเป็นการขายสินทรัพย์สำหรับการรายงานทางการเงินซึ่งบริษัทจะรับรู้สินทรัพย์ที่โอนนั้นต่อไปตามเดิมและรับรู้หนี้สินตามสัญญาเช่าเท่ากับจำนวนเงินที่ได้รับ</w:t>
      </w:r>
      <w:r w:rsidR="007E7DBE">
        <w:rPr>
          <w:rFonts w:ascii="Angsana New" w:hAnsi="Angsana New" w:hint="cs"/>
          <w:sz w:val="30"/>
          <w:szCs w:val="30"/>
          <w:cs/>
          <w:lang w:val="th-TH"/>
        </w:rPr>
        <w:t>จากการจากการโอนส</w:t>
      </w:r>
      <w:r w:rsidR="001B28EF">
        <w:rPr>
          <w:rFonts w:ascii="Angsana New" w:hAnsi="Angsana New" w:hint="cs"/>
          <w:sz w:val="30"/>
          <w:szCs w:val="30"/>
          <w:cs/>
          <w:lang w:val="th-TH"/>
        </w:rPr>
        <w:t>ินทรัพย์นั้น</w:t>
      </w:r>
      <w:r w:rsidR="009C5103">
        <w:rPr>
          <w:rFonts w:ascii="Angsana New" w:hAnsi="Angsana New"/>
          <w:sz w:val="30"/>
          <w:szCs w:val="30"/>
        </w:rPr>
        <w:t xml:space="preserve"> </w:t>
      </w:r>
      <w:r w:rsidR="009C5103">
        <w:rPr>
          <w:rFonts w:ascii="Angsana New" w:hAnsi="Angsana New" w:hint="cs"/>
          <w:sz w:val="30"/>
          <w:szCs w:val="30"/>
          <w:cs/>
        </w:rPr>
        <w:t>และ</w:t>
      </w:r>
    </w:p>
    <w:p w:rsidR="006747F5" w:rsidRPr="00BF128E" w:rsidRDefault="00097F22" w:rsidP="007E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097F22">
        <w:rPr>
          <w:rFonts w:ascii="Angsana New" w:hAnsi="Angsana New" w:hint="cs"/>
          <w:sz w:val="30"/>
          <w:szCs w:val="30"/>
          <w:cs/>
          <w:lang w:val="th-TH"/>
        </w:rPr>
        <w:t xml:space="preserve">(3) </w:t>
      </w:r>
      <w:r w:rsidR="007E7DBE">
        <w:rPr>
          <w:rFonts w:ascii="Angsana New" w:hAnsi="Angsana New" w:hint="cs"/>
          <w:sz w:val="30"/>
          <w:szCs w:val="30"/>
          <w:cs/>
          <w:lang w:val="th-TH"/>
        </w:rPr>
        <w:tab/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การยกเลิกการใช้มาตรการผ่อนปรน</w:t>
      </w:r>
      <w:r w:rsidRPr="00097F22">
        <w:rPr>
          <w:rFonts w:ascii="Angsana New" w:hAnsi="Angsana New"/>
          <w:sz w:val="30"/>
          <w:szCs w:val="30"/>
          <w:cs/>
          <w:lang w:val="th-TH"/>
        </w:rPr>
        <w:t xml:space="preserve">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2019 (COVID-19) ซึ่งออกโดยสภาวิชาชีพบัญชีในเดือนเมษายน 2563 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(มีผลบังคับใช้สำหรับปี 2563 เท่านั้น) ซึ่งผลกระทบที่มีต่อค่าเผื่อการด้อยค่า</w:t>
      </w:r>
      <w:r w:rsidR="00306783">
        <w:rPr>
          <w:rFonts w:ascii="Angsana New" w:hAnsi="Angsana New" w:hint="cs"/>
          <w:sz w:val="30"/>
          <w:szCs w:val="30"/>
          <w:cs/>
          <w:lang w:val="th-TH"/>
        </w:rPr>
        <w:t>จาก</w:t>
      </w:r>
      <w:r w:rsidRPr="00097F22">
        <w:rPr>
          <w:rFonts w:ascii="Angsana New" w:hAnsi="Angsana New"/>
          <w:sz w:val="30"/>
          <w:szCs w:val="30"/>
          <w:cs/>
          <w:lang w:val="th-TH"/>
        </w:rPr>
        <w:t>ผลขาดทุนด้านเครดิตที่คาดว่าจะเกิดขึ้น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 xml:space="preserve">ของบัญชี </w:t>
      </w:r>
      <w:r w:rsidRPr="00097F22">
        <w:rPr>
          <w:rFonts w:ascii="Angsana New" w:hAnsi="Angsana New"/>
          <w:sz w:val="30"/>
          <w:szCs w:val="30"/>
          <w:cs/>
          <w:lang w:val="th-TH"/>
        </w:rPr>
        <w:t>“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ลูกหนี้การค้า</w:t>
      </w:r>
      <w:r w:rsidRPr="00097F22">
        <w:rPr>
          <w:rFonts w:ascii="Angsana New" w:hAnsi="Angsana New"/>
          <w:sz w:val="30"/>
          <w:szCs w:val="30"/>
          <w:cs/>
          <w:lang w:val="th-TH"/>
        </w:rPr>
        <w:t xml:space="preserve">” 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 xml:space="preserve">เมื่อนำ </w:t>
      </w:r>
      <w:r w:rsidRPr="00097F22">
        <w:rPr>
          <w:rFonts w:ascii="Angsana New" w:hAnsi="Angsana New"/>
          <w:sz w:val="30"/>
          <w:szCs w:val="30"/>
          <w:cs/>
          <w:lang w:val="th-TH"/>
        </w:rPr>
        <w:t>Forward-looking information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 xml:space="preserve"> มารวมในการพิจารณาและวัดมูลค่าเพิ่มขึ้นจากยอดที่เคยรายงานไว้ ณ วันที่ 31 ธันวาคม 2563 ประมาณ 3.4 ล้านบาทและ 4.1 ล้านบาทในงบการเงินเฉพาะกิจการและงบการเงินรวม ตามลำดับ โดยจำนวนเงินดังกล่าวเป็นส่วนหนึ่งของขาดทุนจากการด้อยค่าที่ถูกรับรู้ในไตรมาสที่ 1 ของปี 2564</w:t>
      </w:r>
      <w:r w:rsidR="001A1357">
        <w:rPr>
          <w:rFonts w:ascii="Angsana New" w:hAnsi="Angsana New" w:hint="cs"/>
          <w:sz w:val="30"/>
          <w:szCs w:val="30"/>
          <w:cs/>
          <w:lang w:val="th-TH"/>
        </w:rPr>
        <w:t xml:space="preserve"> (งวดหกเดือนสิ้นสุดวันที่ 30 มิถุนายน 2564)</w:t>
      </w:r>
    </w:p>
    <w:p w:rsidR="004C49F7" w:rsidRDefault="004C4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090FDB" w:rsidRPr="004F5042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</w:p>
    <w:p w:rsidR="00090FDB" w:rsidRDefault="00090FDB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3401F" w:rsidRDefault="00570466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 w:hint="cs"/>
          <w:color w:val="000000"/>
          <w:sz w:val="30"/>
          <w:szCs w:val="30"/>
          <w:cs/>
        </w:rPr>
        <w:t>รายได้และค่าใช้จ่ายที่เกิดระหว่างบริษัทและบุคคลหรือบริษัทที่เกี่ยวข้องกัน</w:t>
      </w:r>
      <w:r w:rsidR="00632C23" w:rsidRPr="004F5042">
        <w:rPr>
          <w:rFonts w:ascii="Angsana New" w:hAnsi="Angsana New" w:hint="cs"/>
          <w:color w:val="000000"/>
          <w:sz w:val="30"/>
          <w:szCs w:val="30"/>
          <w:cs/>
        </w:rPr>
        <w:t>สำหรับงวดสามเดือน</w:t>
      </w:r>
      <w:r w:rsidR="00433604">
        <w:rPr>
          <w:rFonts w:ascii="Angsana New" w:hAnsi="Angsana New" w:hint="cs"/>
          <w:color w:val="000000"/>
          <w:sz w:val="30"/>
          <w:szCs w:val="30"/>
          <w:cs/>
        </w:rPr>
        <w:t>และหกเดือน</w:t>
      </w:r>
      <w:r w:rsidR="008C2D8F" w:rsidRPr="006178D6">
        <w:rPr>
          <w:rFonts w:ascii="Angsana New" w:hAnsi="Angsana New" w:hint="cs"/>
          <w:color w:val="000000"/>
          <w:sz w:val="30"/>
          <w:szCs w:val="30"/>
          <w:cs/>
        </w:rPr>
        <w:t xml:space="preserve">สิ้นสุดวันที่ </w:t>
      </w:r>
      <w:r w:rsidR="00433604">
        <w:rPr>
          <w:rFonts w:ascii="Angsana New" w:hAnsi="Angsana New" w:hint="cs"/>
          <w:color w:val="000000"/>
          <w:sz w:val="30"/>
          <w:szCs w:val="30"/>
          <w:cs/>
        </w:rPr>
        <w:t xml:space="preserve">30 มิถุนายน </w:t>
      </w:r>
      <w:r w:rsidR="007B5E83">
        <w:rPr>
          <w:rFonts w:ascii="Angsana New" w:hAnsi="Angsana New" w:hint="cs"/>
          <w:color w:val="000000"/>
          <w:sz w:val="30"/>
          <w:szCs w:val="30"/>
          <w:cs/>
        </w:rPr>
        <w:t>256</w:t>
      </w:r>
      <w:r w:rsidR="001F774B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A61F5E" w:rsidRPr="004F5042">
        <w:rPr>
          <w:rFonts w:ascii="Angsana New" w:hAnsi="Angsana New"/>
          <w:color w:val="000000"/>
          <w:sz w:val="30"/>
          <w:szCs w:val="30"/>
        </w:rPr>
        <w:t xml:space="preserve"> </w:t>
      </w:r>
      <w:r w:rsidR="00A61F5E" w:rsidRPr="004F5042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/>
          <w:color w:val="000000"/>
          <w:sz w:val="30"/>
          <w:szCs w:val="30"/>
        </w:rPr>
        <w:t>25</w:t>
      </w:r>
      <w:r w:rsidR="007B5E83">
        <w:rPr>
          <w:rFonts w:ascii="Angsana New" w:hAnsi="Angsana New"/>
          <w:color w:val="000000"/>
          <w:sz w:val="30"/>
          <w:szCs w:val="30"/>
        </w:rPr>
        <w:t>6</w:t>
      </w:r>
      <w:r w:rsidR="001F774B">
        <w:rPr>
          <w:rFonts w:ascii="Angsana New" w:hAnsi="Angsana New"/>
          <w:color w:val="000000"/>
          <w:sz w:val="30"/>
          <w:szCs w:val="30"/>
        </w:rPr>
        <w:t>3</w:t>
      </w:r>
      <w:r w:rsidR="00D96C8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81BF9" w:rsidRPr="004F504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:rsidR="007B5E83" w:rsidRDefault="007B5E83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3" w:type="dxa"/>
        <w:tblLayout w:type="fixed"/>
        <w:tblLook w:val="04A0"/>
      </w:tblPr>
      <w:tblGrid>
        <w:gridCol w:w="3652"/>
        <w:gridCol w:w="1418"/>
        <w:gridCol w:w="283"/>
        <w:gridCol w:w="1419"/>
        <w:gridCol w:w="282"/>
        <w:gridCol w:w="1418"/>
        <w:gridCol w:w="283"/>
        <w:gridCol w:w="1418"/>
      </w:tblGrid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4F5042" w:rsidRDefault="001030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 (</w:t>
            </w:r>
            <w:r w:rsidR="007B5E83"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</w:t>
            </w:r>
            <w:r w:rsidR="001030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1030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7B5E83" w:rsidRPr="004F5042" w:rsidTr="001F774B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1F77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7B5E83" w:rsidRPr="004F5042" w:rsidRDefault="007B5E83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1F77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B5E83" w:rsidRPr="004F5042" w:rsidRDefault="007B5E83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1F77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1F77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7B5E83" w:rsidRPr="004F5042" w:rsidTr="001F774B"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D96C8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872B0A" w:rsidRPr="004F5042" w:rsidTr="0082639A">
        <w:tc>
          <w:tcPr>
            <w:tcW w:w="3652" w:type="dxa"/>
            <w:vAlign w:val="bottom"/>
          </w:tcPr>
          <w:p w:rsidR="00872B0A" w:rsidRPr="004F5042" w:rsidRDefault="00872B0A" w:rsidP="00CD7B1B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72B0A" w:rsidRPr="0082639A" w:rsidRDefault="0082639A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2639A">
              <w:rPr>
                <w:rFonts w:ascii="Angsana New" w:hAnsi="Angsana New"/>
                <w:color w:val="000000"/>
                <w:sz w:val="30"/>
                <w:szCs w:val="30"/>
              </w:rPr>
              <w:t>7,044</w:t>
            </w:r>
          </w:p>
        </w:tc>
        <w:tc>
          <w:tcPr>
            <w:tcW w:w="283" w:type="dxa"/>
            <w:vAlign w:val="bottom"/>
          </w:tcPr>
          <w:p w:rsidR="00872B0A" w:rsidRPr="00193960" w:rsidRDefault="00872B0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872B0A" w:rsidRPr="00193960" w:rsidRDefault="001F774B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2,951</w:t>
            </w:r>
          </w:p>
        </w:tc>
        <w:tc>
          <w:tcPr>
            <w:tcW w:w="282" w:type="dxa"/>
          </w:tcPr>
          <w:p w:rsidR="00872B0A" w:rsidRPr="00193960" w:rsidRDefault="00872B0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72B0A" w:rsidRPr="004A56CD" w:rsidRDefault="004A56CD" w:rsidP="00FF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56C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</w:t>
            </w:r>
            <w:r w:rsidRPr="004A56CD">
              <w:rPr>
                <w:rFonts w:ascii="Angsana New" w:hAnsi="Angsana New"/>
                <w:color w:val="000000"/>
                <w:sz w:val="30"/>
                <w:szCs w:val="30"/>
              </w:rPr>
              <w:t>,885</w:t>
            </w:r>
          </w:p>
        </w:tc>
        <w:tc>
          <w:tcPr>
            <w:tcW w:w="283" w:type="dxa"/>
            <w:vAlign w:val="bottom"/>
          </w:tcPr>
          <w:p w:rsidR="00872B0A" w:rsidRPr="00193960" w:rsidRDefault="00872B0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72B0A" w:rsidRPr="00193960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8,576</w:t>
            </w:r>
          </w:p>
        </w:tc>
      </w:tr>
    </w:tbl>
    <w:p w:rsidR="00983E8B" w:rsidRDefault="00983E8B">
      <w:r>
        <w:br w:type="page"/>
      </w:r>
    </w:p>
    <w:tbl>
      <w:tblPr>
        <w:tblW w:w="10173" w:type="dxa"/>
        <w:tblLayout w:type="fixed"/>
        <w:tblLook w:val="04A0"/>
      </w:tblPr>
      <w:tblGrid>
        <w:gridCol w:w="3652"/>
        <w:gridCol w:w="1418"/>
        <w:gridCol w:w="283"/>
        <w:gridCol w:w="1419"/>
        <w:gridCol w:w="282"/>
        <w:gridCol w:w="1418"/>
        <w:gridCol w:w="283"/>
        <w:gridCol w:w="1418"/>
      </w:tblGrid>
      <w:tr w:rsidR="00983E8B" w:rsidRPr="004F5042" w:rsidTr="000940C2">
        <w:trPr>
          <w:tblHeader/>
        </w:trPr>
        <w:tc>
          <w:tcPr>
            <w:tcW w:w="3652" w:type="dxa"/>
            <w:vAlign w:val="bottom"/>
          </w:tcPr>
          <w:p w:rsidR="00983E8B" w:rsidRPr="004F5042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983E8B" w:rsidRPr="004F5042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 (</w:t>
            </w: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983E8B" w:rsidRPr="004F5042" w:rsidTr="000940C2">
        <w:trPr>
          <w:tblHeader/>
        </w:trPr>
        <w:tc>
          <w:tcPr>
            <w:tcW w:w="3652" w:type="dxa"/>
            <w:vAlign w:val="bottom"/>
          </w:tcPr>
          <w:p w:rsidR="00983E8B" w:rsidRPr="004F5042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E8B" w:rsidRPr="004F5042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983E8B" w:rsidRPr="004F5042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E8B" w:rsidRPr="004F5042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983E8B" w:rsidRPr="004F5042" w:rsidTr="000940C2">
        <w:trPr>
          <w:tblHeader/>
        </w:trPr>
        <w:tc>
          <w:tcPr>
            <w:tcW w:w="3652" w:type="dxa"/>
            <w:vAlign w:val="bottom"/>
          </w:tcPr>
          <w:p w:rsidR="00983E8B" w:rsidRPr="004F5042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E8B" w:rsidRPr="004F5042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  <w:vAlign w:val="bottom"/>
          </w:tcPr>
          <w:p w:rsidR="00983E8B" w:rsidRPr="004F5042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983E8B" w:rsidRPr="004F5042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63</w:t>
            </w:r>
          </w:p>
        </w:tc>
        <w:tc>
          <w:tcPr>
            <w:tcW w:w="282" w:type="dxa"/>
            <w:vAlign w:val="bottom"/>
          </w:tcPr>
          <w:p w:rsidR="00983E8B" w:rsidRPr="004F5042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83E8B" w:rsidRPr="004F5042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983E8B" w:rsidRPr="004F5042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E8B" w:rsidRPr="004F5042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63</w:t>
            </w:r>
          </w:p>
        </w:tc>
      </w:tr>
      <w:tr w:rsidR="001F774B" w:rsidRPr="004F5042" w:rsidTr="00D96C84">
        <w:tc>
          <w:tcPr>
            <w:tcW w:w="3652" w:type="dxa"/>
            <w:vAlign w:val="bottom"/>
          </w:tcPr>
          <w:p w:rsidR="001F774B" w:rsidRPr="0031516A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151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8" w:type="dxa"/>
            <w:vAlign w:val="bottom"/>
          </w:tcPr>
          <w:p w:rsidR="001F774B" w:rsidRDefault="001F774B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1F774B" w:rsidRPr="00CD7B1B" w:rsidRDefault="001F774B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F774B" w:rsidRPr="00CD7B1B" w:rsidRDefault="001F774B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:rsidR="001F774B" w:rsidRPr="00CD7B1B" w:rsidRDefault="001F774B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F774B" w:rsidRPr="00CD7B1B" w:rsidRDefault="001F774B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F774B" w:rsidRPr="004F5042" w:rsidRDefault="001F774B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F774B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C79C3" w:rsidRPr="004F5042" w:rsidTr="00D96C84">
        <w:tc>
          <w:tcPr>
            <w:tcW w:w="3652" w:type="dxa"/>
            <w:vAlign w:val="bottom"/>
          </w:tcPr>
          <w:p w:rsidR="00CC79C3" w:rsidRPr="008D6154" w:rsidRDefault="00CC79C3" w:rsidP="00D96C84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:rsidR="00CC79C3" w:rsidRPr="00CC79C3" w:rsidRDefault="00CC79C3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CC79C3" w:rsidRPr="00CD7B1B" w:rsidRDefault="00CC79C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CC79C3" w:rsidRPr="00CD7B1B" w:rsidRDefault="00CC79C3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2" w:type="dxa"/>
          </w:tcPr>
          <w:p w:rsidR="00CC79C3" w:rsidRPr="00CD7B1B" w:rsidRDefault="00CC79C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C79C3" w:rsidRPr="00CC79C3" w:rsidRDefault="00CC79C3" w:rsidP="00CC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CC79C3" w:rsidRPr="004F5042" w:rsidRDefault="00CC79C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C79C3" w:rsidRPr="00AB0F68" w:rsidRDefault="00CC79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16</w:t>
            </w:r>
          </w:p>
        </w:tc>
      </w:tr>
      <w:tr w:rsidR="00CC79C3" w:rsidRPr="004F5042" w:rsidTr="00D96C84">
        <w:tc>
          <w:tcPr>
            <w:tcW w:w="3652" w:type="dxa"/>
            <w:vAlign w:val="bottom"/>
          </w:tcPr>
          <w:p w:rsidR="00CC79C3" w:rsidRPr="008D6154" w:rsidRDefault="00CC79C3" w:rsidP="00D96C84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:rsidR="00CC79C3" w:rsidRPr="00CC79C3" w:rsidRDefault="00CC79C3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CC79C3" w:rsidRPr="00CD7B1B" w:rsidRDefault="00CC79C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CC79C3" w:rsidRPr="00CD7B1B" w:rsidRDefault="00CC79C3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7B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</w:p>
        </w:tc>
        <w:tc>
          <w:tcPr>
            <w:tcW w:w="282" w:type="dxa"/>
          </w:tcPr>
          <w:p w:rsidR="00CC79C3" w:rsidRPr="00CD7B1B" w:rsidRDefault="00CC79C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C79C3" w:rsidRPr="00CC79C3" w:rsidRDefault="00CC79C3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CC79C3" w:rsidRPr="004F5042" w:rsidRDefault="00CC79C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C79C3" w:rsidRPr="00AB0F68" w:rsidRDefault="00CC79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432</w:t>
            </w:r>
          </w:p>
        </w:tc>
      </w:tr>
      <w:tr w:rsidR="00CC79C3" w:rsidRPr="004F5042" w:rsidTr="00D96C84">
        <w:tc>
          <w:tcPr>
            <w:tcW w:w="3652" w:type="dxa"/>
            <w:vAlign w:val="bottom"/>
          </w:tcPr>
          <w:p w:rsidR="00CC79C3" w:rsidRDefault="00CC79C3" w:rsidP="00D96C84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C79C3" w:rsidRPr="00CC79C3" w:rsidRDefault="00CC79C3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153</w:t>
            </w:r>
          </w:p>
        </w:tc>
        <w:tc>
          <w:tcPr>
            <w:tcW w:w="283" w:type="dxa"/>
            <w:vAlign w:val="bottom"/>
          </w:tcPr>
          <w:p w:rsidR="00CC79C3" w:rsidRPr="00CD7B1B" w:rsidRDefault="00CC79C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CC79C3" w:rsidRPr="00CD7B1B" w:rsidRDefault="00CC79C3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236</w:t>
            </w:r>
          </w:p>
        </w:tc>
        <w:tc>
          <w:tcPr>
            <w:tcW w:w="282" w:type="dxa"/>
          </w:tcPr>
          <w:p w:rsidR="00CC79C3" w:rsidRPr="00CD7B1B" w:rsidRDefault="00CC79C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C79C3" w:rsidRPr="00CC79C3" w:rsidRDefault="00CC79C3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319</w:t>
            </w:r>
          </w:p>
        </w:tc>
        <w:tc>
          <w:tcPr>
            <w:tcW w:w="283" w:type="dxa"/>
            <w:vAlign w:val="bottom"/>
          </w:tcPr>
          <w:p w:rsidR="00CC79C3" w:rsidRPr="004F5042" w:rsidRDefault="00CC79C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C79C3" w:rsidRPr="00AB0F68" w:rsidRDefault="00CC79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482</w:t>
            </w:r>
          </w:p>
        </w:tc>
      </w:tr>
      <w:tr w:rsidR="00CC79C3" w:rsidRPr="004F5042" w:rsidTr="00D96C84">
        <w:tc>
          <w:tcPr>
            <w:tcW w:w="3652" w:type="dxa"/>
            <w:vAlign w:val="bottom"/>
          </w:tcPr>
          <w:p w:rsidR="00CC79C3" w:rsidRPr="0031516A" w:rsidRDefault="00CC79C3" w:rsidP="0031516A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79C3" w:rsidRPr="00CC79C3" w:rsidRDefault="00CC79C3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153</w:t>
            </w:r>
          </w:p>
        </w:tc>
        <w:tc>
          <w:tcPr>
            <w:tcW w:w="283" w:type="dxa"/>
            <w:vAlign w:val="bottom"/>
          </w:tcPr>
          <w:p w:rsidR="00CC79C3" w:rsidRPr="00CD7B1B" w:rsidRDefault="00CC79C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79C3" w:rsidRPr="00CD7B1B" w:rsidRDefault="00CC79C3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450</w:t>
            </w:r>
          </w:p>
        </w:tc>
        <w:tc>
          <w:tcPr>
            <w:tcW w:w="282" w:type="dxa"/>
          </w:tcPr>
          <w:p w:rsidR="00CC79C3" w:rsidRPr="00CD7B1B" w:rsidRDefault="00CC79C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79C3" w:rsidRPr="00CC79C3" w:rsidRDefault="00CC79C3" w:rsidP="0071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319</w:t>
            </w:r>
          </w:p>
        </w:tc>
        <w:tc>
          <w:tcPr>
            <w:tcW w:w="283" w:type="dxa"/>
            <w:vAlign w:val="bottom"/>
          </w:tcPr>
          <w:p w:rsidR="00CC79C3" w:rsidRPr="004F5042" w:rsidRDefault="00CC79C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79C3" w:rsidRPr="00F10117" w:rsidRDefault="00CC79C3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930</w:t>
            </w:r>
          </w:p>
        </w:tc>
      </w:tr>
      <w:tr w:rsidR="00162C1C" w:rsidRPr="0088128B" w:rsidTr="00B23EE9">
        <w:tc>
          <w:tcPr>
            <w:tcW w:w="3652" w:type="dxa"/>
            <w:vAlign w:val="bottom"/>
          </w:tcPr>
          <w:p w:rsidR="00162C1C" w:rsidRPr="0088128B" w:rsidRDefault="0088128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812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CD7B1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62C1C" w:rsidRPr="00CD7B1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62C1C" w:rsidRPr="00CD7B1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62C1C" w:rsidRPr="00CD7B1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1F774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5F39" w:rsidRPr="004F5042" w:rsidTr="00B23EE9">
        <w:tc>
          <w:tcPr>
            <w:tcW w:w="3652" w:type="dxa"/>
            <w:vAlign w:val="bottom"/>
          </w:tcPr>
          <w:p w:rsidR="00AE5F39" w:rsidRPr="008D6154" w:rsidRDefault="00AE5F39" w:rsidP="0095199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E5F39" w:rsidRPr="00CC79C3" w:rsidRDefault="00AE5F39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AE5F39" w:rsidRPr="00CD7B1B" w:rsidRDefault="00AE5F39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AE5F39" w:rsidRPr="00CD7B1B" w:rsidRDefault="00AE5F39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142</w:t>
            </w:r>
          </w:p>
        </w:tc>
        <w:tc>
          <w:tcPr>
            <w:tcW w:w="282" w:type="dxa"/>
          </w:tcPr>
          <w:p w:rsidR="00AE5F39" w:rsidRPr="00CD7B1B" w:rsidRDefault="00AE5F39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E5F39" w:rsidRPr="00CC79C3" w:rsidRDefault="00AE5F39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AE5F39" w:rsidRPr="0088128B" w:rsidRDefault="00AE5F39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E5F39" w:rsidRPr="0088128B" w:rsidRDefault="00AE5F39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285</w:t>
            </w:r>
          </w:p>
        </w:tc>
      </w:tr>
      <w:tr w:rsidR="008F5FB3" w:rsidRPr="004F5042" w:rsidTr="00DE055D">
        <w:tc>
          <w:tcPr>
            <w:tcW w:w="3652" w:type="dxa"/>
            <w:vAlign w:val="bottom"/>
          </w:tcPr>
          <w:p w:rsidR="008F5FB3" w:rsidRPr="00DE055D" w:rsidRDefault="008F5FB3" w:rsidP="008F5FB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E05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เงินปันผลรับ</w:t>
            </w:r>
            <w:r w:rsidR="00DE055D" w:rsidRPr="00DE055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DE055D" w:rsidRPr="00DE05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(แสดงเป็นรายการ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F5FB3" w:rsidRPr="001F774B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F5FB3" w:rsidRPr="001F774B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055D" w:rsidRPr="004F5042" w:rsidTr="00DE055D">
        <w:tc>
          <w:tcPr>
            <w:tcW w:w="3652" w:type="dxa"/>
            <w:vAlign w:val="bottom"/>
          </w:tcPr>
          <w:p w:rsidR="00DE055D" w:rsidRPr="00DE055D" w:rsidRDefault="00DE055D" w:rsidP="008F5FB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E05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หักจากมูลค่าเงินลงทุน)</w:t>
            </w:r>
          </w:p>
        </w:tc>
        <w:tc>
          <w:tcPr>
            <w:tcW w:w="1418" w:type="dxa"/>
            <w:vAlign w:val="bottom"/>
          </w:tcPr>
          <w:p w:rsidR="00DE055D" w:rsidRPr="001F774B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DE055D" w:rsidRPr="00DE055D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DE055D" w:rsidRPr="00DE055D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DE055D" w:rsidRPr="00DE055D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E055D" w:rsidRPr="001F774B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DE055D" w:rsidRPr="00DE055D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DE055D" w:rsidRPr="00DE055D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11306" w:rsidRPr="004F5042" w:rsidTr="00DE055D">
        <w:tc>
          <w:tcPr>
            <w:tcW w:w="3652" w:type="dxa"/>
            <w:vAlign w:val="bottom"/>
          </w:tcPr>
          <w:p w:rsidR="00111306" w:rsidRPr="00DE055D" w:rsidRDefault="00111306" w:rsidP="008F5FB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E05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11306" w:rsidRPr="00CC79C3" w:rsidRDefault="00111306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111306" w:rsidRPr="00DE055D" w:rsidRDefault="00111306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111306" w:rsidRPr="001F774B" w:rsidRDefault="00111306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77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Pr="001F774B">
              <w:rPr>
                <w:rFonts w:ascii="Angsana New" w:hAnsi="Angsana New"/>
                <w:color w:val="000000"/>
                <w:sz w:val="30"/>
                <w:szCs w:val="30"/>
              </w:rPr>
              <w:t>,475</w:t>
            </w:r>
          </w:p>
        </w:tc>
        <w:tc>
          <w:tcPr>
            <w:tcW w:w="282" w:type="dxa"/>
          </w:tcPr>
          <w:p w:rsidR="00111306" w:rsidRPr="00DE055D" w:rsidRDefault="00111306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11306" w:rsidRPr="00CC79C3" w:rsidRDefault="00111306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111306" w:rsidRPr="00DE055D" w:rsidRDefault="00111306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11306" w:rsidRPr="001F774B" w:rsidRDefault="00111306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77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Pr="001F774B">
              <w:rPr>
                <w:rFonts w:ascii="Angsana New" w:hAnsi="Angsana New"/>
                <w:color w:val="000000"/>
                <w:sz w:val="30"/>
                <w:szCs w:val="30"/>
              </w:rPr>
              <w:t>,475</w:t>
            </w:r>
          </w:p>
        </w:tc>
      </w:tr>
      <w:tr w:rsidR="00EC779F" w:rsidRPr="004F5042" w:rsidTr="00EC779F">
        <w:tc>
          <w:tcPr>
            <w:tcW w:w="3652" w:type="dxa"/>
            <w:vAlign w:val="bottom"/>
          </w:tcPr>
          <w:p w:rsidR="00EC779F" w:rsidRPr="004F5042" w:rsidRDefault="00EC779F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EC779F" w:rsidRPr="001F774B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C779F" w:rsidRPr="00EC779F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EC779F" w:rsidRPr="00EC779F" w:rsidRDefault="00EC779F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EC779F" w:rsidRPr="00EC779F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EC779F" w:rsidRPr="001F774B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C779F" w:rsidRPr="00EC779F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EC779F" w:rsidRPr="00EC779F" w:rsidRDefault="00EC779F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774B" w:rsidRPr="004F5042" w:rsidTr="00EC779F">
        <w:tc>
          <w:tcPr>
            <w:tcW w:w="3652" w:type="dxa"/>
            <w:vAlign w:val="bottom"/>
          </w:tcPr>
          <w:p w:rsidR="001F774B" w:rsidRPr="004F5042" w:rsidRDefault="001F774B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vAlign w:val="bottom"/>
          </w:tcPr>
          <w:p w:rsidR="001F774B" w:rsidRPr="00B00676" w:rsidRDefault="00B00676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676">
              <w:rPr>
                <w:rFonts w:ascii="Angsana New" w:hAnsi="Angsana New"/>
                <w:color w:val="000000"/>
                <w:sz w:val="30"/>
                <w:szCs w:val="30"/>
              </w:rPr>
              <w:t>121</w:t>
            </w:r>
          </w:p>
        </w:tc>
        <w:tc>
          <w:tcPr>
            <w:tcW w:w="283" w:type="dxa"/>
            <w:vAlign w:val="bottom"/>
          </w:tcPr>
          <w:p w:rsidR="001F774B" w:rsidRPr="00CD7B1B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F774B" w:rsidRPr="001F774B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77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</w:t>
            </w:r>
          </w:p>
        </w:tc>
        <w:tc>
          <w:tcPr>
            <w:tcW w:w="282" w:type="dxa"/>
          </w:tcPr>
          <w:p w:rsidR="001F774B" w:rsidRPr="00CD7B1B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F774B" w:rsidRPr="00B00676" w:rsidRDefault="00B00676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676">
              <w:rPr>
                <w:rFonts w:ascii="Angsana New" w:hAnsi="Angsana New"/>
                <w:color w:val="000000"/>
                <w:sz w:val="30"/>
                <w:szCs w:val="30"/>
              </w:rPr>
              <w:t>390</w:t>
            </w:r>
          </w:p>
        </w:tc>
        <w:tc>
          <w:tcPr>
            <w:tcW w:w="283" w:type="dxa"/>
            <w:vAlign w:val="bottom"/>
          </w:tcPr>
          <w:p w:rsidR="001F774B" w:rsidRPr="004F5042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F774B" w:rsidRPr="001F774B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77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</w:t>
            </w:r>
          </w:p>
        </w:tc>
      </w:tr>
      <w:tr w:rsidR="00B23EE9" w:rsidRPr="004F5042" w:rsidTr="00295412">
        <w:tc>
          <w:tcPr>
            <w:tcW w:w="3652" w:type="dxa"/>
            <w:vAlign w:val="bottom"/>
          </w:tcPr>
          <w:p w:rsidR="00B23EE9" w:rsidRPr="004F5042" w:rsidRDefault="00B23EE9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B23EE9" w:rsidRPr="00CD7B1B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D96C84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1F774B" w:rsidRPr="00E032CF" w:rsidTr="005879B7">
        <w:tc>
          <w:tcPr>
            <w:tcW w:w="3652" w:type="dxa"/>
            <w:vAlign w:val="bottom"/>
          </w:tcPr>
          <w:p w:rsidR="001F774B" w:rsidRPr="00E032CF" w:rsidRDefault="001F774B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1F774B" w:rsidRPr="00F9557D" w:rsidRDefault="00F9557D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557D">
              <w:rPr>
                <w:rFonts w:ascii="Angsana New" w:hAnsi="Angsana New"/>
                <w:color w:val="000000"/>
                <w:sz w:val="30"/>
                <w:szCs w:val="30"/>
              </w:rPr>
              <w:t>5,553</w:t>
            </w:r>
          </w:p>
        </w:tc>
        <w:tc>
          <w:tcPr>
            <w:tcW w:w="283" w:type="dxa"/>
            <w:vAlign w:val="bottom"/>
          </w:tcPr>
          <w:p w:rsidR="001F774B" w:rsidRPr="00CD7B1B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F774B" w:rsidRPr="00E032CF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4,651</w:t>
            </w:r>
          </w:p>
        </w:tc>
        <w:tc>
          <w:tcPr>
            <w:tcW w:w="282" w:type="dxa"/>
          </w:tcPr>
          <w:p w:rsidR="001F774B" w:rsidRPr="00CD7B1B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F774B" w:rsidRPr="008364B8" w:rsidRDefault="008364B8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4B8">
              <w:rPr>
                <w:rFonts w:ascii="Angsana New" w:hAnsi="Angsana New"/>
                <w:color w:val="000000"/>
                <w:sz w:val="30"/>
                <w:szCs w:val="30"/>
              </w:rPr>
              <w:t>10,878</w:t>
            </w:r>
          </w:p>
        </w:tc>
        <w:tc>
          <w:tcPr>
            <w:tcW w:w="283" w:type="dxa"/>
            <w:vAlign w:val="bottom"/>
          </w:tcPr>
          <w:p w:rsidR="001F774B" w:rsidRPr="00E032CF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F774B" w:rsidRPr="00E032CF" w:rsidRDefault="001F774B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9,232</w:t>
            </w:r>
          </w:p>
        </w:tc>
      </w:tr>
      <w:tr w:rsidR="001F774B" w:rsidRPr="00E032CF" w:rsidTr="005879B7">
        <w:tc>
          <w:tcPr>
            <w:tcW w:w="3652" w:type="dxa"/>
            <w:vAlign w:val="bottom"/>
          </w:tcPr>
          <w:p w:rsidR="001F774B" w:rsidRPr="00E032CF" w:rsidRDefault="001F774B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F774B" w:rsidRPr="00F9557D" w:rsidRDefault="00F9557D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9557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0F35E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1F774B" w:rsidRPr="00CD7B1B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1F774B" w:rsidRPr="00E032CF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82" w:type="dxa"/>
          </w:tcPr>
          <w:p w:rsidR="001F774B" w:rsidRPr="00CD7B1B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F774B" w:rsidRPr="008364B8" w:rsidRDefault="008364B8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64B8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9865D0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3" w:type="dxa"/>
            <w:vAlign w:val="bottom"/>
          </w:tcPr>
          <w:p w:rsidR="001F774B" w:rsidRPr="00E032CF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F774B" w:rsidRPr="00E032CF" w:rsidRDefault="001F774B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</w:p>
        </w:tc>
      </w:tr>
      <w:tr w:rsidR="001F774B" w:rsidRPr="004F5042" w:rsidTr="005879B7">
        <w:tc>
          <w:tcPr>
            <w:tcW w:w="3652" w:type="dxa"/>
            <w:vAlign w:val="bottom"/>
          </w:tcPr>
          <w:p w:rsidR="001F774B" w:rsidRPr="00E032CF" w:rsidRDefault="001F774B" w:rsidP="007B5E83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F9557D" w:rsidRDefault="00F9557D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5,60</w:t>
            </w:r>
            <w:r w:rsidR="000F35E6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:rsidR="001F774B" w:rsidRPr="00CD7B1B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E032CF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4,671</w:t>
            </w:r>
          </w:p>
        </w:tc>
        <w:tc>
          <w:tcPr>
            <w:tcW w:w="282" w:type="dxa"/>
          </w:tcPr>
          <w:p w:rsidR="001F774B" w:rsidRPr="00CD7B1B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8364B8" w:rsidRDefault="008364B8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4B8">
              <w:rPr>
                <w:rFonts w:ascii="Angsana New" w:hAnsi="Angsana New"/>
                <w:color w:val="000000"/>
                <w:sz w:val="30"/>
                <w:szCs w:val="30"/>
              </w:rPr>
              <w:t>10,98</w:t>
            </w:r>
            <w:r w:rsidR="009865D0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1F774B" w:rsidRPr="00E032CF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E032CF" w:rsidRDefault="001F774B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9,399</w:t>
            </w:r>
          </w:p>
        </w:tc>
      </w:tr>
    </w:tbl>
    <w:p w:rsidR="004C49F7" w:rsidRPr="001F774B" w:rsidRDefault="004C49F7" w:rsidP="001F774B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3" w:type="dxa"/>
        <w:tblLayout w:type="fixed"/>
        <w:tblLook w:val="04A0"/>
      </w:tblPr>
      <w:tblGrid>
        <w:gridCol w:w="3652"/>
        <w:gridCol w:w="1418"/>
        <w:gridCol w:w="283"/>
        <w:gridCol w:w="1419"/>
        <w:gridCol w:w="282"/>
        <w:gridCol w:w="1418"/>
        <w:gridCol w:w="283"/>
        <w:gridCol w:w="1418"/>
      </w:tblGrid>
      <w:tr w:rsidR="001030AF" w:rsidRPr="004F5042" w:rsidTr="00DD4012">
        <w:trPr>
          <w:tblHeader/>
        </w:trPr>
        <w:tc>
          <w:tcPr>
            <w:tcW w:w="3652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1030AF" w:rsidRPr="004F5042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 (</w:t>
            </w:r>
            <w:r w:rsidR="001030AF"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60D12" w:rsidRPr="004F5042" w:rsidTr="00DD4012">
        <w:trPr>
          <w:tblHeader/>
        </w:trPr>
        <w:tc>
          <w:tcPr>
            <w:tcW w:w="3652" w:type="dxa"/>
            <w:vAlign w:val="bottom"/>
          </w:tcPr>
          <w:p w:rsidR="00A60D12" w:rsidRPr="004F5042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0D12" w:rsidRPr="004F5042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A60D12" w:rsidRPr="004F5042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0D12" w:rsidRPr="004F5042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1030AF" w:rsidRPr="004F5042" w:rsidTr="00DD4012">
        <w:trPr>
          <w:tblHeader/>
        </w:trPr>
        <w:tc>
          <w:tcPr>
            <w:tcW w:w="3652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4F5042" w:rsidRDefault="001030AF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1F77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1030AF" w:rsidRPr="004F5042" w:rsidRDefault="001030AF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1F77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2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030AF" w:rsidRPr="004F5042" w:rsidRDefault="001030AF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1F77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30AF" w:rsidRPr="004F5042" w:rsidRDefault="001030AF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1F77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1030AF" w:rsidRPr="004F5042" w:rsidTr="00DD4012">
        <w:tc>
          <w:tcPr>
            <w:tcW w:w="3652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D96C8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1F774B" w:rsidRPr="004F5042" w:rsidTr="00DD4012">
        <w:tc>
          <w:tcPr>
            <w:tcW w:w="3652" w:type="dxa"/>
            <w:vAlign w:val="bottom"/>
          </w:tcPr>
          <w:p w:rsidR="001F774B" w:rsidRPr="00BF128E" w:rsidRDefault="001F774B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F128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1F774B" w:rsidRPr="00115B64" w:rsidRDefault="00115B6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26,939</w:t>
            </w: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F774B" w:rsidRPr="0060071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20,913</w:t>
            </w:r>
          </w:p>
        </w:tc>
        <w:tc>
          <w:tcPr>
            <w:tcW w:w="282" w:type="dxa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F774B" w:rsidRPr="00EF283C" w:rsidRDefault="00115B6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49,781</w:t>
            </w:r>
          </w:p>
        </w:tc>
        <w:tc>
          <w:tcPr>
            <w:tcW w:w="283" w:type="dxa"/>
            <w:vAlign w:val="bottom"/>
          </w:tcPr>
          <w:p w:rsidR="001F774B" w:rsidRPr="00BF128E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F774B" w:rsidRPr="0060071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37,990</w:t>
            </w:r>
          </w:p>
        </w:tc>
      </w:tr>
      <w:tr w:rsidR="001F774B" w:rsidRPr="004F5042" w:rsidTr="00DD4012">
        <w:tc>
          <w:tcPr>
            <w:tcW w:w="3652" w:type="dxa"/>
            <w:vAlign w:val="bottom"/>
          </w:tcPr>
          <w:p w:rsidR="001F774B" w:rsidRPr="004F5042" w:rsidRDefault="001F774B" w:rsidP="00DD4012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F774B" w:rsidRPr="00115B64" w:rsidRDefault="00115B6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2,126</w:t>
            </w: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1F774B" w:rsidRPr="0060071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2,951</w:t>
            </w:r>
          </w:p>
        </w:tc>
        <w:tc>
          <w:tcPr>
            <w:tcW w:w="282" w:type="dxa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F774B" w:rsidRPr="00EF283C" w:rsidRDefault="00115B6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5,441</w:t>
            </w:r>
          </w:p>
        </w:tc>
        <w:tc>
          <w:tcPr>
            <w:tcW w:w="283" w:type="dxa"/>
            <w:vAlign w:val="bottom"/>
          </w:tcPr>
          <w:p w:rsidR="001F774B" w:rsidRPr="00193960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F774B" w:rsidRPr="0060071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8,576</w:t>
            </w:r>
          </w:p>
        </w:tc>
      </w:tr>
      <w:tr w:rsidR="001F774B" w:rsidRPr="004F5042" w:rsidTr="00DD4012">
        <w:tc>
          <w:tcPr>
            <w:tcW w:w="3652" w:type="dxa"/>
            <w:vAlign w:val="bottom"/>
          </w:tcPr>
          <w:p w:rsidR="001F774B" w:rsidRPr="0088128B" w:rsidRDefault="001F774B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8128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115B64" w:rsidRDefault="00115B6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29,065</w:t>
            </w: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60071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23,864</w:t>
            </w:r>
          </w:p>
        </w:tc>
        <w:tc>
          <w:tcPr>
            <w:tcW w:w="282" w:type="dxa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EF283C" w:rsidRDefault="00115B6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55,222</w:t>
            </w:r>
          </w:p>
        </w:tc>
        <w:tc>
          <w:tcPr>
            <w:tcW w:w="283" w:type="dxa"/>
            <w:vAlign w:val="bottom"/>
          </w:tcPr>
          <w:p w:rsidR="001F774B" w:rsidRPr="00193960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60071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46,566</w:t>
            </w:r>
          </w:p>
        </w:tc>
      </w:tr>
      <w:tr w:rsidR="001F774B" w:rsidRPr="004F5042" w:rsidTr="00DD4012">
        <w:tc>
          <w:tcPr>
            <w:tcW w:w="3652" w:type="dxa"/>
            <w:vAlign w:val="bottom"/>
          </w:tcPr>
          <w:p w:rsidR="001F774B" w:rsidRPr="0031516A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151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1F774B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F774B" w:rsidRPr="0060071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1F774B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F774B" w:rsidRPr="004F5042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60071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774B" w:rsidRPr="004F5042" w:rsidTr="00115B64">
        <w:tc>
          <w:tcPr>
            <w:tcW w:w="3652" w:type="dxa"/>
            <w:vAlign w:val="bottom"/>
          </w:tcPr>
          <w:p w:rsidR="001F774B" w:rsidRPr="008D6154" w:rsidRDefault="001F774B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F774B" w:rsidRPr="00115B64" w:rsidRDefault="00115B6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595</w:t>
            </w: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F774B" w:rsidRPr="0060071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488</w:t>
            </w:r>
          </w:p>
        </w:tc>
        <w:tc>
          <w:tcPr>
            <w:tcW w:w="282" w:type="dxa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F774B" w:rsidRPr="00115B64" w:rsidRDefault="00115B6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1,333</w:t>
            </w:r>
          </w:p>
        </w:tc>
        <w:tc>
          <w:tcPr>
            <w:tcW w:w="283" w:type="dxa"/>
            <w:vAlign w:val="bottom"/>
          </w:tcPr>
          <w:p w:rsidR="001F774B" w:rsidRPr="004F5042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F774B" w:rsidRPr="0060071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968</w:t>
            </w:r>
          </w:p>
        </w:tc>
      </w:tr>
      <w:tr w:rsidR="001F774B" w:rsidRPr="004F5042" w:rsidTr="00115B64">
        <w:tc>
          <w:tcPr>
            <w:tcW w:w="3652" w:type="dxa"/>
            <w:vAlign w:val="bottom"/>
          </w:tcPr>
          <w:p w:rsidR="001F774B" w:rsidRDefault="001F774B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774B" w:rsidRPr="00115B64" w:rsidRDefault="00115B6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153</w:t>
            </w: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1F774B" w:rsidRPr="0060071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</w:p>
        </w:tc>
        <w:tc>
          <w:tcPr>
            <w:tcW w:w="282" w:type="dxa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F774B" w:rsidRPr="00115B64" w:rsidRDefault="00115B6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319</w:t>
            </w:r>
          </w:p>
        </w:tc>
        <w:tc>
          <w:tcPr>
            <w:tcW w:w="283" w:type="dxa"/>
            <w:vAlign w:val="bottom"/>
          </w:tcPr>
          <w:p w:rsidR="001F774B" w:rsidRPr="004F5042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F774B" w:rsidRPr="0060071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482</w:t>
            </w:r>
          </w:p>
        </w:tc>
      </w:tr>
      <w:tr w:rsidR="001F774B" w:rsidRPr="004F5042" w:rsidTr="00115B64">
        <w:tc>
          <w:tcPr>
            <w:tcW w:w="3652" w:type="dxa"/>
            <w:vAlign w:val="bottom"/>
          </w:tcPr>
          <w:p w:rsidR="001F774B" w:rsidRPr="0031516A" w:rsidRDefault="001F774B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774B" w:rsidRPr="00115B64" w:rsidRDefault="00115B6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748</w:t>
            </w: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60071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724</w:t>
            </w:r>
          </w:p>
        </w:tc>
        <w:tc>
          <w:tcPr>
            <w:tcW w:w="282" w:type="dxa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115B64" w:rsidRDefault="00115B6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1,652</w:t>
            </w:r>
          </w:p>
        </w:tc>
        <w:tc>
          <w:tcPr>
            <w:tcW w:w="283" w:type="dxa"/>
            <w:vAlign w:val="bottom"/>
          </w:tcPr>
          <w:p w:rsidR="001F774B" w:rsidRPr="004F5042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60071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1,450</w:t>
            </w:r>
          </w:p>
        </w:tc>
      </w:tr>
      <w:tr w:rsidR="001030AF" w:rsidRPr="0088128B" w:rsidTr="00DD4012">
        <w:tc>
          <w:tcPr>
            <w:tcW w:w="3652" w:type="dxa"/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812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lastRenderedPageBreak/>
              <w:t>รายได้อื่น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15B64" w:rsidRPr="004F5042" w:rsidTr="00DD4012">
        <w:tc>
          <w:tcPr>
            <w:tcW w:w="3652" w:type="dxa"/>
            <w:vAlign w:val="bottom"/>
          </w:tcPr>
          <w:p w:rsidR="00115B64" w:rsidRPr="008D6154" w:rsidRDefault="00115B64" w:rsidP="00DD4012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15B64" w:rsidRPr="00CC79C3" w:rsidRDefault="00115B64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115B64" w:rsidRPr="00600714" w:rsidRDefault="00115B6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115B64" w:rsidRPr="00600714" w:rsidRDefault="00115B64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142</w:t>
            </w:r>
          </w:p>
        </w:tc>
        <w:tc>
          <w:tcPr>
            <w:tcW w:w="282" w:type="dxa"/>
          </w:tcPr>
          <w:p w:rsidR="00115B64" w:rsidRPr="00600714" w:rsidRDefault="00115B6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15B64" w:rsidRPr="00CC79C3" w:rsidRDefault="00115B64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115B64" w:rsidRPr="0088128B" w:rsidRDefault="00115B6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15B64" w:rsidRPr="00600714" w:rsidRDefault="00115B64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285</w:t>
            </w:r>
          </w:p>
        </w:tc>
      </w:tr>
      <w:tr w:rsidR="001F774B" w:rsidRPr="004F5042" w:rsidTr="00DD4012">
        <w:tc>
          <w:tcPr>
            <w:tcW w:w="3652" w:type="dxa"/>
            <w:vAlign w:val="bottom"/>
          </w:tcPr>
          <w:p w:rsidR="001F774B" w:rsidRPr="008D6154" w:rsidRDefault="001F774B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1F774B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F774B" w:rsidRPr="0060071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1F774B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60071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774B" w:rsidRPr="004F5042" w:rsidTr="00DD4012">
        <w:tc>
          <w:tcPr>
            <w:tcW w:w="3652" w:type="dxa"/>
            <w:vAlign w:val="bottom"/>
          </w:tcPr>
          <w:p w:rsidR="001F774B" w:rsidRPr="008D6154" w:rsidRDefault="001F774B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1F774B" w:rsidRPr="00115B64" w:rsidRDefault="00695A2D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3,134</w:t>
            </w: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F774B" w:rsidRPr="0060071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324</w:t>
            </w:r>
          </w:p>
        </w:tc>
        <w:tc>
          <w:tcPr>
            <w:tcW w:w="282" w:type="dxa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F774B" w:rsidRPr="00115B64" w:rsidRDefault="003A5BA8" w:rsidP="0060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5,562</w:t>
            </w: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F774B" w:rsidRPr="0060071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1,848</w:t>
            </w:r>
          </w:p>
        </w:tc>
      </w:tr>
      <w:tr w:rsidR="001F774B" w:rsidRPr="00E032CF" w:rsidTr="00EC779F">
        <w:tc>
          <w:tcPr>
            <w:tcW w:w="3652" w:type="dxa"/>
            <w:vAlign w:val="bottom"/>
          </w:tcPr>
          <w:p w:rsidR="001F774B" w:rsidRDefault="001F774B" w:rsidP="00EC779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F774B" w:rsidRPr="00115B64" w:rsidRDefault="00695A2D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121</w:t>
            </w:r>
          </w:p>
        </w:tc>
        <w:tc>
          <w:tcPr>
            <w:tcW w:w="283" w:type="dxa"/>
            <w:vAlign w:val="bottom"/>
          </w:tcPr>
          <w:p w:rsidR="001F774B" w:rsidRPr="00600714" w:rsidRDefault="001F774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1F774B" w:rsidRPr="00EA16CF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</w:t>
            </w:r>
          </w:p>
        </w:tc>
        <w:tc>
          <w:tcPr>
            <w:tcW w:w="282" w:type="dxa"/>
          </w:tcPr>
          <w:p w:rsidR="001F774B" w:rsidRPr="00600714" w:rsidRDefault="001F774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F774B" w:rsidRPr="00115B64" w:rsidRDefault="003A5BA8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283</w:t>
            </w:r>
          </w:p>
        </w:tc>
        <w:tc>
          <w:tcPr>
            <w:tcW w:w="283" w:type="dxa"/>
            <w:vAlign w:val="bottom"/>
          </w:tcPr>
          <w:p w:rsidR="001F774B" w:rsidRPr="00E032CF" w:rsidRDefault="001F774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F774B" w:rsidRPr="00CD7B1B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1F774B" w:rsidRPr="004F5042" w:rsidTr="00EC779F">
        <w:tc>
          <w:tcPr>
            <w:tcW w:w="3652" w:type="dxa"/>
            <w:vAlign w:val="bottom"/>
          </w:tcPr>
          <w:p w:rsidR="001F774B" w:rsidRPr="00E032CF" w:rsidRDefault="001F774B" w:rsidP="00EC779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115B64" w:rsidRDefault="00695A2D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3,255</w:t>
            </w:r>
          </w:p>
        </w:tc>
        <w:tc>
          <w:tcPr>
            <w:tcW w:w="283" w:type="dxa"/>
            <w:vAlign w:val="bottom"/>
          </w:tcPr>
          <w:p w:rsidR="001F774B" w:rsidRPr="00600714" w:rsidRDefault="001F774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EA16CF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338</w:t>
            </w:r>
          </w:p>
        </w:tc>
        <w:tc>
          <w:tcPr>
            <w:tcW w:w="282" w:type="dxa"/>
          </w:tcPr>
          <w:p w:rsidR="001F774B" w:rsidRPr="00600714" w:rsidRDefault="001F774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115B64" w:rsidRDefault="003A5BA8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5,845</w:t>
            </w:r>
          </w:p>
        </w:tc>
        <w:tc>
          <w:tcPr>
            <w:tcW w:w="283" w:type="dxa"/>
            <w:vAlign w:val="bottom"/>
          </w:tcPr>
          <w:p w:rsidR="001F774B" w:rsidRPr="00E032CF" w:rsidRDefault="001F774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CD7B1B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862</w:t>
            </w:r>
          </w:p>
        </w:tc>
      </w:tr>
      <w:tr w:rsidR="001F774B" w:rsidRPr="004F5042" w:rsidTr="00DD4012">
        <w:tc>
          <w:tcPr>
            <w:tcW w:w="3652" w:type="dxa"/>
            <w:vAlign w:val="bottom"/>
          </w:tcPr>
          <w:p w:rsidR="001F774B" w:rsidRPr="004F5042" w:rsidRDefault="001F774B" w:rsidP="00DD4012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1F774B" w:rsidRPr="00115B6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F774B" w:rsidRPr="004F5042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1F774B" w:rsidRPr="00B23EE9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1F774B" w:rsidRPr="004F5042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1F774B" w:rsidRPr="00115B6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F774B" w:rsidRPr="004F5042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1F774B" w:rsidRPr="00B23EE9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1F774B" w:rsidRPr="00E032CF" w:rsidTr="00DD4012">
        <w:tc>
          <w:tcPr>
            <w:tcW w:w="3652" w:type="dxa"/>
            <w:vAlign w:val="bottom"/>
          </w:tcPr>
          <w:p w:rsidR="001F774B" w:rsidRPr="00E032CF" w:rsidRDefault="001F774B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1F774B" w:rsidRPr="00115B64" w:rsidRDefault="00B05630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4,713</w:t>
            </w: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F774B" w:rsidRPr="00EA16CF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6CF">
              <w:rPr>
                <w:rFonts w:ascii="Angsana New" w:hAnsi="Angsana New"/>
                <w:color w:val="000000"/>
                <w:sz w:val="30"/>
                <w:szCs w:val="30"/>
              </w:rPr>
              <w:t>4,651</w:t>
            </w:r>
          </w:p>
        </w:tc>
        <w:tc>
          <w:tcPr>
            <w:tcW w:w="282" w:type="dxa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F774B" w:rsidRPr="00115B64" w:rsidRDefault="00B05630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9,198</w:t>
            </w:r>
          </w:p>
        </w:tc>
        <w:tc>
          <w:tcPr>
            <w:tcW w:w="283" w:type="dxa"/>
            <w:vAlign w:val="bottom"/>
          </w:tcPr>
          <w:p w:rsidR="001F774B" w:rsidRPr="00E032CF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F774B" w:rsidRPr="00CD7B1B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9,232</w:t>
            </w:r>
          </w:p>
        </w:tc>
      </w:tr>
      <w:tr w:rsidR="001F774B" w:rsidRPr="00E032CF" w:rsidTr="00DD4012">
        <w:tc>
          <w:tcPr>
            <w:tcW w:w="3652" w:type="dxa"/>
            <w:vAlign w:val="bottom"/>
          </w:tcPr>
          <w:p w:rsidR="001F774B" w:rsidRPr="00E032CF" w:rsidRDefault="001F774B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F774B" w:rsidRPr="00115B64" w:rsidRDefault="00B05630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1F774B" w:rsidRPr="00EA16CF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16CF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82" w:type="dxa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F774B" w:rsidRPr="00115B64" w:rsidRDefault="00B05630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108</w:t>
            </w:r>
          </w:p>
        </w:tc>
        <w:tc>
          <w:tcPr>
            <w:tcW w:w="283" w:type="dxa"/>
            <w:vAlign w:val="bottom"/>
          </w:tcPr>
          <w:p w:rsidR="001F774B" w:rsidRPr="00E032CF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F774B" w:rsidRPr="00CD7B1B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>167</w:t>
            </w:r>
          </w:p>
        </w:tc>
      </w:tr>
      <w:tr w:rsidR="001F774B" w:rsidRPr="004F5042" w:rsidTr="00DD4012">
        <w:tc>
          <w:tcPr>
            <w:tcW w:w="3652" w:type="dxa"/>
            <w:vAlign w:val="bottom"/>
          </w:tcPr>
          <w:p w:rsidR="001F774B" w:rsidRPr="00E032CF" w:rsidRDefault="001F774B" w:rsidP="00DD4012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115B64" w:rsidRDefault="00B05630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4,767</w:t>
            </w: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EA16CF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6CF">
              <w:rPr>
                <w:rFonts w:ascii="Angsana New" w:hAnsi="Angsana New"/>
                <w:color w:val="000000"/>
                <w:sz w:val="30"/>
                <w:szCs w:val="30"/>
              </w:rPr>
              <w:t>4,671</w:t>
            </w:r>
          </w:p>
        </w:tc>
        <w:tc>
          <w:tcPr>
            <w:tcW w:w="282" w:type="dxa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115B64" w:rsidRDefault="00B05630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9,306</w:t>
            </w:r>
          </w:p>
        </w:tc>
        <w:tc>
          <w:tcPr>
            <w:tcW w:w="283" w:type="dxa"/>
            <w:vAlign w:val="bottom"/>
          </w:tcPr>
          <w:p w:rsidR="001F774B" w:rsidRPr="00E032CF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CD7B1B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9,399</w:t>
            </w:r>
          </w:p>
        </w:tc>
      </w:tr>
    </w:tbl>
    <w:p w:rsidR="001F774B" w:rsidRDefault="001F774B" w:rsidP="001F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033716" w:rsidRPr="00EF6372" w:rsidRDefault="00E064D6" w:rsidP="001F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EF6372">
        <w:rPr>
          <w:rFonts w:ascii="Angsana New" w:hAnsi="Angsana New"/>
          <w:color w:val="000000"/>
          <w:sz w:val="30"/>
          <w:szCs w:val="30"/>
          <w:cs/>
        </w:rPr>
        <w:t>ยอดคงเหลือกับ</w:t>
      </w:r>
      <w:r w:rsidR="00E91DEE">
        <w:rPr>
          <w:rFonts w:ascii="Angsana New" w:hAnsi="Angsana New" w:hint="cs"/>
          <w:color w:val="000000"/>
          <w:sz w:val="30"/>
          <w:szCs w:val="30"/>
          <w:cs/>
        </w:rPr>
        <w:t>บุคคลหรือบริษัท</w:t>
      </w:r>
      <w:r w:rsidRPr="00EF6372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 ณ </w:t>
      </w:r>
      <w:r w:rsidRPr="00EF6372">
        <w:rPr>
          <w:rFonts w:ascii="Angsana New" w:hAnsi="Angsana New"/>
          <w:sz w:val="30"/>
          <w:szCs w:val="30"/>
          <w:cs/>
        </w:rPr>
        <w:t>วันที่</w:t>
      </w:r>
      <w:r w:rsidR="00033716" w:rsidRPr="00EF6372">
        <w:rPr>
          <w:rFonts w:ascii="Angsana New" w:hAnsi="Angsana New"/>
          <w:sz w:val="30"/>
          <w:szCs w:val="30"/>
          <w:cs/>
        </w:rPr>
        <w:t xml:space="preserve"> </w:t>
      </w:r>
      <w:r w:rsidR="00FF2E1B" w:rsidRPr="00EF6372">
        <w:rPr>
          <w:rFonts w:ascii="Angsana New" w:hAnsi="Angsana New"/>
          <w:sz w:val="30"/>
          <w:szCs w:val="30"/>
        </w:rPr>
        <w:t>3</w:t>
      </w:r>
      <w:r w:rsidR="008370C3">
        <w:rPr>
          <w:rFonts w:ascii="Angsana New" w:hAnsi="Angsana New" w:hint="cs"/>
          <w:sz w:val="30"/>
          <w:szCs w:val="30"/>
          <w:cs/>
        </w:rPr>
        <w:t>0</w:t>
      </w:r>
      <w:r w:rsidR="007B5E83" w:rsidRPr="00EF6372">
        <w:rPr>
          <w:rFonts w:ascii="Angsana New" w:hAnsi="Angsana New" w:hint="cs"/>
          <w:sz w:val="30"/>
          <w:szCs w:val="30"/>
          <w:cs/>
        </w:rPr>
        <w:t xml:space="preserve"> </w:t>
      </w:r>
      <w:r w:rsidR="008370C3">
        <w:rPr>
          <w:rFonts w:ascii="Angsana New" w:hAnsi="Angsana New" w:hint="cs"/>
          <w:sz w:val="30"/>
          <w:szCs w:val="30"/>
          <w:cs/>
        </w:rPr>
        <w:t>มิถุนายน</w:t>
      </w:r>
      <w:r w:rsidR="007B5E83" w:rsidRPr="00EF6372">
        <w:rPr>
          <w:rFonts w:ascii="Angsana New" w:hAnsi="Angsana New" w:hint="cs"/>
          <w:sz w:val="30"/>
          <w:szCs w:val="30"/>
          <w:cs/>
        </w:rPr>
        <w:t xml:space="preserve"> </w:t>
      </w:r>
      <w:r w:rsidR="002503B9" w:rsidRPr="00EF6372">
        <w:rPr>
          <w:rFonts w:ascii="Angsana New" w:hAnsi="Angsana New"/>
          <w:sz w:val="30"/>
          <w:szCs w:val="30"/>
        </w:rPr>
        <w:t>256</w:t>
      </w:r>
      <w:r w:rsidR="002100DA">
        <w:rPr>
          <w:rFonts w:ascii="Angsana New" w:hAnsi="Angsana New"/>
          <w:sz w:val="30"/>
          <w:szCs w:val="30"/>
        </w:rPr>
        <w:t>4</w:t>
      </w:r>
      <w:r w:rsidR="00033716" w:rsidRPr="00EF6372">
        <w:rPr>
          <w:rFonts w:ascii="Angsana New" w:hAnsi="Angsana New"/>
          <w:sz w:val="30"/>
          <w:szCs w:val="30"/>
        </w:rPr>
        <w:t xml:space="preserve"> </w:t>
      </w:r>
      <w:r w:rsidR="00033716" w:rsidRPr="00EF6372">
        <w:rPr>
          <w:rFonts w:ascii="Angsana New" w:hAnsi="Angsana New"/>
          <w:sz w:val="30"/>
          <w:szCs w:val="30"/>
          <w:cs/>
        </w:rPr>
        <w:t xml:space="preserve">และ </w:t>
      </w:r>
      <w:r w:rsidR="00033716" w:rsidRPr="00EF6372">
        <w:rPr>
          <w:rFonts w:ascii="Angsana New" w:hAnsi="Angsana New"/>
          <w:sz w:val="30"/>
          <w:szCs w:val="30"/>
        </w:rPr>
        <w:t xml:space="preserve">31 </w:t>
      </w:r>
      <w:r w:rsidR="00033716" w:rsidRPr="00EF6372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EF6372">
        <w:rPr>
          <w:rFonts w:ascii="Angsana New" w:hAnsi="Angsana New"/>
          <w:sz w:val="30"/>
          <w:szCs w:val="30"/>
        </w:rPr>
        <w:t>25</w:t>
      </w:r>
      <w:r w:rsidR="007B5E83" w:rsidRPr="00EF6372">
        <w:rPr>
          <w:rFonts w:ascii="Angsana New" w:hAnsi="Angsana New"/>
          <w:sz w:val="30"/>
          <w:szCs w:val="30"/>
        </w:rPr>
        <w:t>6</w:t>
      </w:r>
      <w:r w:rsidR="002100DA">
        <w:rPr>
          <w:rFonts w:ascii="Angsana New" w:hAnsi="Angsana New"/>
          <w:sz w:val="30"/>
          <w:szCs w:val="30"/>
        </w:rPr>
        <w:t>3</w:t>
      </w:r>
      <w:r w:rsidR="00033716" w:rsidRPr="00EF6372">
        <w:rPr>
          <w:rFonts w:ascii="Angsana New" w:hAnsi="Angsana New"/>
          <w:color w:val="000000"/>
          <w:sz w:val="30"/>
          <w:szCs w:val="30"/>
        </w:rPr>
        <w:t xml:space="preserve"> </w:t>
      </w:r>
      <w:r w:rsidR="00033716" w:rsidRPr="00EF6372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5879B7" w:rsidRPr="000A3D0E" w:rsidRDefault="005879B7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6" w:type="dxa"/>
        <w:tblLayout w:type="fixed"/>
        <w:tblLook w:val="04A0"/>
      </w:tblPr>
      <w:tblGrid>
        <w:gridCol w:w="3652"/>
        <w:gridCol w:w="1417"/>
        <w:gridCol w:w="283"/>
        <w:gridCol w:w="1422"/>
        <w:gridCol w:w="284"/>
        <w:gridCol w:w="1417"/>
        <w:gridCol w:w="283"/>
        <w:gridCol w:w="1418"/>
      </w:tblGrid>
      <w:tr w:rsidR="007B5E83" w:rsidRPr="002100DA" w:rsidTr="007B5E83">
        <w:trPr>
          <w:tblHeader/>
        </w:trPr>
        <w:tc>
          <w:tcPr>
            <w:tcW w:w="3652" w:type="dxa"/>
            <w:vAlign w:val="bottom"/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7B5E83" w:rsidRPr="002100DA" w:rsidTr="007B5E83">
        <w:trPr>
          <w:tblHeader/>
        </w:trPr>
        <w:tc>
          <w:tcPr>
            <w:tcW w:w="3652" w:type="dxa"/>
            <w:vAlign w:val="bottom"/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0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0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3338" w:rsidRPr="002100DA" w:rsidTr="007B5E83">
        <w:trPr>
          <w:tblHeader/>
        </w:trPr>
        <w:tc>
          <w:tcPr>
            <w:tcW w:w="3652" w:type="dxa"/>
            <w:vAlign w:val="bottom"/>
          </w:tcPr>
          <w:p w:rsidR="00B93338" w:rsidRPr="002100DA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2100DA" w:rsidRDefault="00B93338" w:rsidP="0021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00DA">
              <w:rPr>
                <w:rFonts w:ascii="Angsana New" w:hAnsi="Angsana New"/>
                <w:sz w:val="30"/>
                <w:szCs w:val="30"/>
              </w:rPr>
              <w:t>3</w:t>
            </w:r>
            <w:r w:rsidR="008370C3" w:rsidRPr="002100DA">
              <w:rPr>
                <w:rFonts w:ascii="Angsana New" w:hAnsi="Angsana New"/>
                <w:sz w:val="30"/>
                <w:szCs w:val="30"/>
              </w:rPr>
              <w:t>0</w:t>
            </w:r>
            <w:r w:rsidRPr="002100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370C3" w:rsidRPr="002100D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2100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00DA">
              <w:rPr>
                <w:rFonts w:ascii="Angsana New" w:hAnsi="Angsana New"/>
                <w:sz w:val="30"/>
                <w:szCs w:val="30"/>
              </w:rPr>
              <w:t>256</w:t>
            </w:r>
            <w:r w:rsidR="002100DA" w:rsidRPr="002100D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93338" w:rsidRPr="002100DA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2100DA" w:rsidRDefault="00B93338" w:rsidP="0021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00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100DA">
              <w:rPr>
                <w:rFonts w:ascii="Angsana New" w:hAnsi="Angsana New" w:hint="cs"/>
                <w:sz w:val="30"/>
                <w:szCs w:val="30"/>
                <w:cs/>
              </w:rPr>
              <w:t>ธันวาคม 25</w:t>
            </w:r>
            <w:r w:rsidRPr="002100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2100DA" w:rsidRPr="002100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:rsidR="00B93338" w:rsidRPr="002100DA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93338" w:rsidRPr="002100DA" w:rsidRDefault="008370C3" w:rsidP="0021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00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100D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2100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00DA">
              <w:rPr>
                <w:rFonts w:ascii="Angsana New" w:hAnsi="Angsana New"/>
                <w:sz w:val="30"/>
                <w:szCs w:val="30"/>
              </w:rPr>
              <w:t>256</w:t>
            </w:r>
            <w:r w:rsidR="002100DA" w:rsidRPr="002100D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B93338" w:rsidRPr="002100DA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2100DA" w:rsidRDefault="00B93338" w:rsidP="0021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00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100DA">
              <w:rPr>
                <w:rFonts w:ascii="Angsana New" w:hAnsi="Angsana New" w:hint="cs"/>
                <w:sz w:val="30"/>
                <w:szCs w:val="30"/>
                <w:cs/>
              </w:rPr>
              <w:t>ธันวาคม 25</w:t>
            </w:r>
            <w:r w:rsidRPr="002100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2100DA" w:rsidRPr="002100D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7B5E83" w:rsidRPr="002100DA" w:rsidTr="007B5E83">
        <w:tc>
          <w:tcPr>
            <w:tcW w:w="3652" w:type="dxa"/>
            <w:vAlign w:val="bottom"/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2100DA" w:rsidRPr="002100DA" w:rsidTr="00A43AD8">
        <w:tc>
          <w:tcPr>
            <w:tcW w:w="3652" w:type="dxa"/>
            <w:vAlign w:val="bottom"/>
          </w:tcPr>
          <w:p w:rsidR="002100DA" w:rsidRPr="002100DA" w:rsidRDefault="002100DA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100DA" w:rsidRPr="00A43AD8" w:rsidRDefault="002100DA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2100DA" w:rsidRPr="00A43AD8" w:rsidRDefault="002100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2100DA" w:rsidRPr="00A43AD8" w:rsidRDefault="002100D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100DA" w:rsidRPr="00A43AD8" w:rsidRDefault="002100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100DA" w:rsidRPr="00A43AD8" w:rsidRDefault="00A43AD8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47,973</w:t>
            </w:r>
          </w:p>
        </w:tc>
        <w:tc>
          <w:tcPr>
            <w:tcW w:w="283" w:type="dxa"/>
            <w:vAlign w:val="bottom"/>
          </w:tcPr>
          <w:p w:rsidR="002100DA" w:rsidRPr="002100DA" w:rsidRDefault="002100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100DA" w:rsidRPr="002100DA" w:rsidRDefault="002100DA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00DA">
              <w:rPr>
                <w:rFonts w:ascii="Angsana New" w:hAnsi="Angsana New"/>
                <w:color w:val="000000"/>
                <w:sz w:val="30"/>
                <w:szCs w:val="30"/>
              </w:rPr>
              <w:t>35,809</w:t>
            </w:r>
          </w:p>
        </w:tc>
      </w:tr>
      <w:tr w:rsidR="002100DA" w:rsidRPr="002100DA" w:rsidTr="00A43AD8">
        <w:tc>
          <w:tcPr>
            <w:tcW w:w="3652" w:type="dxa"/>
            <w:vAlign w:val="bottom"/>
          </w:tcPr>
          <w:p w:rsidR="002100DA" w:rsidRPr="002100DA" w:rsidRDefault="002100DA" w:rsidP="007B5E8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0DA" w:rsidRPr="00A43AD8" w:rsidRDefault="00A43AD8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9,334</w:t>
            </w:r>
          </w:p>
        </w:tc>
        <w:tc>
          <w:tcPr>
            <w:tcW w:w="283" w:type="dxa"/>
            <w:shd w:val="clear" w:color="auto" w:fill="auto"/>
          </w:tcPr>
          <w:p w:rsidR="002100DA" w:rsidRPr="00A43AD8" w:rsidRDefault="002100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2100DA" w:rsidRPr="00A43AD8" w:rsidRDefault="002100DA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7,555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100DA" w:rsidRPr="00A43AD8" w:rsidRDefault="002100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100DA" w:rsidRPr="00A43AD8" w:rsidRDefault="00A43AD8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2,275</w:t>
            </w:r>
          </w:p>
        </w:tc>
        <w:tc>
          <w:tcPr>
            <w:tcW w:w="283" w:type="dxa"/>
            <w:vAlign w:val="bottom"/>
          </w:tcPr>
          <w:p w:rsidR="002100DA" w:rsidRPr="002100DA" w:rsidRDefault="002100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100DA" w:rsidRPr="002100DA" w:rsidRDefault="002100DA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00DA">
              <w:rPr>
                <w:rFonts w:ascii="Angsana New" w:hAnsi="Angsana New"/>
                <w:color w:val="000000"/>
                <w:sz w:val="30"/>
                <w:szCs w:val="30"/>
              </w:rPr>
              <w:t>2,800</w:t>
            </w:r>
          </w:p>
        </w:tc>
      </w:tr>
      <w:tr w:rsidR="002100DA" w:rsidRPr="002100DA" w:rsidTr="00A43AD8">
        <w:tc>
          <w:tcPr>
            <w:tcW w:w="3652" w:type="dxa"/>
            <w:vAlign w:val="bottom"/>
          </w:tcPr>
          <w:p w:rsidR="002100DA" w:rsidRPr="002100DA" w:rsidRDefault="002100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00DA" w:rsidRPr="00A43AD8" w:rsidRDefault="00A43AD8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9,334</w:t>
            </w:r>
          </w:p>
        </w:tc>
        <w:tc>
          <w:tcPr>
            <w:tcW w:w="283" w:type="dxa"/>
            <w:shd w:val="clear" w:color="auto" w:fill="auto"/>
          </w:tcPr>
          <w:p w:rsidR="002100DA" w:rsidRPr="00A43AD8" w:rsidRDefault="002100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00DA" w:rsidRPr="00A43AD8" w:rsidRDefault="002100DA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7,555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100DA" w:rsidRPr="00A43AD8" w:rsidRDefault="002100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00DA" w:rsidRPr="00A43AD8" w:rsidRDefault="00A43AD8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50,248</w:t>
            </w:r>
          </w:p>
        </w:tc>
        <w:tc>
          <w:tcPr>
            <w:tcW w:w="283" w:type="dxa"/>
            <w:vAlign w:val="bottom"/>
          </w:tcPr>
          <w:p w:rsidR="002100DA" w:rsidRPr="002100DA" w:rsidRDefault="002100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00DA" w:rsidRPr="002100DA" w:rsidRDefault="002100DA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color w:val="000000"/>
                <w:sz w:val="30"/>
                <w:szCs w:val="30"/>
              </w:rPr>
              <w:t>38,609</w:t>
            </w:r>
          </w:p>
        </w:tc>
      </w:tr>
      <w:tr w:rsidR="00F852A6" w:rsidRPr="002100DA" w:rsidTr="00F6770E">
        <w:tc>
          <w:tcPr>
            <w:tcW w:w="3652" w:type="dxa"/>
            <w:vAlign w:val="bottom"/>
          </w:tcPr>
          <w:p w:rsidR="00F852A6" w:rsidRPr="002100DA" w:rsidRDefault="00F852A6" w:rsidP="0005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ลูกหนี้อื่นผ่อนชำระ</w:t>
            </w: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2100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(ดูหมายเหตุ </w:t>
            </w:r>
            <w:r w:rsidR="002100DA" w:rsidRPr="002100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2100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F852A6" w:rsidRPr="002100DA" w:rsidTr="00F6770E">
        <w:tc>
          <w:tcPr>
            <w:tcW w:w="3652" w:type="dxa"/>
            <w:vAlign w:val="bottom"/>
          </w:tcPr>
          <w:p w:rsidR="00F852A6" w:rsidRPr="002100DA" w:rsidRDefault="00F852A6" w:rsidP="00F6770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43AD8" w:rsidRPr="002100DA" w:rsidTr="00D9348E">
        <w:trPr>
          <w:trHeight w:val="344"/>
        </w:trPr>
        <w:tc>
          <w:tcPr>
            <w:tcW w:w="3652" w:type="dxa"/>
          </w:tcPr>
          <w:p w:rsidR="00A43AD8" w:rsidRPr="002100DA" w:rsidRDefault="00A43AD8" w:rsidP="00F6770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ส่วนที่ครบกำหนดชำระภายใน</w:t>
            </w:r>
            <w:r w:rsidRPr="002100DA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2100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:rsidR="00A43AD8" w:rsidRPr="00A43AD8" w:rsidRDefault="00A43AD8" w:rsidP="00D9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5,550</w:t>
            </w:r>
          </w:p>
        </w:tc>
        <w:tc>
          <w:tcPr>
            <w:tcW w:w="283" w:type="dxa"/>
          </w:tcPr>
          <w:p w:rsidR="00A43AD8" w:rsidRPr="00A43AD8" w:rsidRDefault="00A43AD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A43AD8" w:rsidRPr="00A43AD8" w:rsidRDefault="00A43AD8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5,550</w:t>
            </w:r>
          </w:p>
        </w:tc>
        <w:tc>
          <w:tcPr>
            <w:tcW w:w="284" w:type="dxa"/>
            <w:vAlign w:val="bottom"/>
          </w:tcPr>
          <w:p w:rsidR="00A43AD8" w:rsidRPr="00A43AD8" w:rsidRDefault="00A43AD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43AD8" w:rsidRPr="00A43AD8" w:rsidRDefault="00A43AD8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5,550</w:t>
            </w:r>
          </w:p>
        </w:tc>
        <w:tc>
          <w:tcPr>
            <w:tcW w:w="283" w:type="dxa"/>
            <w:vAlign w:val="bottom"/>
          </w:tcPr>
          <w:p w:rsidR="00A43AD8" w:rsidRPr="00A43AD8" w:rsidRDefault="00A43AD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43AD8" w:rsidRPr="00A43AD8" w:rsidRDefault="00A43AD8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5,550</w:t>
            </w:r>
          </w:p>
        </w:tc>
      </w:tr>
      <w:tr w:rsidR="00A43AD8" w:rsidRPr="002100DA" w:rsidTr="00F6770E">
        <w:tc>
          <w:tcPr>
            <w:tcW w:w="3652" w:type="dxa"/>
          </w:tcPr>
          <w:p w:rsidR="00A43AD8" w:rsidRPr="002100DA" w:rsidRDefault="00A43AD8" w:rsidP="00F6770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</w:t>
            </w:r>
            <w:r w:rsidRPr="002100DA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หลังจากหนึ่งปีแต่ไม่เกินสาม</w:t>
            </w:r>
            <w:r w:rsidRPr="002100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43AD8" w:rsidRPr="00A43AD8" w:rsidRDefault="00A43AD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5,560</w:t>
            </w:r>
          </w:p>
        </w:tc>
        <w:tc>
          <w:tcPr>
            <w:tcW w:w="283" w:type="dxa"/>
          </w:tcPr>
          <w:p w:rsidR="00A43AD8" w:rsidRPr="00A43AD8" w:rsidRDefault="00A43AD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A43AD8" w:rsidRPr="00A43AD8" w:rsidRDefault="00A43AD8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5,560</w:t>
            </w:r>
          </w:p>
        </w:tc>
        <w:tc>
          <w:tcPr>
            <w:tcW w:w="284" w:type="dxa"/>
            <w:vAlign w:val="bottom"/>
          </w:tcPr>
          <w:p w:rsidR="00A43AD8" w:rsidRPr="00A43AD8" w:rsidRDefault="00A43AD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43AD8" w:rsidRPr="00A43AD8" w:rsidRDefault="00A43AD8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5,560</w:t>
            </w:r>
          </w:p>
        </w:tc>
        <w:tc>
          <w:tcPr>
            <w:tcW w:w="283" w:type="dxa"/>
            <w:vAlign w:val="bottom"/>
          </w:tcPr>
          <w:p w:rsidR="00A43AD8" w:rsidRPr="00A43AD8" w:rsidRDefault="00A43AD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43AD8" w:rsidRPr="00A43AD8" w:rsidRDefault="00A43AD8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5,560</w:t>
            </w:r>
          </w:p>
        </w:tc>
      </w:tr>
      <w:tr w:rsidR="00A43AD8" w:rsidRPr="002100DA" w:rsidTr="00F6770E">
        <w:tc>
          <w:tcPr>
            <w:tcW w:w="3652" w:type="dxa"/>
            <w:vAlign w:val="bottom"/>
          </w:tcPr>
          <w:p w:rsidR="00A43AD8" w:rsidRPr="002100DA" w:rsidRDefault="00A43AD8" w:rsidP="00F6770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43AD8" w:rsidRPr="00A43AD8" w:rsidRDefault="00A43AD8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  <w:tc>
          <w:tcPr>
            <w:tcW w:w="283" w:type="dxa"/>
          </w:tcPr>
          <w:p w:rsidR="00A43AD8" w:rsidRPr="00A43AD8" w:rsidRDefault="00A43AD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A43AD8" w:rsidRPr="00A43AD8" w:rsidRDefault="00A43AD8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  <w:tc>
          <w:tcPr>
            <w:tcW w:w="284" w:type="dxa"/>
            <w:vAlign w:val="bottom"/>
          </w:tcPr>
          <w:p w:rsidR="00A43AD8" w:rsidRPr="00A43AD8" w:rsidRDefault="00A43AD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43AD8" w:rsidRPr="00A43AD8" w:rsidRDefault="00A43AD8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  <w:tc>
          <w:tcPr>
            <w:tcW w:w="283" w:type="dxa"/>
            <w:vAlign w:val="bottom"/>
          </w:tcPr>
          <w:p w:rsidR="00A43AD8" w:rsidRPr="00A43AD8" w:rsidRDefault="00A43AD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43AD8" w:rsidRPr="00A43AD8" w:rsidRDefault="00A43AD8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</w:tr>
      <w:tr w:rsidR="00A43AD8" w:rsidRPr="002100DA" w:rsidTr="00F6770E">
        <w:tc>
          <w:tcPr>
            <w:tcW w:w="3652" w:type="dxa"/>
            <w:vAlign w:val="bottom"/>
          </w:tcPr>
          <w:p w:rsidR="00A43AD8" w:rsidRPr="002100DA" w:rsidRDefault="00A43AD8" w:rsidP="00F6770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ดอกเบี้ยค้างรับ (สินทรัพย์หมุนเวียนอื่น)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43AD8" w:rsidRPr="00A43AD8" w:rsidRDefault="00A43AD8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1,226</w:t>
            </w:r>
          </w:p>
        </w:tc>
        <w:tc>
          <w:tcPr>
            <w:tcW w:w="283" w:type="dxa"/>
          </w:tcPr>
          <w:p w:rsidR="00A43AD8" w:rsidRPr="00A43AD8" w:rsidRDefault="00A43AD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A43AD8" w:rsidRPr="00A43AD8" w:rsidRDefault="00A43AD8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907</w:t>
            </w:r>
          </w:p>
        </w:tc>
        <w:tc>
          <w:tcPr>
            <w:tcW w:w="284" w:type="dxa"/>
            <w:vAlign w:val="bottom"/>
          </w:tcPr>
          <w:p w:rsidR="00A43AD8" w:rsidRPr="00A43AD8" w:rsidRDefault="00A43AD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43AD8" w:rsidRPr="00A43AD8" w:rsidRDefault="00A43AD8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1,226</w:t>
            </w:r>
          </w:p>
        </w:tc>
        <w:tc>
          <w:tcPr>
            <w:tcW w:w="283" w:type="dxa"/>
            <w:vAlign w:val="bottom"/>
          </w:tcPr>
          <w:p w:rsidR="00A43AD8" w:rsidRPr="00A43AD8" w:rsidRDefault="00A43AD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43AD8" w:rsidRPr="00A43AD8" w:rsidRDefault="00A43AD8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907</w:t>
            </w:r>
          </w:p>
        </w:tc>
      </w:tr>
      <w:tr w:rsidR="00A43AD8" w:rsidRPr="002100DA" w:rsidTr="00F6770E">
        <w:tc>
          <w:tcPr>
            <w:tcW w:w="3652" w:type="dxa"/>
            <w:vAlign w:val="bottom"/>
          </w:tcPr>
          <w:p w:rsidR="00A43AD8" w:rsidRPr="002100DA" w:rsidRDefault="00A43AD8" w:rsidP="00F6770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AD8" w:rsidRPr="00A43AD8" w:rsidRDefault="00A43AD8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12,336</w:t>
            </w:r>
          </w:p>
        </w:tc>
        <w:tc>
          <w:tcPr>
            <w:tcW w:w="283" w:type="dxa"/>
          </w:tcPr>
          <w:p w:rsidR="00A43AD8" w:rsidRPr="00A43AD8" w:rsidRDefault="00A43AD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AD8" w:rsidRPr="00A43AD8" w:rsidRDefault="00A43AD8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12,017</w:t>
            </w:r>
          </w:p>
        </w:tc>
        <w:tc>
          <w:tcPr>
            <w:tcW w:w="284" w:type="dxa"/>
            <w:vAlign w:val="bottom"/>
          </w:tcPr>
          <w:p w:rsidR="00A43AD8" w:rsidRPr="00A43AD8" w:rsidRDefault="00A43AD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AD8" w:rsidRPr="00A43AD8" w:rsidRDefault="00A43AD8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12,336</w:t>
            </w:r>
          </w:p>
        </w:tc>
        <w:tc>
          <w:tcPr>
            <w:tcW w:w="283" w:type="dxa"/>
            <w:vAlign w:val="bottom"/>
          </w:tcPr>
          <w:p w:rsidR="00A43AD8" w:rsidRPr="00A43AD8" w:rsidRDefault="00A43AD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AD8" w:rsidRPr="00A43AD8" w:rsidRDefault="00A43AD8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12,017</w:t>
            </w:r>
          </w:p>
        </w:tc>
      </w:tr>
      <w:tr w:rsidR="004C49F7" w:rsidRPr="002100DA" w:rsidTr="007B5E83">
        <w:tc>
          <w:tcPr>
            <w:tcW w:w="3652" w:type="dxa"/>
            <w:vAlign w:val="bottom"/>
          </w:tcPr>
          <w:p w:rsidR="004C49F7" w:rsidRPr="002100DA" w:rsidRDefault="004C49F7" w:rsidP="00901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เงินให้กู้ยืมระยะสั้นและดอกเบี้ยค้างรับ</w:t>
            </w:r>
          </w:p>
        </w:tc>
        <w:tc>
          <w:tcPr>
            <w:tcW w:w="1417" w:type="dxa"/>
            <w:vAlign w:val="bottom"/>
          </w:tcPr>
          <w:p w:rsidR="004C49F7" w:rsidRPr="002100DA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4C49F7" w:rsidRPr="002100DA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1422" w:type="dxa"/>
            <w:vAlign w:val="bottom"/>
          </w:tcPr>
          <w:p w:rsidR="004C49F7" w:rsidRPr="002100DA" w:rsidRDefault="004C49F7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284" w:type="dxa"/>
            <w:vAlign w:val="bottom"/>
          </w:tcPr>
          <w:p w:rsidR="004C49F7" w:rsidRPr="002100DA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2100DA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C49F7" w:rsidRPr="002100DA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2100DA" w:rsidRDefault="004C49F7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</w:tr>
      <w:tr w:rsidR="00493A61" w:rsidRPr="002100DA" w:rsidTr="007B5E83">
        <w:tc>
          <w:tcPr>
            <w:tcW w:w="3652" w:type="dxa"/>
            <w:vAlign w:val="bottom"/>
          </w:tcPr>
          <w:p w:rsidR="00493A61" w:rsidRPr="002100DA" w:rsidRDefault="00493A61" w:rsidP="001F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:rsidR="00493A61" w:rsidRPr="002100DA" w:rsidRDefault="00493A6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493A61" w:rsidRPr="002100DA" w:rsidRDefault="00493A6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1422" w:type="dxa"/>
            <w:vAlign w:val="bottom"/>
          </w:tcPr>
          <w:p w:rsidR="00493A61" w:rsidRPr="002100DA" w:rsidRDefault="00493A6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284" w:type="dxa"/>
            <w:vAlign w:val="bottom"/>
          </w:tcPr>
          <w:p w:rsidR="00493A61" w:rsidRPr="002100DA" w:rsidRDefault="00493A6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93A61" w:rsidRPr="002100DA" w:rsidRDefault="00493A6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93A61" w:rsidRPr="002100DA" w:rsidRDefault="00493A6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93A61" w:rsidRPr="002100DA" w:rsidRDefault="00493A6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</w:tr>
      <w:tr w:rsidR="006C077B" w:rsidRPr="002100DA" w:rsidTr="007B5E83">
        <w:tc>
          <w:tcPr>
            <w:tcW w:w="3652" w:type="dxa"/>
            <w:vAlign w:val="bottom"/>
          </w:tcPr>
          <w:p w:rsidR="006C077B" w:rsidRPr="002100DA" w:rsidRDefault="006C077B" w:rsidP="00F6770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6C077B" w:rsidRPr="00207D5D" w:rsidRDefault="006C077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6C077B" w:rsidRPr="002100DA" w:rsidRDefault="006C077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6C077B" w:rsidRPr="00207D5D" w:rsidRDefault="006C077B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6C077B" w:rsidRPr="002100DA" w:rsidRDefault="006C077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6C077B" w:rsidRPr="006C077B" w:rsidRDefault="006C077B" w:rsidP="0030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2,885</w:t>
            </w:r>
          </w:p>
        </w:tc>
        <w:tc>
          <w:tcPr>
            <w:tcW w:w="283" w:type="dxa"/>
            <w:vAlign w:val="bottom"/>
          </w:tcPr>
          <w:p w:rsidR="006C077B" w:rsidRPr="002100DA" w:rsidRDefault="006C077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6C077B" w:rsidRPr="00207D5D" w:rsidRDefault="006C077B" w:rsidP="0021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74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5,707</w:t>
            </w:r>
          </w:p>
        </w:tc>
      </w:tr>
      <w:tr w:rsidR="006C077B" w:rsidRPr="002100DA" w:rsidTr="006578AE">
        <w:tc>
          <w:tcPr>
            <w:tcW w:w="3652" w:type="dxa"/>
            <w:vAlign w:val="bottom"/>
          </w:tcPr>
          <w:p w:rsidR="006C077B" w:rsidRPr="002100DA" w:rsidRDefault="006C077B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</w:t>
            </w:r>
            <w:r w:rsidRPr="002100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17" w:type="dxa"/>
          </w:tcPr>
          <w:p w:rsidR="006C077B" w:rsidRPr="00207D5D" w:rsidRDefault="006C077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6C077B" w:rsidRPr="002100DA" w:rsidRDefault="006C077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</w:tcPr>
          <w:p w:rsidR="006C077B" w:rsidRPr="00207D5D" w:rsidRDefault="006C077B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6C077B" w:rsidRPr="002100DA" w:rsidRDefault="006C077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6C077B" w:rsidRPr="006C077B" w:rsidRDefault="006C077B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6C077B" w:rsidRPr="002100DA" w:rsidRDefault="006C077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6C077B" w:rsidRPr="00207D5D" w:rsidRDefault="006C077B" w:rsidP="0021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74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6C077B" w:rsidRPr="002100DA" w:rsidTr="007B5E83">
        <w:tc>
          <w:tcPr>
            <w:tcW w:w="3652" w:type="dxa"/>
            <w:vAlign w:val="bottom"/>
          </w:tcPr>
          <w:p w:rsidR="006C077B" w:rsidRPr="002100DA" w:rsidRDefault="006C077B" w:rsidP="00F6770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2100DA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2100DA">
              <w:rPr>
                <w:rFonts w:ascii="Angsana New" w:hAnsi="Angsana New"/>
                <w:sz w:val="30"/>
                <w:szCs w:val="30"/>
                <w:lang w:eastAsia="en-GB"/>
              </w:rPr>
              <w:t xml:space="preserve">5.5 </w:t>
            </w:r>
            <w:r w:rsidRPr="002100D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- 7.0 </w:t>
            </w: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2100D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</w:t>
            </w:r>
            <w:r w:rsidRPr="002100D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เมื่อทวงถาม</w:t>
            </w:r>
            <w:r w:rsidRPr="002100DA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6C077B" w:rsidRPr="00207D5D" w:rsidRDefault="006C077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6C077B" w:rsidRPr="002100DA" w:rsidRDefault="006C077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6C077B" w:rsidRPr="00207D5D" w:rsidRDefault="006C077B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6C077B" w:rsidRPr="002100DA" w:rsidRDefault="006C077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6C077B" w:rsidRPr="006C077B" w:rsidRDefault="006C077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  <w:r w:rsidRPr="006C077B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83" w:type="dxa"/>
            <w:vAlign w:val="bottom"/>
          </w:tcPr>
          <w:p w:rsidR="006C077B" w:rsidRPr="002100DA" w:rsidRDefault="006C077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6C077B" w:rsidRPr="00207D5D" w:rsidRDefault="006C077B" w:rsidP="0021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74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184,000</w:t>
            </w:r>
          </w:p>
        </w:tc>
      </w:tr>
      <w:tr w:rsidR="006C077B" w:rsidRPr="002100DA" w:rsidTr="007B5E83">
        <w:tc>
          <w:tcPr>
            <w:tcW w:w="3652" w:type="dxa"/>
            <w:vAlign w:val="bottom"/>
          </w:tcPr>
          <w:p w:rsidR="006C077B" w:rsidRPr="002100DA" w:rsidRDefault="006C077B" w:rsidP="00F6770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077B" w:rsidRPr="00207D5D" w:rsidRDefault="006C077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6C077B" w:rsidRPr="002100DA" w:rsidRDefault="006C077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077B" w:rsidRPr="00207D5D" w:rsidRDefault="006C077B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6C077B" w:rsidRPr="002100DA" w:rsidRDefault="006C077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077B" w:rsidRPr="006C077B" w:rsidRDefault="006C077B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37,885</w:t>
            </w:r>
          </w:p>
        </w:tc>
        <w:tc>
          <w:tcPr>
            <w:tcW w:w="283" w:type="dxa"/>
            <w:vAlign w:val="bottom"/>
          </w:tcPr>
          <w:p w:rsidR="006C077B" w:rsidRPr="002100DA" w:rsidRDefault="006C077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077B" w:rsidRPr="00207D5D" w:rsidRDefault="006C077B" w:rsidP="0021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74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189,707</w:t>
            </w:r>
          </w:p>
        </w:tc>
      </w:tr>
      <w:tr w:rsidR="004C49F7" w:rsidRPr="002100DA" w:rsidTr="00F6770E">
        <w:tc>
          <w:tcPr>
            <w:tcW w:w="3652" w:type="dxa"/>
            <w:vAlign w:val="bottom"/>
          </w:tcPr>
          <w:p w:rsidR="004C49F7" w:rsidRPr="002100DA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เงินประกัน</w:t>
            </w:r>
            <w:r w:rsidRPr="002100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โครงการก่อสร้างโรงไฟฟ้า</w:t>
            </w:r>
          </w:p>
        </w:tc>
        <w:tc>
          <w:tcPr>
            <w:tcW w:w="1417" w:type="dxa"/>
          </w:tcPr>
          <w:p w:rsidR="004C49F7" w:rsidRPr="002100DA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4C49F7" w:rsidRPr="002100DA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</w:tcPr>
          <w:p w:rsidR="004C49F7" w:rsidRPr="002100DA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4C49F7" w:rsidRPr="002100DA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2100DA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C49F7" w:rsidRPr="002100DA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2100DA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4C49F7" w:rsidRPr="002100DA" w:rsidTr="00F6770E">
        <w:tc>
          <w:tcPr>
            <w:tcW w:w="3652" w:type="dxa"/>
            <w:vAlign w:val="bottom"/>
          </w:tcPr>
          <w:p w:rsidR="004C49F7" w:rsidRPr="002100DA" w:rsidRDefault="004C49F7" w:rsidP="00F6770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100D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C49F7" w:rsidRPr="0027756F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3" w:type="dxa"/>
            <w:vAlign w:val="bottom"/>
          </w:tcPr>
          <w:p w:rsidR="004C49F7" w:rsidRPr="0027756F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4C49F7" w:rsidRPr="0027756F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4" w:type="dxa"/>
            <w:vAlign w:val="bottom"/>
          </w:tcPr>
          <w:p w:rsidR="004C49F7" w:rsidRPr="0027756F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C49F7" w:rsidRPr="0027756F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C49F7" w:rsidRPr="0027756F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C49F7" w:rsidRPr="0027756F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B3E04" w:rsidRPr="002100DA" w:rsidTr="00910F6C">
        <w:tc>
          <w:tcPr>
            <w:tcW w:w="3652" w:type="dxa"/>
            <w:vAlign w:val="bottom"/>
          </w:tcPr>
          <w:p w:rsidR="005B3E04" w:rsidRPr="002100DA" w:rsidRDefault="005B3E04" w:rsidP="00910F6C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17" w:type="dxa"/>
            <w:vAlign w:val="bottom"/>
          </w:tcPr>
          <w:p w:rsidR="005B3E04" w:rsidRPr="002100DA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5B3E04" w:rsidRPr="002100DA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5B3E04" w:rsidRPr="002100DA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5B3E04" w:rsidRPr="002100DA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5B3E04" w:rsidRPr="002100DA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5B3E04" w:rsidRPr="002100DA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5B3E04" w:rsidRPr="002100DA" w:rsidRDefault="005B3E04" w:rsidP="00910F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3E04" w:rsidRPr="002100DA" w:rsidTr="00910F6C">
        <w:tc>
          <w:tcPr>
            <w:tcW w:w="3652" w:type="dxa"/>
            <w:vAlign w:val="bottom"/>
          </w:tcPr>
          <w:p w:rsidR="005B3E04" w:rsidRPr="002100DA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5B3E04" w:rsidRPr="0027756F" w:rsidRDefault="005B3E04" w:rsidP="00910F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5B3E04" w:rsidRPr="0027756F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5B3E04" w:rsidRPr="0027756F" w:rsidRDefault="005B3E04" w:rsidP="00910F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5B3E04" w:rsidRPr="0027756F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5B3E04" w:rsidRPr="0027756F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1,645</w:t>
            </w:r>
          </w:p>
        </w:tc>
        <w:tc>
          <w:tcPr>
            <w:tcW w:w="283" w:type="dxa"/>
            <w:vAlign w:val="bottom"/>
          </w:tcPr>
          <w:p w:rsidR="005B3E04" w:rsidRPr="0027756F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B3E04" w:rsidRPr="0027756F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,726</w:t>
            </w:r>
          </w:p>
        </w:tc>
      </w:tr>
      <w:tr w:rsidR="004C49F7" w:rsidRPr="002100DA" w:rsidTr="009822D7">
        <w:tc>
          <w:tcPr>
            <w:tcW w:w="3652" w:type="dxa"/>
            <w:vAlign w:val="bottom"/>
          </w:tcPr>
          <w:p w:rsidR="004C49F7" w:rsidRPr="002100DA" w:rsidRDefault="005B3E04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เงินทดรองจ่าย (หนี้สินหมุนเวียนอื่น)</w:t>
            </w:r>
          </w:p>
        </w:tc>
        <w:tc>
          <w:tcPr>
            <w:tcW w:w="1417" w:type="dxa"/>
            <w:vAlign w:val="bottom"/>
          </w:tcPr>
          <w:p w:rsidR="004C49F7" w:rsidRPr="002100DA" w:rsidRDefault="004C49F7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4C49F7" w:rsidRPr="002100DA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C49F7" w:rsidRPr="002100DA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4C49F7" w:rsidRPr="002100DA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2100DA" w:rsidRDefault="004C49F7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4C49F7" w:rsidRPr="002100DA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2100DA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3E04" w:rsidRPr="002100DA" w:rsidTr="009822D7">
        <w:tc>
          <w:tcPr>
            <w:tcW w:w="3652" w:type="dxa"/>
            <w:vAlign w:val="bottom"/>
          </w:tcPr>
          <w:p w:rsidR="005B3E04" w:rsidRPr="002100DA" w:rsidRDefault="005B3E0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5B3E04" w:rsidRPr="0027756F" w:rsidRDefault="005B3E04" w:rsidP="005B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5B3E04" w:rsidRPr="0027756F" w:rsidRDefault="005B3E0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5B3E04" w:rsidRPr="0027756F" w:rsidRDefault="005B3E04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5B3E04" w:rsidRPr="0027756F" w:rsidRDefault="005B3E0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5B3E04" w:rsidRPr="0027756F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5B3E04" w:rsidRPr="0027756F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B3E04" w:rsidRPr="0027756F" w:rsidRDefault="005B3E04" w:rsidP="00910F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C49F7" w:rsidRPr="002100DA" w:rsidTr="00CC19A8">
        <w:tc>
          <w:tcPr>
            <w:tcW w:w="3652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เงินกู้ยืมระยะสั้นและดอกเบี้ยค้าง</w:t>
            </w:r>
            <w:r w:rsidRPr="002100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2100DA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C49F7" w:rsidRPr="002100DA" w:rsidTr="00CC19A8">
        <w:tc>
          <w:tcPr>
            <w:tcW w:w="3652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</w:t>
            </w:r>
            <w:r w:rsidRPr="002100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A099D" w:rsidRPr="002100DA" w:rsidTr="00CC19A8">
        <w:tc>
          <w:tcPr>
            <w:tcW w:w="3652" w:type="dxa"/>
            <w:vAlign w:val="bottom"/>
          </w:tcPr>
          <w:p w:rsidR="005A099D" w:rsidRPr="002100DA" w:rsidRDefault="005A099D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5A099D" w:rsidRPr="0027756F" w:rsidRDefault="005A099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5A099D" w:rsidRPr="002100DA" w:rsidRDefault="005A099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5A099D" w:rsidRPr="0027756F" w:rsidRDefault="005A099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5A099D" w:rsidRPr="002100DA" w:rsidRDefault="005A099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5A099D" w:rsidRPr="00184746" w:rsidRDefault="005A099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3,409</w:t>
            </w:r>
          </w:p>
        </w:tc>
        <w:tc>
          <w:tcPr>
            <w:tcW w:w="283" w:type="dxa"/>
            <w:vAlign w:val="bottom"/>
          </w:tcPr>
          <w:p w:rsidR="005A099D" w:rsidRPr="002100DA" w:rsidRDefault="005A099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5A099D" w:rsidRPr="00207D5D" w:rsidRDefault="005A099D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1,596</w:t>
            </w:r>
          </w:p>
        </w:tc>
      </w:tr>
      <w:tr w:rsidR="000940C2" w:rsidRPr="002100DA" w:rsidTr="00CC19A8">
        <w:tc>
          <w:tcPr>
            <w:tcW w:w="3652" w:type="dxa"/>
            <w:vAlign w:val="bottom"/>
          </w:tcPr>
          <w:p w:rsidR="000940C2" w:rsidRPr="002100DA" w:rsidRDefault="000940C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:rsidR="000940C2" w:rsidRPr="0027756F" w:rsidRDefault="000940C2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0940C2" w:rsidRPr="002100DA" w:rsidRDefault="000940C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0940C2" w:rsidRPr="00207D5D" w:rsidRDefault="000940C2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678</w:t>
            </w:r>
          </w:p>
        </w:tc>
        <w:tc>
          <w:tcPr>
            <w:tcW w:w="284" w:type="dxa"/>
            <w:vAlign w:val="bottom"/>
          </w:tcPr>
          <w:p w:rsidR="000940C2" w:rsidRPr="002100DA" w:rsidRDefault="000940C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940C2" w:rsidRPr="0027756F" w:rsidRDefault="000940C2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0940C2" w:rsidRPr="002100DA" w:rsidRDefault="000940C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0940C2" w:rsidRPr="00207D5D" w:rsidRDefault="000940C2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150</w:t>
            </w:r>
          </w:p>
        </w:tc>
      </w:tr>
      <w:tr w:rsidR="002100DA" w:rsidRPr="002100DA" w:rsidTr="002100DA">
        <w:tc>
          <w:tcPr>
            <w:tcW w:w="3652" w:type="dxa"/>
            <w:vAlign w:val="bottom"/>
          </w:tcPr>
          <w:p w:rsidR="002100DA" w:rsidRPr="002100DA" w:rsidRDefault="002100D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</w:t>
            </w:r>
            <w:r w:rsidRPr="002100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17" w:type="dxa"/>
            <w:vAlign w:val="bottom"/>
          </w:tcPr>
          <w:p w:rsidR="002100DA" w:rsidRPr="002100DA" w:rsidRDefault="002100D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100DA" w:rsidRPr="002100DA" w:rsidRDefault="002100D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2100DA" w:rsidRPr="00207D5D" w:rsidRDefault="002100DA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2100DA" w:rsidRPr="002100DA" w:rsidRDefault="002100D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100DA" w:rsidRPr="00184746" w:rsidRDefault="002100DA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2100DA" w:rsidRPr="002100DA" w:rsidRDefault="002100D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100DA" w:rsidRPr="00207D5D" w:rsidRDefault="002100DA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A099D" w:rsidRPr="002100DA" w:rsidTr="002100DA">
        <w:tc>
          <w:tcPr>
            <w:tcW w:w="3652" w:type="dxa"/>
            <w:vAlign w:val="bottom"/>
          </w:tcPr>
          <w:p w:rsidR="005A099D" w:rsidRPr="00207D5D" w:rsidRDefault="005A099D" w:rsidP="001269B4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 xml:space="preserve">  (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อัตราดอกเบี้ยร้อยละ</w:t>
            </w: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7.0 และ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 xml:space="preserve">7.5 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5A099D" w:rsidRPr="0027756F" w:rsidRDefault="005A099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5A099D" w:rsidRPr="002100DA" w:rsidRDefault="005A099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5A099D" w:rsidRPr="0027756F" w:rsidRDefault="005A099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5A099D" w:rsidRPr="002100DA" w:rsidRDefault="005A099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5A099D" w:rsidRPr="00184746" w:rsidRDefault="005A099D" w:rsidP="000940C2">
            <w:pPr>
              <w:tabs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154,152</w:t>
            </w:r>
          </w:p>
        </w:tc>
        <w:tc>
          <w:tcPr>
            <w:tcW w:w="283" w:type="dxa"/>
            <w:vAlign w:val="bottom"/>
          </w:tcPr>
          <w:p w:rsidR="005A099D" w:rsidRPr="002100DA" w:rsidRDefault="005A099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5A099D" w:rsidRPr="00207D5D" w:rsidRDefault="005A099D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68,500</w:t>
            </w:r>
          </w:p>
        </w:tc>
      </w:tr>
      <w:tr w:rsidR="000940C2" w:rsidRPr="002100DA" w:rsidTr="002100DA">
        <w:tc>
          <w:tcPr>
            <w:tcW w:w="3652" w:type="dxa"/>
            <w:vAlign w:val="bottom"/>
          </w:tcPr>
          <w:p w:rsidR="000940C2" w:rsidRPr="00207D5D" w:rsidRDefault="000940C2" w:rsidP="001269B4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 xml:space="preserve">  (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อัตราดอกเบี้ยร้อยละ</w:t>
            </w: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5.25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940C2" w:rsidRPr="0027756F" w:rsidRDefault="000940C2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0940C2" w:rsidRPr="002100DA" w:rsidRDefault="000940C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0940C2" w:rsidRPr="00207D5D" w:rsidRDefault="000940C2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53,500</w:t>
            </w:r>
          </w:p>
        </w:tc>
        <w:tc>
          <w:tcPr>
            <w:tcW w:w="284" w:type="dxa"/>
            <w:vAlign w:val="bottom"/>
          </w:tcPr>
          <w:p w:rsidR="000940C2" w:rsidRPr="002100DA" w:rsidRDefault="000940C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940C2" w:rsidRPr="0027756F" w:rsidRDefault="000940C2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0940C2" w:rsidRPr="002100DA" w:rsidRDefault="000940C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940C2" w:rsidRPr="00207D5D" w:rsidRDefault="000940C2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,500</w:t>
            </w:r>
          </w:p>
        </w:tc>
      </w:tr>
      <w:tr w:rsidR="005A099D" w:rsidRPr="002100DA" w:rsidTr="00CC19A8">
        <w:tc>
          <w:tcPr>
            <w:tcW w:w="3652" w:type="dxa"/>
            <w:vAlign w:val="bottom"/>
          </w:tcPr>
          <w:p w:rsidR="005A099D" w:rsidRPr="002100DA" w:rsidRDefault="005A099D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099D" w:rsidRPr="0027756F" w:rsidRDefault="005A099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5A099D" w:rsidRPr="002100DA" w:rsidRDefault="005A099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099D" w:rsidRPr="00207D5D" w:rsidRDefault="005A099D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54,178</w:t>
            </w:r>
          </w:p>
        </w:tc>
        <w:tc>
          <w:tcPr>
            <w:tcW w:w="284" w:type="dxa"/>
            <w:vAlign w:val="bottom"/>
          </w:tcPr>
          <w:p w:rsidR="005A099D" w:rsidRPr="002100DA" w:rsidRDefault="005A099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099D" w:rsidRPr="00184746" w:rsidRDefault="005A099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84746">
              <w:rPr>
                <w:rFonts w:ascii="Angsana New" w:hAnsi="Angsana New"/>
                <w:color w:val="000000"/>
                <w:sz w:val="30"/>
                <w:szCs w:val="30"/>
              </w:rPr>
              <w:t>157,561</w:t>
            </w:r>
          </w:p>
        </w:tc>
        <w:tc>
          <w:tcPr>
            <w:tcW w:w="283" w:type="dxa"/>
            <w:vAlign w:val="bottom"/>
          </w:tcPr>
          <w:p w:rsidR="005A099D" w:rsidRPr="002100DA" w:rsidRDefault="005A099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099D" w:rsidRPr="00207D5D" w:rsidRDefault="005A099D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82</w:t>
            </w: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,746</w:t>
            </w:r>
          </w:p>
        </w:tc>
      </w:tr>
    </w:tbl>
    <w:p w:rsidR="002100DA" w:rsidRDefault="002100DA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p w:rsidR="001477DC" w:rsidRDefault="001477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B4FC8" w:rsidRPr="00F6770E" w:rsidRDefault="008B4FC8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F640E5">
        <w:rPr>
          <w:rFonts w:ascii="Angsana New" w:hAnsi="Angsana New"/>
          <w:sz w:val="30"/>
          <w:szCs w:val="30"/>
          <w:cs/>
        </w:rPr>
        <w:lastRenderedPageBreak/>
        <w:t>เงินให้กู้ยืมและเงินกู้ยืมที่เกิดขึ้นกับบริษัทและบุคคลที่เกี่ยวข้องกันมีรายการเคลื่อนไหวในระหว่าง</w:t>
      </w:r>
      <w:r w:rsidR="0095199B" w:rsidRPr="00F640E5">
        <w:rPr>
          <w:rFonts w:ascii="Angsana New" w:hAnsi="Angsana New" w:hint="cs"/>
          <w:sz w:val="30"/>
          <w:szCs w:val="30"/>
          <w:cs/>
        </w:rPr>
        <w:t>งวด</w:t>
      </w:r>
      <w:r w:rsidRPr="00F640E5">
        <w:rPr>
          <w:rFonts w:ascii="Angsana New" w:hAnsi="Angsana New"/>
          <w:sz w:val="30"/>
          <w:szCs w:val="30"/>
          <w:cs/>
        </w:rPr>
        <w:t>ดังนี้</w:t>
      </w:r>
    </w:p>
    <w:p w:rsidR="009822D7" w:rsidRPr="0000075D" w:rsidRDefault="009822D7" w:rsidP="008B4FC8">
      <w:pPr>
        <w:rPr>
          <w:sz w:val="30"/>
          <w:szCs w:val="30"/>
          <w:cs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6D531D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="008B4FC8" w:rsidRPr="00F6770E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4C49F7">
            <w:pPr>
              <w:tabs>
                <w:tab w:val="left" w:pos="1266"/>
              </w:tabs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DC42E5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DC42E5" w:rsidRPr="00F6770E" w:rsidRDefault="00DC42E5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9701A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 w:rsidR="009701A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42E5" w:rsidRPr="00F6770E" w:rsidRDefault="00DC42E5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9701A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F6770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9701A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9701A5" w:rsidRPr="00F6770E" w:rsidTr="001269B4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701A5" w:rsidRPr="00F6770E" w:rsidTr="004A74A1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701A5" w:rsidRPr="00F6770E" w:rsidRDefault="009701A5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701A5" w:rsidRPr="00145F03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35,000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990B7B" w:rsidRDefault="009701A5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701A5" w:rsidRPr="000940C2" w:rsidRDefault="009701A5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701A5" w:rsidRPr="000940C2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701A5" w:rsidRPr="000940C2" w:rsidRDefault="009701A5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0940C2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701A5" w:rsidRPr="000940C2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35,000</w:t>
            </w:r>
          </w:p>
        </w:tc>
      </w:tr>
      <w:tr w:rsidR="000940C2" w:rsidRPr="00F6770E" w:rsidTr="004A74A1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940C2" w:rsidRPr="00D6323C" w:rsidRDefault="000940C2" w:rsidP="00DC1145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D6323C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40C2" w:rsidRPr="00145F03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149,000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940C2" w:rsidRPr="00990B7B" w:rsidRDefault="000940C2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940C2" w:rsidRPr="000940C2" w:rsidRDefault="000940C2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940C2" w:rsidRPr="000940C2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940C2" w:rsidRPr="000940C2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149,000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940C2" w:rsidRPr="000940C2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940C2" w:rsidRPr="000940C2" w:rsidRDefault="000940C2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</w:tbl>
    <w:p w:rsidR="00DC42E5" w:rsidRDefault="00DC42E5" w:rsidP="008B4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9701A5" w:rsidRPr="00F6770E" w:rsidTr="001269B4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701A5" w:rsidRPr="00F6770E" w:rsidRDefault="009701A5" w:rsidP="001269B4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  <w:r w:rsidRPr="00F677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9701A5" w:rsidRPr="00F6770E" w:rsidTr="001269B4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701A5" w:rsidRPr="00F6770E" w:rsidRDefault="009701A5" w:rsidP="001269B4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9701A5" w:rsidRPr="00F6770E" w:rsidTr="001269B4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701A5" w:rsidRPr="00F6770E" w:rsidRDefault="009701A5" w:rsidP="001269B4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9701A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F6770E" w:rsidRDefault="009701A5" w:rsidP="001269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F6770E" w:rsidRDefault="009701A5" w:rsidP="001269B4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F6770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9701A5" w:rsidRPr="00F6770E" w:rsidTr="001269B4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701A5" w:rsidRPr="00F6770E" w:rsidRDefault="009701A5" w:rsidP="001269B4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7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</w:tr>
      <w:tr w:rsidR="000940C2" w:rsidRPr="00D6323C" w:rsidTr="001269B4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940C2" w:rsidRPr="00145F03" w:rsidRDefault="000940C2" w:rsidP="001269B4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5F0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40C2" w:rsidRPr="00145F03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53,500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940C2" w:rsidRPr="00E21EAF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940C2" w:rsidRPr="000940C2" w:rsidRDefault="000940C2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940C2" w:rsidRPr="000940C2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940C2" w:rsidRPr="000940C2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53,500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940C2" w:rsidRPr="000940C2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940C2" w:rsidRPr="000940C2" w:rsidRDefault="000940C2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</w:tbl>
    <w:p w:rsidR="009701A5" w:rsidRPr="00F6770E" w:rsidRDefault="009701A5" w:rsidP="008B4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6D531D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F677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4FC8" w:rsidRPr="00F6770E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  <w:r w:rsidR="004B6023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DC42E5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DC42E5" w:rsidRPr="00F6770E" w:rsidRDefault="00DC42E5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9701A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 w:rsidR="009701A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42E5" w:rsidRPr="00F6770E" w:rsidRDefault="00DC42E5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9701A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F6770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9701A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9701A5" w:rsidRPr="00D6323C" w:rsidTr="00F6770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701A5" w:rsidRPr="00D6323C" w:rsidRDefault="009701A5" w:rsidP="00F6770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D6323C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701A5" w:rsidRPr="00936F83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36F8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62,500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936F83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701A5" w:rsidRPr="000940C2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221</w:t>
            </w:r>
            <w:r w:rsidR="009701A5"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,652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701A5" w:rsidRPr="000940C2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701A5" w:rsidRPr="000940C2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136</w:t>
            </w:r>
            <w:r w:rsidR="009701A5"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0940C2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701A5" w:rsidRPr="000940C2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148</w:t>
            </w:r>
            <w:r w:rsidR="009701A5"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,152</w:t>
            </w:r>
          </w:p>
        </w:tc>
      </w:tr>
      <w:tr w:rsidR="009701A5" w:rsidRPr="008D6154" w:rsidTr="00F6770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701A5" w:rsidRPr="00D6323C" w:rsidRDefault="009701A5" w:rsidP="00F6770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6323C">
              <w:rPr>
                <w:rFonts w:ascii="Angsana New" w:hAnsi="Angsana New" w:hint="cs"/>
                <w:sz w:val="30"/>
                <w:szCs w:val="30"/>
                <w:cs/>
              </w:rPr>
              <w:t>แพลนเนทบอร์ด</w:t>
            </w: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701A5" w:rsidRPr="00C71340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71340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C71340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701A5" w:rsidRPr="000940C2" w:rsidRDefault="009701A5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701A5" w:rsidRPr="000940C2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701A5" w:rsidRPr="000940C2" w:rsidRDefault="009701A5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0940C2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701A5" w:rsidRPr="000940C2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6,000</w:t>
            </w:r>
          </w:p>
        </w:tc>
      </w:tr>
      <w:tr w:rsidR="000940C2" w:rsidRPr="00D6323C" w:rsidTr="009701A5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940C2" w:rsidRPr="00145F03" w:rsidRDefault="000940C2" w:rsidP="001269B4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5F0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40C2" w:rsidRPr="00145F03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940C2" w:rsidRPr="00145F03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940C2" w:rsidRPr="000940C2" w:rsidRDefault="000940C2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940C2" w:rsidRPr="000940C2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940C2" w:rsidRPr="000940C2" w:rsidRDefault="000940C2" w:rsidP="000940C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940C2" w:rsidRPr="000940C2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940C2" w:rsidRPr="000940C2" w:rsidRDefault="000940C2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</w:tbl>
    <w:p w:rsidR="004C49F7" w:rsidRDefault="004C4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4819DC" w:rsidRDefault="004819DC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6770E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:rsidR="004E4658" w:rsidRPr="00CF6750" w:rsidRDefault="004E465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4E4658" w:rsidRPr="00F6770E" w:rsidRDefault="00EE0A94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F6770E">
        <w:rPr>
          <w:rFonts w:ascii="Angsana New" w:hAnsi="Angsana New"/>
          <w:color w:val="000000"/>
          <w:sz w:val="30"/>
          <w:szCs w:val="30"/>
          <w:cs/>
        </w:rPr>
        <w:t xml:space="preserve">ลูกหนี้การค้า </w:t>
      </w:r>
      <w:r w:rsidR="004E4658" w:rsidRPr="00F6770E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="004E4658" w:rsidRPr="00F6770E">
        <w:rPr>
          <w:rFonts w:ascii="Angsana New" w:hAnsi="Angsana New"/>
          <w:color w:val="000000"/>
          <w:sz w:val="30"/>
          <w:szCs w:val="30"/>
        </w:rPr>
        <w:t xml:space="preserve"> </w:t>
      </w:r>
      <w:r w:rsidR="003D3ED3" w:rsidRPr="00F6770E">
        <w:rPr>
          <w:rFonts w:ascii="Angsana New" w:hAnsi="Angsana New"/>
          <w:sz w:val="30"/>
          <w:szCs w:val="30"/>
          <w:cs/>
        </w:rPr>
        <w:t>3</w:t>
      </w:r>
      <w:r w:rsidR="00581214">
        <w:rPr>
          <w:rFonts w:ascii="Angsana New" w:hAnsi="Angsana New" w:hint="cs"/>
          <w:sz w:val="30"/>
          <w:szCs w:val="30"/>
          <w:cs/>
        </w:rPr>
        <w:t>0</w:t>
      </w:r>
      <w:r w:rsidR="002216F9" w:rsidRPr="00F6770E">
        <w:rPr>
          <w:rFonts w:ascii="Angsana New" w:hAnsi="Angsana New" w:hint="cs"/>
          <w:sz w:val="30"/>
          <w:szCs w:val="30"/>
          <w:cs/>
        </w:rPr>
        <w:t xml:space="preserve"> </w:t>
      </w:r>
      <w:r w:rsidR="00581214">
        <w:rPr>
          <w:rFonts w:ascii="Angsana New" w:hAnsi="Angsana New" w:hint="cs"/>
          <w:sz w:val="30"/>
          <w:szCs w:val="30"/>
          <w:cs/>
        </w:rPr>
        <w:t>มิถุนายน</w:t>
      </w:r>
      <w:r w:rsidR="00D132FF" w:rsidRPr="00F6770E">
        <w:rPr>
          <w:rFonts w:ascii="Angsana New" w:hAnsi="Angsana New"/>
          <w:sz w:val="30"/>
          <w:szCs w:val="30"/>
          <w:cs/>
        </w:rPr>
        <w:t xml:space="preserve"> </w:t>
      </w:r>
      <w:r w:rsidR="00BD6F86" w:rsidRPr="00F6770E">
        <w:rPr>
          <w:rFonts w:ascii="Angsana New" w:hAnsi="Angsana New"/>
          <w:sz w:val="30"/>
          <w:szCs w:val="30"/>
        </w:rPr>
        <w:t>25</w:t>
      </w:r>
      <w:r w:rsidR="004A3C05" w:rsidRPr="00F6770E">
        <w:rPr>
          <w:rFonts w:ascii="Angsana New" w:hAnsi="Angsana New"/>
          <w:sz w:val="30"/>
          <w:szCs w:val="30"/>
          <w:cs/>
        </w:rPr>
        <w:t>6</w:t>
      </w:r>
      <w:r w:rsidR="00223513">
        <w:rPr>
          <w:rFonts w:ascii="Angsana New" w:hAnsi="Angsana New"/>
          <w:sz w:val="30"/>
          <w:szCs w:val="30"/>
        </w:rPr>
        <w:t>4</w:t>
      </w:r>
      <w:r w:rsidR="005F1D96" w:rsidRPr="00F6770E">
        <w:rPr>
          <w:rFonts w:ascii="Angsana New" w:hAnsi="Angsana New"/>
          <w:sz w:val="30"/>
          <w:szCs w:val="30"/>
        </w:rPr>
        <w:t xml:space="preserve"> </w:t>
      </w:r>
      <w:r w:rsidR="005F1D96" w:rsidRPr="00F6770E">
        <w:rPr>
          <w:rFonts w:ascii="Angsana New" w:hAnsi="Angsana New"/>
          <w:sz w:val="30"/>
          <w:szCs w:val="30"/>
          <w:cs/>
        </w:rPr>
        <w:t>และ</w:t>
      </w:r>
      <w:r w:rsidR="005879B7" w:rsidRPr="00F6770E">
        <w:rPr>
          <w:rFonts w:ascii="Angsana New" w:hAnsi="Angsana New" w:hint="cs"/>
          <w:sz w:val="30"/>
          <w:szCs w:val="30"/>
          <w:cs/>
        </w:rPr>
        <w:t>วันที่</w:t>
      </w:r>
      <w:r w:rsidR="005F1D96" w:rsidRPr="00F6770E">
        <w:rPr>
          <w:rFonts w:ascii="Angsana New" w:hAnsi="Angsana New"/>
          <w:sz w:val="30"/>
          <w:szCs w:val="30"/>
          <w:cs/>
        </w:rPr>
        <w:t xml:space="preserve"> </w:t>
      </w:r>
      <w:r w:rsidR="005F1D96" w:rsidRPr="00F6770E">
        <w:rPr>
          <w:rFonts w:ascii="Angsana New" w:hAnsi="Angsana New"/>
          <w:sz w:val="30"/>
          <w:szCs w:val="30"/>
        </w:rPr>
        <w:t xml:space="preserve">31 </w:t>
      </w:r>
      <w:r w:rsidR="005F1D96" w:rsidRPr="00F6770E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F6770E">
        <w:rPr>
          <w:rFonts w:ascii="Angsana New" w:hAnsi="Angsana New"/>
          <w:sz w:val="30"/>
          <w:szCs w:val="30"/>
        </w:rPr>
        <w:t>25</w:t>
      </w:r>
      <w:r w:rsidR="008B4FC8" w:rsidRPr="00F6770E">
        <w:rPr>
          <w:rFonts w:ascii="Angsana New" w:hAnsi="Angsana New"/>
          <w:sz w:val="30"/>
          <w:szCs w:val="30"/>
        </w:rPr>
        <w:t>6</w:t>
      </w:r>
      <w:r w:rsidR="00223513">
        <w:rPr>
          <w:rFonts w:ascii="Angsana New" w:hAnsi="Angsana New"/>
          <w:sz w:val="30"/>
          <w:szCs w:val="30"/>
        </w:rPr>
        <w:t>3</w:t>
      </w:r>
      <w:r w:rsidRPr="00F6770E">
        <w:rPr>
          <w:rFonts w:ascii="Angsana New" w:hAnsi="Angsana New"/>
          <w:sz w:val="30"/>
          <w:szCs w:val="30"/>
          <w:cs/>
        </w:rPr>
        <w:t xml:space="preserve"> </w:t>
      </w:r>
      <w:r w:rsidR="004E4658" w:rsidRPr="00F6770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4E4658" w:rsidRPr="00CF6750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749" w:type="dxa"/>
        <w:tblLayout w:type="fixed"/>
        <w:tblLook w:val="04A0"/>
      </w:tblPr>
      <w:tblGrid>
        <w:gridCol w:w="3223"/>
        <w:gridCol w:w="1417"/>
        <w:gridCol w:w="283"/>
        <w:gridCol w:w="1422"/>
        <w:gridCol w:w="267"/>
        <w:gridCol w:w="1410"/>
        <w:gridCol w:w="282"/>
        <w:gridCol w:w="1445"/>
      </w:tblGrid>
      <w:tr w:rsidR="008B4FC8" w:rsidRPr="00F6770E" w:rsidTr="004C49F7">
        <w:tc>
          <w:tcPr>
            <w:tcW w:w="322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6" w:type="dxa"/>
            <w:gridSpan w:val="7"/>
            <w:tcBorders>
              <w:bottom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8B4FC8" w:rsidRPr="00F6770E" w:rsidTr="004C49F7">
        <w:tc>
          <w:tcPr>
            <w:tcW w:w="322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FC8" w:rsidRPr="00F6770E" w:rsidTr="004C49F7">
        <w:tc>
          <w:tcPr>
            <w:tcW w:w="322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F6770E" w:rsidRDefault="008B4FC8" w:rsidP="00F1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="005812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5812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16C39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F1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</w:t>
            </w:r>
            <w:r w:rsidR="00F16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67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8B4FC8" w:rsidRPr="00F6770E" w:rsidRDefault="00581214" w:rsidP="00F1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</w:t>
            </w:r>
            <w:r w:rsidR="008B4FC8"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8B4FC8"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</w:t>
            </w:r>
            <w:r w:rsidR="008B4FC8" w:rsidRPr="00F6770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16C39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2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F6770E" w:rsidRDefault="008B4FC8" w:rsidP="00F1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</w:t>
            </w:r>
            <w:r w:rsidR="00F16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8B4FC8" w:rsidRPr="00F6770E" w:rsidTr="004C49F7">
        <w:tc>
          <w:tcPr>
            <w:tcW w:w="322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F6770E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C0989" w:rsidRPr="00F6770E" w:rsidTr="004C49F7">
        <w:tc>
          <w:tcPr>
            <w:tcW w:w="3223" w:type="dxa"/>
            <w:vAlign w:val="bottom"/>
          </w:tcPr>
          <w:p w:rsidR="001C0989" w:rsidRPr="00F6770E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989" w:rsidRPr="000940C2" w:rsidRDefault="00BA0920" w:rsidP="00E46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</w:t>
            </w:r>
            <w:r w:rsidR="00E46BA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016</w:t>
            </w:r>
          </w:p>
        </w:tc>
        <w:tc>
          <w:tcPr>
            <w:tcW w:w="283" w:type="dxa"/>
            <w:vAlign w:val="bottom"/>
          </w:tcPr>
          <w:p w:rsidR="001C0989" w:rsidRPr="001C0989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</w:t>
            </w:r>
            <w:r w:rsidRPr="001C098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384</w:t>
            </w:r>
          </w:p>
        </w:tc>
        <w:tc>
          <w:tcPr>
            <w:tcW w:w="267" w:type="dxa"/>
            <w:vAlign w:val="bottom"/>
          </w:tcPr>
          <w:p w:rsidR="001C0989" w:rsidRPr="001C0989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1C0989" w:rsidRPr="000940C2" w:rsidRDefault="009578DA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28,509</w:t>
            </w:r>
          </w:p>
        </w:tc>
        <w:tc>
          <w:tcPr>
            <w:tcW w:w="282" w:type="dxa"/>
            <w:vAlign w:val="bottom"/>
          </w:tcPr>
          <w:p w:rsidR="001C0989" w:rsidRPr="001C0989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16,285</w:t>
            </w:r>
          </w:p>
        </w:tc>
      </w:tr>
      <w:tr w:rsidR="001C0989" w:rsidRPr="00F6770E" w:rsidTr="004C49F7">
        <w:tc>
          <w:tcPr>
            <w:tcW w:w="3223" w:type="dxa"/>
            <w:vAlign w:val="bottom"/>
          </w:tcPr>
          <w:p w:rsidR="001C0989" w:rsidRPr="00F6770E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F6770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989" w:rsidRPr="000940C2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C0989" w:rsidRPr="001C0989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1C0989" w:rsidRPr="001C0989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1C0989" w:rsidRPr="000940C2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1C0989" w:rsidRPr="001C0989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C0989" w:rsidRPr="00F6770E" w:rsidTr="004C49F7">
        <w:tc>
          <w:tcPr>
            <w:tcW w:w="3223" w:type="dxa"/>
            <w:vAlign w:val="bottom"/>
          </w:tcPr>
          <w:p w:rsidR="001C0989" w:rsidRPr="00F6770E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989" w:rsidRPr="000940C2" w:rsidRDefault="00E46BA1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3,318</w:t>
            </w:r>
          </w:p>
        </w:tc>
        <w:tc>
          <w:tcPr>
            <w:tcW w:w="283" w:type="dxa"/>
            <w:vAlign w:val="bottom"/>
          </w:tcPr>
          <w:p w:rsidR="001C0989" w:rsidRPr="001C0989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3,162</w:t>
            </w:r>
          </w:p>
        </w:tc>
        <w:tc>
          <w:tcPr>
            <w:tcW w:w="267" w:type="dxa"/>
            <w:vAlign w:val="bottom"/>
          </w:tcPr>
          <w:p w:rsidR="001C0989" w:rsidRPr="001C0989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1C0989" w:rsidRPr="000940C2" w:rsidRDefault="00BA0920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,585</w:t>
            </w:r>
          </w:p>
        </w:tc>
        <w:tc>
          <w:tcPr>
            <w:tcW w:w="282" w:type="dxa"/>
            <w:vAlign w:val="bottom"/>
          </w:tcPr>
          <w:p w:rsidR="001C0989" w:rsidRPr="001C0989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15,014</w:t>
            </w:r>
          </w:p>
        </w:tc>
      </w:tr>
      <w:tr w:rsidR="00BA0920" w:rsidRPr="00F6770E" w:rsidTr="004C49F7">
        <w:tc>
          <w:tcPr>
            <w:tcW w:w="3223" w:type="dxa"/>
            <w:vAlign w:val="bottom"/>
          </w:tcPr>
          <w:p w:rsidR="00BA0920" w:rsidRPr="00F6770E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0920" w:rsidRPr="001C0989" w:rsidRDefault="00BA0920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BA0920" w:rsidRPr="001C0989" w:rsidRDefault="00BA0920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BA0920" w:rsidRPr="000940C2" w:rsidRDefault="00BA0920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7,281</w:t>
            </w:r>
          </w:p>
        </w:tc>
        <w:tc>
          <w:tcPr>
            <w:tcW w:w="282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BA0920" w:rsidRPr="001C0989" w:rsidRDefault="00BA0920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7,055</w:t>
            </w:r>
          </w:p>
        </w:tc>
      </w:tr>
      <w:tr w:rsidR="00BA0920" w:rsidRPr="00F6770E" w:rsidTr="004C49F7">
        <w:tc>
          <w:tcPr>
            <w:tcW w:w="3223" w:type="dxa"/>
            <w:vAlign w:val="bottom"/>
          </w:tcPr>
          <w:p w:rsidR="00BA0920" w:rsidRPr="001C0989" w:rsidRDefault="00BA0920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1C0989">
              <w:rPr>
                <w:rFonts w:ascii="Angsana New" w:hAnsi="Angsana New"/>
                <w:sz w:val="30"/>
                <w:szCs w:val="30"/>
              </w:rPr>
              <w:t>6</w:t>
            </w:r>
            <w:r w:rsidRPr="001C0989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1C0989">
              <w:rPr>
                <w:rFonts w:ascii="Angsana New" w:hAnsi="Angsana New"/>
                <w:sz w:val="30"/>
                <w:szCs w:val="30"/>
              </w:rPr>
              <w:t>12</w:t>
            </w:r>
            <w:r w:rsidRPr="001C098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0920" w:rsidRPr="001C0989" w:rsidRDefault="00BA0920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BA0920" w:rsidRPr="001C0989" w:rsidRDefault="00BA0920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BA0920" w:rsidRPr="000940C2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5,873</w:t>
            </w:r>
          </w:p>
        </w:tc>
        <w:tc>
          <w:tcPr>
            <w:tcW w:w="282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BA0920" w:rsidRPr="001C0989" w:rsidRDefault="00BA0920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0989">
              <w:rPr>
                <w:rFonts w:ascii="Angsana New" w:hAnsi="Angsana New"/>
                <w:sz w:val="30"/>
                <w:szCs w:val="30"/>
              </w:rPr>
              <w:t>2</w:t>
            </w:r>
            <w:r w:rsidRPr="001C0989"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</w:p>
        </w:tc>
      </w:tr>
      <w:tr w:rsidR="00BA0920" w:rsidRPr="00F6770E" w:rsidTr="004C49F7">
        <w:tc>
          <w:tcPr>
            <w:tcW w:w="3223" w:type="dxa"/>
            <w:vAlign w:val="bottom"/>
          </w:tcPr>
          <w:p w:rsidR="00BA0920" w:rsidRPr="00F6770E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0920" w:rsidRPr="001C0989" w:rsidRDefault="00BA0920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BA0920" w:rsidRPr="001C0989" w:rsidRDefault="00BA0920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67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BA0920" w:rsidRPr="001C0989" w:rsidRDefault="00BA0920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2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BA0920" w:rsidRPr="001C0989" w:rsidRDefault="00BA0920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</w:p>
        </w:tc>
      </w:tr>
      <w:tr w:rsidR="00BA0920" w:rsidRPr="00F6770E" w:rsidTr="004C49F7">
        <w:tc>
          <w:tcPr>
            <w:tcW w:w="3223" w:type="dxa"/>
            <w:vAlign w:val="bottom"/>
          </w:tcPr>
          <w:p w:rsidR="00BA0920" w:rsidRPr="00F6770E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A0920" w:rsidRPr="000940C2" w:rsidRDefault="00BA0920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9,334</w:t>
            </w:r>
          </w:p>
        </w:tc>
        <w:tc>
          <w:tcPr>
            <w:tcW w:w="283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0920" w:rsidRPr="001C0989" w:rsidRDefault="00BA0920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7,555</w:t>
            </w:r>
          </w:p>
        </w:tc>
        <w:tc>
          <w:tcPr>
            <w:tcW w:w="267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0920" w:rsidRPr="000940C2" w:rsidRDefault="00BA0920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50,248</w:t>
            </w:r>
          </w:p>
        </w:tc>
        <w:tc>
          <w:tcPr>
            <w:tcW w:w="282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0920" w:rsidRPr="001C0989" w:rsidRDefault="00BA0920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38,609</w:t>
            </w:r>
          </w:p>
        </w:tc>
      </w:tr>
    </w:tbl>
    <w:p w:rsidR="003A0184" w:rsidRPr="00CF6750" w:rsidRDefault="003A0184">
      <w:pPr>
        <w:rPr>
          <w:sz w:val="20"/>
          <w:szCs w:val="20"/>
        </w:rPr>
      </w:pPr>
    </w:p>
    <w:tbl>
      <w:tblPr>
        <w:tblW w:w="9747" w:type="dxa"/>
        <w:tblLayout w:type="fixed"/>
        <w:tblLook w:val="04A0"/>
      </w:tblPr>
      <w:tblGrid>
        <w:gridCol w:w="3223"/>
        <w:gridCol w:w="1417"/>
        <w:gridCol w:w="283"/>
        <w:gridCol w:w="1420"/>
        <w:gridCol w:w="267"/>
        <w:gridCol w:w="1410"/>
        <w:gridCol w:w="282"/>
        <w:gridCol w:w="1445"/>
      </w:tblGrid>
      <w:tr w:rsidR="003A0184" w:rsidRPr="00F6770E" w:rsidTr="0004407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F6770E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 xml:space="preserve">บริษัทอื่น </w:t>
            </w:r>
            <w:r w:rsidRPr="00F6770E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Pr="00F6770E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C0989" w:rsidRPr="00F6770E" w:rsidTr="00044076">
        <w:tc>
          <w:tcPr>
            <w:tcW w:w="322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7" w:type="dxa"/>
            <w:vAlign w:val="bottom"/>
          </w:tcPr>
          <w:p w:rsidR="001C0989" w:rsidRPr="000940C2" w:rsidRDefault="008016EB" w:rsidP="008D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193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D78B2">
              <w:rPr>
                <w:rFonts w:ascii="Angsana New" w:hAnsi="Angsana New"/>
                <w:color w:val="000000"/>
                <w:sz w:val="30"/>
                <w:szCs w:val="30"/>
              </w:rPr>
              <w:t>867</w:t>
            </w:r>
          </w:p>
        </w:tc>
        <w:tc>
          <w:tcPr>
            <w:tcW w:w="28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230,667</w:t>
            </w:r>
          </w:p>
        </w:tc>
        <w:tc>
          <w:tcPr>
            <w:tcW w:w="267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1C0989" w:rsidRPr="000940C2" w:rsidRDefault="008016EB" w:rsidP="008D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176,</w:t>
            </w:r>
            <w:r w:rsidR="008D78B2">
              <w:rPr>
                <w:rFonts w:ascii="Angsana New" w:hAnsi="Angsana New"/>
                <w:color w:val="000000"/>
                <w:sz w:val="30"/>
                <w:szCs w:val="30"/>
              </w:rPr>
              <w:t>150</w:t>
            </w:r>
          </w:p>
        </w:tc>
        <w:tc>
          <w:tcPr>
            <w:tcW w:w="282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1C0989" w:rsidRPr="001C0989" w:rsidRDefault="001C0989" w:rsidP="001C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220,880</w:t>
            </w:r>
          </w:p>
        </w:tc>
      </w:tr>
      <w:tr w:rsidR="001C0989" w:rsidRPr="00F6770E" w:rsidTr="00044076">
        <w:tc>
          <w:tcPr>
            <w:tcW w:w="322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F6770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7" w:type="dxa"/>
            <w:vAlign w:val="bottom"/>
          </w:tcPr>
          <w:p w:rsidR="001C0989" w:rsidRPr="000940C2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1C0989" w:rsidRPr="000940C2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1C0989" w:rsidRPr="001C0989" w:rsidRDefault="001C0989" w:rsidP="001C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C0989" w:rsidRPr="00F6770E" w:rsidTr="00044076">
        <w:tc>
          <w:tcPr>
            <w:tcW w:w="322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:rsidR="001C0989" w:rsidRPr="000940C2" w:rsidRDefault="008016EB" w:rsidP="008D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130,88</w:t>
            </w:r>
            <w:r w:rsidR="008D78B2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47,051</w:t>
            </w:r>
          </w:p>
        </w:tc>
        <w:tc>
          <w:tcPr>
            <w:tcW w:w="267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1C0989" w:rsidRPr="000940C2" w:rsidRDefault="008016EB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124,868</w:t>
            </w:r>
          </w:p>
        </w:tc>
        <w:tc>
          <w:tcPr>
            <w:tcW w:w="282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1C0989" w:rsidRPr="001C0989" w:rsidRDefault="001C0989" w:rsidP="001C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43,603</w:t>
            </w:r>
          </w:p>
        </w:tc>
      </w:tr>
      <w:tr w:rsidR="001C0989" w:rsidRPr="00F6770E" w:rsidTr="00044076">
        <w:tc>
          <w:tcPr>
            <w:tcW w:w="322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:rsidR="001C0989" w:rsidRPr="000940C2" w:rsidRDefault="008016EB" w:rsidP="008D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59,4</w:t>
            </w:r>
            <w:r w:rsidR="008D78B2"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</w:p>
        </w:tc>
        <w:tc>
          <w:tcPr>
            <w:tcW w:w="28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16,231</w:t>
            </w:r>
          </w:p>
        </w:tc>
        <w:tc>
          <w:tcPr>
            <w:tcW w:w="267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1C0989" w:rsidRPr="000940C2" w:rsidRDefault="008016EB" w:rsidP="008D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59,</w:t>
            </w:r>
            <w:r w:rsidR="008D78B2">
              <w:rPr>
                <w:rFonts w:ascii="Angsana New" w:hAnsi="Angsana New"/>
                <w:color w:val="000000"/>
                <w:sz w:val="30"/>
                <w:szCs w:val="30"/>
              </w:rPr>
              <w:t>376</w:t>
            </w:r>
          </w:p>
        </w:tc>
        <w:tc>
          <w:tcPr>
            <w:tcW w:w="282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1C0989" w:rsidRPr="001C0989" w:rsidRDefault="001C0989" w:rsidP="001C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15,921</w:t>
            </w:r>
          </w:p>
        </w:tc>
      </w:tr>
      <w:tr w:rsidR="001C0989" w:rsidRPr="00F6770E" w:rsidTr="00044076">
        <w:tc>
          <w:tcPr>
            <w:tcW w:w="322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F6770E">
              <w:rPr>
                <w:rFonts w:ascii="Angsana New" w:hAnsi="Angsana New"/>
                <w:sz w:val="30"/>
                <w:szCs w:val="30"/>
              </w:rPr>
              <w:t>12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:rsidR="001C0989" w:rsidRPr="000940C2" w:rsidRDefault="008016EB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6,637</w:t>
            </w:r>
          </w:p>
        </w:tc>
        <w:tc>
          <w:tcPr>
            <w:tcW w:w="28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24,762</w:t>
            </w:r>
          </w:p>
        </w:tc>
        <w:tc>
          <w:tcPr>
            <w:tcW w:w="267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1C0989" w:rsidRPr="000940C2" w:rsidRDefault="008016EB" w:rsidP="00C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6,457</w:t>
            </w:r>
          </w:p>
        </w:tc>
        <w:tc>
          <w:tcPr>
            <w:tcW w:w="282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1C0989" w:rsidRPr="001C0989" w:rsidRDefault="001C0989" w:rsidP="001C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24,711</w:t>
            </w:r>
          </w:p>
        </w:tc>
      </w:tr>
      <w:tr w:rsidR="001C0989" w:rsidRPr="00F6770E" w:rsidTr="00044076">
        <w:tc>
          <w:tcPr>
            <w:tcW w:w="322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C0989" w:rsidRPr="000940C2" w:rsidRDefault="008016EB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9,943</w:t>
            </w:r>
          </w:p>
        </w:tc>
        <w:tc>
          <w:tcPr>
            <w:tcW w:w="28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9,903</w:t>
            </w:r>
          </w:p>
        </w:tc>
        <w:tc>
          <w:tcPr>
            <w:tcW w:w="267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1C0989" w:rsidRPr="000940C2" w:rsidRDefault="008016EB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7,037</w:t>
            </w:r>
          </w:p>
        </w:tc>
        <w:tc>
          <w:tcPr>
            <w:tcW w:w="282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:rsidR="001C0989" w:rsidRPr="001C0989" w:rsidRDefault="001C0989" w:rsidP="001C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7,037</w:t>
            </w:r>
          </w:p>
        </w:tc>
      </w:tr>
      <w:tr w:rsidR="001C0989" w:rsidRPr="00F6770E" w:rsidTr="00044076">
        <w:tc>
          <w:tcPr>
            <w:tcW w:w="322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C0989" w:rsidRPr="000940C2" w:rsidRDefault="00872FA9" w:rsidP="00D9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400,813</w:t>
            </w:r>
          </w:p>
        </w:tc>
        <w:tc>
          <w:tcPr>
            <w:tcW w:w="28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328,614</w:t>
            </w:r>
          </w:p>
        </w:tc>
        <w:tc>
          <w:tcPr>
            <w:tcW w:w="267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1C0989" w:rsidRPr="000940C2" w:rsidRDefault="00872FA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373,888</w:t>
            </w:r>
          </w:p>
        </w:tc>
        <w:tc>
          <w:tcPr>
            <w:tcW w:w="282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1C0989" w:rsidRPr="001C0989" w:rsidRDefault="001C0989" w:rsidP="001C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312,152</w:t>
            </w:r>
          </w:p>
        </w:tc>
      </w:tr>
      <w:tr w:rsidR="001C0989" w:rsidRPr="00F6770E" w:rsidTr="00044076">
        <w:tc>
          <w:tcPr>
            <w:tcW w:w="3223" w:type="dxa"/>
          </w:tcPr>
          <w:p w:rsidR="001C0989" w:rsidRPr="002E04A2" w:rsidRDefault="001C0989" w:rsidP="00666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04A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หัก </w:t>
            </w:r>
            <w:r w:rsidRPr="009145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</w:t>
            </w:r>
            <w:r w:rsidR="006660C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การด้อยค่าจาก</w:t>
            </w:r>
            <w:r w:rsidRPr="009145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C0989" w:rsidRPr="000940C2" w:rsidRDefault="00872FA9" w:rsidP="0036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15" w:right="23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536)</w:t>
            </w:r>
          </w:p>
        </w:tc>
        <w:tc>
          <w:tcPr>
            <w:tcW w:w="283" w:type="dxa"/>
            <w:vAlign w:val="bottom"/>
          </w:tcPr>
          <w:p w:rsidR="001C0989" w:rsidRPr="002E04A2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1C0989" w:rsidRPr="001C0989" w:rsidRDefault="00D645A2" w:rsidP="0036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15" w:right="23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1C0989" w:rsidRPr="001C0989">
              <w:rPr>
                <w:rFonts w:ascii="Angsana New" w:hAnsi="Angsana New"/>
                <w:color w:val="000000"/>
                <w:sz w:val="30"/>
                <w:szCs w:val="30"/>
              </w:rPr>
              <w:t xml:space="preserve">    4,860)</w:t>
            </w:r>
          </w:p>
        </w:tc>
        <w:tc>
          <w:tcPr>
            <w:tcW w:w="267" w:type="dxa"/>
            <w:vAlign w:val="bottom"/>
          </w:tcPr>
          <w:p w:rsidR="001C0989" w:rsidRPr="002E04A2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1C0989" w:rsidRPr="000940C2" w:rsidRDefault="00872FA9" w:rsidP="0036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15" w:right="23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 9,831)</w:t>
            </w:r>
          </w:p>
        </w:tc>
        <w:tc>
          <w:tcPr>
            <w:tcW w:w="282" w:type="dxa"/>
            <w:vAlign w:val="bottom"/>
          </w:tcPr>
          <w:p w:rsidR="001C0989" w:rsidRPr="002E04A2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:rsidR="001C0989" w:rsidRPr="001C0989" w:rsidRDefault="00D645A2" w:rsidP="0036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15" w:right="23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A831D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C0989" w:rsidRPr="001C0989">
              <w:rPr>
                <w:rFonts w:ascii="Angsana New" w:hAnsi="Angsana New"/>
                <w:color w:val="000000"/>
                <w:sz w:val="30"/>
                <w:szCs w:val="30"/>
              </w:rPr>
              <w:t xml:space="preserve">   1,994)</w:t>
            </w:r>
          </w:p>
        </w:tc>
      </w:tr>
      <w:tr w:rsidR="001C0989" w:rsidRPr="00F6770E" w:rsidTr="00044076">
        <w:tc>
          <w:tcPr>
            <w:tcW w:w="3223" w:type="dxa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989" w:rsidRPr="000940C2" w:rsidRDefault="00F94EB3" w:rsidP="00D9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387,277</w:t>
            </w:r>
          </w:p>
        </w:tc>
        <w:tc>
          <w:tcPr>
            <w:tcW w:w="28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323,754</w:t>
            </w:r>
          </w:p>
        </w:tc>
        <w:tc>
          <w:tcPr>
            <w:tcW w:w="267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989" w:rsidRPr="000940C2" w:rsidRDefault="00F94EB3" w:rsidP="00C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364,057</w:t>
            </w:r>
          </w:p>
        </w:tc>
        <w:tc>
          <w:tcPr>
            <w:tcW w:w="282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989" w:rsidRPr="001C0989" w:rsidRDefault="001C0989" w:rsidP="001C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310,158</w:t>
            </w:r>
          </w:p>
        </w:tc>
      </w:tr>
    </w:tbl>
    <w:p w:rsidR="003A0184" w:rsidRPr="00CF6750" w:rsidRDefault="003A0184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2216F9" w:rsidRDefault="001553B8" w:rsidP="00581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ณ วันที่ 3</w:t>
      </w:r>
      <w:r w:rsidR="00581214">
        <w:rPr>
          <w:rFonts w:ascii="Angsana New" w:hAnsi="Angsana New" w:hint="cs"/>
          <w:sz w:val="30"/>
          <w:szCs w:val="30"/>
          <w:cs/>
        </w:rPr>
        <w:t>0</w:t>
      </w:r>
      <w:r w:rsidRPr="008D6154">
        <w:rPr>
          <w:rFonts w:ascii="Angsana New" w:hAnsi="Angsana New"/>
          <w:sz w:val="30"/>
          <w:szCs w:val="30"/>
          <w:cs/>
        </w:rPr>
        <w:t xml:space="preserve"> </w:t>
      </w:r>
      <w:r w:rsidR="00581214">
        <w:rPr>
          <w:rFonts w:ascii="Angsana New" w:hAnsi="Angsana New" w:hint="cs"/>
          <w:sz w:val="30"/>
          <w:szCs w:val="30"/>
          <w:cs/>
        </w:rPr>
        <w:t>มิถุนายน</w:t>
      </w:r>
      <w:r w:rsidRPr="008D6154">
        <w:rPr>
          <w:rFonts w:ascii="Angsana New" w:hAnsi="Angsana New"/>
          <w:sz w:val="30"/>
          <w:szCs w:val="30"/>
          <w:cs/>
        </w:rPr>
        <w:t xml:space="preserve"> 256</w:t>
      </w:r>
      <w:r w:rsidR="001C0989">
        <w:rPr>
          <w:rFonts w:ascii="Angsana New" w:hAnsi="Angsana New" w:hint="cs"/>
          <w:sz w:val="30"/>
          <w:szCs w:val="30"/>
          <w:cs/>
        </w:rPr>
        <w:t>4</w:t>
      </w:r>
      <w:r w:rsidRPr="008D6154">
        <w:rPr>
          <w:rFonts w:ascii="Angsana New" w:hAnsi="Angsana New"/>
          <w:sz w:val="30"/>
          <w:szCs w:val="30"/>
          <w:cs/>
        </w:rPr>
        <w:t xml:space="preserve"> และ</w:t>
      </w:r>
      <w:r w:rsidR="002216F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6770E" w:rsidRPr="00F6770E">
        <w:rPr>
          <w:rFonts w:ascii="Angsana New" w:hAnsi="Angsana New"/>
          <w:sz w:val="30"/>
          <w:szCs w:val="30"/>
          <w:cs/>
        </w:rPr>
        <w:t xml:space="preserve">31 </w:t>
      </w:r>
      <w:r w:rsidR="00F6770E" w:rsidRPr="00F6770E">
        <w:rPr>
          <w:rFonts w:ascii="Angsana New" w:hAnsi="Angsana New" w:hint="cs"/>
          <w:sz w:val="30"/>
          <w:szCs w:val="30"/>
          <w:cs/>
        </w:rPr>
        <w:t>ธันวาคม</w:t>
      </w:r>
      <w:r w:rsidR="001C0989">
        <w:rPr>
          <w:rFonts w:ascii="Angsana New" w:hAnsi="Angsana New"/>
          <w:sz w:val="30"/>
          <w:szCs w:val="30"/>
          <w:cs/>
        </w:rPr>
        <w:t xml:space="preserve"> 256</w:t>
      </w:r>
      <w:r w:rsidR="001C0989">
        <w:rPr>
          <w:rFonts w:ascii="Angsana New" w:hAnsi="Angsana New" w:hint="cs"/>
          <w:sz w:val="30"/>
          <w:szCs w:val="30"/>
          <w:cs/>
        </w:rPr>
        <w:t>3</w:t>
      </w:r>
      <w:r w:rsidR="00F6770E" w:rsidRPr="00F6770E">
        <w:rPr>
          <w:rFonts w:ascii="Angsana New" w:hAnsi="Angsana New"/>
          <w:sz w:val="30"/>
          <w:szCs w:val="30"/>
          <w:cs/>
        </w:rPr>
        <w:t xml:space="preserve"> </w:t>
      </w:r>
      <w:r w:rsidR="00F6770E" w:rsidRPr="00F6770E">
        <w:rPr>
          <w:rFonts w:ascii="Angsana New" w:hAnsi="Angsana New" w:hint="cs"/>
          <w:sz w:val="30"/>
          <w:szCs w:val="30"/>
          <w:cs/>
        </w:rPr>
        <w:t>บริษัทได้นำลูกหนี้การค้า</w:t>
      </w:r>
      <w:r w:rsidR="00F6770E" w:rsidRPr="006325D5">
        <w:rPr>
          <w:rFonts w:ascii="Angsana New" w:hAnsi="Angsana New" w:hint="cs"/>
          <w:sz w:val="30"/>
          <w:szCs w:val="30"/>
          <w:cs/>
        </w:rPr>
        <w:t>จำนวนเงิน</w:t>
      </w:r>
      <w:r w:rsidR="00F6770E" w:rsidRPr="003638FD">
        <w:rPr>
          <w:rFonts w:ascii="Angsana New" w:hAnsi="Angsana New" w:hint="cs"/>
          <w:sz w:val="30"/>
          <w:szCs w:val="30"/>
          <w:cs/>
        </w:rPr>
        <w:t>ประมาณ</w:t>
      </w:r>
      <w:r w:rsidR="00F6770E" w:rsidRPr="003638FD">
        <w:rPr>
          <w:rFonts w:ascii="Angsana New" w:hAnsi="Angsana New"/>
          <w:sz w:val="30"/>
          <w:szCs w:val="30"/>
          <w:cs/>
        </w:rPr>
        <w:t xml:space="preserve"> </w:t>
      </w:r>
      <w:r w:rsidR="001D39FA">
        <w:rPr>
          <w:rFonts w:ascii="Angsana New" w:hAnsi="Angsana New"/>
          <w:sz w:val="30"/>
          <w:szCs w:val="30"/>
        </w:rPr>
        <w:t>109.1</w:t>
      </w:r>
      <w:r w:rsidR="00F6770E" w:rsidRPr="003638FD">
        <w:rPr>
          <w:rFonts w:ascii="Angsana New" w:hAnsi="Angsana New"/>
          <w:sz w:val="30"/>
          <w:szCs w:val="30"/>
          <w:cs/>
        </w:rPr>
        <w:t xml:space="preserve"> </w:t>
      </w:r>
      <w:r w:rsidR="00F6770E" w:rsidRPr="003638FD">
        <w:rPr>
          <w:rFonts w:ascii="Angsana New" w:hAnsi="Angsana New" w:hint="cs"/>
          <w:sz w:val="30"/>
          <w:szCs w:val="30"/>
          <w:cs/>
        </w:rPr>
        <w:t>ล้าน</w:t>
      </w:r>
      <w:r w:rsidR="00F6770E" w:rsidRPr="006325D5">
        <w:rPr>
          <w:rFonts w:ascii="Angsana New" w:hAnsi="Angsana New" w:hint="cs"/>
          <w:sz w:val="30"/>
          <w:szCs w:val="30"/>
          <w:cs/>
        </w:rPr>
        <w:t>บาทและ</w:t>
      </w:r>
      <w:r w:rsidR="001C0989">
        <w:rPr>
          <w:rFonts w:ascii="Angsana New" w:hAnsi="Angsana New"/>
          <w:sz w:val="30"/>
          <w:szCs w:val="30"/>
          <w:cs/>
        </w:rPr>
        <w:t xml:space="preserve"> </w:t>
      </w:r>
      <w:r w:rsidR="001C0989">
        <w:rPr>
          <w:rFonts w:ascii="Angsana New" w:hAnsi="Angsana New" w:hint="cs"/>
          <w:sz w:val="30"/>
          <w:szCs w:val="30"/>
          <w:cs/>
        </w:rPr>
        <w:t>89.7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ล้านบาท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ตามลำดับ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ไปขายลดแก่สถาบันการเงินในประเทศสามแห่ง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(</w:t>
      </w:r>
      <w:r w:rsidR="00F6770E" w:rsidRPr="001D39FA">
        <w:rPr>
          <w:rFonts w:ascii="Angsana New" w:hAnsi="Angsana New" w:hint="cs"/>
          <w:sz w:val="30"/>
          <w:szCs w:val="30"/>
          <w:cs/>
        </w:rPr>
        <w:t>ภายใต้วงเงินสินเชื่อรวม</w:t>
      </w:r>
      <w:r w:rsidR="001C0989" w:rsidRPr="001D39FA">
        <w:rPr>
          <w:rFonts w:ascii="Angsana New" w:hAnsi="Angsana New"/>
          <w:sz w:val="30"/>
          <w:szCs w:val="30"/>
          <w:cs/>
        </w:rPr>
        <w:t xml:space="preserve"> 2</w:t>
      </w:r>
      <w:r w:rsidR="001C0989" w:rsidRPr="001D39FA">
        <w:rPr>
          <w:rFonts w:ascii="Angsana New" w:hAnsi="Angsana New" w:hint="cs"/>
          <w:sz w:val="30"/>
          <w:szCs w:val="30"/>
          <w:cs/>
        </w:rPr>
        <w:t>1</w:t>
      </w:r>
      <w:r w:rsidR="00F6770E" w:rsidRPr="001D39FA">
        <w:rPr>
          <w:rFonts w:ascii="Angsana New" w:hAnsi="Angsana New"/>
          <w:sz w:val="30"/>
          <w:szCs w:val="30"/>
          <w:cs/>
        </w:rPr>
        <w:t xml:space="preserve">5 </w:t>
      </w:r>
      <w:r w:rsidR="00F6770E" w:rsidRPr="001D39FA">
        <w:rPr>
          <w:rFonts w:ascii="Angsana New" w:hAnsi="Angsana New" w:hint="cs"/>
          <w:sz w:val="30"/>
          <w:szCs w:val="30"/>
          <w:cs/>
        </w:rPr>
        <w:t>ล้าน</w:t>
      </w:r>
      <w:r w:rsidR="00F6770E" w:rsidRPr="006325D5">
        <w:rPr>
          <w:rFonts w:ascii="Angsana New" w:hAnsi="Angsana New" w:hint="cs"/>
          <w:sz w:val="30"/>
          <w:szCs w:val="30"/>
          <w:cs/>
        </w:rPr>
        <w:t>บาท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) </w:t>
      </w:r>
      <w:r w:rsidR="00F6770E" w:rsidRPr="006325D5">
        <w:rPr>
          <w:rFonts w:ascii="Angsana New" w:hAnsi="Angsana New" w:hint="cs"/>
          <w:sz w:val="30"/>
          <w:szCs w:val="30"/>
          <w:cs/>
        </w:rPr>
        <w:t>โดยสถาบันการเงินดังกล่าวมีสิทธิไล่เบี้ยจำนวนเงิน</w:t>
      </w:r>
      <w:r w:rsidR="00F6770E" w:rsidRPr="00946676">
        <w:rPr>
          <w:rFonts w:ascii="Angsana New" w:hAnsi="Angsana New" w:hint="cs"/>
          <w:sz w:val="30"/>
          <w:szCs w:val="30"/>
          <w:cs/>
        </w:rPr>
        <w:t>ประมาณ</w:t>
      </w:r>
      <w:r w:rsidR="006325D5" w:rsidRPr="00946676">
        <w:rPr>
          <w:rFonts w:ascii="Angsana New" w:hAnsi="Angsana New"/>
          <w:sz w:val="30"/>
          <w:szCs w:val="30"/>
          <w:cs/>
        </w:rPr>
        <w:t xml:space="preserve"> </w:t>
      </w:r>
      <w:r w:rsidR="001D39FA">
        <w:rPr>
          <w:rFonts w:ascii="Angsana New" w:hAnsi="Angsana New"/>
          <w:sz w:val="30"/>
          <w:szCs w:val="30"/>
        </w:rPr>
        <w:t>96.5</w:t>
      </w:r>
      <w:r w:rsidR="00F6770E" w:rsidRPr="00946676">
        <w:rPr>
          <w:rFonts w:ascii="Angsana New" w:hAnsi="Angsana New"/>
          <w:sz w:val="30"/>
          <w:szCs w:val="30"/>
          <w:cs/>
        </w:rPr>
        <w:t xml:space="preserve"> </w:t>
      </w:r>
      <w:r w:rsidR="00F6770E" w:rsidRPr="00946676">
        <w:rPr>
          <w:rFonts w:ascii="Angsana New" w:hAnsi="Angsana New" w:hint="cs"/>
          <w:sz w:val="30"/>
          <w:szCs w:val="30"/>
          <w:cs/>
        </w:rPr>
        <w:t>ล้านบาท</w:t>
      </w:r>
      <w:r w:rsidR="00F6770E" w:rsidRPr="006325D5">
        <w:rPr>
          <w:rFonts w:ascii="Angsana New" w:hAnsi="Angsana New" w:hint="cs"/>
          <w:sz w:val="30"/>
          <w:szCs w:val="30"/>
          <w:cs/>
        </w:rPr>
        <w:t>และ</w:t>
      </w:r>
      <w:r w:rsidR="001C0989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8</w:t>
      </w:r>
      <w:r w:rsidR="001C0989">
        <w:rPr>
          <w:rFonts w:ascii="Angsana New" w:hAnsi="Angsana New" w:hint="cs"/>
          <w:sz w:val="30"/>
          <w:szCs w:val="30"/>
          <w:cs/>
        </w:rPr>
        <w:t>7</w:t>
      </w:r>
      <w:r w:rsidR="00F6770E" w:rsidRPr="006325D5">
        <w:rPr>
          <w:rFonts w:ascii="Angsana New" w:hAnsi="Angsana New" w:hint="cs"/>
          <w:sz w:val="30"/>
          <w:szCs w:val="30"/>
          <w:cs/>
        </w:rPr>
        <w:t>.</w:t>
      </w:r>
      <w:r w:rsidR="001C0989">
        <w:rPr>
          <w:rFonts w:ascii="Angsana New" w:hAnsi="Angsana New" w:hint="cs"/>
          <w:sz w:val="30"/>
          <w:szCs w:val="30"/>
          <w:cs/>
        </w:rPr>
        <w:t>5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ล้านบาท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ตามลำดับ</w:t>
      </w:r>
      <w:r w:rsidR="00F6770E" w:rsidRPr="00F6770E">
        <w:rPr>
          <w:rFonts w:ascii="Angsana New" w:hAnsi="Angsana New"/>
          <w:sz w:val="30"/>
          <w:szCs w:val="30"/>
          <w:cs/>
        </w:rPr>
        <w:t xml:space="preserve"> </w:t>
      </w:r>
      <w:r w:rsidR="00F6770E" w:rsidRPr="00F6770E">
        <w:rPr>
          <w:rFonts w:ascii="Angsana New" w:hAnsi="Angsana New" w:hint="cs"/>
          <w:sz w:val="30"/>
          <w:szCs w:val="30"/>
          <w:cs/>
        </w:rPr>
        <w:t>บริษัทได้แสดงจำนวนเงินของข้อผูกพันจากการมีสิทธิถูกไล่เบี้ยดังกล่าวเป็น</w:t>
      </w:r>
      <w:r w:rsidR="00F6770E" w:rsidRPr="00F6770E">
        <w:rPr>
          <w:rFonts w:ascii="Angsana New" w:hAnsi="Angsana New"/>
          <w:sz w:val="30"/>
          <w:szCs w:val="30"/>
          <w:cs/>
        </w:rPr>
        <w:t xml:space="preserve"> </w:t>
      </w:r>
      <w:r w:rsidR="00F6770E" w:rsidRPr="00F6770E">
        <w:rPr>
          <w:rFonts w:ascii="Angsana New" w:hAnsi="Angsana New"/>
          <w:sz w:val="30"/>
          <w:szCs w:val="30"/>
        </w:rPr>
        <w:t>“</w:t>
      </w:r>
      <w:r w:rsidR="00F6770E" w:rsidRPr="00F6770E">
        <w:rPr>
          <w:rFonts w:ascii="Angsana New" w:hAnsi="Angsana New" w:hint="cs"/>
          <w:sz w:val="30"/>
          <w:szCs w:val="30"/>
          <w:cs/>
        </w:rPr>
        <w:t>เจ้าหนี้จากการขายสิทธิเรียกร้องลูกหนี้การค้า</w:t>
      </w:r>
      <w:r w:rsidR="00F6770E" w:rsidRPr="00FB4946">
        <w:rPr>
          <w:rFonts w:ascii="Angsana New" w:hAnsi="Angsana New"/>
          <w:sz w:val="30"/>
          <w:szCs w:val="30"/>
        </w:rPr>
        <w:t>”</w:t>
      </w:r>
      <w:r w:rsidR="003A0184">
        <w:rPr>
          <w:rFonts w:ascii="Angsana New" w:hAnsi="Angsana New"/>
          <w:sz w:val="30"/>
          <w:szCs w:val="30"/>
        </w:rPr>
        <w:t xml:space="preserve"> </w:t>
      </w:r>
      <w:r w:rsidR="00F6770E" w:rsidRPr="00F6770E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</w:p>
    <w:p w:rsidR="009822D7" w:rsidRDefault="009822D7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87C33">
        <w:rPr>
          <w:rFonts w:ascii="Angsana New" w:hAnsi="Angsana New" w:hint="cs"/>
          <w:color w:val="000000"/>
          <w:sz w:val="30"/>
          <w:szCs w:val="30"/>
          <w:cs/>
        </w:rPr>
        <w:lastRenderedPageBreak/>
        <w:t>ในที่ประชุมคณะกรรมการบริษัทในเดือนมีนาคม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คณะกรรมการบริษัทได้มีมติอนุมัติให้บริษัทขายส่วนหนึ่งของลูกหนี้การค้าซึ่งเกิดจากการขายสินค้าผ่านร้านตัวแทนขาย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F87C33">
        <w:rPr>
          <w:rFonts w:ascii="Angsana New" w:hAnsi="Angsana New"/>
          <w:color w:val="000000"/>
          <w:sz w:val="30"/>
          <w:szCs w:val="30"/>
        </w:rPr>
        <w:t xml:space="preserve">Agents)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พร้อมสิทธิในตราสินค้าที่เกี่ยวข้องให้แก่บริษัทที่ไม่เกี่ยวข้องกันแห่งหนึ่ง</w:t>
      </w:r>
      <w:r w:rsidR="00E91DEE" w:rsidRPr="00F87C33">
        <w:rPr>
          <w:rFonts w:ascii="Angsana New" w:hAnsi="Angsana New" w:hint="cs"/>
          <w:color w:val="000000"/>
          <w:sz w:val="30"/>
          <w:szCs w:val="30"/>
          <w:cs/>
        </w:rPr>
        <w:t>ซึ่งดำเนินธุรกิจซื้อมาขายไปซึ่งวัสดุก่อสร้างและตกแต่งบ้าน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ในราคาขายจำนวน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/>
          <w:color w:val="000000"/>
          <w:sz w:val="30"/>
          <w:szCs w:val="30"/>
        </w:rPr>
        <w:t xml:space="preserve">55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ล้านบาทซึ่งลูกหนี้การค้าดังกล่าวมี</w:t>
      </w:r>
      <w:r w:rsidR="00E91DEE" w:rsidRPr="00F87C33">
        <w:rPr>
          <w:rFonts w:ascii="Angsana New" w:hAnsi="Angsana New" w:hint="cs"/>
          <w:color w:val="000000"/>
          <w:sz w:val="30"/>
          <w:szCs w:val="30"/>
          <w:cs/>
        </w:rPr>
        <w:t>มูลค่า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ตามบัญชีประมาณ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/>
          <w:color w:val="000000"/>
          <w:sz w:val="30"/>
          <w:szCs w:val="30"/>
        </w:rPr>
        <w:t xml:space="preserve">36.2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35508" w:rsidRPr="00F87C33">
        <w:rPr>
          <w:rFonts w:ascii="Angsana New" w:hAnsi="Angsana New" w:hint="cs"/>
          <w:color w:val="000000"/>
          <w:sz w:val="30"/>
          <w:szCs w:val="30"/>
          <w:cs/>
        </w:rPr>
        <w:t>และเกิดกำไร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จากการขายประมาณ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/>
          <w:color w:val="000000"/>
          <w:sz w:val="30"/>
          <w:szCs w:val="30"/>
        </w:rPr>
        <w:t xml:space="preserve">18.8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ล้านบาทซึ่งส่วนใหญ่ของกำไรจำนวนดังกล่าวเป็นการชำระค่าสิทธิในตราสินค้าที่เกี่ยวข้องโดยบริษัทได้โอนการควบคุมในสิทธิการรับชำระเงินจากลูกหนี้การค้าและสิทธิในตราสินค้าให้แก่ผู้ซื้อแล้ว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บริษัทแสดงรายการกำไรดังกล่าวเป็นรายการแยกต่างหากในงบกำไรขาดทุนเบ็ดเสร็จรวมและ</w:t>
      </w:r>
      <w:r w:rsidR="00B31BDF" w:rsidRPr="00F87C33">
        <w:rPr>
          <w:rFonts w:ascii="Angsana New" w:hAnsi="Angsana New" w:hint="cs"/>
          <w:color w:val="000000"/>
          <w:sz w:val="30"/>
          <w:szCs w:val="30"/>
          <w:cs/>
        </w:rPr>
        <w:t>งบการเงิน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เฉพาะกิจการสำหรับงวด</w:t>
      </w:r>
      <w:r w:rsidR="00E10DF0" w:rsidRPr="00F87C33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เดือนสิ้นสุดวันที่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/>
          <w:color w:val="000000"/>
          <w:sz w:val="30"/>
          <w:szCs w:val="30"/>
        </w:rPr>
        <w:t>3</w:t>
      </w:r>
      <w:r w:rsidR="00E10DF0" w:rsidRPr="00F87C33">
        <w:rPr>
          <w:rFonts w:ascii="Angsana New" w:hAnsi="Angsana New"/>
          <w:color w:val="000000"/>
          <w:sz w:val="30"/>
          <w:szCs w:val="30"/>
        </w:rPr>
        <w:t>0</w:t>
      </w:r>
      <w:r w:rsidRPr="00F87C33">
        <w:rPr>
          <w:rFonts w:ascii="Angsana New" w:hAnsi="Angsana New"/>
          <w:color w:val="000000"/>
          <w:sz w:val="30"/>
          <w:szCs w:val="30"/>
        </w:rPr>
        <w:t xml:space="preserve"> </w:t>
      </w:r>
      <w:r w:rsidR="00E10DF0" w:rsidRPr="00F87C33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นอกจากนี้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ตามสัญญาซื้อ</w:t>
      </w:r>
      <w:r w:rsidRPr="00F87C33">
        <w:rPr>
          <w:rFonts w:ascii="Angsana New" w:hAnsi="Angsana New"/>
          <w:color w:val="000000"/>
          <w:sz w:val="30"/>
          <w:szCs w:val="30"/>
          <w:cs/>
        </w:rPr>
        <w:t>-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ขายที่เกี่ยวข้อง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บริษัทได้ตกลงให้ผู้ซื้อผ่อนชำระราคาขายข้างต้นเป็นรายเดือนเริ่มตั้งแต่เดือนเมษายน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จนถึงเดือนกันยายน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/>
          <w:color w:val="000000"/>
          <w:sz w:val="30"/>
          <w:szCs w:val="30"/>
        </w:rPr>
        <w:t xml:space="preserve">2564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และมีการคิดดอกเบี้ยในอัตราร้อยละ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/>
          <w:color w:val="000000"/>
          <w:sz w:val="30"/>
          <w:szCs w:val="30"/>
        </w:rPr>
        <w:t xml:space="preserve">6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ต่อปีกับผู้ซื้อจนกว่าจะชำระราคา</w:t>
      </w:r>
      <w:r w:rsidRPr="00C12EAB">
        <w:rPr>
          <w:rFonts w:ascii="Angsana New" w:hAnsi="Angsana New" w:hint="cs"/>
          <w:color w:val="000000"/>
          <w:sz w:val="30"/>
          <w:szCs w:val="30"/>
          <w:cs/>
        </w:rPr>
        <w:t>ครบถ้วน</w:t>
      </w:r>
      <w:r w:rsidRPr="00C12E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12EAB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C12E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12EAB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C12E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12EAB">
        <w:rPr>
          <w:rFonts w:ascii="Angsana New" w:hAnsi="Angsana New"/>
          <w:color w:val="000000"/>
          <w:sz w:val="30"/>
          <w:szCs w:val="30"/>
        </w:rPr>
        <w:t>3</w:t>
      </w:r>
      <w:r w:rsidR="00736016" w:rsidRPr="00C12EAB">
        <w:rPr>
          <w:rFonts w:ascii="Angsana New" w:hAnsi="Angsana New"/>
          <w:color w:val="000000"/>
          <w:sz w:val="30"/>
          <w:szCs w:val="30"/>
        </w:rPr>
        <w:t>0</w:t>
      </w:r>
      <w:r w:rsidRPr="00C12EAB">
        <w:rPr>
          <w:rFonts w:ascii="Angsana New" w:hAnsi="Angsana New"/>
          <w:color w:val="000000"/>
          <w:sz w:val="30"/>
          <w:szCs w:val="30"/>
        </w:rPr>
        <w:t xml:space="preserve"> </w:t>
      </w:r>
      <w:r w:rsidR="00736016" w:rsidRPr="00C12EAB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C12E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C0989" w:rsidRPr="00C12EAB">
        <w:rPr>
          <w:rFonts w:ascii="Angsana New" w:hAnsi="Angsana New"/>
          <w:color w:val="000000"/>
          <w:sz w:val="30"/>
          <w:szCs w:val="30"/>
        </w:rPr>
        <w:t>2564</w:t>
      </w:r>
      <w:r w:rsidRPr="00C12EAB">
        <w:rPr>
          <w:rFonts w:ascii="Angsana New" w:hAnsi="Angsana New"/>
          <w:color w:val="000000"/>
          <w:sz w:val="30"/>
          <w:szCs w:val="30"/>
        </w:rPr>
        <w:t xml:space="preserve"> </w:t>
      </w:r>
      <w:r w:rsidR="00F87C33" w:rsidRPr="00C12EAB">
        <w:rPr>
          <w:rFonts w:ascii="Angsana New" w:hAnsi="Angsana New" w:hint="cs"/>
          <w:color w:val="000000"/>
          <w:sz w:val="30"/>
          <w:szCs w:val="30"/>
          <w:cs/>
        </w:rPr>
        <w:t xml:space="preserve">ยอดคงค้างของบัญชีลูกหนี้จากการขายสิทธิดังกล่าวจำนวน </w:t>
      </w:r>
      <w:r w:rsidR="00C12EAB" w:rsidRPr="00C12EAB">
        <w:rPr>
          <w:rFonts w:ascii="Angsana New" w:hAnsi="Angsana New"/>
          <w:color w:val="000000"/>
          <w:sz w:val="30"/>
          <w:szCs w:val="30"/>
        </w:rPr>
        <w:t>42.0</w:t>
      </w:r>
      <w:r w:rsidR="00F87C33" w:rsidRPr="00C12EAB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ล้านบาทแสดง</w:t>
      </w:r>
      <w:r w:rsidR="00F87C33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="00F87C33" w:rsidRPr="009822D7">
        <w:rPr>
          <w:rFonts w:ascii="Angsana New" w:hAnsi="Angsana New" w:hint="cs"/>
          <w:color w:val="000000"/>
          <w:sz w:val="30"/>
          <w:szCs w:val="30"/>
          <w:cs/>
        </w:rPr>
        <w:t>ส่วนที่ครบกำหนดชำระภายในหนึ่งปี</w:t>
      </w:r>
      <w:r w:rsidR="00F87C33">
        <w:rPr>
          <w:rFonts w:ascii="Angsana New" w:hAnsi="Angsana New" w:hint="cs"/>
          <w:color w:val="000000"/>
          <w:sz w:val="30"/>
          <w:szCs w:val="30"/>
          <w:cs/>
        </w:rPr>
        <w:t>ทั้งจำนวน</w:t>
      </w:r>
    </w:p>
    <w:p w:rsidR="004C49F7" w:rsidRDefault="004C49F7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819DC" w:rsidRDefault="004819DC" w:rsidP="004819DC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819DC">
        <w:rPr>
          <w:rFonts w:ascii="Angsana New" w:hAnsi="Angsana New" w:hint="cs"/>
          <w:b/>
          <w:bCs/>
          <w:sz w:val="30"/>
          <w:szCs w:val="30"/>
          <w:cs/>
        </w:rPr>
        <w:t>เงินให้กู้ยืมแก่กิจการอื่นที่โอนขายสิทธิเป็นลูกหนี้อื่นผ่อนชำระ</w:t>
      </w:r>
    </w:p>
    <w:p w:rsidR="00BF0C21" w:rsidRPr="003A0184" w:rsidRDefault="00BF0C21" w:rsidP="003A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6770E" w:rsidRPr="00D25B4C" w:rsidRDefault="00F6770E" w:rsidP="00F6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63B7">
        <w:rPr>
          <w:rFonts w:ascii="Angsana New" w:hAnsi="Angsana New" w:hint="cs"/>
          <w:sz w:val="30"/>
          <w:szCs w:val="30"/>
          <w:cs/>
        </w:rPr>
        <w:t>บัญชีนี้เดิมเป็นเงินให้กู้ยืมแก่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บริษัท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อินเตอร์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ฟาร์อีสท์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เอ็นเนอร์ยี่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คอร์เปอเรชั่น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จำกัด</w:t>
      </w:r>
      <w:r w:rsidRPr="00CE63B7">
        <w:rPr>
          <w:rFonts w:ascii="Angsana New" w:hAnsi="Angsana New"/>
          <w:sz w:val="30"/>
          <w:szCs w:val="30"/>
          <w:cs/>
        </w:rPr>
        <w:t xml:space="preserve"> (</w:t>
      </w:r>
      <w:r w:rsidRPr="00CE63B7">
        <w:rPr>
          <w:rFonts w:ascii="Angsana New" w:hAnsi="Angsana New" w:hint="cs"/>
          <w:sz w:val="30"/>
          <w:szCs w:val="30"/>
          <w:cs/>
        </w:rPr>
        <w:t>มหาชน</w:t>
      </w:r>
      <w:r w:rsidRPr="00CE63B7">
        <w:rPr>
          <w:rFonts w:ascii="Angsana New" w:hAnsi="Angsana New"/>
          <w:sz w:val="30"/>
          <w:szCs w:val="30"/>
          <w:cs/>
        </w:rPr>
        <w:t>) (</w:t>
      </w:r>
      <w:r w:rsidRPr="00CE63B7">
        <w:rPr>
          <w:rFonts w:ascii="Angsana New" w:hAnsi="Angsana New"/>
          <w:sz w:val="30"/>
          <w:szCs w:val="30"/>
        </w:rPr>
        <w:t xml:space="preserve">“IFEC”) </w:t>
      </w:r>
      <w:r w:rsidR="00E91DEE" w:rsidRPr="00CE63B7">
        <w:rPr>
          <w:rFonts w:ascii="Angsana New" w:hAnsi="Angsana New" w:hint="cs"/>
          <w:sz w:val="30"/>
          <w:szCs w:val="30"/>
          <w:cs/>
        </w:rPr>
        <w:t>จำนวน 50 ล้านบาทที่มีการคิดดอกเบี้ยในอัตราร้อยละ 6.25 ต่อปี</w:t>
      </w:r>
      <w:r w:rsidRPr="00CE63B7">
        <w:rPr>
          <w:rFonts w:ascii="Angsana New" w:hAnsi="Angsana New" w:hint="cs"/>
          <w:sz w:val="30"/>
          <w:szCs w:val="30"/>
          <w:cs/>
        </w:rPr>
        <w:t>ซึ่งมีหลักประกันเป็นหุ้นสามัญของบริษัทย่อยแห่งหนึ่งของ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IFEC </w:t>
      </w:r>
      <w:r w:rsidRPr="00CE63B7">
        <w:rPr>
          <w:rFonts w:ascii="Angsana New" w:hAnsi="Angsana New" w:hint="cs"/>
          <w:sz w:val="30"/>
          <w:szCs w:val="30"/>
          <w:cs/>
        </w:rPr>
        <w:t>และอยู่ในรูปแบบเงินมัดจำเพื่อเข้าศึกษาความเป็นไปได้ของการลงทุนในโครงการโรงไฟฟ้าพลังงานแสงอาทิตย์ของบริษัท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ซีอาร์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โซล่าร์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จำกัด</w:t>
      </w:r>
      <w:r w:rsidRPr="00CE63B7">
        <w:rPr>
          <w:rFonts w:ascii="Angsana New" w:hAnsi="Angsana New"/>
          <w:sz w:val="30"/>
          <w:szCs w:val="30"/>
          <w:cs/>
        </w:rPr>
        <w:t xml:space="preserve"> (</w:t>
      </w:r>
      <w:r w:rsidRPr="00CE63B7">
        <w:rPr>
          <w:rFonts w:ascii="Angsana New" w:hAnsi="Angsana New"/>
          <w:sz w:val="30"/>
          <w:szCs w:val="30"/>
        </w:rPr>
        <w:t xml:space="preserve">“CRS”) </w:t>
      </w:r>
      <w:r w:rsidRPr="00CE63B7">
        <w:rPr>
          <w:rFonts w:ascii="Angsana New" w:hAnsi="Angsana New" w:hint="cs"/>
          <w:sz w:val="30"/>
          <w:szCs w:val="30"/>
          <w:cs/>
        </w:rPr>
        <w:t>ขนาด</w:t>
      </w:r>
      <w:r w:rsidRPr="00CE63B7">
        <w:rPr>
          <w:rFonts w:ascii="Angsana New" w:hAnsi="Angsana New"/>
          <w:sz w:val="30"/>
          <w:szCs w:val="30"/>
          <w:cs/>
        </w:rPr>
        <w:t xml:space="preserve"> 1 </w:t>
      </w:r>
      <w:r w:rsidRPr="00CE63B7">
        <w:rPr>
          <w:rFonts w:ascii="Angsana New" w:hAnsi="Angsana New" w:hint="cs"/>
          <w:sz w:val="30"/>
          <w:szCs w:val="30"/>
          <w:cs/>
        </w:rPr>
        <w:t>เมกะวัตต์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ซึ่งตั้งอยู่ที่อำเภอเถิน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จังหวัดลำปางโดย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CRS </w:t>
      </w:r>
      <w:r w:rsidRPr="00CE63B7">
        <w:rPr>
          <w:rFonts w:ascii="Angsana New" w:hAnsi="Angsana New" w:hint="cs"/>
          <w:sz w:val="30"/>
          <w:szCs w:val="30"/>
          <w:cs/>
        </w:rPr>
        <w:t>เป็นบริษัทย่อยอีกแห่งหนึ่งของ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IFEC </w:t>
      </w:r>
      <w:r w:rsidRPr="00CE63B7">
        <w:rPr>
          <w:rFonts w:ascii="Angsana New" w:hAnsi="Angsana New" w:hint="cs"/>
          <w:sz w:val="30"/>
          <w:szCs w:val="30"/>
          <w:cs/>
        </w:rPr>
        <w:t>ทั้งนี้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บริษัท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IFEC </w:t>
      </w:r>
      <w:r w:rsidRPr="00CE63B7">
        <w:rPr>
          <w:rFonts w:ascii="Angsana New" w:hAnsi="Angsana New" w:hint="cs"/>
          <w:sz w:val="30"/>
          <w:szCs w:val="30"/>
          <w:cs/>
        </w:rPr>
        <w:t>และ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CRS </w:t>
      </w:r>
      <w:r w:rsidRPr="00CE63B7">
        <w:rPr>
          <w:rFonts w:ascii="Angsana New" w:hAnsi="Angsana New" w:hint="cs"/>
          <w:sz w:val="30"/>
          <w:szCs w:val="30"/>
          <w:cs/>
        </w:rPr>
        <w:t>ได้มีการลงนามในบันทึกความเข้าใจระหว่างกันเมื่อวันที่</w:t>
      </w:r>
      <w:r w:rsidRPr="00CE63B7">
        <w:rPr>
          <w:rFonts w:ascii="Angsana New" w:hAnsi="Angsana New"/>
          <w:sz w:val="30"/>
          <w:szCs w:val="30"/>
          <w:cs/>
        </w:rPr>
        <w:t xml:space="preserve"> 22 </w:t>
      </w:r>
      <w:r w:rsidRPr="00CE63B7">
        <w:rPr>
          <w:rFonts w:ascii="Angsana New" w:hAnsi="Angsana New" w:hint="cs"/>
          <w:sz w:val="30"/>
          <w:szCs w:val="30"/>
          <w:cs/>
        </w:rPr>
        <w:t>ธันวาคม</w:t>
      </w:r>
      <w:r w:rsidRPr="00CE63B7">
        <w:rPr>
          <w:rFonts w:ascii="Angsana New" w:hAnsi="Angsana New"/>
          <w:sz w:val="30"/>
          <w:szCs w:val="30"/>
          <w:cs/>
        </w:rPr>
        <w:t xml:space="preserve"> 2560 </w:t>
      </w:r>
      <w:r w:rsidRPr="00CE63B7">
        <w:rPr>
          <w:rFonts w:ascii="Angsana New" w:hAnsi="Angsana New" w:hint="cs"/>
          <w:sz w:val="30"/>
          <w:szCs w:val="30"/>
          <w:cs/>
        </w:rPr>
        <w:t>เพื่อกำหนดเงื่อนไขให้เงินให้กู้ยืมดังกล่าวรวมถึงดอกเบี้ยค้างรับที่เกี่ยวข้องสามารถถูกนำมาใช้เป็นเงินมัดจำเพื่อเป็นส่วนหนึ่งของการชำระราคาการซื้อขายกิจการในอนาคตหากผลการศึกษาความเป็นไปได้ของโครงการเป็นที่พอใจและบริษัทตัดสินใจเข้าลงทุน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ทั้งนี้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เงินให้กู้ยืมดังกล่าวยังคงถูกคิดดอกเบี้ยไปจนกว่าจะบรรลุเงื่อนไขทั้งหมดตามบันทึกความเข้าใจดังกล่าวโดยบริษัทและ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IFEC </w:t>
      </w:r>
      <w:r w:rsidRPr="00CE63B7">
        <w:rPr>
          <w:rFonts w:ascii="Angsana New" w:hAnsi="Angsana New" w:hint="cs"/>
          <w:sz w:val="30"/>
          <w:szCs w:val="30"/>
          <w:cs/>
        </w:rPr>
        <w:t>ได้เจรจาร่วมกันและตกลงขยายระยะเวลาการตรวจสอบสถานะของกิจการไปเป็นภายในวันที่</w:t>
      </w:r>
      <w:r w:rsidRPr="00CE63B7">
        <w:rPr>
          <w:rFonts w:ascii="Angsana New" w:hAnsi="Angsana New"/>
          <w:sz w:val="30"/>
          <w:szCs w:val="30"/>
          <w:cs/>
        </w:rPr>
        <w:t xml:space="preserve"> 30 </w:t>
      </w:r>
      <w:r w:rsidRPr="00CE63B7">
        <w:rPr>
          <w:rFonts w:ascii="Angsana New" w:hAnsi="Angsana New" w:hint="cs"/>
          <w:sz w:val="30"/>
          <w:szCs w:val="30"/>
          <w:cs/>
        </w:rPr>
        <w:t>พฤศจิกายน</w:t>
      </w:r>
      <w:r w:rsidRPr="00CE63B7">
        <w:rPr>
          <w:rFonts w:ascii="Angsana New" w:hAnsi="Angsana New"/>
          <w:sz w:val="30"/>
          <w:szCs w:val="30"/>
          <w:cs/>
        </w:rPr>
        <w:t xml:space="preserve"> 2562 </w:t>
      </w:r>
      <w:r w:rsidRPr="00CE63B7">
        <w:rPr>
          <w:rFonts w:ascii="Angsana New" w:hAnsi="Angsana New" w:hint="cs"/>
          <w:sz w:val="30"/>
          <w:szCs w:val="30"/>
          <w:cs/>
        </w:rPr>
        <w:t>และขยายระยะเวลาเข้าทำสัญญาซื้อขายกิจการไปเป็นภายในวันที่</w:t>
      </w:r>
      <w:r w:rsidRPr="00CE63B7">
        <w:rPr>
          <w:rFonts w:ascii="Angsana New" w:hAnsi="Angsana New"/>
          <w:sz w:val="30"/>
          <w:szCs w:val="30"/>
          <w:cs/>
        </w:rPr>
        <w:t xml:space="preserve"> 31 </w:t>
      </w:r>
      <w:r w:rsidRPr="00CE63B7">
        <w:rPr>
          <w:rFonts w:ascii="Angsana New" w:hAnsi="Angsana New" w:hint="cs"/>
          <w:sz w:val="30"/>
          <w:szCs w:val="30"/>
          <w:cs/>
        </w:rPr>
        <w:t>ธันวาคม</w:t>
      </w:r>
      <w:r w:rsidRPr="00CE63B7">
        <w:rPr>
          <w:rFonts w:ascii="Angsana New" w:hAnsi="Angsana New"/>
          <w:sz w:val="30"/>
          <w:szCs w:val="30"/>
          <w:cs/>
        </w:rPr>
        <w:t xml:space="preserve"> 2562</w:t>
      </w:r>
    </w:p>
    <w:p w:rsidR="00D40DF0" w:rsidRDefault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4C49F7" w:rsidRDefault="004C4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578AE" w:rsidRDefault="00F6770E" w:rsidP="00F6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9"/>
          <w:szCs w:val="29"/>
          <w:lang w:eastAsia="zh-CN"/>
        </w:rPr>
      </w:pPr>
      <w:r w:rsidRPr="00D25B4C">
        <w:rPr>
          <w:rFonts w:ascii="Angsana New" w:hAnsi="Angsana New" w:hint="cs"/>
          <w:sz w:val="30"/>
          <w:szCs w:val="30"/>
          <w:cs/>
        </w:rPr>
        <w:lastRenderedPageBreak/>
        <w:t>อย่างไรก็ดี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เนื่องจากการตรวจสอบสถานะของกิจการของ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CRS </w:t>
      </w:r>
      <w:r w:rsidRPr="00D25B4C">
        <w:rPr>
          <w:rFonts w:ascii="Angsana New" w:hAnsi="Angsana New" w:hint="cs"/>
          <w:sz w:val="30"/>
          <w:szCs w:val="30"/>
          <w:cs/>
        </w:rPr>
        <w:t>ยังไม่แล้วเสร็จและไม่สามารถประเมินกำหนดการที่จะแล้วเสร็จได้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ที่ประชุมคณะกรรมการบริษัทเมื่อวันที่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</w:t>
      </w:r>
      <w:r w:rsidRPr="00D25B4C">
        <w:rPr>
          <w:rFonts w:ascii="Angsana New" w:hAnsi="Angsana New" w:hint="cs"/>
          <w:sz w:val="30"/>
          <w:szCs w:val="30"/>
          <w:cs/>
        </w:rPr>
        <w:t>จึงมีมติอนุมัติให้บริษัทจำหน่ายสิทธิเรียกร้องในสัญญาเงินให้กู้ยืมข้างต้นรวมถึงสัญญาจำนำหลักประกันและบันทึกความเข้าใจที่เกี่ยวข้องให้แก่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บุคคลที่ไม่เกี่ยวข้องกันท่านหนึ่งซึ่งเป็นผู้ถือหุ้น</w:t>
      </w:r>
      <w:r>
        <w:rPr>
          <w:rFonts w:ascii="Angsana New" w:hAnsi="Angsana New" w:hint="cs"/>
          <w:sz w:val="30"/>
          <w:szCs w:val="30"/>
          <w:cs/>
        </w:rPr>
        <w:t>ของผู้ร่วมค้า</w:t>
      </w:r>
      <w:r w:rsidRPr="00D25B4C">
        <w:rPr>
          <w:rFonts w:ascii="Angsana New" w:hAnsi="Angsana New" w:hint="cs"/>
          <w:sz w:val="30"/>
          <w:szCs w:val="30"/>
          <w:cs/>
        </w:rPr>
        <w:t>และกรรมการของกิจการร่วมค้าของบริษัทและ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ผู้ถือหุ้นใหญ่และกรรมการท่านหนึ่งของบริษัทในสัดส่วน</w:t>
      </w:r>
      <w:r w:rsidRPr="00D25B4C">
        <w:rPr>
          <w:rFonts w:ascii="Angsana New" w:hAnsi="Angsana New"/>
          <w:sz w:val="30"/>
          <w:szCs w:val="30"/>
          <w:cs/>
        </w:rPr>
        <w:t xml:space="preserve"> 2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และ</w:t>
      </w:r>
      <w:r w:rsidRPr="00D25B4C">
        <w:rPr>
          <w:rFonts w:ascii="Angsana New" w:hAnsi="Angsana New"/>
          <w:sz w:val="30"/>
          <w:szCs w:val="30"/>
          <w:cs/>
        </w:rPr>
        <w:t xml:space="preserve"> 1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ตามลำดับ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ของยอดเงินให้กู้ยืมคงค้างรวมดอกเบี้ย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ณ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(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58.30 </w:t>
      </w:r>
      <w:r w:rsidRPr="00D25B4C">
        <w:rPr>
          <w:rFonts w:ascii="Angsana New" w:hAnsi="Angsana New" w:hint="cs"/>
          <w:sz w:val="30"/>
          <w:szCs w:val="30"/>
          <w:cs/>
        </w:rPr>
        <w:t>ล้านบาท</w:t>
      </w:r>
      <w:r w:rsidRPr="00D25B4C">
        <w:rPr>
          <w:rFonts w:ascii="Angsana New" w:hAnsi="Angsana New"/>
          <w:sz w:val="30"/>
          <w:szCs w:val="30"/>
          <w:cs/>
        </w:rPr>
        <w:t xml:space="preserve">) </w:t>
      </w:r>
      <w:r w:rsidRPr="00D25B4C">
        <w:rPr>
          <w:rFonts w:ascii="Angsana New" w:hAnsi="Angsana New" w:hint="cs"/>
          <w:sz w:val="30"/>
          <w:szCs w:val="30"/>
          <w:cs/>
        </w:rPr>
        <w:t>ซึ่งเป็นส่วนของ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38.87 </w:t>
      </w:r>
      <w:r w:rsidRPr="00D25B4C">
        <w:rPr>
          <w:rFonts w:ascii="Angsana New" w:hAnsi="Angsana New" w:hint="cs"/>
          <w:sz w:val="30"/>
          <w:szCs w:val="30"/>
          <w:cs/>
        </w:rPr>
        <w:t>ล้านบาทและ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รวม</w:t>
      </w:r>
      <w:r w:rsidRPr="008E6689">
        <w:rPr>
          <w:rFonts w:ascii="Angsana New" w:hAnsi="Angsana New" w:hint="cs"/>
          <w:sz w:val="30"/>
          <w:szCs w:val="30"/>
          <w:cs/>
        </w:rPr>
        <w:t>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19.43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โดยเป็นการจำหน่ายออกไปให้แก่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โดยทยอยผ่อนชำระจำนวน</w:t>
      </w:r>
      <w:r w:rsidRPr="008E6689">
        <w:rPr>
          <w:rFonts w:ascii="Angsana New" w:hAnsi="Angsana New"/>
          <w:sz w:val="30"/>
          <w:szCs w:val="30"/>
          <w:cs/>
        </w:rPr>
        <w:t xml:space="preserve"> 7 </w:t>
      </w:r>
      <w:r w:rsidRPr="008E6689">
        <w:rPr>
          <w:rFonts w:ascii="Angsana New" w:hAnsi="Angsana New" w:hint="cs"/>
          <w:sz w:val="30"/>
          <w:szCs w:val="30"/>
          <w:cs/>
        </w:rPr>
        <w:t>งวดๆ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ละหกเดือนเริ่มตั้งแต่เดือนธันวาคม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ซึ่งในส่วนของ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มีจำนวนเงินงวดละประมาณ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5.55 </w:t>
      </w:r>
      <w:r w:rsidRPr="008E6689">
        <w:rPr>
          <w:rFonts w:ascii="Angsana New" w:hAnsi="Angsana New" w:hint="cs"/>
          <w:sz w:val="30"/>
          <w:szCs w:val="30"/>
          <w:cs/>
        </w:rPr>
        <w:t>ล้านบาทและ</w:t>
      </w:r>
      <w:r w:rsidRPr="008E6689">
        <w:rPr>
          <w:rFonts w:ascii="Angsana New" w:hAnsi="Angsana New"/>
          <w:sz w:val="30"/>
          <w:szCs w:val="30"/>
          <w:cs/>
        </w:rPr>
        <w:t xml:space="preserve"> 2.78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ตามลำดับ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ทั้งนี้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บริษัทมีการคิดดอกเบี้ยจากการผ่อนชำระดังกล่าวกับ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ในอัตราร้อยละ</w:t>
      </w:r>
      <w:r w:rsidRPr="008E6689">
        <w:rPr>
          <w:rFonts w:ascii="Angsana New" w:hAnsi="Angsana New"/>
          <w:sz w:val="30"/>
          <w:szCs w:val="30"/>
          <w:cs/>
        </w:rPr>
        <w:t xml:space="preserve"> 6 </w:t>
      </w:r>
      <w:r w:rsidRPr="008E6689">
        <w:rPr>
          <w:rFonts w:ascii="Angsana New" w:hAnsi="Angsana New" w:hint="cs"/>
          <w:sz w:val="30"/>
          <w:szCs w:val="30"/>
          <w:cs/>
        </w:rPr>
        <w:t>ต่อปี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และนับจากวันที่</w:t>
      </w:r>
      <w:r w:rsidRPr="008E6689">
        <w:rPr>
          <w:rFonts w:ascii="Angsana New" w:hAnsi="Angsana New"/>
          <w:sz w:val="30"/>
          <w:szCs w:val="30"/>
          <w:cs/>
        </w:rPr>
        <w:t xml:space="preserve"> 24 </w:t>
      </w:r>
      <w:r w:rsidRPr="008E6689">
        <w:rPr>
          <w:rFonts w:ascii="Angsana New" w:hAnsi="Angsana New" w:hint="cs"/>
          <w:sz w:val="30"/>
          <w:szCs w:val="30"/>
          <w:cs/>
        </w:rPr>
        <w:t>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เป็นต้นไป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บริษัทไม่มีสิทธิเรียกร้องและสัญญาใดๆ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ที่คงค้างกับ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/>
          <w:sz w:val="30"/>
          <w:szCs w:val="30"/>
        </w:rPr>
        <w:t xml:space="preserve">IFEC </w:t>
      </w:r>
      <w:r w:rsidRPr="008E6689">
        <w:rPr>
          <w:rFonts w:ascii="Angsana New" w:hAnsi="Angsana New" w:hint="cs"/>
          <w:sz w:val="30"/>
          <w:szCs w:val="30"/>
          <w:cs/>
        </w:rPr>
        <w:t>อีกและไม่ประสงค์</w:t>
      </w:r>
      <w:r w:rsidRPr="00B05263">
        <w:rPr>
          <w:rFonts w:ascii="Angsana New" w:hAnsi="Angsana New" w:hint="cs"/>
          <w:sz w:val="30"/>
          <w:szCs w:val="30"/>
          <w:cs/>
        </w:rPr>
        <w:t>ที่จะดำเนินการตรวจสอบสถานะกิจการและเข้าซื้อขายกิจการกับ</w:t>
      </w:r>
      <w:r w:rsidRPr="00B05263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/>
          <w:sz w:val="30"/>
          <w:szCs w:val="30"/>
        </w:rPr>
        <w:t xml:space="preserve">CRS </w:t>
      </w:r>
      <w:r w:rsidRPr="00CE63B7">
        <w:rPr>
          <w:rFonts w:ascii="Angsana New" w:hAnsi="Angsana New" w:hint="cs"/>
          <w:sz w:val="30"/>
          <w:szCs w:val="30"/>
          <w:cs/>
        </w:rPr>
        <w:t>อีกต่อไป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ณ</w:t>
      </w:r>
      <w:r w:rsidR="00B05263" w:rsidRPr="00CE63B7">
        <w:rPr>
          <w:rFonts w:ascii="Angsana New" w:hAnsi="Angsana New" w:hint="cs"/>
          <w:sz w:val="30"/>
          <w:szCs w:val="30"/>
          <w:cs/>
        </w:rPr>
        <w:t xml:space="preserve"> วันที่ 30</w:t>
      </w:r>
      <w:r w:rsidR="006325D5" w:rsidRPr="00CE63B7">
        <w:rPr>
          <w:rFonts w:ascii="Angsana New" w:hAnsi="Angsana New" w:hint="cs"/>
          <w:sz w:val="30"/>
          <w:szCs w:val="30"/>
          <w:cs/>
        </w:rPr>
        <w:t xml:space="preserve"> </w:t>
      </w:r>
      <w:r w:rsidR="00B05263" w:rsidRPr="00CE63B7">
        <w:rPr>
          <w:rFonts w:ascii="Angsana New" w:hAnsi="Angsana New" w:hint="cs"/>
          <w:sz w:val="30"/>
          <w:szCs w:val="30"/>
          <w:cs/>
        </w:rPr>
        <w:t>มิถุนายน</w:t>
      </w:r>
      <w:r w:rsidR="006325D5" w:rsidRPr="00CE63B7">
        <w:rPr>
          <w:rFonts w:ascii="Angsana New" w:hAnsi="Angsana New" w:hint="cs"/>
          <w:sz w:val="30"/>
          <w:szCs w:val="30"/>
          <w:cs/>
        </w:rPr>
        <w:t xml:space="preserve"> 256</w:t>
      </w:r>
      <w:r w:rsidR="00BE02D1">
        <w:rPr>
          <w:rFonts w:ascii="Angsana New" w:hAnsi="Angsana New" w:hint="cs"/>
          <w:sz w:val="30"/>
          <w:szCs w:val="30"/>
          <w:cs/>
        </w:rPr>
        <w:t>4</w:t>
      </w:r>
      <w:r w:rsidR="006325D5" w:rsidRPr="00B05263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B05263">
        <w:rPr>
          <w:rFonts w:ascii="Angsana New" w:hAnsi="Angsana New" w:hint="cs"/>
          <w:sz w:val="30"/>
          <w:szCs w:val="30"/>
          <w:cs/>
        </w:rPr>
        <w:t>วันที่</w:t>
      </w:r>
      <w:r w:rsidRPr="00B05263">
        <w:rPr>
          <w:rFonts w:ascii="Angsana New" w:hAnsi="Angsana New"/>
          <w:sz w:val="30"/>
          <w:szCs w:val="30"/>
          <w:cs/>
        </w:rPr>
        <w:t xml:space="preserve"> 31 </w:t>
      </w:r>
      <w:r w:rsidRPr="00B05263">
        <w:rPr>
          <w:rFonts w:ascii="Angsana New" w:hAnsi="Angsana New" w:hint="cs"/>
          <w:sz w:val="30"/>
          <w:szCs w:val="30"/>
          <w:cs/>
        </w:rPr>
        <w:t>ธันวาคม</w:t>
      </w:r>
      <w:r w:rsidR="00BE02D1">
        <w:rPr>
          <w:rFonts w:ascii="Angsana New" w:hAnsi="Angsana New"/>
          <w:sz w:val="30"/>
          <w:szCs w:val="30"/>
          <w:cs/>
        </w:rPr>
        <w:t xml:space="preserve"> 256</w:t>
      </w:r>
      <w:r w:rsidR="00BE02D1">
        <w:rPr>
          <w:rFonts w:ascii="Angsana New" w:hAnsi="Angsana New" w:hint="cs"/>
          <w:sz w:val="30"/>
          <w:szCs w:val="30"/>
          <w:cs/>
        </w:rPr>
        <w:t>3</w:t>
      </w:r>
      <w:r w:rsidRPr="00B05263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 w:hint="cs"/>
          <w:sz w:val="30"/>
          <w:szCs w:val="30"/>
          <w:cs/>
        </w:rPr>
        <w:t>จำนวนเงินของ</w:t>
      </w:r>
      <w:r w:rsidRPr="00B05263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/>
          <w:sz w:val="30"/>
          <w:szCs w:val="30"/>
        </w:rPr>
        <w:t>“</w:t>
      </w:r>
      <w:r w:rsidRPr="00B05263">
        <w:rPr>
          <w:rFonts w:ascii="Angsana New" w:hAnsi="Angsana New" w:hint="cs"/>
          <w:sz w:val="30"/>
          <w:szCs w:val="30"/>
          <w:cs/>
        </w:rPr>
        <w:t>ลูกหนี้อื่นผ่อนชำระ</w:t>
      </w:r>
      <w:r w:rsidRPr="00B05263">
        <w:rPr>
          <w:rFonts w:ascii="Angsana New" w:hAnsi="Angsana New"/>
          <w:sz w:val="30"/>
          <w:szCs w:val="30"/>
        </w:rPr>
        <w:t xml:space="preserve">” </w:t>
      </w:r>
      <w:r w:rsidRPr="00B05263">
        <w:rPr>
          <w:rFonts w:ascii="Angsana New" w:hAnsi="Angsana New" w:hint="cs"/>
          <w:sz w:val="30"/>
          <w:szCs w:val="30"/>
          <w:cs/>
        </w:rPr>
        <w:t>ส่วนที่บริษัทจะได้รับชำระภายในหนึ่งปี</w:t>
      </w:r>
      <w:r w:rsidR="0040377D" w:rsidRPr="0040377D">
        <w:rPr>
          <w:rFonts w:ascii="Angsana New" w:hAnsi="Angsana New" w:hint="cs"/>
          <w:sz w:val="30"/>
          <w:szCs w:val="30"/>
          <w:cs/>
        </w:rPr>
        <w:t>และส่วนที่จะได้รับชำระเกินกว่าหนึ่งปี</w:t>
      </w:r>
      <w:r w:rsidRPr="00B05263">
        <w:rPr>
          <w:rFonts w:ascii="Angsana New" w:hAnsi="Angsana New" w:hint="cs"/>
          <w:sz w:val="30"/>
          <w:szCs w:val="30"/>
          <w:cs/>
        </w:rPr>
        <w:t>จาก</w:t>
      </w:r>
      <w:r w:rsidRPr="00B05263">
        <w:rPr>
          <w:rFonts w:ascii="Angsana New" w:hAnsi="Angsana New"/>
          <w:sz w:val="30"/>
          <w:szCs w:val="30"/>
          <w:cs/>
        </w:rPr>
        <w:t xml:space="preserve"> (1) </w:t>
      </w:r>
      <w:r w:rsidRPr="0040377D">
        <w:rPr>
          <w:rFonts w:ascii="Angsana New" w:hAnsi="Angsana New" w:hint="cs"/>
          <w:sz w:val="30"/>
          <w:szCs w:val="30"/>
          <w:cs/>
        </w:rPr>
        <w:t>และ</w:t>
      </w:r>
      <w:r w:rsidRPr="0040377D">
        <w:rPr>
          <w:rFonts w:ascii="Angsana New" w:hAnsi="Angsana New"/>
          <w:sz w:val="30"/>
          <w:szCs w:val="30"/>
          <w:cs/>
        </w:rPr>
        <w:t xml:space="preserve"> (2) </w:t>
      </w:r>
      <w:r w:rsidR="0040377D">
        <w:rPr>
          <w:rFonts w:ascii="Angsana New" w:hAnsi="Angsana New" w:hint="cs"/>
          <w:sz w:val="30"/>
          <w:szCs w:val="30"/>
          <w:cs/>
        </w:rPr>
        <w:t>มีจำนวนเงินส่วนละ</w:t>
      </w:r>
      <w:r w:rsidRPr="0040377D">
        <w:rPr>
          <w:rFonts w:ascii="Angsana New" w:hAnsi="Angsana New" w:hint="cs"/>
          <w:sz w:val="30"/>
          <w:szCs w:val="30"/>
          <w:cs/>
        </w:rPr>
        <w:t>ประมาณ</w:t>
      </w:r>
      <w:r w:rsidR="006325D5" w:rsidRPr="0040377D">
        <w:rPr>
          <w:rFonts w:ascii="Angsana New" w:hAnsi="Angsana New" w:hint="cs"/>
          <w:sz w:val="30"/>
          <w:szCs w:val="30"/>
          <w:cs/>
        </w:rPr>
        <w:t xml:space="preserve"> </w:t>
      </w:r>
      <w:r w:rsidR="0040377D" w:rsidRPr="0040377D">
        <w:rPr>
          <w:rFonts w:ascii="Angsana New" w:hAnsi="Angsana New"/>
          <w:sz w:val="30"/>
          <w:szCs w:val="30"/>
        </w:rPr>
        <w:t>11.1</w:t>
      </w:r>
      <w:r w:rsidR="006325D5" w:rsidRPr="0040377D"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Pr="0040377D">
        <w:rPr>
          <w:rFonts w:ascii="Angsana New" w:hAnsi="Angsana New"/>
          <w:sz w:val="30"/>
          <w:szCs w:val="30"/>
          <w:cs/>
        </w:rPr>
        <w:t xml:space="preserve"> </w:t>
      </w:r>
      <w:r w:rsidR="0040377D">
        <w:rPr>
          <w:rFonts w:ascii="Angsana New" w:hAnsi="Angsana New"/>
          <w:sz w:val="30"/>
          <w:szCs w:val="30"/>
        </w:rPr>
        <w:t>5.6</w:t>
      </w:r>
      <w:r w:rsidRPr="0040377D">
        <w:rPr>
          <w:rFonts w:ascii="Angsana New" w:hAnsi="Angsana New"/>
          <w:sz w:val="30"/>
          <w:szCs w:val="30"/>
          <w:cs/>
        </w:rPr>
        <w:t xml:space="preserve"> </w:t>
      </w:r>
      <w:r w:rsidRPr="0040377D">
        <w:rPr>
          <w:rFonts w:ascii="Angsana New" w:hAnsi="Angsana New" w:hint="cs"/>
          <w:sz w:val="30"/>
          <w:szCs w:val="30"/>
          <w:cs/>
        </w:rPr>
        <w:t>ล้านบาท</w:t>
      </w:r>
      <w:r w:rsidR="0040377D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9822D7" w:rsidRPr="009822D7" w:rsidRDefault="009822D7" w:rsidP="00982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FFFF" w:themeColor="background1"/>
          <w:spacing w:val="-4"/>
          <w:sz w:val="30"/>
          <w:szCs w:val="30"/>
        </w:rPr>
      </w:pPr>
    </w:p>
    <w:p w:rsidR="00BF0C21" w:rsidRPr="001269B4" w:rsidRDefault="00BF0C21" w:rsidP="001269B4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269B4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เงินลงทุนในบริษัทย่อยซึ่งบันทึกโดยวิธีราคาทุน</w:t>
      </w:r>
      <w:r w:rsidRPr="001269B4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Pr="001269B4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เงินลงทุนในบริษัทร่วมซึ่งบันทึกโดยวิธีส่วนได้เสีย</w:t>
      </w:r>
    </w:p>
    <w:p w:rsidR="00692D71" w:rsidRPr="00F6770E" w:rsidRDefault="00692D71" w:rsidP="0069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629B9" w:rsidRPr="00452CFE" w:rsidRDefault="00113FC3" w:rsidP="00C0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</w:rPr>
      </w:pPr>
      <w:r w:rsidRPr="00F6770E">
        <w:rPr>
          <w:rFonts w:ascii="Angsana New" w:hAnsi="Angsana New"/>
          <w:i/>
          <w:iCs/>
          <w:color w:val="000000"/>
          <w:sz w:val="30"/>
          <w:szCs w:val="30"/>
          <w:cs/>
        </w:rPr>
        <w:t>เงินลงทุนในบริษัทย่อยซึ่งบันทึกโดยวิธีราคาทุน</w:t>
      </w:r>
      <w:r w:rsidR="009629B9" w:rsidRPr="00F6770E">
        <w:rPr>
          <w:rFonts w:ascii="Angsana New" w:hAnsi="Angsana New"/>
          <w:i/>
          <w:iCs/>
          <w:color w:val="000000"/>
          <w:sz w:val="30"/>
          <w:szCs w:val="30"/>
        </w:rPr>
        <w:br/>
      </w:r>
    </w:p>
    <w:tbl>
      <w:tblPr>
        <w:tblpPr w:leftFromText="180" w:rightFromText="180" w:vertAnchor="text" w:horzAnchor="margin" w:tblpY="272"/>
        <w:tblW w:w="10115" w:type="dxa"/>
        <w:tblLook w:val="01E0"/>
      </w:tblPr>
      <w:tblGrid>
        <w:gridCol w:w="2660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1553B8" w:rsidRPr="00F6770E" w:rsidTr="009145E7">
        <w:tc>
          <w:tcPr>
            <w:tcW w:w="2660" w:type="dxa"/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:rsidR="001553B8" w:rsidRPr="00F6770E" w:rsidRDefault="001553B8" w:rsidP="00D57BF7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</w:t>
            </w:r>
            <w:r w:rsidR="005879B7" w:rsidRPr="00F6770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1553B8" w:rsidRPr="00F6770E" w:rsidTr="009145E7">
        <w:tc>
          <w:tcPr>
            <w:tcW w:w="2660" w:type="dxa"/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F6770E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  <w:p w:rsidR="001553B8" w:rsidRPr="00F6770E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(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F6770E" w:rsidRDefault="001553B8" w:rsidP="00D57BF7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สัดส่วนการถือหุ้น</w:t>
            </w:r>
            <w:r w:rsidRPr="00F6770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F6770E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ราคาทุนของเงินลงทุน</w:t>
            </w:r>
          </w:p>
          <w:p w:rsidR="001553B8" w:rsidRPr="00F6770E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A800C7" w:rsidRPr="00F6770E" w:rsidTr="009145E7">
        <w:tc>
          <w:tcPr>
            <w:tcW w:w="2660" w:type="dxa"/>
            <w:vAlign w:val="bottom"/>
          </w:tcPr>
          <w:p w:rsidR="00A800C7" w:rsidRPr="00F6770E" w:rsidRDefault="00A800C7" w:rsidP="00D57BF7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B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BE02D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B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BE02D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B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BE02D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B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BE02D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B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BE02D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A800C7" w:rsidRPr="00F6770E" w:rsidRDefault="00843342" w:rsidP="00B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E02D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6770E" w:rsidRPr="00F6770E" w:rsidTr="009145E7">
        <w:tc>
          <w:tcPr>
            <w:tcW w:w="2660" w:type="dxa"/>
            <w:vAlign w:val="bottom"/>
          </w:tcPr>
          <w:p w:rsidR="00F6770E" w:rsidRPr="00CE63B7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23A9C" w:rsidRDefault="00F6770E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F6770E" w:rsidRPr="00D57BF7" w:rsidRDefault="00F6770E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F6770E" w:rsidRPr="00F6770E" w:rsidRDefault="00F6770E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F6770E" w:rsidRPr="00F6770E" w:rsidTr="009145E7">
        <w:tc>
          <w:tcPr>
            <w:tcW w:w="2660" w:type="dxa"/>
          </w:tcPr>
          <w:p w:rsidR="00F6770E" w:rsidRPr="00CE63B7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10,</w:t>
            </w:r>
            <w:r w:rsidRPr="00C23A9C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10,</w:t>
            </w:r>
            <w:r w:rsidRPr="00C23A9C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23A9C" w:rsidRDefault="00F6770E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  <w:tc>
          <w:tcPr>
            <w:tcW w:w="236" w:type="dxa"/>
            <w:vAlign w:val="bottom"/>
          </w:tcPr>
          <w:p w:rsidR="00F6770E" w:rsidRPr="00D57BF7" w:rsidRDefault="00F6770E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F6770E" w:rsidRPr="00F6770E" w:rsidRDefault="00F6770E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  <w:tr w:rsidR="00F6770E" w:rsidRPr="00F6770E" w:rsidTr="007F1FC3">
        <w:tc>
          <w:tcPr>
            <w:tcW w:w="2660" w:type="dxa"/>
          </w:tcPr>
          <w:p w:rsidR="00F6770E" w:rsidRPr="00CE63B7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C23A9C" w:rsidRDefault="00BE02D1" w:rsidP="00B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="00F6770E" w:rsidRPr="00C23A9C">
              <w:rPr>
                <w:rFonts w:ascii="Angsana New" w:hAnsi="Angsana New"/>
                <w:sz w:val="30"/>
                <w:szCs w:val="30"/>
              </w:rPr>
              <w:t>,</w:t>
            </w:r>
            <w:r w:rsidRPr="00C23A9C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C23A9C" w:rsidRDefault="004A4BD4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="00F6770E" w:rsidRPr="00C23A9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F6770E" w:rsidRPr="00C23A9C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23A9C" w:rsidRDefault="00BE02D1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C23A9C">
              <w:rPr>
                <w:rFonts w:ascii="Angsana New" w:hAnsi="Angsana New"/>
                <w:sz w:val="30"/>
                <w:szCs w:val="30"/>
              </w:rPr>
              <w:t>,282</w:t>
            </w:r>
          </w:p>
        </w:tc>
        <w:tc>
          <w:tcPr>
            <w:tcW w:w="236" w:type="dxa"/>
            <w:vAlign w:val="bottom"/>
          </w:tcPr>
          <w:p w:rsidR="00F6770E" w:rsidRPr="00D57BF7" w:rsidRDefault="00F6770E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F6770E" w:rsidRPr="00F6770E" w:rsidRDefault="004A4BD4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="00F6770E" w:rsidRPr="00F6770E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F6770E" w:rsidRPr="00F6770E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</w:tr>
      <w:tr w:rsidR="00C23A9C" w:rsidRPr="00F6770E" w:rsidTr="007F1FC3">
        <w:tc>
          <w:tcPr>
            <w:tcW w:w="2660" w:type="dxa"/>
          </w:tcPr>
          <w:p w:rsidR="00C23A9C" w:rsidRPr="00CE63B7" w:rsidRDefault="00C23A9C" w:rsidP="00C23A9C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3A9C" w:rsidRPr="00C23A9C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3A9C" w:rsidRPr="00C23A9C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C23A9C" w:rsidRPr="00C23A9C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3A9C" w:rsidRPr="00C23A9C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C23A9C" w:rsidRPr="00C23A9C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3A9C" w:rsidRPr="00C23A9C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C23A9C" w:rsidRPr="00C23A9C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3A9C" w:rsidRPr="00C23A9C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C23A9C" w:rsidRPr="00C23A9C" w:rsidRDefault="00C23A9C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236" w:type="dxa"/>
            <w:vAlign w:val="bottom"/>
          </w:tcPr>
          <w:p w:rsidR="00C23A9C" w:rsidRPr="00D57BF7" w:rsidRDefault="00C23A9C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C23A9C" w:rsidRPr="00F6770E" w:rsidRDefault="00C23A9C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</w:tr>
      <w:tr w:rsidR="007F1FC3" w:rsidRPr="00F6770E" w:rsidTr="007F1FC3">
        <w:tc>
          <w:tcPr>
            <w:tcW w:w="2660" w:type="dxa"/>
          </w:tcPr>
          <w:p w:rsidR="007F1FC3" w:rsidRPr="00CE63B7" w:rsidRDefault="007F1FC3" w:rsidP="007F1FC3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โซเมว่า พลาซ่า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 w:rsidRPr="007F1FC3">
              <w:rPr>
                <w:rFonts w:ascii="Angsana New" w:hAnsi="Angsana New"/>
                <w:sz w:val="30"/>
                <w:szCs w:val="30"/>
                <w:cs/>
              </w:rPr>
              <w:t>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F1FC3" w:rsidRPr="00C23A9C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23A9C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1FC3" w:rsidRPr="00C23A9C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F1FC3" w:rsidRPr="00C23A9C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1FC3" w:rsidRPr="00C23A9C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F1FC3" w:rsidRPr="00C23A9C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1FC3" w:rsidRPr="00C23A9C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F1FC3" w:rsidRPr="00C23A9C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1FC3" w:rsidRPr="00C23A9C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1FC3" w:rsidRPr="00C23A9C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236" w:type="dxa"/>
            <w:vAlign w:val="bottom"/>
          </w:tcPr>
          <w:p w:rsidR="007F1FC3" w:rsidRPr="00D57BF7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7F1FC3" w:rsidRPr="00C23A9C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</w:tr>
      <w:tr w:rsidR="00D57BF7" w:rsidRPr="00F6770E" w:rsidTr="009145E7">
        <w:tc>
          <w:tcPr>
            <w:tcW w:w="2660" w:type="dxa"/>
          </w:tcPr>
          <w:p w:rsidR="00D57BF7" w:rsidRPr="00CE63B7" w:rsidRDefault="00D57BF7" w:rsidP="00D57BF7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57BF7" w:rsidRPr="00C23A9C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C23A9C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D57BF7" w:rsidRPr="00C23A9C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C23A9C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57BF7" w:rsidRPr="00C23A9C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C23A9C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57BF7" w:rsidRPr="00C23A9C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C23A9C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7BF7" w:rsidRPr="00C23A9C" w:rsidRDefault="00C23A9C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926</w:t>
            </w:r>
            <w:r w:rsidRPr="00C23A9C">
              <w:rPr>
                <w:rFonts w:ascii="Angsana New" w:hAnsi="Angsana New"/>
                <w:sz w:val="30"/>
                <w:szCs w:val="30"/>
              </w:rPr>
              <w:t>,407</w:t>
            </w:r>
          </w:p>
        </w:tc>
        <w:tc>
          <w:tcPr>
            <w:tcW w:w="236" w:type="dxa"/>
            <w:vAlign w:val="bottom"/>
          </w:tcPr>
          <w:p w:rsidR="00D57BF7" w:rsidRPr="00D57BF7" w:rsidRDefault="00D57BF7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7BF7" w:rsidRPr="00F6770E" w:rsidRDefault="00D57BF7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Pr="00F6770E">
              <w:rPr>
                <w:rFonts w:ascii="Angsana New" w:hAnsi="Angsana New"/>
                <w:sz w:val="30"/>
                <w:szCs w:val="30"/>
              </w:rPr>
              <w:t>3,277</w:t>
            </w:r>
          </w:p>
        </w:tc>
      </w:tr>
    </w:tbl>
    <w:p w:rsidR="00EF6ABC" w:rsidRDefault="00EF6ABC" w:rsidP="00632259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F04019" w:rsidRDefault="00F0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C65853" w:rsidRPr="0048209B" w:rsidRDefault="00C65853" w:rsidP="00C6585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48209B">
        <w:rPr>
          <w:rFonts w:ascii="Angsana New" w:hAnsi="Angsana New" w:cs="Angsana New"/>
          <w:sz w:val="30"/>
          <w:szCs w:val="30"/>
          <w:cs/>
        </w:rPr>
        <w:lastRenderedPageBreak/>
        <w:t>ในที่ประชุมคณะกรรมการบริษัทเมื่อวันที่ 1</w:t>
      </w:r>
      <w:r w:rsidRPr="0048209B">
        <w:rPr>
          <w:rFonts w:ascii="Angsana New" w:hAnsi="Angsana New" w:cs="Angsana New"/>
          <w:sz w:val="30"/>
          <w:szCs w:val="30"/>
        </w:rPr>
        <w:t>4</w:t>
      </w:r>
      <w:r w:rsidRPr="0048209B">
        <w:rPr>
          <w:rFonts w:ascii="Angsana New" w:hAnsi="Angsana New" w:cs="Angsana New" w:hint="cs"/>
          <w:sz w:val="30"/>
          <w:szCs w:val="30"/>
          <w:cs/>
        </w:rPr>
        <w:t xml:space="preserve"> พฤษภาคม 2564 คณะกรรมการบริษัทได้อนุมัติเรื่องสำคัญในส่วนที่เกี่ยวข้องกับกิจกรรมลงทุนดังต่อไปนี้</w:t>
      </w:r>
    </w:p>
    <w:p w:rsidR="00C65853" w:rsidRPr="0048209B" w:rsidRDefault="00C65853" w:rsidP="00C6585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C65853" w:rsidRDefault="00C65853" w:rsidP="00C6585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65853">
        <w:rPr>
          <w:rFonts w:ascii="Angsana New" w:hAnsi="Angsana New"/>
          <w:sz w:val="30"/>
          <w:szCs w:val="30"/>
          <w:cs/>
          <w:lang w:val="th-TH"/>
        </w:rPr>
        <w:t>การเพิ่มทุนจดทะเบียนของ</w:t>
      </w:r>
      <w:r w:rsidRPr="00CE63B7">
        <w:rPr>
          <w:rFonts w:ascii="Angsana New" w:hAnsi="Angsana New"/>
          <w:sz w:val="30"/>
          <w:szCs w:val="30"/>
          <w:cs/>
        </w:rPr>
        <w:t>บริษัท อีซีเอฟ โฮลดิ้งส์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(“ECF-H”) </w:t>
      </w:r>
      <w:r w:rsidRPr="00C65853">
        <w:rPr>
          <w:rFonts w:ascii="Angsana New" w:hAnsi="Angsana New"/>
          <w:sz w:val="30"/>
          <w:szCs w:val="30"/>
          <w:cs/>
          <w:lang w:val="th-TH"/>
        </w:rPr>
        <w:t xml:space="preserve">จากเดิมจำนวน 10 ล้านบาทเป็น 45 ล้านบาทโดยการออกหุ้นสามัญใหม่จำนวน 350,000 หุ้น มูลค่าหุ้นละ 100 บาท ซึ่งบริษัทจะเป็นผู้ลงทุนในหุ้นสามัญเพิ่มทุนในส่วนนี้ของ </w:t>
      </w:r>
      <w:r>
        <w:rPr>
          <w:rFonts w:ascii="Angsana New" w:hAnsi="Angsana New"/>
          <w:sz w:val="30"/>
          <w:szCs w:val="30"/>
        </w:rPr>
        <w:t>ECF-H</w:t>
      </w:r>
      <w:r w:rsidRPr="00C65853">
        <w:rPr>
          <w:rFonts w:ascii="Angsana New" w:hAnsi="Angsana New"/>
          <w:sz w:val="30"/>
          <w:szCs w:val="30"/>
          <w:cs/>
          <w:lang w:val="th-TH"/>
        </w:rPr>
        <w:t xml:space="preserve"> ทั้งหมดและจะทำให้สัดส่วนการถือหุ้นใน </w:t>
      </w:r>
      <w:r>
        <w:rPr>
          <w:rFonts w:ascii="Angsana New" w:hAnsi="Angsana New"/>
          <w:sz w:val="30"/>
          <w:szCs w:val="30"/>
        </w:rPr>
        <w:t>ECF-H</w:t>
      </w:r>
      <w:r w:rsidRPr="00C65853">
        <w:rPr>
          <w:rFonts w:ascii="Angsana New" w:hAnsi="Angsana New"/>
          <w:sz w:val="30"/>
          <w:szCs w:val="30"/>
          <w:cs/>
          <w:lang w:val="th-TH"/>
        </w:rPr>
        <w:t xml:space="preserve"> ของบริษัทเพิ่มขึ้นจากร้อยละ 75 เป็นร้อยละ 94.44 โดยการจดทะเบียนเพิ่มทุน</w:t>
      </w:r>
      <w:r w:rsidR="00910F6C">
        <w:rPr>
          <w:rFonts w:ascii="Angsana New" w:hAnsi="Angsana New" w:hint="cs"/>
          <w:sz w:val="30"/>
          <w:szCs w:val="30"/>
          <w:cs/>
          <w:lang w:val="th-TH"/>
        </w:rPr>
        <w:t xml:space="preserve">ของ </w:t>
      </w:r>
      <w:r w:rsidR="00910F6C">
        <w:rPr>
          <w:rFonts w:ascii="Angsana New" w:hAnsi="Angsana New"/>
          <w:sz w:val="30"/>
          <w:szCs w:val="30"/>
        </w:rPr>
        <w:t xml:space="preserve">ECF-H </w:t>
      </w:r>
      <w:r>
        <w:rPr>
          <w:rFonts w:ascii="Angsana New" w:hAnsi="Angsana New" w:hint="cs"/>
          <w:sz w:val="30"/>
          <w:szCs w:val="30"/>
          <w:cs/>
        </w:rPr>
        <w:t xml:space="preserve">ได้ดำเนินการแล้วเสร็จในเดือนกรกฎาคม </w:t>
      </w:r>
      <w:r w:rsidRPr="00C65853">
        <w:rPr>
          <w:rFonts w:ascii="Angsana New" w:hAnsi="Angsana New" w:hint="cs"/>
          <w:sz w:val="30"/>
          <w:szCs w:val="30"/>
          <w:cs/>
          <w:lang w:val="th-TH"/>
        </w:rPr>
        <w:t>2564</w:t>
      </w:r>
    </w:p>
    <w:p w:rsidR="00C65853" w:rsidRPr="00C65853" w:rsidRDefault="00C65853" w:rsidP="00C65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C65853" w:rsidRDefault="00C65853" w:rsidP="00C6585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65853">
        <w:rPr>
          <w:rFonts w:ascii="Angsana New" w:hAnsi="Angsana New"/>
          <w:sz w:val="30"/>
          <w:szCs w:val="30"/>
          <w:cs/>
          <w:lang w:val="th-TH"/>
        </w:rPr>
        <w:t>การจัดตั้งบริษัทย่อยแห่งใหม่</w:t>
      </w:r>
      <w:r w:rsidR="00910F6C" w:rsidRPr="00C65853">
        <w:rPr>
          <w:rFonts w:ascii="Angsana New" w:hAnsi="Angsana New" w:hint="cs"/>
          <w:sz w:val="30"/>
          <w:szCs w:val="30"/>
          <w:cs/>
          <w:lang w:val="th-TH"/>
        </w:rPr>
        <w:t>ในเดือนมิถุนายน 2564</w:t>
      </w:r>
      <w:r w:rsidR="00910F6C">
        <w:rPr>
          <w:rFonts w:ascii="Angsana New" w:hAnsi="Angsana New"/>
          <w:sz w:val="30"/>
          <w:szCs w:val="30"/>
        </w:rPr>
        <w:t xml:space="preserve"> </w:t>
      </w:r>
      <w:r w:rsidR="00910F6C">
        <w:rPr>
          <w:rFonts w:ascii="Angsana New" w:hAnsi="Angsana New" w:hint="cs"/>
          <w:sz w:val="30"/>
          <w:szCs w:val="30"/>
          <w:cs/>
          <w:lang w:val="th-TH"/>
        </w:rPr>
        <w:t xml:space="preserve">ซึ่งได้แก่ </w:t>
      </w:r>
      <w:r w:rsidR="00910F6C">
        <w:rPr>
          <w:rFonts w:ascii="Angsana New" w:hAnsi="Angsana New"/>
          <w:sz w:val="30"/>
          <w:szCs w:val="30"/>
          <w:cs/>
        </w:rPr>
        <w:t xml:space="preserve">บริษัท โซเมว่า พลาซ่า </w:t>
      </w:r>
      <w:r w:rsidR="00910F6C">
        <w:rPr>
          <w:rFonts w:ascii="Angsana New" w:hAnsi="Angsana New" w:hint="cs"/>
          <w:sz w:val="30"/>
          <w:szCs w:val="30"/>
          <w:cs/>
        </w:rPr>
        <w:t>จำ</w:t>
      </w:r>
      <w:r w:rsidR="00910F6C" w:rsidRPr="007F1FC3">
        <w:rPr>
          <w:rFonts w:ascii="Angsana New" w:hAnsi="Angsana New"/>
          <w:sz w:val="30"/>
          <w:szCs w:val="30"/>
          <w:cs/>
        </w:rPr>
        <w:t>กัด</w:t>
      </w:r>
      <w:r w:rsidR="00910F6C">
        <w:rPr>
          <w:rFonts w:ascii="Angsana New" w:hAnsi="Angsana New" w:hint="cs"/>
          <w:sz w:val="30"/>
          <w:szCs w:val="30"/>
          <w:cs/>
        </w:rPr>
        <w:t xml:space="preserve"> </w:t>
      </w:r>
      <w:r w:rsidR="00910F6C">
        <w:rPr>
          <w:rFonts w:ascii="Angsana New" w:hAnsi="Angsana New"/>
          <w:sz w:val="30"/>
          <w:szCs w:val="30"/>
        </w:rPr>
        <w:t xml:space="preserve">(“SOMEWA”) </w:t>
      </w:r>
      <w:r w:rsidRPr="00C65853">
        <w:rPr>
          <w:rFonts w:ascii="Angsana New" w:hAnsi="Angsana New"/>
          <w:sz w:val="30"/>
          <w:szCs w:val="30"/>
          <w:cs/>
          <w:lang w:val="th-TH"/>
        </w:rPr>
        <w:t xml:space="preserve">เพื่อดำเนินธุรกิจเกี่ยวกับ Online Platform </w:t>
      </w:r>
      <w:r w:rsidRPr="00C65853">
        <w:rPr>
          <w:rFonts w:ascii="Angsana New" w:hAnsi="Angsana New" w:hint="cs"/>
          <w:sz w:val="30"/>
          <w:szCs w:val="30"/>
          <w:cs/>
          <w:lang w:val="th-TH"/>
        </w:rPr>
        <w:t>ด้วยทุน</w:t>
      </w:r>
      <w:r w:rsidR="00910F6C">
        <w:rPr>
          <w:rFonts w:ascii="Angsana New" w:hAnsi="Angsana New" w:hint="cs"/>
          <w:sz w:val="30"/>
          <w:szCs w:val="30"/>
          <w:cs/>
        </w:rPr>
        <w:t>จดทะเบียน</w:t>
      </w:r>
      <w:r w:rsidRPr="00C65853">
        <w:rPr>
          <w:rFonts w:ascii="Angsana New" w:hAnsi="Angsana New" w:hint="cs"/>
          <w:sz w:val="30"/>
          <w:szCs w:val="30"/>
          <w:cs/>
          <w:lang w:val="th-TH"/>
        </w:rPr>
        <w:t>เริ่มแรกจำนวน 2 ล้านบาท</w:t>
      </w:r>
      <w:r w:rsidR="00910F6C">
        <w:rPr>
          <w:rFonts w:ascii="Angsana New" w:hAnsi="Angsana New" w:hint="cs"/>
          <w:sz w:val="30"/>
          <w:szCs w:val="30"/>
          <w:cs/>
          <w:lang w:val="th-TH"/>
        </w:rPr>
        <w:t>โดยบริษัท</w:t>
      </w:r>
      <w:r w:rsidRPr="00C65853">
        <w:rPr>
          <w:rFonts w:ascii="Angsana New" w:hAnsi="Angsana New" w:hint="cs"/>
          <w:sz w:val="30"/>
          <w:szCs w:val="30"/>
          <w:cs/>
          <w:lang w:val="th-TH"/>
        </w:rPr>
        <w:t>ถือหุ้นใน</w:t>
      </w:r>
      <w:r w:rsidR="00F013C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013C9">
        <w:rPr>
          <w:rFonts w:ascii="Angsana New" w:hAnsi="Angsana New"/>
          <w:sz w:val="30"/>
          <w:szCs w:val="30"/>
        </w:rPr>
        <w:t xml:space="preserve">SOMEWA </w:t>
      </w:r>
      <w:r w:rsidRPr="00C65853">
        <w:rPr>
          <w:rFonts w:ascii="Angsana New" w:hAnsi="Angsana New" w:hint="cs"/>
          <w:sz w:val="30"/>
          <w:szCs w:val="30"/>
          <w:cs/>
          <w:lang w:val="th-TH"/>
        </w:rPr>
        <w:t>ร้อยละ 75</w:t>
      </w:r>
    </w:p>
    <w:p w:rsidR="00C65853" w:rsidRPr="00C65853" w:rsidRDefault="00C65853" w:rsidP="00C65853">
      <w:pPr>
        <w:rPr>
          <w:rFonts w:ascii="Angsana New" w:hAnsi="Angsana New"/>
          <w:sz w:val="30"/>
          <w:szCs w:val="30"/>
          <w:cs/>
          <w:lang w:val="th-TH"/>
        </w:rPr>
      </w:pPr>
    </w:p>
    <w:p w:rsidR="00C65853" w:rsidRPr="00C65853" w:rsidRDefault="00C65853" w:rsidP="00C6585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65853">
        <w:rPr>
          <w:rFonts w:ascii="Angsana New" w:hAnsi="Angsana New"/>
          <w:sz w:val="30"/>
          <w:szCs w:val="30"/>
          <w:cs/>
          <w:lang w:val="th-TH"/>
        </w:rPr>
        <w:t>การเข้าลงนามในบันทึกความเข้าใจ (Memorandum of Understanding) สำหรับการเข้าศึกษาความเป็นไปได้ในการเข้าลงทุนในธุรกิจส่งออกไม้แปรรูปอบแห้ง</w:t>
      </w:r>
    </w:p>
    <w:p w:rsidR="00C65853" w:rsidRDefault="00C65853" w:rsidP="00F5387D">
      <w:pPr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910F6C" w:rsidRDefault="00F013C9" w:rsidP="00F5387D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นอกจากนี้ </w:t>
      </w:r>
      <w:r w:rsidR="00910F6C">
        <w:rPr>
          <w:rFonts w:ascii="Angsana New" w:hAnsi="Angsana New" w:hint="cs"/>
          <w:sz w:val="30"/>
          <w:szCs w:val="30"/>
          <w:cs/>
          <w:lang w:val="th-TH"/>
        </w:rPr>
        <w:t>ในระหว่าง</w:t>
      </w:r>
      <w:r w:rsidR="00F5387D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="00910F6C">
        <w:rPr>
          <w:rFonts w:ascii="Angsana New" w:hAnsi="Angsana New" w:hint="cs"/>
          <w:sz w:val="30"/>
          <w:szCs w:val="30"/>
          <w:cs/>
          <w:lang w:val="th-TH"/>
        </w:rPr>
        <w:t xml:space="preserve"> 2564 บริษัทได้ลงทุนเพิ่ม</w:t>
      </w:r>
      <w:r w:rsidR="00F5387D">
        <w:rPr>
          <w:rFonts w:ascii="Angsana New" w:hAnsi="Angsana New" w:hint="cs"/>
          <w:sz w:val="30"/>
          <w:szCs w:val="30"/>
          <w:cs/>
          <w:lang w:val="th-TH"/>
        </w:rPr>
        <w:t>เติม</w:t>
      </w:r>
      <w:r w:rsidR="00910F6C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910F6C" w:rsidRPr="00CE63B7">
        <w:rPr>
          <w:rFonts w:ascii="Angsana New" w:hAnsi="Angsana New"/>
          <w:sz w:val="30"/>
          <w:szCs w:val="30"/>
          <w:cs/>
        </w:rPr>
        <w:t>บริษัท อีซีเอฟ พาวเวอร์ จำกัด</w:t>
      </w:r>
      <w:r w:rsidR="00910F6C">
        <w:rPr>
          <w:rFonts w:ascii="Angsana New" w:hAnsi="Angsana New" w:hint="cs"/>
          <w:sz w:val="30"/>
          <w:szCs w:val="30"/>
          <w:cs/>
        </w:rPr>
        <w:t xml:space="preserve"> (</w:t>
      </w:r>
      <w:r w:rsidR="00910F6C">
        <w:rPr>
          <w:rFonts w:ascii="Angsana New" w:hAnsi="Angsana New"/>
          <w:sz w:val="30"/>
          <w:szCs w:val="30"/>
        </w:rPr>
        <w:t>“ECF-P”</w:t>
      </w:r>
      <w:r w:rsidR="00910F6C">
        <w:rPr>
          <w:rFonts w:ascii="Angsana New" w:hAnsi="Angsana New" w:hint="cs"/>
          <w:sz w:val="30"/>
          <w:szCs w:val="30"/>
          <w:cs/>
        </w:rPr>
        <w:t>)</w:t>
      </w:r>
      <w:r w:rsidR="00910F6C">
        <w:rPr>
          <w:rFonts w:ascii="Angsana New" w:hAnsi="Angsana New"/>
          <w:sz w:val="30"/>
          <w:szCs w:val="30"/>
        </w:rPr>
        <w:t xml:space="preserve"> </w:t>
      </w:r>
      <w:r w:rsidR="00910F6C">
        <w:rPr>
          <w:rFonts w:ascii="Angsana New" w:hAnsi="Angsana New" w:hint="cs"/>
          <w:sz w:val="30"/>
          <w:szCs w:val="30"/>
          <w:cs/>
        </w:rPr>
        <w:t>ด้วยสัดส่วนการถือ</w:t>
      </w:r>
      <w:r>
        <w:rPr>
          <w:rFonts w:ascii="Angsana New" w:hAnsi="Angsana New" w:hint="cs"/>
          <w:sz w:val="30"/>
          <w:szCs w:val="30"/>
          <w:cs/>
        </w:rPr>
        <w:t>หุ้นเดิมเนื่องจาก ECF-P ได้</w:t>
      </w:r>
      <w:r w:rsidR="00910F6C">
        <w:rPr>
          <w:rFonts w:ascii="Angsana New" w:hAnsi="Angsana New" w:hint="cs"/>
          <w:sz w:val="30"/>
          <w:szCs w:val="30"/>
          <w:cs/>
        </w:rPr>
        <w:t>เพิ่มทุนจดทะเบียนเป็นจำนวนเงินประมาณ 221.6 ล้านบาท</w:t>
      </w:r>
    </w:p>
    <w:p w:rsidR="00745D81" w:rsidRPr="00745D81" w:rsidRDefault="00745D81" w:rsidP="00745D81">
      <w:pPr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745D81" w:rsidRDefault="00745D81" w:rsidP="00745D81">
      <w:pPr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745D81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Pr="00745D81">
        <w:rPr>
          <w:rFonts w:ascii="Angsana New" w:hAnsi="Angsana New"/>
          <w:sz w:val="30"/>
          <w:szCs w:val="30"/>
          <w:cs/>
          <w:lang w:val="th-TH"/>
        </w:rPr>
        <w:t>ปี 2563 ECF-P ได้เข้าสู่แผนการขายเงินลงทุน</w:t>
      </w:r>
      <w:r w:rsidRPr="00745D81">
        <w:rPr>
          <w:rFonts w:ascii="Angsana New" w:hAnsi="Angsana New" w:hint="cs"/>
          <w:sz w:val="30"/>
          <w:szCs w:val="30"/>
          <w:cs/>
          <w:lang w:val="th-TH"/>
        </w:rPr>
        <w:t>ในการร่วมค้า</w:t>
      </w:r>
      <w:r w:rsidRPr="00745D81">
        <w:rPr>
          <w:rFonts w:ascii="Angsana New" w:hAnsi="Angsana New"/>
          <w:sz w:val="30"/>
          <w:szCs w:val="30"/>
          <w:cs/>
          <w:lang w:val="th-TH"/>
        </w:rPr>
        <w:t>ให้แก่ผู้ร่วมค้ารายหนึ่งโดยทำสัญญาซื้อ-ขายร่วมกับผู้ร่วมค้าอีกรายหนึ่งในราคา</w:t>
      </w:r>
      <w:r w:rsidR="00D13399">
        <w:rPr>
          <w:rFonts w:ascii="Angsana New" w:hAnsi="Angsana New" w:hint="cs"/>
          <w:sz w:val="30"/>
          <w:szCs w:val="30"/>
          <w:cs/>
          <w:lang w:val="th-TH"/>
        </w:rPr>
        <w:t>ขาย</w:t>
      </w:r>
      <w:r w:rsidR="00D13399">
        <w:rPr>
          <w:rStyle w:val="PageNumber"/>
          <w:rFonts w:ascii="Angsana New" w:hAnsi="Angsana New" w:hint="cs"/>
          <w:sz w:val="30"/>
          <w:szCs w:val="30"/>
          <w:cs/>
        </w:rPr>
        <w:t>เป็</w:t>
      </w:r>
      <w:r w:rsidR="00D13399">
        <w:rPr>
          <w:rFonts w:ascii="Angsana New" w:hAnsi="Angsana New" w:hint="cs"/>
          <w:sz w:val="30"/>
          <w:szCs w:val="30"/>
          <w:cs/>
          <w:lang w:val="th-TH"/>
        </w:rPr>
        <w:t>นจำนวนเงิน</w:t>
      </w:r>
      <w:r w:rsidRPr="00745D81">
        <w:rPr>
          <w:rFonts w:ascii="Angsana New" w:hAnsi="Angsana New"/>
          <w:sz w:val="30"/>
          <w:szCs w:val="30"/>
          <w:cs/>
          <w:lang w:val="th-TH"/>
        </w:rPr>
        <w:t xml:space="preserve">ประมาณ 222.9 ล้านบาท </w:t>
      </w:r>
      <w:r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Pr="00745D81">
        <w:rPr>
          <w:rFonts w:ascii="Angsana New" w:hAnsi="Angsana New"/>
          <w:sz w:val="30"/>
          <w:szCs w:val="30"/>
          <w:cs/>
          <w:lang w:val="th-TH"/>
        </w:rPr>
        <w:t>มูลค่าเงินลงทุนตามวิธีส่วนได้เสีย</w:t>
      </w:r>
      <w:r>
        <w:rPr>
          <w:rFonts w:ascii="Angsana New" w:hAnsi="Angsana New"/>
          <w:sz w:val="30"/>
          <w:szCs w:val="30"/>
          <w:cs/>
          <w:lang w:val="th-TH"/>
        </w:rPr>
        <w:t>มีจำนวนเงินประมาณ 227.7 ล้านบาท</w:t>
      </w:r>
      <w:r w:rsidRPr="00745D81">
        <w:rPr>
          <w:rFonts w:ascii="Angsana New" w:hAnsi="Angsana New"/>
          <w:sz w:val="30"/>
          <w:szCs w:val="30"/>
          <w:cs/>
          <w:lang w:val="th-TH"/>
        </w:rPr>
        <w:t>ซึ่งต่ำกว่ามูลค่ายุติธรรมหักต้นทุนในการขายเงินลงทุนเป็นจำนวนเงินประมาณ 4.8 ล้านบาท กลุ่มบริษัท</w:t>
      </w:r>
      <w:r w:rsidR="00D13399">
        <w:rPr>
          <w:rFonts w:ascii="Angsana New" w:hAnsi="Angsana New" w:hint="cs"/>
          <w:sz w:val="30"/>
          <w:szCs w:val="30"/>
          <w:cs/>
          <w:lang w:val="th-TH"/>
        </w:rPr>
        <w:t>จึงรั</w:t>
      </w:r>
      <w:r w:rsidRPr="00745D81">
        <w:rPr>
          <w:rFonts w:ascii="Angsana New" w:hAnsi="Angsana New"/>
          <w:sz w:val="30"/>
          <w:szCs w:val="30"/>
          <w:cs/>
          <w:lang w:val="th-TH"/>
        </w:rPr>
        <w:t>บรู้ผลขาดทุนดังกล่าวและแสดงรายการเป็นส่วนหนึ่งของ “ค่าใช้จ่ายอื่น” ในงบกำไรขาดทุนเบ็ดเสร็จรวมสำหรับงวด</w:t>
      </w:r>
      <w:r w:rsidRPr="00745D81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745D81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Pr="00745D81">
        <w:rPr>
          <w:rFonts w:ascii="Angsana New" w:hAnsi="Angsana New" w:hint="cs"/>
          <w:sz w:val="30"/>
          <w:szCs w:val="30"/>
          <w:cs/>
          <w:lang w:val="th-TH"/>
        </w:rPr>
        <w:t>30 มิถุนายน</w:t>
      </w:r>
      <w:r w:rsidRPr="00745D81">
        <w:rPr>
          <w:rFonts w:ascii="Angsana New" w:hAnsi="Angsana New"/>
          <w:sz w:val="30"/>
          <w:szCs w:val="30"/>
          <w:cs/>
          <w:lang w:val="th-TH"/>
        </w:rPr>
        <w:t xml:space="preserve"> 2563 </w:t>
      </w:r>
      <w:r w:rsidR="00D13399">
        <w:rPr>
          <w:rFonts w:ascii="Angsana New" w:hAnsi="Angsana New" w:hint="cs"/>
          <w:sz w:val="30"/>
          <w:szCs w:val="30"/>
          <w:cs/>
          <w:lang w:val="th-TH"/>
        </w:rPr>
        <w:t>ซึ่งต่อมา</w:t>
      </w:r>
      <w:r w:rsidRPr="00745D81">
        <w:rPr>
          <w:rFonts w:ascii="Angsana New" w:hAnsi="Angsana New"/>
          <w:sz w:val="30"/>
          <w:szCs w:val="30"/>
          <w:cs/>
          <w:lang w:val="th-TH"/>
        </w:rPr>
        <w:t>แผนการขายดังกล่าว</w:t>
      </w:r>
      <w:r w:rsidR="00D13399">
        <w:rPr>
          <w:rFonts w:ascii="Angsana New" w:hAnsi="Angsana New" w:hint="cs"/>
          <w:sz w:val="30"/>
          <w:szCs w:val="30"/>
          <w:cs/>
          <w:lang w:val="th-TH"/>
        </w:rPr>
        <w:t>ได้มีการเจรจาปรับราคาขายให้เพิ่มขึ้นและมีผลกำไรจากการขายโดยได้</w:t>
      </w:r>
      <w:r w:rsidRPr="00745D81">
        <w:rPr>
          <w:rFonts w:ascii="Angsana New" w:hAnsi="Angsana New"/>
          <w:sz w:val="30"/>
          <w:szCs w:val="30"/>
          <w:cs/>
          <w:lang w:val="th-TH"/>
        </w:rPr>
        <w:t>เสร็จสิ้นสมบูรณ์</w:t>
      </w:r>
      <w:r w:rsidR="00D13399">
        <w:rPr>
          <w:rFonts w:ascii="Angsana New" w:hAnsi="Angsana New" w:hint="cs"/>
          <w:sz w:val="30"/>
          <w:szCs w:val="30"/>
          <w:cs/>
          <w:lang w:val="th-TH"/>
        </w:rPr>
        <w:t>ในช่วงปลาย</w:t>
      </w:r>
      <w:r w:rsidRPr="00745D81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745D81">
        <w:rPr>
          <w:rFonts w:ascii="Angsana New" w:hAnsi="Angsana New"/>
          <w:sz w:val="30"/>
          <w:szCs w:val="30"/>
          <w:cs/>
          <w:lang w:val="th-TH"/>
        </w:rPr>
        <w:t xml:space="preserve"> 2563</w:t>
      </w:r>
    </w:p>
    <w:p w:rsidR="00910F6C" w:rsidRPr="00C65853" w:rsidRDefault="00910F6C" w:rsidP="00745D81">
      <w:pPr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C65853" w:rsidRDefault="00D13399" w:rsidP="00C65853">
      <w:pPr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นอกจากนี้ </w:t>
      </w:r>
      <w:r w:rsidR="00C65853">
        <w:rPr>
          <w:rFonts w:ascii="Angsana New" w:hAnsi="Angsana New" w:hint="cs"/>
          <w:color w:val="000000"/>
          <w:sz w:val="30"/>
          <w:szCs w:val="30"/>
          <w:cs/>
        </w:rPr>
        <w:t xml:space="preserve">ในปี 2563 บริษัท แพลนเนทบอร์ด จำกัด </w:t>
      </w:r>
      <w:r w:rsidR="00C65853">
        <w:rPr>
          <w:rFonts w:ascii="Angsana New" w:hAnsi="Angsana New"/>
          <w:color w:val="000000"/>
          <w:sz w:val="30"/>
          <w:szCs w:val="30"/>
        </w:rPr>
        <w:t>(“</w:t>
      </w:r>
      <w:r w:rsidR="00C65853" w:rsidRPr="00F040E1">
        <w:rPr>
          <w:rFonts w:ascii="Angsana New" w:hAnsi="Angsana New"/>
          <w:color w:val="000000"/>
          <w:sz w:val="30"/>
          <w:szCs w:val="30"/>
        </w:rPr>
        <w:t>PNB</w:t>
      </w:r>
      <w:r w:rsidR="00C65853">
        <w:rPr>
          <w:rFonts w:ascii="Angsana New" w:hAnsi="Angsana New"/>
          <w:color w:val="000000"/>
          <w:sz w:val="30"/>
          <w:szCs w:val="30"/>
        </w:rPr>
        <w:t>”)</w:t>
      </w:r>
      <w:r w:rsidR="00C65853" w:rsidRPr="00D5319A">
        <w:rPr>
          <w:rFonts w:ascii="Angsana New" w:hAnsi="Angsana New"/>
          <w:sz w:val="30"/>
          <w:szCs w:val="30"/>
        </w:rPr>
        <w:t xml:space="preserve"> </w:t>
      </w:r>
      <w:r w:rsidR="00C65853">
        <w:rPr>
          <w:rFonts w:ascii="Angsana New" w:hAnsi="Angsana New" w:hint="cs"/>
          <w:sz w:val="30"/>
          <w:szCs w:val="30"/>
          <w:cs/>
        </w:rPr>
        <w:t>ได้</w:t>
      </w:r>
      <w:r w:rsidR="00C65853" w:rsidRPr="00D5319A">
        <w:rPr>
          <w:rFonts w:ascii="Angsana New" w:hAnsi="Angsana New" w:hint="cs"/>
          <w:sz w:val="30"/>
          <w:szCs w:val="30"/>
          <w:cs/>
        </w:rPr>
        <w:t>ยกเลิกโครงการผลิตและจำหน่ายแผ่นไม้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 </w:t>
      </w:r>
      <w:r w:rsidR="00C65853" w:rsidRPr="00D5319A">
        <w:rPr>
          <w:rFonts w:ascii="Angsana New" w:hAnsi="Angsana New"/>
          <w:sz w:val="30"/>
          <w:szCs w:val="30"/>
        </w:rPr>
        <w:t xml:space="preserve">MDF (MDF board) </w:t>
      </w:r>
      <w:r w:rsidR="00C65853" w:rsidRPr="00D5319A">
        <w:rPr>
          <w:rFonts w:ascii="Angsana New" w:hAnsi="Angsana New" w:hint="cs"/>
          <w:sz w:val="30"/>
          <w:szCs w:val="30"/>
          <w:cs/>
        </w:rPr>
        <w:t>และแผ่นปาร์ติเกิ้ล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 (</w:t>
      </w:r>
      <w:r w:rsidR="00C65853" w:rsidRPr="00D5319A">
        <w:rPr>
          <w:rFonts w:ascii="Angsana New" w:hAnsi="Angsana New"/>
          <w:sz w:val="30"/>
          <w:szCs w:val="30"/>
        </w:rPr>
        <w:t>particle board)</w:t>
      </w:r>
      <w:r w:rsidR="00C65853">
        <w:rPr>
          <w:rFonts w:ascii="Angsana New" w:hAnsi="Angsana New"/>
          <w:sz w:val="30"/>
          <w:szCs w:val="30"/>
        </w:rPr>
        <w:t xml:space="preserve"> </w:t>
      </w:r>
      <w:r w:rsidR="00C65853" w:rsidRPr="00D5319A">
        <w:rPr>
          <w:rFonts w:ascii="Angsana New" w:hAnsi="Angsana New" w:hint="cs"/>
          <w:sz w:val="30"/>
          <w:szCs w:val="30"/>
          <w:cs/>
        </w:rPr>
        <w:t>โดยฝ่ายบริห</w:t>
      </w:r>
      <w:r w:rsidR="00C65853">
        <w:rPr>
          <w:rFonts w:ascii="Angsana New" w:hAnsi="Angsana New" w:hint="cs"/>
          <w:sz w:val="30"/>
          <w:szCs w:val="30"/>
          <w:cs/>
        </w:rPr>
        <w:t>ารของบริษัทอยู่ระหว่างการพิจารณา</w:t>
      </w:r>
      <w:r w:rsidR="00C65853" w:rsidRPr="00D5319A">
        <w:rPr>
          <w:rFonts w:ascii="Angsana New" w:hAnsi="Angsana New" w:hint="cs"/>
          <w:sz w:val="30"/>
          <w:szCs w:val="30"/>
          <w:cs/>
        </w:rPr>
        <w:t>โครงการใหม่ที่เหมาะสมในอนาคตสำหรับ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 </w:t>
      </w:r>
      <w:r w:rsidR="00C65853" w:rsidRPr="00D5319A">
        <w:rPr>
          <w:rFonts w:ascii="Angsana New" w:hAnsi="Angsana New"/>
          <w:sz w:val="30"/>
          <w:szCs w:val="30"/>
        </w:rPr>
        <w:t xml:space="preserve">PNB </w:t>
      </w:r>
      <w:r w:rsidR="00C65853" w:rsidRPr="00D5319A">
        <w:rPr>
          <w:rFonts w:ascii="Angsana New" w:hAnsi="Angsana New" w:hint="cs"/>
          <w:sz w:val="30"/>
          <w:szCs w:val="30"/>
          <w:cs/>
        </w:rPr>
        <w:t>สินทรัพย์ถาวรของ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 </w:t>
      </w:r>
      <w:r w:rsidR="00C65853" w:rsidRPr="00D5319A">
        <w:rPr>
          <w:rFonts w:ascii="Angsana New" w:hAnsi="Angsana New"/>
          <w:sz w:val="30"/>
          <w:szCs w:val="30"/>
        </w:rPr>
        <w:t xml:space="preserve">PNB </w:t>
      </w:r>
      <w:r w:rsidR="00C65853" w:rsidRPr="00D5319A">
        <w:rPr>
          <w:rFonts w:ascii="Angsana New" w:hAnsi="Angsana New" w:hint="cs"/>
          <w:sz w:val="30"/>
          <w:szCs w:val="30"/>
          <w:cs/>
        </w:rPr>
        <w:t>ส่วนหนึ่งซึ่งมีจำนวนเงินประมาณ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 </w:t>
      </w:r>
      <w:r w:rsidR="00C65853" w:rsidRPr="00D5319A">
        <w:rPr>
          <w:rFonts w:ascii="Angsana New" w:hAnsi="Angsana New"/>
          <w:sz w:val="30"/>
          <w:szCs w:val="30"/>
        </w:rPr>
        <w:t>18.1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 </w:t>
      </w:r>
      <w:r w:rsidR="00C65853" w:rsidRPr="00D5319A">
        <w:rPr>
          <w:rFonts w:ascii="Angsana New" w:hAnsi="Angsana New" w:hint="cs"/>
          <w:sz w:val="30"/>
          <w:szCs w:val="30"/>
          <w:cs/>
        </w:rPr>
        <w:t>ล้านบาทจึงไม่ได้ถูกใช้งานอีกต่อไปและได้ถูกตัดจำหน่ายเป็นค่าใช้จ่าย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 (</w:t>
      </w:r>
      <w:r w:rsidR="00C65853" w:rsidRPr="00D5319A">
        <w:rPr>
          <w:rFonts w:ascii="Angsana New" w:hAnsi="Angsana New" w:hint="cs"/>
          <w:sz w:val="30"/>
          <w:szCs w:val="30"/>
          <w:cs/>
        </w:rPr>
        <w:t>ได้รับอนุมัติโดยกรรมการของบริษัทแล้ว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) </w:t>
      </w:r>
      <w:r w:rsidR="00C65853" w:rsidRPr="00D5319A">
        <w:rPr>
          <w:rFonts w:ascii="Angsana New" w:hAnsi="Angsana New" w:hint="cs"/>
          <w:sz w:val="30"/>
          <w:szCs w:val="30"/>
          <w:cs/>
        </w:rPr>
        <w:t>ซึ่งแสดงรายการเป็นส่วนหนึ่งของ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 </w:t>
      </w:r>
      <w:r w:rsidR="00C65853">
        <w:rPr>
          <w:rFonts w:ascii="Angsana New" w:hAnsi="Angsana New"/>
          <w:sz w:val="30"/>
          <w:szCs w:val="30"/>
        </w:rPr>
        <w:t>“</w:t>
      </w:r>
      <w:r w:rsidR="00C65853" w:rsidRPr="00D5319A"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="00C65853">
        <w:rPr>
          <w:rFonts w:ascii="Angsana New" w:hAnsi="Angsana New"/>
          <w:sz w:val="30"/>
          <w:szCs w:val="30"/>
        </w:rPr>
        <w:t xml:space="preserve">” </w:t>
      </w:r>
      <w:r w:rsidR="00C65853" w:rsidRPr="00D5319A">
        <w:rPr>
          <w:rFonts w:ascii="Angsana New" w:hAnsi="Angsana New" w:hint="cs"/>
          <w:sz w:val="30"/>
          <w:szCs w:val="30"/>
          <w:cs/>
        </w:rPr>
        <w:t>ในงบกำไรขาดทุนเบ็ดเสร็จรวมสำหรับ</w:t>
      </w:r>
      <w:r w:rsidR="00C65853">
        <w:rPr>
          <w:rFonts w:ascii="Angsana New" w:hAnsi="Angsana New" w:hint="cs"/>
          <w:sz w:val="30"/>
          <w:szCs w:val="30"/>
          <w:cs/>
        </w:rPr>
        <w:t>งวดหกเดือน</w:t>
      </w:r>
      <w:r w:rsidR="00C65853" w:rsidRPr="00D5319A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 </w:t>
      </w:r>
      <w:r w:rsidR="00C65853">
        <w:rPr>
          <w:rFonts w:ascii="Angsana New" w:hAnsi="Angsana New" w:hint="cs"/>
          <w:sz w:val="30"/>
          <w:szCs w:val="30"/>
          <w:cs/>
        </w:rPr>
        <w:t>30 มิถุนายน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 </w:t>
      </w:r>
      <w:r w:rsidR="00C65853" w:rsidRPr="00D5319A">
        <w:rPr>
          <w:rFonts w:ascii="Angsana New" w:hAnsi="Angsana New"/>
          <w:sz w:val="30"/>
          <w:szCs w:val="30"/>
        </w:rPr>
        <w:t>2563</w:t>
      </w:r>
    </w:p>
    <w:p w:rsidR="00C65853" w:rsidRPr="00C65853" w:rsidRDefault="00C65853" w:rsidP="00C65853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439BC" w:rsidRPr="00EA3870" w:rsidRDefault="001439BC" w:rsidP="0057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color w:val="FF0000"/>
          <w:sz w:val="30"/>
          <w:szCs w:val="30"/>
        </w:rPr>
        <w:sectPr w:rsidR="001439BC" w:rsidRPr="00EA3870" w:rsidSect="00857DE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34" w:bottom="567" w:left="1440" w:header="992" w:footer="269" w:gutter="0"/>
          <w:pgNumType w:start="15" w:chapStyle="1"/>
          <w:cols w:space="720"/>
          <w:titlePg/>
        </w:sectPr>
      </w:pPr>
    </w:p>
    <w:p w:rsidR="00EE6554" w:rsidRPr="00444892" w:rsidRDefault="00883EA7" w:rsidP="00807AC8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44892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เงินลงทุนใน</w:t>
      </w:r>
      <w:r w:rsidRPr="0044489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บริษัทร่วมซึ่งบันทึกด้วยวิธีส่วนได้เสีย</w:t>
      </w:r>
    </w:p>
    <w:tbl>
      <w:tblPr>
        <w:tblpPr w:leftFromText="180" w:rightFromText="180" w:vertAnchor="text" w:horzAnchor="margin" w:tblpY="621"/>
        <w:tblW w:w="14992" w:type="dxa"/>
        <w:tblLayout w:type="fixed"/>
        <w:tblLook w:val="01E0"/>
      </w:tblPr>
      <w:tblGrid>
        <w:gridCol w:w="5353"/>
        <w:gridCol w:w="992"/>
        <w:gridCol w:w="283"/>
        <w:gridCol w:w="993"/>
        <w:gridCol w:w="283"/>
        <w:gridCol w:w="993"/>
        <w:gridCol w:w="236"/>
        <w:gridCol w:w="1040"/>
        <w:gridCol w:w="236"/>
        <w:gridCol w:w="1039"/>
        <w:gridCol w:w="236"/>
        <w:gridCol w:w="1040"/>
        <w:gridCol w:w="236"/>
        <w:gridCol w:w="898"/>
        <w:gridCol w:w="236"/>
        <w:gridCol w:w="898"/>
      </w:tblGrid>
      <w:tr w:rsidR="00807AC8" w:rsidRPr="00D22E1C" w:rsidTr="00807AC8">
        <w:trPr>
          <w:trHeight w:val="311"/>
        </w:trPr>
        <w:tc>
          <w:tcPr>
            <w:tcW w:w="5353" w:type="dxa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22E1C">
              <w:rPr>
                <w:rFonts w:ascii="Angsana New" w:hAnsi="Angsana New" w:cs="Angsana New"/>
                <w:color w:val="auto"/>
                <w:cs/>
              </w:rPr>
              <w:t>สัดส่วน</w:t>
            </w:r>
            <w:r w:rsidRPr="00D22E1C">
              <w:rPr>
                <w:rFonts w:ascii="Angsana New" w:hAnsi="Angsana New" w:cs="Angsana New" w:hint="cs"/>
                <w:color w:val="auto"/>
                <w:cs/>
              </w:rPr>
              <w:t>การ</w:t>
            </w:r>
          </w:p>
        </w:tc>
        <w:tc>
          <w:tcPr>
            <w:tcW w:w="283" w:type="dxa"/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7088" w:type="dxa"/>
            <w:gridSpan w:val="11"/>
            <w:vAlign w:val="bottom"/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807AC8" w:rsidRPr="00D22E1C" w:rsidTr="00807AC8">
        <w:trPr>
          <w:trHeight w:val="311"/>
        </w:trPr>
        <w:tc>
          <w:tcPr>
            <w:tcW w:w="5353" w:type="dxa"/>
            <w:vMerge w:val="restart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Merge w:val="restart"/>
            <w:tcBorders>
              <w:bottom w:val="single" w:sz="4" w:space="0" w:color="auto"/>
            </w:tcBorders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ถือหุ้นโดย</w:t>
            </w:r>
          </w:p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22E1C">
              <w:rPr>
                <w:rFonts w:ascii="Angsana New" w:hAnsi="Angsana New" w:cs="Angsana New" w:hint="cs"/>
                <w:color w:val="auto"/>
                <w:cs/>
              </w:rPr>
              <w:t xml:space="preserve">บริษัทย่อย </w:t>
            </w:r>
            <w:r w:rsidRPr="00D22E1C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283" w:type="dxa"/>
            <w:vMerge w:val="restart"/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7088" w:type="dxa"/>
            <w:gridSpan w:val="11"/>
            <w:tcBorders>
              <w:bottom w:val="single" w:sz="4" w:space="0" w:color="auto"/>
            </w:tcBorders>
            <w:vAlign w:val="bottom"/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22E1C">
              <w:rPr>
                <w:rFonts w:ascii="Angsana New" w:hAnsi="Angsana New" w:cs="Angsana New" w:hint="cs"/>
                <w:color w:val="auto"/>
                <w:cs/>
              </w:rPr>
              <w:t>งบการเงินรวม (พันบาท)</w:t>
            </w:r>
          </w:p>
        </w:tc>
      </w:tr>
      <w:tr w:rsidR="00807AC8" w:rsidRPr="00D22E1C" w:rsidTr="00807AC8">
        <w:trPr>
          <w:trHeight w:val="311"/>
        </w:trPr>
        <w:tc>
          <w:tcPr>
            <w:tcW w:w="5353" w:type="dxa"/>
            <w:vMerge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283" w:type="dxa"/>
            <w:vMerge/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D22E1C">
              <w:rPr>
                <w:rFonts w:ascii="Angsana New" w:hAnsi="Angsana New" w:cs="Angsana New"/>
                <w:color w:val="auto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807AC8" w:rsidRPr="00D22E1C" w:rsidRDefault="00807AC8" w:rsidP="00807AC8">
            <w:pPr>
              <w:pStyle w:val="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22E1C">
              <w:rPr>
                <w:rFonts w:ascii="Angsana New" w:hAnsi="Angsana New" w:cs="Angsana New" w:hint="cs"/>
                <w:color w:val="auto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</w:rPr>
            </w:pPr>
            <w:r w:rsidRPr="00D22E1C">
              <w:rPr>
                <w:rFonts w:ascii="Angsana New" w:hAnsi="Angsana New" w:cs="Angsana New" w:hint="cs"/>
                <w:color w:val="auto"/>
                <w:cs/>
              </w:rPr>
              <w:t>เงินปันผล</w:t>
            </w:r>
          </w:p>
        </w:tc>
      </w:tr>
      <w:tr w:rsidR="00807AC8" w:rsidRPr="00D22E1C" w:rsidTr="00807AC8">
        <w:tc>
          <w:tcPr>
            <w:tcW w:w="5353" w:type="dxa"/>
            <w:vAlign w:val="bottom"/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807AC8" w:rsidRPr="00D22E1C" w:rsidTr="00807AC8">
        <w:tc>
          <w:tcPr>
            <w:tcW w:w="5353" w:type="dxa"/>
            <w:shd w:val="clear" w:color="auto" w:fill="auto"/>
          </w:tcPr>
          <w:p w:rsidR="00807AC8" w:rsidRPr="00D22E1C" w:rsidRDefault="00807AC8" w:rsidP="00444892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22E1C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</w:t>
            </w:r>
            <w:r w:rsidRPr="00D22E1C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992" w:type="dxa"/>
            <w:shd w:val="clear" w:color="auto" w:fill="auto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807AC8" w:rsidRPr="00D22E1C" w:rsidRDefault="00807AC8" w:rsidP="00807AC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807AC8" w:rsidRPr="00D22E1C" w:rsidRDefault="00807AC8" w:rsidP="00807AC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07AC8" w:rsidRPr="00D22E1C" w:rsidRDefault="00807AC8" w:rsidP="00807AC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:rsidR="00807AC8" w:rsidRPr="00D22E1C" w:rsidRDefault="00807AC8" w:rsidP="00807AC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07AC8" w:rsidRPr="00D22E1C" w:rsidTr="00807AC8">
        <w:tc>
          <w:tcPr>
            <w:tcW w:w="5353" w:type="dxa"/>
            <w:shd w:val="clear" w:color="auto" w:fill="auto"/>
          </w:tcPr>
          <w:p w:rsidR="00807AC8" w:rsidRPr="00737D89" w:rsidRDefault="00807AC8" w:rsidP="0044489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37D8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37D8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7D89">
              <w:rPr>
                <w:rFonts w:ascii="Angsana New" w:hAnsi="Angsana New" w:hint="cs"/>
                <w:sz w:val="28"/>
                <w:szCs w:val="28"/>
                <w:cs/>
              </w:rPr>
              <w:t>พลังงานเพื่อโลกสีเขียว</w:t>
            </w:r>
            <w:r w:rsidRPr="00737D89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737D89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  <w:r w:rsidRPr="00737D89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737D89">
              <w:rPr>
                <w:rFonts w:ascii="Angsana New" w:hAnsi="Angsana New" w:hint="cs"/>
                <w:sz w:val="28"/>
                <w:szCs w:val="28"/>
                <w:cs/>
              </w:rPr>
              <w:t>จำกัด (</w:t>
            </w:r>
            <w:r w:rsidRPr="00737D89">
              <w:rPr>
                <w:rFonts w:ascii="Angsana New" w:hAnsi="Angsana New"/>
                <w:sz w:val="28"/>
                <w:szCs w:val="28"/>
              </w:rPr>
              <w:t>“GEP”</w:t>
            </w:r>
            <w:r w:rsidRPr="00737D8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807AC8" w:rsidRPr="00737D89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0C1">
              <w:rPr>
                <w:rFonts w:ascii="Angsana New" w:hAnsi="Angsana New" w:hint="cs"/>
                <w:sz w:val="28"/>
                <w:szCs w:val="28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807AC8" w:rsidRPr="00737D89" w:rsidRDefault="00807AC8" w:rsidP="00807AC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07AC8" w:rsidRPr="00737D89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7D89">
              <w:rPr>
                <w:rFonts w:ascii="Angsana New" w:hAnsi="Angsana New" w:hint="cs"/>
                <w:sz w:val="28"/>
                <w:szCs w:val="28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807AC8" w:rsidRPr="00737D89" w:rsidRDefault="00807AC8" w:rsidP="00807AC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07AC8" w:rsidRPr="00737D89" w:rsidRDefault="00807AC8" w:rsidP="00807AC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70C1">
              <w:rPr>
                <w:rFonts w:ascii="Angsana New" w:hAnsi="Angsana New"/>
                <w:sz w:val="28"/>
                <w:szCs w:val="28"/>
              </w:rPr>
              <w:t>2,252,716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07AC8" w:rsidRPr="00737D89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:rsidR="00807AC8" w:rsidRPr="00737D89" w:rsidRDefault="00807AC8" w:rsidP="00807AC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D89">
              <w:rPr>
                <w:rFonts w:ascii="Angsana New" w:hAnsi="Angsana New"/>
                <w:sz w:val="28"/>
                <w:szCs w:val="28"/>
              </w:rPr>
              <w:t>2,252,716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07AC8" w:rsidRPr="00737D89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07AC8" w:rsidRPr="00737D89" w:rsidRDefault="00F970C1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759</w:t>
            </w:r>
            <w:r>
              <w:rPr>
                <w:rFonts w:ascii="Angsana New" w:hAnsi="Angsana New"/>
                <w:sz w:val="28"/>
                <w:szCs w:val="28"/>
              </w:rPr>
              <w:t>,538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07AC8" w:rsidRPr="00737D89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07AC8" w:rsidRPr="00737D89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7D89">
              <w:rPr>
                <w:rFonts w:ascii="Angsana New" w:hAnsi="Angsana New"/>
                <w:sz w:val="28"/>
                <w:szCs w:val="28"/>
              </w:rPr>
              <w:t>672,121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07AC8" w:rsidRPr="00737D89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807AC8" w:rsidRPr="00F970C1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0C1">
              <w:rPr>
                <w:rFonts w:ascii="Angsana New" w:hAnsi="Angsana New" w:hint="cs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07AC8" w:rsidRPr="00737D89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7D89">
              <w:rPr>
                <w:rFonts w:ascii="Angsana New" w:hAnsi="Angsana New"/>
                <w:sz w:val="28"/>
                <w:szCs w:val="28"/>
              </w:rPr>
              <w:t>11,394</w:t>
            </w:r>
          </w:p>
        </w:tc>
      </w:tr>
    </w:tbl>
    <w:p w:rsidR="00EE6554" w:rsidRPr="00444892" w:rsidRDefault="00EE655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807AC8" w:rsidRPr="00444892" w:rsidRDefault="00807AC8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74529" w:rsidRPr="00F5387D" w:rsidRDefault="006218A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444892">
        <w:rPr>
          <w:rFonts w:ascii="Angsana New" w:hAnsi="Angsana New" w:hint="cs"/>
          <w:sz w:val="30"/>
          <w:szCs w:val="30"/>
          <w:cs/>
        </w:rPr>
        <w:t>ส่วนแบ่งกำไร</w:t>
      </w:r>
      <w:r w:rsidR="009E2979">
        <w:rPr>
          <w:rFonts w:ascii="Angsana New" w:hAnsi="Angsana New" w:hint="cs"/>
          <w:sz w:val="30"/>
          <w:szCs w:val="30"/>
          <w:cs/>
        </w:rPr>
        <w:t>และ</w:t>
      </w:r>
      <w:r w:rsidR="009E2979" w:rsidRPr="00444892">
        <w:rPr>
          <w:rFonts w:ascii="Angsana New" w:hAnsi="Angsana New" w:hint="cs"/>
          <w:sz w:val="30"/>
          <w:szCs w:val="30"/>
          <w:cs/>
        </w:rPr>
        <w:t>ส่วนแบ่งกำไรเบ็ดเสร็จอื่น</w:t>
      </w:r>
      <w:r w:rsidR="00F054EE" w:rsidRPr="00444892">
        <w:rPr>
          <w:rFonts w:ascii="Angsana New" w:hAnsi="Angsana New" w:hint="cs"/>
          <w:sz w:val="30"/>
          <w:szCs w:val="30"/>
          <w:cs/>
        </w:rPr>
        <w:t xml:space="preserve">จาก </w:t>
      </w:r>
      <w:r w:rsidR="00F054EE" w:rsidRPr="00444892">
        <w:rPr>
          <w:rFonts w:ascii="Angsana New" w:hAnsi="Angsana New"/>
          <w:sz w:val="30"/>
          <w:szCs w:val="30"/>
        </w:rPr>
        <w:t xml:space="preserve">GEP </w:t>
      </w:r>
      <w:r w:rsidR="00F054EE" w:rsidRPr="00444892">
        <w:rPr>
          <w:rFonts w:ascii="Angsana New" w:hAnsi="Angsana New" w:hint="cs"/>
          <w:sz w:val="30"/>
          <w:szCs w:val="30"/>
          <w:cs/>
        </w:rPr>
        <w:t>สำหรับงวด</w:t>
      </w:r>
      <w:r w:rsidR="00BD40EB" w:rsidRPr="00444892">
        <w:rPr>
          <w:rFonts w:ascii="Angsana New" w:hAnsi="Angsana New" w:hint="cs"/>
          <w:sz w:val="30"/>
          <w:szCs w:val="30"/>
          <w:cs/>
        </w:rPr>
        <w:t>หก</w:t>
      </w:r>
      <w:r w:rsidR="00F054EE" w:rsidRPr="00444892">
        <w:rPr>
          <w:rFonts w:ascii="Angsana New" w:hAnsi="Angsana New" w:hint="cs"/>
          <w:sz w:val="30"/>
          <w:szCs w:val="30"/>
          <w:cs/>
        </w:rPr>
        <w:t>เ</w:t>
      </w:r>
      <w:r w:rsidR="006C23E7" w:rsidRPr="00444892">
        <w:rPr>
          <w:rFonts w:ascii="Angsana New" w:hAnsi="Angsana New" w:hint="cs"/>
          <w:sz w:val="30"/>
          <w:szCs w:val="30"/>
          <w:cs/>
        </w:rPr>
        <w:t>ดือนสิ้นสุดวันที่ 3</w:t>
      </w:r>
      <w:r w:rsidR="00BD40EB" w:rsidRPr="00444892">
        <w:rPr>
          <w:rFonts w:ascii="Angsana New" w:hAnsi="Angsana New" w:hint="cs"/>
          <w:sz w:val="30"/>
          <w:szCs w:val="30"/>
          <w:cs/>
        </w:rPr>
        <w:t>0</w:t>
      </w:r>
      <w:r w:rsidR="006C23E7" w:rsidRPr="00444892">
        <w:rPr>
          <w:rFonts w:ascii="Angsana New" w:hAnsi="Angsana New" w:hint="cs"/>
          <w:sz w:val="30"/>
          <w:szCs w:val="30"/>
          <w:cs/>
        </w:rPr>
        <w:t xml:space="preserve"> </w:t>
      </w:r>
      <w:r w:rsidR="00BD40EB" w:rsidRPr="00444892">
        <w:rPr>
          <w:rFonts w:ascii="Angsana New" w:hAnsi="Angsana New" w:hint="cs"/>
          <w:sz w:val="30"/>
          <w:szCs w:val="30"/>
          <w:cs/>
        </w:rPr>
        <w:t>มิถุนายน</w:t>
      </w:r>
      <w:r w:rsidR="006C23E7" w:rsidRPr="00444892">
        <w:rPr>
          <w:rFonts w:ascii="Angsana New" w:hAnsi="Angsana New" w:hint="cs"/>
          <w:sz w:val="30"/>
          <w:szCs w:val="30"/>
          <w:cs/>
        </w:rPr>
        <w:t xml:space="preserve"> 256</w:t>
      </w:r>
      <w:r w:rsidR="00807AC8" w:rsidRPr="00444892">
        <w:rPr>
          <w:rFonts w:ascii="Angsana New" w:hAnsi="Angsana New" w:hint="cs"/>
          <w:sz w:val="30"/>
          <w:szCs w:val="30"/>
          <w:cs/>
        </w:rPr>
        <w:t>4</w:t>
      </w:r>
      <w:r w:rsidR="00FE1611" w:rsidRPr="00444892">
        <w:rPr>
          <w:rFonts w:ascii="Angsana New" w:hAnsi="Angsana New" w:hint="cs"/>
          <w:sz w:val="30"/>
          <w:szCs w:val="30"/>
          <w:cs/>
        </w:rPr>
        <w:t xml:space="preserve"> มีจำนวนเงินประมาณ </w:t>
      </w:r>
      <w:r w:rsidR="00444892" w:rsidRPr="00444892">
        <w:rPr>
          <w:rFonts w:ascii="Angsana New" w:hAnsi="Angsana New"/>
          <w:sz w:val="30"/>
          <w:szCs w:val="30"/>
        </w:rPr>
        <w:t>16.1</w:t>
      </w:r>
      <w:r w:rsidR="00F054EE" w:rsidRPr="00444892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9E2979">
        <w:rPr>
          <w:rFonts w:ascii="Angsana New" w:hAnsi="Angsana New" w:hint="cs"/>
          <w:sz w:val="30"/>
          <w:szCs w:val="30"/>
          <w:cs/>
        </w:rPr>
        <w:t>และ</w:t>
      </w:r>
      <w:r w:rsidR="004B57DC" w:rsidRPr="00444892">
        <w:rPr>
          <w:rFonts w:ascii="Angsana New" w:hAnsi="Angsana New"/>
          <w:sz w:val="30"/>
          <w:szCs w:val="30"/>
          <w:cs/>
        </w:rPr>
        <w:t xml:space="preserve"> </w:t>
      </w:r>
      <w:r w:rsidR="00444892" w:rsidRPr="00444892">
        <w:rPr>
          <w:rFonts w:ascii="Angsana New" w:hAnsi="Angsana New"/>
          <w:sz w:val="30"/>
          <w:szCs w:val="30"/>
        </w:rPr>
        <w:t>26.3</w:t>
      </w:r>
      <w:r w:rsidR="000B25D6" w:rsidRPr="00444892">
        <w:rPr>
          <w:rFonts w:ascii="Angsana New" w:hAnsi="Angsana New"/>
          <w:sz w:val="30"/>
          <w:szCs w:val="30"/>
          <w:cs/>
        </w:rPr>
        <w:t xml:space="preserve"> </w:t>
      </w:r>
      <w:r w:rsidR="000B25D6" w:rsidRPr="0044489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E2979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444892" w:rsidRPr="00444892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444892" w:rsidRPr="00444892">
        <w:rPr>
          <w:rFonts w:ascii="Angsana New" w:hAnsi="Angsana New" w:hint="cs"/>
          <w:sz w:val="30"/>
          <w:szCs w:val="30"/>
          <w:cs/>
          <w:lang w:val="th-TH"/>
        </w:rPr>
        <w:t>ในระหว่าง</w:t>
      </w:r>
      <w:r w:rsidR="00F5387D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="00444892" w:rsidRPr="00444892">
        <w:rPr>
          <w:rFonts w:ascii="Angsana New" w:hAnsi="Angsana New" w:hint="cs"/>
          <w:sz w:val="30"/>
          <w:szCs w:val="30"/>
          <w:cs/>
          <w:lang w:val="th-TH"/>
        </w:rPr>
        <w:t xml:space="preserve"> 2564 บริษัทได้</w:t>
      </w:r>
      <w:r w:rsidR="00F5387D">
        <w:rPr>
          <w:rFonts w:ascii="Angsana New" w:hAnsi="Angsana New" w:hint="cs"/>
          <w:sz w:val="30"/>
          <w:szCs w:val="30"/>
          <w:cs/>
          <w:lang w:val="th-TH"/>
        </w:rPr>
        <w:t>ชำระค่าเงินลงทุน</w:t>
      </w:r>
      <w:r w:rsidR="00444892" w:rsidRPr="00444892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F5387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5387D">
        <w:rPr>
          <w:rFonts w:ascii="Angsana New" w:hAnsi="Angsana New"/>
          <w:sz w:val="30"/>
          <w:szCs w:val="30"/>
        </w:rPr>
        <w:t xml:space="preserve">GEP </w:t>
      </w:r>
      <w:r w:rsidR="00F5387D">
        <w:rPr>
          <w:rFonts w:ascii="Angsana New" w:hAnsi="Angsana New" w:hint="cs"/>
          <w:sz w:val="30"/>
          <w:szCs w:val="30"/>
          <w:cs/>
        </w:rPr>
        <w:t>เพิ่มเติม</w:t>
      </w:r>
      <w:r w:rsidR="00F5387D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F5387D">
        <w:rPr>
          <w:rFonts w:ascii="Angsana New" w:hAnsi="Angsana New"/>
          <w:sz w:val="30"/>
          <w:szCs w:val="30"/>
        </w:rPr>
        <w:t xml:space="preserve">45 </w:t>
      </w:r>
      <w:r w:rsidR="00F5387D">
        <w:rPr>
          <w:rFonts w:ascii="Angsana New" w:hAnsi="Angsana New"/>
          <w:sz w:val="30"/>
          <w:szCs w:val="30"/>
          <w:cs/>
        </w:rPr>
        <w:t>ล้านบาท</w:t>
      </w:r>
    </w:p>
    <w:p w:rsidR="00D22E1C" w:rsidRPr="00444892" w:rsidRDefault="00D22E1C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E6554" w:rsidRPr="00444892" w:rsidRDefault="00EE6554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44892">
        <w:rPr>
          <w:rFonts w:ascii="Angsana New" w:hAnsi="Angsana New" w:hint="cs"/>
          <w:sz w:val="30"/>
          <w:szCs w:val="30"/>
          <w:cs/>
        </w:rPr>
        <w:t>ในอนาคต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/>
          <w:sz w:val="30"/>
          <w:szCs w:val="30"/>
        </w:rPr>
        <w:t xml:space="preserve">GEP </w:t>
      </w:r>
      <w:r w:rsidRPr="00444892">
        <w:rPr>
          <w:rFonts w:ascii="Angsana New" w:hAnsi="Angsana New" w:hint="cs"/>
          <w:sz w:val="30"/>
          <w:szCs w:val="30"/>
          <w:cs/>
        </w:rPr>
        <w:t>จะต้องมีการเพิ่มทุนเพื่อรองรับการลงทุนก่อสร้างและผลิตกระแสไฟฟ้าเพื่อจำหน่ายของบริษัทย่อย</w:t>
      </w:r>
      <w:r w:rsidRPr="00444892">
        <w:rPr>
          <w:rFonts w:ascii="Angsana New" w:hAnsi="Angsana New"/>
          <w:sz w:val="30"/>
          <w:szCs w:val="30"/>
          <w:cs/>
        </w:rPr>
        <w:t xml:space="preserve"> (</w:t>
      </w:r>
      <w:r w:rsidRPr="00444892">
        <w:rPr>
          <w:rFonts w:ascii="Angsana New" w:hAnsi="Angsana New"/>
          <w:sz w:val="30"/>
          <w:szCs w:val="30"/>
        </w:rPr>
        <w:t xml:space="preserve">GEP </w:t>
      </w:r>
      <w:r w:rsidRPr="00444892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Pr="00444892">
        <w:rPr>
          <w:rFonts w:ascii="Angsana New" w:hAnsi="Angsana New"/>
          <w:sz w:val="30"/>
          <w:szCs w:val="30"/>
          <w:cs/>
        </w:rPr>
        <w:t xml:space="preserve"> 100) </w:t>
      </w:r>
      <w:r w:rsidRPr="00444892">
        <w:rPr>
          <w:rFonts w:ascii="Angsana New" w:hAnsi="Angsana New" w:hint="cs"/>
          <w:sz w:val="30"/>
          <w:szCs w:val="30"/>
          <w:cs/>
        </w:rPr>
        <w:t>ซึ่งได้แก่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/>
          <w:sz w:val="30"/>
          <w:szCs w:val="30"/>
        </w:rPr>
        <w:t xml:space="preserve">GEP (Myanmar) Company Limited (“GEPM”) </w:t>
      </w:r>
      <w:r w:rsidRPr="00444892">
        <w:rPr>
          <w:rFonts w:ascii="Angsana New" w:hAnsi="Angsana New" w:hint="cs"/>
          <w:sz w:val="30"/>
          <w:szCs w:val="30"/>
          <w:cs/>
        </w:rPr>
        <w:t>โดยโครงการจะแบ่งออกเป็น</w:t>
      </w:r>
      <w:r w:rsidRPr="00444892">
        <w:rPr>
          <w:rFonts w:ascii="Angsana New" w:hAnsi="Angsana New"/>
          <w:sz w:val="30"/>
          <w:szCs w:val="30"/>
          <w:cs/>
        </w:rPr>
        <w:t xml:space="preserve"> 4 </w:t>
      </w:r>
      <w:r w:rsidRPr="00444892">
        <w:rPr>
          <w:rFonts w:ascii="Angsana New" w:hAnsi="Angsana New" w:hint="cs"/>
          <w:sz w:val="30"/>
          <w:szCs w:val="30"/>
          <w:cs/>
        </w:rPr>
        <w:t>เฟสจนครบ</w:t>
      </w:r>
      <w:r w:rsidRPr="00444892">
        <w:rPr>
          <w:rFonts w:ascii="Angsana New" w:hAnsi="Angsana New"/>
          <w:sz w:val="30"/>
          <w:szCs w:val="30"/>
          <w:cs/>
        </w:rPr>
        <w:t xml:space="preserve"> 220 </w:t>
      </w:r>
      <w:r w:rsidRPr="00444892">
        <w:rPr>
          <w:rFonts w:ascii="Angsana New" w:hAnsi="Angsana New" w:hint="cs"/>
          <w:sz w:val="30"/>
          <w:szCs w:val="30"/>
          <w:cs/>
        </w:rPr>
        <w:t>เมกะวัตต์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 w:hint="cs"/>
          <w:sz w:val="30"/>
          <w:szCs w:val="30"/>
          <w:cs/>
        </w:rPr>
        <w:t>ทั้งนี้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 w:hint="cs"/>
          <w:sz w:val="30"/>
          <w:szCs w:val="30"/>
          <w:cs/>
        </w:rPr>
        <w:t>การเพิ่มทุนดังกล่าวจะเป็นส่วนที่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/>
          <w:sz w:val="30"/>
          <w:szCs w:val="30"/>
        </w:rPr>
        <w:t xml:space="preserve">ECF-P </w:t>
      </w:r>
      <w:r w:rsidRPr="00444892">
        <w:rPr>
          <w:rFonts w:ascii="Angsana New" w:hAnsi="Angsana New" w:hint="cs"/>
          <w:sz w:val="30"/>
          <w:szCs w:val="30"/>
          <w:cs/>
        </w:rPr>
        <w:t>ต้องทยอยลงทุนเพิ่มเติมในอนาคตอีกประมาณ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="00444892" w:rsidRPr="00444892">
        <w:rPr>
          <w:rFonts w:ascii="Angsana New" w:hAnsi="Angsana New"/>
          <w:sz w:val="30"/>
          <w:szCs w:val="30"/>
        </w:rPr>
        <w:t>94</w:t>
      </w:r>
      <w:r w:rsidR="00642AB8" w:rsidRPr="00444892">
        <w:rPr>
          <w:rFonts w:ascii="Angsana New" w:hAnsi="Angsana New" w:hint="cs"/>
          <w:sz w:val="30"/>
          <w:szCs w:val="30"/>
          <w:cs/>
        </w:rPr>
        <w:t>.5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 w:hint="cs"/>
          <w:sz w:val="30"/>
          <w:szCs w:val="30"/>
          <w:cs/>
        </w:rPr>
        <w:t>ล้านบาท</w:t>
      </w:r>
      <w:r w:rsidR="00F5387D">
        <w:rPr>
          <w:rFonts w:ascii="Angsana New" w:hAnsi="Angsana New" w:hint="cs"/>
          <w:sz w:val="30"/>
          <w:szCs w:val="30"/>
          <w:cs/>
        </w:rPr>
        <w:t>ภายใน</w:t>
      </w:r>
      <w:r w:rsidRPr="00444892">
        <w:rPr>
          <w:rFonts w:ascii="Angsana New" w:hAnsi="Angsana New" w:hint="cs"/>
          <w:sz w:val="30"/>
          <w:szCs w:val="30"/>
          <w:cs/>
        </w:rPr>
        <w:t>ปี</w:t>
      </w:r>
      <w:r w:rsidR="00642AB8"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/>
          <w:sz w:val="30"/>
          <w:szCs w:val="30"/>
          <w:cs/>
        </w:rPr>
        <w:t xml:space="preserve">2564 </w:t>
      </w:r>
      <w:r w:rsidRPr="00444892">
        <w:rPr>
          <w:rFonts w:ascii="Angsana New" w:hAnsi="Angsana New" w:hint="cs"/>
          <w:sz w:val="30"/>
          <w:szCs w:val="30"/>
          <w:cs/>
        </w:rPr>
        <w:t>ทั้งนี้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/>
          <w:sz w:val="30"/>
          <w:szCs w:val="30"/>
        </w:rPr>
        <w:t xml:space="preserve">GEP </w:t>
      </w:r>
      <w:r w:rsidRPr="00444892">
        <w:rPr>
          <w:rFonts w:ascii="Angsana New" w:hAnsi="Angsana New" w:hint="cs"/>
          <w:sz w:val="30"/>
          <w:szCs w:val="30"/>
          <w:cs/>
        </w:rPr>
        <w:t>ดำเนินธุรกิจเกี่ยวกับการลงทุนและบริหารโครงการโรงไฟฟ้าพลังงานแสงอาทิตย์ขนาด</w:t>
      </w:r>
      <w:r w:rsidRPr="00444892">
        <w:rPr>
          <w:rFonts w:ascii="Angsana New" w:hAnsi="Angsana New"/>
          <w:sz w:val="30"/>
          <w:szCs w:val="30"/>
          <w:cs/>
        </w:rPr>
        <w:t xml:space="preserve"> 220 </w:t>
      </w:r>
      <w:r w:rsidRPr="00444892">
        <w:rPr>
          <w:rFonts w:ascii="Angsana New" w:hAnsi="Angsana New" w:hint="cs"/>
          <w:sz w:val="30"/>
          <w:szCs w:val="30"/>
          <w:cs/>
        </w:rPr>
        <w:t>เมกะวัตต์ของ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/>
          <w:sz w:val="30"/>
          <w:szCs w:val="30"/>
        </w:rPr>
        <w:t xml:space="preserve">GEPM </w:t>
      </w:r>
      <w:r w:rsidRPr="00444892">
        <w:rPr>
          <w:rFonts w:ascii="Angsana New" w:hAnsi="Angsana New" w:hint="cs"/>
          <w:sz w:val="30"/>
          <w:szCs w:val="30"/>
          <w:cs/>
        </w:rPr>
        <w:t>ซึ่งตั้งอยู่ที่เมืองมินบู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 w:hint="cs"/>
          <w:sz w:val="30"/>
          <w:szCs w:val="30"/>
          <w:cs/>
        </w:rPr>
        <w:t>ประเทศเมียนมาร์</w:t>
      </w:r>
    </w:p>
    <w:p w:rsidR="00D22E1C" w:rsidRPr="00444892" w:rsidRDefault="00D22E1C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D22E1C" w:rsidRPr="00444892" w:rsidSect="00807AC8">
          <w:footerReference w:type="first" r:id="rId13"/>
          <w:pgSz w:w="16834" w:h="11909" w:orient="landscape" w:code="9"/>
          <w:pgMar w:top="1134" w:right="816" w:bottom="1276" w:left="1219" w:header="992" w:footer="308" w:gutter="0"/>
          <w:pgNumType w:start="25" w:chapStyle="1"/>
          <w:cols w:space="720"/>
          <w:titlePg/>
          <w:docGrid w:linePitch="245"/>
        </w:sectPr>
      </w:pPr>
    </w:p>
    <w:p w:rsidR="00071716" w:rsidRPr="00000F08" w:rsidRDefault="00071716" w:rsidP="000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ในปี 2562 </w:t>
      </w:r>
      <w:r w:rsidRPr="00000F08">
        <w:rPr>
          <w:rFonts w:ascii="Angsana New" w:hAnsi="Angsana New"/>
          <w:sz w:val="30"/>
          <w:szCs w:val="30"/>
        </w:rPr>
        <w:t xml:space="preserve">ECF-P </w:t>
      </w:r>
      <w:r w:rsidRPr="00000F08">
        <w:rPr>
          <w:rFonts w:ascii="Angsana New" w:hAnsi="Angsana New" w:hint="cs"/>
          <w:sz w:val="30"/>
          <w:szCs w:val="30"/>
          <w:cs/>
        </w:rPr>
        <w:t>ได้</w:t>
      </w:r>
      <w:r w:rsidRPr="00000F08">
        <w:rPr>
          <w:rFonts w:ascii="Angsana New" w:hAnsi="Angsana New"/>
          <w:sz w:val="30"/>
          <w:szCs w:val="30"/>
          <w:cs/>
        </w:rPr>
        <w:t>วางหลักประกันการก่อสร้างโรงไฟฟ้าพลังงานแสงอาทิตย์ของ</w:t>
      </w:r>
      <w:r w:rsidRPr="00000F08">
        <w:rPr>
          <w:rFonts w:ascii="Angsana New" w:hAnsi="Angsana New" w:hint="cs"/>
          <w:sz w:val="30"/>
          <w:szCs w:val="30"/>
          <w:cs/>
        </w:rPr>
        <w:t xml:space="preserve"> </w:t>
      </w:r>
      <w:r w:rsidRPr="00000F08">
        <w:rPr>
          <w:rFonts w:ascii="Angsana New" w:hAnsi="Angsana New"/>
          <w:sz w:val="30"/>
          <w:szCs w:val="30"/>
        </w:rPr>
        <w:t xml:space="preserve">GEP </w:t>
      </w:r>
      <w:r w:rsidRPr="00896472">
        <w:rPr>
          <w:rFonts w:ascii="Angsana New" w:hAnsi="Angsana New"/>
          <w:sz w:val="30"/>
          <w:szCs w:val="30"/>
          <w:cs/>
        </w:rPr>
        <w:t xml:space="preserve">เป็นเงินจำนวน 20.0 ล้านบาทซึ่งจะได้รับคืนเมื่อการก่อสร้างโรงไฟฟ้าทั้ง 4 เฟสได้แล้วเสร็จโดยเงินค้ำประกันดังกล่าวแสดงรายการเป็นส่วนหนึ่งของ </w:t>
      </w:r>
      <w:r w:rsidRPr="00896472">
        <w:rPr>
          <w:rFonts w:ascii="Angsana New" w:hAnsi="Angsana New"/>
          <w:sz w:val="30"/>
          <w:szCs w:val="30"/>
        </w:rPr>
        <w:t>“</w:t>
      </w:r>
      <w:r w:rsidRPr="00896472">
        <w:rPr>
          <w:rFonts w:ascii="Angsana New" w:hAnsi="Angsana New"/>
          <w:sz w:val="30"/>
          <w:szCs w:val="30"/>
          <w:cs/>
        </w:rPr>
        <w:t>เงินมัดจำและเงินประกัน</w:t>
      </w:r>
      <w:r w:rsidRPr="00896472">
        <w:rPr>
          <w:rFonts w:ascii="Angsana New" w:hAnsi="Angsana New"/>
          <w:sz w:val="30"/>
          <w:szCs w:val="30"/>
        </w:rPr>
        <w:t xml:space="preserve">” </w:t>
      </w:r>
      <w:r w:rsidRPr="00896472">
        <w:rPr>
          <w:rFonts w:ascii="Angsana New" w:hAnsi="Angsana New"/>
          <w:sz w:val="30"/>
          <w:szCs w:val="30"/>
          <w:cs/>
        </w:rPr>
        <w:t xml:space="preserve">ในงบแสดงฐานะการเงินรวม </w:t>
      </w:r>
      <w:r w:rsidRPr="00896472">
        <w:rPr>
          <w:rFonts w:ascii="Angsana New" w:hAnsi="Angsana New" w:hint="cs"/>
          <w:sz w:val="30"/>
          <w:szCs w:val="30"/>
          <w:cs/>
        </w:rPr>
        <w:t>ณ</w:t>
      </w:r>
      <w:r w:rsidR="006218A4" w:rsidRPr="00896472">
        <w:rPr>
          <w:rFonts w:ascii="Angsana New" w:hAnsi="Angsana New" w:hint="cs"/>
          <w:sz w:val="30"/>
          <w:szCs w:val="30"/>
          <w:cs/>
        </w:rPr>
        <w:t xml:space="preserve"> วันที่ 3</w:t>
      </w:r>
      <w:r w:rsidR="001D59D8" w:rsidRPr="00896472">
        <w:rPr>
          <w:rFonts w:ascii="Angsana New" w:hAnsi="Angsana New" w:hint="cs"/>
          <w:sz w:val="30"/>
          <w:szCs w:val="30"/>
          <w:cs/>
        </w:rPr>
        <w:t>0</w:t>
      </w:r>
      <w:r w:rsidR="006218A4" w:rsidRPr="00896472">
        <w:rPr>
          <w:rFonts w:ascii="Angsana New" w:hAnsi="Angsana New" w:hint="cs"/>
          <w:sz w:val="30"/>
          <w:szCs w:val="30"/>
          <w:cs/>
        </w:rPr>
        <w:t xml:space="preserve"> </w:t>
      </w:r>
      <w:r w:rsidR="001D59D8" w:rsidRPr="00896472">
        <w:rPr>
          <w:rFonts w:ascii="Angsana New" w:hAnsi="Angsana New" w:hint="cs"/>
          <w:sz w:val="30"/>
          <w:szCs w:val="30"/>
          <w:cs/>
        </w:rPr>
        <w:t>มิถุนายน</w:t>
      </w:r>
      <w:r w:rsidR="007D63FB">
        <w:rPr>
          <w:rFonts w:ascii="Angsana New" w:hAnsi="Angsana New" w:hint="cs"/>
          <w:sz w:val="30"/>
          <w:szCs w:val="30"/>
          <w:cs/>
        </w:rPr>
        <w:t xml:space="preserve"> 2564</w:t>
      </w:r>
      <w:r w:rsidR="006218A4" w:rsidRPr="00896472">
        <w:rPr>
          <w:rFonts w:ascii="Angsana New" w:hAnsi="Angsana New" w:hint="cs"/>
          <w:sz w:val="30"/>
          <w:szCs w:val="30"/>
          <w:cs/>
        </w:rPr>
        <w:t xml:space="preserve"> และ</w:t>
      </w:r>
      <w:r w:rsidR="007D63FB">
        <w:rPr>
          <w:rFonts w:ascii="Angsana New" w:hAnsi="Angsana New" w:hint="cs"/>
          <w:sz w:val="30"/>
          <w:szCs w:val="30"/>
          <w:cs/>
        </w:rPr>
        <w:t>วันที่ 31 ธันวาคม 2563</w:t>
      </w:r>
    </w:p>
    <w:p w:rsidR="00071716" w:rsidRPr="0056609B" w:rsidRDefault="00071716" w:rsidP="00071716">
      <w:pPr>
        <w:jc w:val="thaiDistribute"/>
        <w:rPr>
          <w:rFonts w:ascii="Angsana New" w:hAnsi="Angsana New"/>
          <w:sz w:val="30"/>
          <w:szCs w:val="30"/>
          <w:lang w:eastAsia="zh-CN"/>
        </w:rPr>
      </w:pPr>
    </w:p>
    <w:p w:rsidR="00071716" w:rsidRPr="006218A4" w:rsidRDefault="007D63FB" w:rsidP="000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43301">
        <w:rPr>
          <w:rFonts w:ascii="Angsana New" w:hAnsi="Angsana New"/>
          <w:sz w:val="30"/>
          <w:szCs w:val="30"/>
        </w:rPr>
        <w:t xml:space="preserve">ECF-P </w:t>
      </w:r>
      <w:r w:rsidRPr="00843301">
        <w:rPr>
          <w:rFonts w:ascii="Angsana New" w:hAnsi="Angsana New"/>
          <w:sz w:val="30"/>
          <w:szCs w:val="30"/>
          <w:cs/>
        </w:rPr>
        <w:t xml:space="preserve">ได้นำใบหุ้นที่ลงทุนใน </w:t>
      </w:r>
      <w:r w:rsidRPr="00843301">
        <w:rPr>
          <w:rFonts w:ascii="Angsana New" w:hAnsi="Angsana New"/>
          <w:sz w:val="30"/>
          <w:szCs w:val="30"/>
        </w:rPr>
        <w:t>GEP</w:t>
      </w:r>
      <w:r w:rsidRPr="00843301">
        <w:rPr>
          <w:rFonts w:ascii="Angsana New" w:hAnsi="Angsana New"/>
          <w:sz w:val="30"/>
          <w:szCs w:val="30"/>
          <w:cs/>
        </w:rPr>
        <w:t xml:space="preserve"> จำนวน </w:t>
      </w:r>
      <w:r w:rsidRPr="00843301">
        <w:rPr>
          <w:rFonts w:ascii="Angsana New" w:hAnsi="Angsana New" w:hint="cs"/>
          <w:sz w:val="30"/>
          <w:szCs w:val="30"/>
          <w:cs/>
        </w:rPr>
        <w:t>4</w:t>
      </w:r>
      <w:r w:rsidRPr="00843301">
        <w:rPr>
          <w:rFonts w:ascii="Angsana New" w:hAnsi="Angsana New"/>
          <w:sz w:val="30"/>
          <w:szCs w:val="30"/>
        </w:rPr>
        <w:t>,505,433</w:t>
      </w:r>
      <w:r w:rsidRPr="00843301">
        <w:rPr>
          <w:rFonts w:ascii="Angsana New" w:hAnsi="Angsana New"/>
          <w:sz w:val="30"/>
          <w:szCs w:val="30"/>
          <w:cs/>
        </w:rPr>
        <w:t xml:space="preserve"> หุ้น (เป็นหุ้นทั้งหมดที่ลงทุน) ไปวางเป็นหลักประกันการจ่าย</w:t>
      </w:r>
      <w:r w:rsidRPr="006218A4">
        <w:rPr>
          <w:rFonts w:ascii="Angsana New" w:hAnsi="Angsana New"/>
          <w:sz w:val="30"/>
          <w:szCs w:val="30"/>
          <w:cs/>
        </w:rPr>
        <w:t xml:space="preserve">ชำระเงินค่าก่อสร้างโครงการโรงไฟฟ้าพลังงานแสงอาทิตย์ในประเทศพม่าของ </w:t>
      </w:r>
      <w:r w:rsidRPr="006218A4">
        <w:rPr>
          <w:rFonts w:ascii="Angsana New" w:hAnsi="Angsana New"/>
          <w:sz w:val="30"/>
          <w:szCs w:val="30"/>
        </w:rPr>
        <w:t xml:space="preserve">GEPM </w:t>
      </w:r>
      <w:r w:rsidRPr="006218A4">
        <w:rPr>
          <w:rFonts w:ascii="Angsana New" w:hAnsi="Angsana New"/>
          <w:sz w:val="30"/>
          <w:szCs w:val="30"/>
          <w:cs/>
        </w:rPr>
        <w:t>ให้แก่บริษัทย่อยสองแห่งของบริษัท 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เป็นไปตามเงื่อนไขการจ่ายชำระเงินของโครงการดังกล่าวเนื่องจากการจ่ายชำระเงินจะเกิดขึ้นหลังจากการก่อสร้างโครงการได้แล้วเสร็จ</w:t>
      </w:r>
    </w:p>
    <w:p w:rsidR="00E460BA" w:rsidRDefault="00E460BA" w:rsidP="00D6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841C6" w:rsidRPr="00806277" w:rsidRDefault="000841C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06277">
        <w:rPr>
          <w:rFonts w:ascii="Angsana New" w:hAnsi="Angsana New"/>
          <w:b/>
          <w:bCs/>
          <w:sz w:val="30"/>
          <w:szCs w:val="30"/>
          <w:cs/>
        </w:rPr>
        <w:t>ค่าใช้จ่ายค้างจ่ายและหนี้สินหมุนเวียนอื่น</w:t>
      </w:r>
    </w:p>
    <w:p w:rsidR="00F92539" w:rsidRDefault="00F92539" w:rsidP="00360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919" w:type="dxa"/>
        <w:tblLook w:val="01E0"/>
      </w:tblPr>
      <w:tblGrid>
        <w:gridCol w:w="3394"/>
        <w:gridCol w:w="1422"/>
        <w:gridCol w:w="285"/>
        <w:gridCol w:w="1418"/>
        <w:gridCol w:w="283"/>
        <w:gridCol w:w="1416"/>
        <w:gridCol w:w="283"/>
        <w:gridCol w:w="1418"/>
      </w:tblGrid>
      <w:tr w:rsidR="001269B4" w:rsidRPr="008D6154" w:rsidTr="001269B4">
        <w:tc>
          <w:tcPr>
            <w:tcW w:w="3394" w:type="dxa"/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1269B4" w:rsidRPr="008D6154" w:rsidTr="001269B4">
        <w:tc>
          <w:tcPr>
            <w:tcW w:w="3394" w:type="dxa"/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69B4" w:rsidRPr="008D6154" w:rsidTr="001269B4">
        <w:tc>
          <w:tcPr>
            <w:tcW w:w="3394" w:type="dxa"/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 2564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63D4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FB63D4">
              <w:rPr>
                <w:rFonts w:ascii="Angsana New" w:hAnsi="Angsana New"/>
                <w:sz w:val="29"/>
                <w:szCs w:val="29"/>
                <w:cs/>
              </w:rPr>
              <w:t>ธันวาคม</w:t>
            </w:r>
            <w:r w:rsidRPr="00FB63D4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 2564</w:t>
            </w:r>
          </w:p>
        </w:tc>
        <w:tc>
          <w:tcPr>
            <w:tcW w:w="283" w:type="dxa"/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63D4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FB63D4">
              <w:rPr>
                <w:rFonts w:ascii="Angsana New" w:hAnsi="Angsana New"/>
                <w:sz w:val="29"/>
                <w:szCs w:val="29"/>
                <w:cs/>
              </w:rPr>
              <w:t>ธันวาคม</w:t>
            </w:r>
            <w:r w:rsidRPr="00FB63D4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1269B4" w:rsidRPr="00EF47A5" w:rsidTr="001269B4">
        <w:tc>
          <w:tcPr>
            <w:tcW w:w="3394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269B4" w:rsidRPr="00C66106" w:rsidRDefault="00EB4192" w:rsidP="001C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C6371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85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36,932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1269B4" w:rsidRPr="00C66106" w:rsidRDefault="008A5ED1" w:rsidP="00D3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zh-CN"/>
              </w:rPr>
              <w:t>13,</w:t>
            </w:r>
            <w:r w:rsidR="00D37B8E">
              <w:rPr>
                <w:rFonts w:ascii="Angsana New" w:hAnsi="Angsana New"/>
                <w:sz w:val="30"/>
                <w:szCs w:val="30"/>
                <w:lang w:val="en-GB" w:eastAsia="zh-CN"/>
              </w:rPr>
              <w:t>679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EF47A5">
              <w:rPr>
                <w:rFonts w:ascii="Angsana New" w:hAnsi="Angsana New"/>
                <w:sz w:val="30"/>
                <w:szCs w:val="30"/>
                <w:lang w:eastAsia="zh-CN"/>
              </w:rPr>
              <w:t>34,168</w:t>
            </w:r>
          </w:p>
        </w:tc>
      </w:tr>
      <w:tr w:rsidR="001269B4" w:rsidRPr="00EF47A5" w:rsidTr="001269B4">
        <w:tc>
          <w:tcPr>
            <w:tcW w:w="3394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1269B4" w:rsidRPr="00C66106" w:rsidRDefault="00D574F3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9,650</w:t>
            </w:r>
          </w:p>
        </w:tc>
        <w:tc>
          <w:tcPr>
            <w:tcW w:w="285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12,291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1269B4" w:rsidRPr="00C66106" w:rsidRDefault="00C8300A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9,650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12,291</w:t>
            </w:r>
          </w:p>
        </w:tc>
      </w:tr>
      <w:tr w:rsidR="001269B4" w:rsidRPr="00EF47A5" w:rsidTr="001269B4">
        <w:tc>
          <w:tcPr>
            <w:tcW w:w="3394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1269B4" w:rsidRPr="00C66106" w:rsidRDefault="00D574F3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7,162</w:t>
            </w:r>
          </w:p>
        </w:tc>
        <w:tc>
          <w:tcPr>
            <w:tcW w:w="285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5,613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1269B4" w:rsidRPr="00C66106" w:rsidRDefault="00C8300A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7,162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5,613</w:t>
            </w:r>
          </w:p>
        </w:tc>
      </w:tr>
      <w:tr w:rsidR="00D574F3" w:rsidRPr="00EF47A5" w:rsidTr="00910F6C">
        <w:tc>
          <w:tcPr>
            <w:tcW w:w="3394" w:type="dxa"/>
            <w:vAlign w:val="bottom"/>
          </w:tcPr>
          <w:p w:rsidR="00D574F3" w:rsidRPr="00EF47A5" w:rsidRDefault="00D574F3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D574F3" w:rsidRPr="00C66106" w:rsidRDefault="001C6371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6,963</w:t>
            </w:r>
          </w:p>
        </w:tc>
        <w:tc>
          <w:tcPr>
            <w:tcW w:w="285" w:type="dxa"/>
            <w:vAlign w:val="bottom"/>
          </w:tcPr>
          <w:p w:rsidR="00D574F3" w:rsidRPr="00EF47A5" w:rsidRDefault="00D574F3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574F3" w:rsidRPr="00EF47A5" w:rsidRDefault="00D574F3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1,522</w:t>
            </w:r>
          </w:p>
        </w:tc>
        <w:tc>
          <w:tcPr>
            <w:tcW w:w="283" w:type="dxa"/>
            <w:vAlign w:val="bottom"/>
          </w:tcPr>
          <w:p w:rsidR="00D574F3" w:rsidRPr="00EF47A5" w:rsidRDefault="00D574F3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D574F3" w:rsidRPr="00C66106" w:rsidRDefault="00D37B8E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6,963</w:t>
            </w:r>
          </w:p>
        </w:tc>
        <w:tc>
          <w:tcPr>
            <w:tcW w:w="283" w:type="dxa"/>
            <w:vAlign w:val="bottom"/>
          </w:tcPr>
          <w:p w:rsidR="00D574F3" w:rsidRPr="00EF47A5" w:rsidRDefault="00D574F3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574F3" w:rsidRPr="00EF47A5" w:rsidRDefault="00D574F3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1,522</w:t>
            </w:r>
          </w:p>
        </w:tc>
      </w:tr>
      <w:tr w:rsidR="001269B4" w:rsidRPr="00EF47A5" w:rsidTr="001269B4">
        <w:tc>
          <w:tcPr>
            <w:tcW w:w="3394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EF47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47A5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1269B4" w:rsidRPr="00C66106" w:rsidRDefault="00D574F3" w:rsidP="001C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</w:t>
            </w:r>
            <w:r w:rsidR="001C6371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85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8,308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1269B4" w:rsidRPr="00C66106" w:rsidRDefault="00C8300A" w:rsidP="00C83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5,41</w:t>
            </w:r>
            <w:r w:rsidR="00045A1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7,226</w:t>
            </w:r>
          </w:p>
        </w:tc>
      </w:tr>
      <w:tr w:rsidR="00D37B8E" w:rsidRPr="00EF47A5" w:rsidTr="00924C22">
        <w:tc>
          <w:tcPr>
            <w:tcW w:w="3394" w:type="dxa"/>
            <w:vAlign w:val="bottom"/>
          </w:tcPr>
          <w:p w:rsidR="00D37B8E" w:rsidRPr="00EF47A5" w:rsidRDefault="00D37B8E" w:rsidP="0092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D37B8E" w:rsidRPr="00C66106" w:rsidRDefault="00D37B8E" w:rsidP="0092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3,518</w:t>
            </w:r>
          </w:p>
        </w:tc>
        <w:tc>
          <w:tcPr>
            <w:tcW w:w="285" w:type="dxa"/>
            <w:vAlign w:val="bottom"/>
          </w:tcPr>
          <w:p w:rsidR="00D37B8E" w:rsidRPr="00EF47A5" w:rsidRDefault="00D37B8E" w:rsidP="0092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37B8E" w:rsidRPr="00EF47A5" w:rsidRDefault="00D37B8E" w:rsidP="0092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3,629</w:t>
            </w:r>
          </w:p>
        </w:tc>
        <w:tc>
          <w:tcPr>
            <w:tcW w:w="283" w:type="dxa"/>
            <w:vAlign w:val="bottom"/>
          </w:tcPr>
          <w:p w:rsidR="00D37B8E" w:rsidRPr="00EF47A5" w:rsidRDefault="00D37B8E" w:rsidP="0092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D37B8E" w:rsidRPr="00C66106" w:rsidRDefault="00D37B8E" w:rsidP="0092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,518</w:t>
            </w:r>
          </w:p>
        </w:tc>
        <w:tc>
          <w:tcPr>
            <w:tcW w:w="283" w:type="dxa"/>
            <w:vAlign w:val="bottom"/>
          </w:tcPr>
          <w:p w:rsidR="00D37B8E" w:rsidRPr="00EF47A5" w:rsidRDefault="00D37B8E" w:rsidP="0092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37B8E" w:rsidRPr="00EF47A5" w:rsidRDefault="00D37B8E" w:rsidP="0092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3,629</w:t>
            </w:r>
          </w:p>
        </w:tc>
      </w:tr>
      <w:tr w:rsidR="00D574F3" w:rsidRPr="00EF47A5" w:rsidTr="00910F6C">
        <w:tc>
          <w:tcPr>
            <w:tcW w:w="3394" w:type="dxa"/>
            <w:vAlign w:val="bottom"/>
          </w:tcPr>
          <w:p w:rsidR="00D574F3" w:rsidRPr="00EF47A5" w:rsidRDefault="00D37B8E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</w:t>
            </w:r>
            <w:r w:rsidR="00D574F3" w:rsidRPr="00EF47A5">
              <w:rPr>
                <w:rFonts w:ascii="Angsana New" w:hAnsi="Angsana New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D574F3" w:rsidRPr="00C66106" w:rsidRDefault="00D37B8E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2,497</w:t>
            </w:r>
          </w:p>
        </w:tc>
        <w:tc>
          <w:tcPr>
            <w:tcW w:w="285" w:type="dxa"/>
            <w:vAlign w:val="bottom"/>
          </w:tcPr>
          <w:p w:rsidR="00D574F3" w:rsidRPr="00EF47A5" w:rsidRDefault="00D574F3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574F3" w:rsidRPr="00EF47A5" w:rsidRDefault="00D574F3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83" w:type="dxa"/>
            <w:vAlign w:val="bottom"/>
          </w:tcPr>
          <w:p w:rsidR="00D574F3" w:rsidRPr="00EF47A5" w:rsidRDefault="00D574F3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D574F3" w:rsidRPr="00C66106" w:rsidRDefault="00D37B8E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,497</w:t>
            </w:r>
          </w:p>
        </w:tc>
        <w:tc>
          <w:tcPr>
            <w:tcW w:w="283" w:type="dxa"/>
            <w:vAlign w:val="bottom"/>
          </w:tcPr>
          <w:p w:rsidR="00D574F3" w:rsidRPr="00EF47A5" w:rsidRDefault="00D574F3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574F3" w:rsidRPr="00EF47A5" w:rsidRDefault="00D574F3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676</w:t>
            </w:r>
          </w:p>
        </w:tc>
      </w:tr>
      <w:tr w:rsidR="001269B4" w:rsidRPr="00EF47A5" w:rsidTr="001269B4">
        <w:tc>
          <w:tcPr>
            <w:tcW w:w="3394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9B4" w:rsidRPr="00C66106" w:rsidRDefault="001C6371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7,336</w:t>
            </w:r>
          </w:p>
        </w:tc>
        <w:tc>
          <w:tcPr>
            <w:tcW w:w="285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9B4" w:rsidRPr="00EF47A5" w:rsidRDefault="008A5ED1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5,414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1269B4" w:rsidRPr="00C66106" w:rsidRDefault="00D37B8E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6,797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269B4" w:rsidRPr="00EF47A5" w:rsidRDefault="008A5ED1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5,158</w:t>
            </w:r>
          </w:p>
        </w:tc>
      </w:tr>
      <w:tr w:rsidR="001269B4" w:rsidRPr="008D6154" w:rsidTr="001269B4">
        <w:tc>
          <w:tcPr>
            <w:tcW w:w="3394" w:type="dxa"/>
            <w:vAlign w:val="bottom"/>
          </w:tcPr>
          <w:p w:rsidR="001269B4" w:rsidRPr="00EF47A5" w:rsidRDefault="001269B4" w:rsidP="001269B4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269B4" w:rsidRPr="00C66106" w:rsidRDefault="00843301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58,212</w:t>
            </w:r>
          </w:p>
        </w:tc>
        <w:tc>
          <w:tcPr>
            <w:tcW w:w="285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74,601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69B4" w:rsidRPr="00C66106" w:rsidRDefault="00843301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55,683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69B4" w:rsidRPr="00461E38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70,283</w:t>
            </w:r>
          </w:p>
        </w:tc>
      </w:tr>
    </w:tbl>
    <w:p w:rsidR="00085D4A" w:rsidRPr="008C1C0D" w:rsidRDefault="00085D4A" w:rsidP="002A3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D5440" w:rsidRDefault="002D5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63DD6" w:rsidRPr="004F5042" w:rsidRDefault="00F63DD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lastRenderedPageBreak/>
        <w:t>หุ้นกู้</w:t>
      </w:r>
      <w:r w:rsidR="0082194A" w:rsidRPr="004F5042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F63DD6" w:rsidRPr="008C1C0D" w:rsidRDefault="00F63DD6" w:rsidP="007F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43" w:type="dxa"/>
        <w:tblLook w:val="04A0"/>
      </w:tblPr>
      <w:tblGrid>
        <w:gridCol w:w="5598"/>
        <w:gridCol w:w="270"/>
        <w:gridCol w:w="1620"/>
        <w:gridCol w:w="236"/>
        <w:gridCol w:w="1719"/>
      </w:tblGrid>
      <w:tr w:rsidR="00F63DD6" w:rsidRPr="004F5042" w:rsidTr="00953210">
        <w:tc>
          <w:tcPr>
            <w:tcW w:w="5598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5" w:type="dxa"/>
            <w:gridSpan w:val="3"/>
            <w:tcBorders>
              <w:bottom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</w:tr>
      <w:tr w:rsidR="00F63DD6" w:rsidRPr="004F5042" w:rsidTr="00953210">
        <w:tc>
          <w:tcPr>
            <w:tcW w:w="5598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825C60" w:rsidP="001269B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12EB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B4EC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12EB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6B4EC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63DD6" w:rsidRPr="004F5042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4F504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269B4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F63DD6" w:rsidP="001269B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31 ธันวาคม 25</w:t>
            </w:r>
            <w:r w:rsidR="006B4EC9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1269B4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1269B4" w:rsidRPr="004F5042" w:rsidTr="00953210">
        <w:tc>
          <w:tcPr>
            <w:tcW w:w="5598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1269B4" w:rsidRPr="005B376A" w:rsidRDefault="007F65E0" w:rsidP="001269B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986,300</w:t>
            </w:r>
            <w:r w:rsidR="001269B4" w:rsidRPr="005B376A">
              <w:rPr>
                <w:rFonts w:ascii="Angsana New" w:hAnsi="Angsana New" w:cs="Angsana New"/>
                <w:sz w:val="30"/>
                <w:szCs w:val="30"/>
              </w:rPr>
              <w:t xml:space="preserve">                    </w:t>
            </w:r>
          </w:p>
        </w:tc>
        <w:tc>
          <w:tcPr>
            <w:tcW w:w="236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:rsidR="001269B4" w:rsidRPr="00471213" w:rsidRDefault="001269B4" w:rsidP="005B376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1213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71213">
              <w:rPr>
                <w:rFonts w:ascii="Angsana New" w:hAnsi="Angsana New" w:cs="Angsana New"/>
                <w:sz w:val="30"/>
                <w:szCs w:val="30"/>
                <w:cs/>
              </w:rPr>
              <w:t>61</w:t>
            </w:r>
            <w:r w:rsidRPr="00471213">
              <w:rPr>
                <w:rFonts w:ascii="Angsana New" w:hAnsi="Angsana New" w:cs="Angsana New"/>
                <w:sz w:val="30"/>
                <w:szCs w:val="30"/>
              </w:rPr>
              <w:t>,300</w:t>
            </w:r>
          </w:p>
        </w:tc>
      </w:tr>
      <w:tr w:rsidR="001269B4" w:rsidRPr="004F5042" w:rsidTr="00953210">
        <w:tc>
          <w:tcPr>
            <w:tcW w:w="5598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1269B4" w:rsidRPr="005B376A" w:rsidRDefault="007F65E0" w:rsidP="00A30AE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269B4" w:rsidRPr="005B37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30AE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11,085</w:t>
            </w:r>
            <w:r w:rsidR="001269B4" w:rsidRPr="005B37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:rsidR="001269B4" w:rsidRPr="00471213" w:rsidRDefault="00A30AE2" w:rsidP="00A30AE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269B4" w:rsidRPr="00471213">
              <w:rPr>
                <w:rFonts w:ascii="Angsana New" w:hAnsi="Angsana New" w:cs="Angsana New"/>
                <w:sz w:val="30"/>
                <w:szCs w:val="30"/>
              </w:rPr>
              <w:t xml:space="preserve">  11,111)</w:t>
            </w:r>
          </w:p>
        </w:tc>
      </w:tr>
      <w:tr w:rsidR="001269B4" w:rsidRPr="004F5042" w:rsidTr="00953210">
        <w:tc>
          <w:tcPr>
            <w:tcW w:w="5598" w:type="dxa"/>
          </w:tcPr>
          <w:p w:rsidR="001269B4" w:rsidRPr="004F5042" w:rsidRDefault="001269B4" w:rsidP="0027070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1269B4" w:rsidRPr="005B376A" w:rsidRDefault="007F65E0" w:rsidP="001269B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975,215</w:t>
            </w:r>
          </w:p>
        </w:tc>
        <w:tc>
          <w:tcPr>
            <w:tcW w:w="236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</w:tcBorders>
          </w:tcPr>
          <w:p w:rsidR="001269B4" w:rsidRPr="00471213" w:rsidRDefault="001269B4" w:rsidP="005B376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1213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471213">
              <w:rPr>
                <w:rFonts w:ascii="Angsana New" w:hAnsi="Angsana New" w:cs="Angsana New"/>
                <w:sz w:val="30"/>
                <w:szCs w:val="30"/>
              </w:rPr>
              <w:t>50,189</w:t>
            </w:r>
          </w:p>
        </w:tc>
      </w:tr>
      <w:tr w:rsidR="001269B4" w:rsidRPr="004F5042" w:rsidTr="00953210">
        <w:tc>
          <w:tcPr>
            <w:tcW w:w="5598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269B4" w:rsidRPr="005B376A" w:rsidRDefault="007F65E0" w:rsidP="00A30AE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(754,694</w:t>
            </w:r>
            <w:r w:rsidR="001269B4" w:rsidRPr="005B37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1269B4" w:rsidRPr="004F5042" w:rsidRDefault="001269B4" w:rsidP="005B376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1269B4" w:rsidRPr="00471213" w:rsidRDefault="00A30AE2" w:rsidP="00A30AE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269B4" w:rsidRPr="00471213">
              <w:rPr>
                <w:rFonts w:ascii="Angsana New" w:hAnsi="Angsana New" w:cs="Angsana New"/>
                <w:sz w:val="30"/>
                <w:szCs w:val="30"/>
              </w:rPr>
              <w:t>379,025)</w:t>
            </w:r>
          </w:p>
        </w:tc>
      </w:tr>
      <w:tr w:rsidR="001269B4" w:rsidRPr="004F5042" w:rsidTr="00953210">
        <w:tc>
          <w:tcPr>
            <w:tcW w:w="5598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1269B4" w:rsidRPr="005B376A" w:rsidRDefault="007F65E0" w:rsidP="001269B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220,521</w:t>
            </w:r>
          </w:p>
        </w:tc>
        <w:tc>
          <w:tcPr>
            <w:tcW w:w="236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:rsidR="001269B4" w:rsidRPr="00482A3C" w:rsidRDefault="001269B4" w:rsidP="005B376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1213">
              <w:rPr>
                <w:rFonts w:ascii="Angsana New" w:hAnsi="Angsana New" w:cs="Angsana New"/>
                <w:sz w:val="30"/>
                <w:szCs w:val="30"/>
              </w:rPr>
              <w:t>571,164</w:t>
            </w:r>
          </w:p>
        </w:tc>
      </w:tr>
    </w:tbl>
    <w:p w:rsidR="00F63DD6" w:rsidRPr="008C1C0D" w:rsidRDefault="00F63DD6" w:rsidP="00F63DD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F4A48" w:rsidRDefault="001269B4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BE2AC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30 มิถุนายน 2564 และวันที่ </w:t>
      </w:r>
      <w:r w:rsidRPr="00BE2AC0">
        <w:rPr>
          <w:rFonts w:ascii="Angsana New" w:hAnsi="Angsana New" w:cs="Angsana New"/>
          <w:sz w:val="30"/>
          <w:szCs w:val="30"/>
          <w:cs/>
        </w:rPr>
        <w:t>31 ธันวาคม 256</w:t>
      </w:r>
      <w:r w:rsidRPr="00BE2AC0">
        <w:rPr>
          <w:rFonts w:ascii="Angsana New" w:hAnsi="Angsana New" w:cs="Angsana New"/>
          <w:sz w:val="30"/>
          <w:szCs w:val="30"/>
        </w:rPr>
        <w:t>3</w:t>
      </w:r>
      <w:r w:rsidRPr="00BE2A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E2AC0">
        <w:rPr>
          <w:rFonts w:ascii="Angsana New" w:hAnsi="Angsana New" w:cs="Angsana New"/>
          <w:sz w:val="30"/>
          <w:szCs w:val="30"/>
          <w:cs/>
        </w:rPr>
        <w:t>หุ้นกู้ดังกล่าวมีมูลค่ายุติธรรม</w:t>
      </w:r>
      <w:r>
        <w:rPr>
          <w:rFonts w:ascii="Angsana New" w:hAnsi="Angsana New" w:cs="Angsana New" w:hint="cs"/>
          <w:sz w:val="30"/>
          <w:szCs w:val="30"/>
          <w:cs/>
        </w:rPr>
        <w:t>รวม</w:t>
      </w:r>
      <w:r w:rsidRPr="00D64D08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5B376A" w:rsidRPr="005B376A">
        <w:rPr>
          <w:rFonts w:ascii="Angsana New" w:hAnsi="Angsana New" w:cs="Angsana New"/>
          <w:sz w:val="30"/>
          <w:szCs w:val="30"/>
        </w:rPr>
        <w:t>986.</w:t>
      </w:r>
      <w:r w:rsidR="005B376A">
        <w:rPr>
          <w:rFonts w:ascii="Angsana New" w:hAnsi="Angsana New" w:cs="Angsana New"/>
          <w:sz w:val="30"/>
          <w:szCs w:val="30"/>
        </w:rPr>
        <w:t>2</w:t>
      </w:r>
      <w:r w:rsidRPr="00D64D08">
        <w:rPr>
          <w:rFonts w:ascii="Angsana New" w:hAnsi="Angsana New" w:cs="Angsana New"/>
          <w:sz w:val="30"/>
          <w:szCs w:val="30"/>
        </w:rPr>
        <w:t xml:space="preserve"> </w:t>
      </w:r>
      <w:r w:rsidRPr="00D64D08">
        <w:rPr>
          <w:rFonts w:ascii="Angsana New" w:hAnsi="Angsana New" w:cs="Angsana New"/>
          <w:sz w:val="30"/>
          <w:szCs w:val="30"/>
          <w:cs/>
        </w:rPr>
        <w:t>ล้านบาท</w:t>
      </w:r>
      <w:r w:rsidRPr="00D64D0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D64D08">
        <w:rPr>
          <w:rFonts w:ascii="Angsana New" w:hAnsi="Angsana New" w:cs="Angsana New"/>
          <w:sz w:val="30"/>
          <w:szCs w:val="30"/>
        </w:rPr>
        <w:t>962.8</w:t>
      </w:r>
      <w:r w:rsidRPr="00D64D08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(มูลค่ายุติธรรมเป็นข้อมูลระดับ 2 ของลำดับชั้นมูลค่ายุติธรรม ซึ่งเป็นราคาที่ประกาศและอ้างอิงไว้โดยสมาคมตลาดตราสารหนี้ไทย)</w:t>
      </w:r>
    </w:p>
    <w:p w:rsidR="00EF4A48" w:rsidRPr="000A3D0E" w:rsidRDefault="00EF4A48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0354D7" w:rsidRPr="006B4EC9" w:rsidRDefault="006B4EC9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1316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1316E" w:rsidRPr="00C1316E">
        <w:rPr>
          <w:rFonts w:ascii="Angsana New" w:hAnsi="Angsana New" w:cs="Angsana New"/>
          <w:sz w:val="30"/>
          <w:szCs w:val="30"/>
        </w:rPr>
        <w:t>22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="00C1316E" w:rsidRPr="00C1316E">
        <w:rPr>
          <w:rFonts w:ascii="Angsana New" w:hAnsi="Angsana New" w:cs="Angsana New" w:hint="cs"/>
          <w:sz w:val="30"/>
          <w:szCs w:val="30"/>
          <w:cs/>
        </w:rPr>
        <w:t>มีน</w:t>
      </w:r>
      <w:r w:rsidRPr="00C1316E">
        <w:rPr>
          <w:rFonts w:ascii="Angsana New" w:hAnsi="Angsana New" w:cs="Angsana New"/>
          <w:sz w:val="30"/>
          <w:szCs w:val="30"/>
          <w:cs/>
        </w:rPr>
        <w:t>าคม</w:t>
      </w:r>
      <w:r w:rsidRPr="00C1316E">
        <w:rPr>
          <w:rFonts w:ascii="Angsana New" w:hAnsi="Angsana New" w:cs="Angsana New"/>
          <w:sz w:val="30"/>
          <w:szCs w:val="30"/>
        </w:rPr>
        <w:t xml:space="preserve"> 25</w:t>
      </w:r>
      <w:r w:rsidR="00C1316E" w:rsidRPr="00C1316E">
        <w:rPr>
          <w:rFonts w:ascii="Angsana New" w:hAnsi="Angsana New" w:cs="Angsana New"/>
          <w:sz w:val="30"/>
          <w:szCs w:val="30"/>
        </w:rPr>
        <w:t>62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>บริษัทได้ออกหุ้นกู้ชนิดระ</w:t>
      </w:r>
      <w:r w:rsidR="005D56B4">
        <w:rPr>
          <w:rFonts w:ascii="Angsana New" w:hAnsi="Angsana New" w:cs="Angsana New"/>
          <w:sz w:val="30"/>
          <w:szCs w:val="30"/>
          <w:cs/>
        </w:rPr>
        <w:t>บุชื่อผู้ถือ ไม่ด้อยสิทธิ และ</w:t>
      </w:r>
      <w:r w:rsidRPr="00C1316E">
        <w:rPr>
          <w:rFonts w:ascii="Angsana New" w:hAnsi="Angsana New" w:cs="Angsana New"/>
          <w:sz w:val="30"/>
          <w:szCs w:val="30"/>
          <w:cs/>
        </w:rPr>
        <w:t>มีหลักประกัน</w:t>
      </w:r>
      <w:r w:rsidR="00A90CCA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Pr="00C1316E">
        <w:rPr>
          <w:rFonts w:ascii="Angsana New" w:hAnsi="Angsana New" w:cs="Angsana New"/>
          <w:sz w:val="30"/>
          <w:szCs w:val="30"/>
          <w:cs/>
        </w:rPr>
        <w:t>ให้แก่ผู้ลงทุนสถาบันจำนวน</w:t>
      </w:r>
      <w:r w:rsidR="00C1316E" w:rsidRPr="00C1316E">
        <w:rPr>
          <w:rFonts w:ascii="Angsana New" w:hAnsi="Angsana New" w:cs="Angsana New"/>
          <w:sz w:val="30"/>
          <w:szCs w:val="30"/>
        </w:rPr>
        <w:t xml:space="preserve"> 2</w:t>
      </w:r>
      <w:r w:rsidRPr="00C1316E">
        <w:rPr>
          <w:rFonts w:ascii="Angsana New" w:hAnsi="Angsana New" w:cs="Angsana New"/>
          <w:sz w:val="30"/>
          <w:szCs w:val="30"/>
        </w:rPr>
        <w:t>00,000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 หน่วย มูลค่าที่ตราไว้หน่วยละ </w:t>
      </w:r>
      <w:r w:rsidRPr="00C1316E">
        <w:rPr>
          <w:rFonts w:ascii="Angsana New" w:hAnsi="Angsana New" w:cs="Angsana New"/>
          <w:sz w:val="30"/>
          <w:szCs w:val="30"/>
        </w:rPr>
        <w:t xml:space="preserve">1,000 </w:t>
      </w:r>
      <w:r w:rsidRPr="00C1316E">
        <w:rPr>
          <w:rFonts w:ascii="Angsana New" w:hAnsi="Angsana New" w:cs="Angsana New"/>
          <w:sz w:val="30"/>
          <w:szCs w:val="30"/>
          <w:cs/>
        </w:rPr>
        <w:t>บาท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>หุ้นกู้นี้มีอัตราดอกเบี้ยร้อยละ</w:t>
      </w:r>
      <w:r w:rsidR="00C1316E" w:rsidRPr="00C1316E">
        <w:rPr>
          <w:rFonts w:ascii="Angsana New" w:hAnsi="Angsana New" w:cs="Angsana New"/>
          <w:sz w:val="30"/>
          <w:szCs w:val="30"/>
        </w:rPr>
        <w:t xml:space="preserve"> 6.75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ต่อปี ดอกเบี้ยครบกำหนดชำระทุก </w:t>
      </w:r>
      <w:r w:rsidRPr="00C1316E">
        <w:rPr>
          <w:rFonts w:ascii="Angsana New" w:hAnsi="Angsana New" w:cs="Angsana New"/>
          <w:sz w:val="30"/>
          <w:szCs w:val="30"/>
        </w:rPr>
        <w:t xml:space="preserve">3 </w:t>
      </w:r>
      <w:r w:rsidRPr="00C1316E">
        <w:rPr>
          <w:rFonts w:ascii="Angsana New" w:hAnsi="Angsana New" w:cs="Angsana New"/>
          <w:sz w:val="30"/>
          <w:szCs w:val="30"/>
          <w:cs/>
        </w:rPr>
        <w:t>เดือน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และครบกำหนดไถ่ถอนในวันที่ </w:t>
      </w:r>
      <w:r w:rsidRPr="00C1316E">
        <w:rPr>
          <w:rFonts w:ascii="Angsana New" w:hAnsi="Angsana New" w:cs="Angsana New"/>
          <w:sz w:val="30"/>
          <w:szCs w:val="30"/>
        </w:rPr>
        <w:t>2</w:t>
      </w:r>
      <w:r w:rsidR="00C1316E" w:rsidRPr="00C1316E">
        <w:rPr>
          <w:rFonts w:ascii="Angsana New" w:hAnsi="Angsana New" w:cs="Angsana New"/>
          <w:sz w:val="30"/>
          <w:szCs w:val="30"/>
        </w:rPr>
        <w:t>2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="00C1316E" w:rsidRPr="00C1316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316E">
        <w:rPr>
          <w:rFonts w:ascii="Angsana New" w:hAnsi="Angsana New" w:cs="Angsana New"/>
          <w:sz w:val="30"/>
          <w:szCs w:val="30"/>
        </w:rPr>
        <w:t>256</w:t>
      </w:r>
      <w:r w:rsidR="00C1316E" w:rsidRPr="00C1316E">
        <w:rPr>
          <w:rFonts w:ascii="Angsana New" w:hAnsi="Angsana New" w:cs="Angsana New"/>
          <w:sz w:val="30"/>
          <w:szCs w:val="30"/>
        </w:rPr>
        <w:t>4</w:t>
      </w:r>
      <w:r w:rsidR="000354D7" w:rsidRPr="00C1316E">
        <w:rPr>
          <w:rFonts w:ascii="Angsana New" w:hAnsi="Angsana New" w:cs="Angsana New"/>
          <w:sz w:val="30"/>
          <w:szCs w:val="30"/>
        </w:rPr>
        <w:t xml:space="preserve"> </w:t>
      </w:r>
      <w:r w:rsidR="000354D7" w:rsidRPr="00C1316E">
        <w:rPr>
          <w:rFonts w:ascii="Angsana New" w:hAnsi="Angsana New" w:cs="Angsana New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="000354D7" w:rsidRPr="00C1316E">
        <w:rPr>
          <w:rFonts w:ascii="Angsana New" w:hAnsi="Angsana New" w:cs="Angsana New" w:hint="cs"/>
          <w:sz w:val="30"/>
          <w:szCs w:val="30"/>
          <w:cs/>
        </w:rPr>
        <w:t>ไ</w:t>
      </w:r>
      <w:r w:rsidR="000354D7" w:rsidRPr="00C1316E">
        <w:rPr>
          <w:rFonts w:ascii="Angsana New" w:hAnsi="Angsana New" w:cs="Angsana New"/>
          <w:sz w:val="30"/>
          <w:szCs w:val="30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="000354D7" w:rsidRPr="00C1316E">
        <w:rPr>
          <w:rFonts w:ascii="Angsana New" w:hAnsi="Angsana New" w:cs="Angsana New"/>
          <w:sz w:val="30"/>
          <w:szCs w:val="30"/>
        </w:rPr>
        <w:t>4:1</w:t>
      </w:r>
    </w:p>
    <w:p w:rsidR="00831FA9" w:rsidRPr="006B4EC9" w:rsidRDefault="00831FA9" w:rsidP="006B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:rsidR="008C1C0D" w:rsidRPr="008C1C0D" w:rsidRDefault="008C1C0D" w:rsidP="008C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8C1C0D">
        <w:rPr>
          <w:rFonts w:ascii="Angsana New" w:eastAsia="Calibri" w:hAnsi="Angsana New" w:hint="cs"/>
          <w:sz w:val="30"/>
          <w:szCs w:val="30"/>
          <w:cs/>
        </w:rPr>
        <w:t>เมื่อวันที่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31 </w:t>
      </w:r>
      <w:r w:rsidRPr="008C1C0D">
        <w:rPr>
          <w:rFonts w:ascii="Angsana New" w:eastAsia="Calibri" w:hAnsi="Angsana New" w:hint="cs"/>
          <w:sz w:val="30"/>
          <w:szCs w:val="30"/>
          <w:cs/>
        </w:rPr>
        <w:t>กรกฏาคม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2562 </w:t>
      </w:r>
      <w:r w:rsidRPr="008C1C0D">
        <w:rPr>
          <w:rFonts w:ascii="Angsana New" w:eastAsia="Calibri" w:hAnsi="Angsana New" w:hint="cs"/>
          <w:sz w:val="30"/>
          <w:szCs w:val="30"/>
          <w:cs/>
        </w:rPr>
        <w:t>บริษัทได้ออกหุ้นกู้ชนิดระบุชื่อผู้ถือ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ไม่ด้อยสิทธิ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และไม่มีหลักประกันให้แก่ผู้ลงทุนสถาบันจำนวน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180,200 </w:t>
      </w:r>
      <w:r w:rsidRPr="008C1C0D">
        <w:rPr>
          <w:rFonts w:ascii="Angsana New" w:eastAsia="Calibri" w:hAnsi="Angsana New" w:hint="cs"/>
          <w:sz w:val="30"/>
          <w:szCs w:val="30"/>
          <w:cs/>
        </w:rPr>
        <w:t>หน่วย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มูลค่าที่ตราไว้หน่วยละ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1,000 </w:t>
      </w:r>
      <w:r w:rsidRPr="008C1C0D">
        <w:rPr>
          <w:rFonts w:ascii="Angsana New" w:eastAsia="Calibri" w:hAnsi="Angsana New" w:hint="cs"/>
          <w:sz w:val="30"/>
          <w:szCs w:val="30"/>
          <w:cs/>
        </w:rPr>
        <w:t>บาท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6.50 </w:t>
      </w:r>
      <w:r w:rsidRPr="008C1C0D">
        <w:rPr>
          <w:rFonts w:ascii="Angsana New" w:eastAsia="Calibri" w:hAnsi="Angsana New" w:hint="cs"/>
          <w:sz w:val="30"/>
          <w:szCs w:val="30"/>
          <w:cs/>
        </w:rPr>
        <w:t>ต่อปี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ดอกเบี้ยครบกำหนดชำระทุก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3 </w:t>
      </w:r>
      <w:r w:rsidRPr="008C1C0D">
        <w:rPr>
          <w:rFonts w:ascii="Angsana New" w:eastAsia="Calibri" w:hAnsi="Angsana New" w:hint="cs"/>
          <w:sz w:val="30"/>
          <w:szCs w:val="30"/>
          <w:cs/>
        </w:rPr>
        <w:t>เดือน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และครบกำหนดไถ่ถอนในวันที่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31 </w:t>
      </w:r>
      <w:r w:rsidRPr="008C1C0D">
        <w:rPr>
          <w:rFonts w:ascii="Angsana New" w:eastAsia="Calibri" w:hAnsi="Angsana New" w:hint="cs"/>
          <w:sz w:val="30"/>
          <w:szCs w:val="30"/>
          <w:cs/>
        </w:rPr>
        <w:t>กรกฏาคม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2564 </w:t>
      </w:r>
      <w:r w:rsidRPr="008C1C0D">
        <w:rPr>
          <w:rFonts w:ascii="Angsana New" w:eastAsia="Calibri" w:hAnsi="Angsana New" w:hint="cs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หุ้นกู้ดังกล่าวข้างต้นมีเงื่อนไขที่สำคัญซึ่งบริษัทต้องปฏิบัติตามได้แก่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การรักษาอัตราส่วนหนี้สินต่อส่วนทุนในอัตราไม่เกินกว่า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4:1</w:t>
      </w:r>
    </w:p>
    <w:p w:rsidR="00A90CCA" w:rsidRDefault="00A90CCA" w:rsidP="00A90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highlight w:val="cyan"/>
        </w:rPr>
      </w:pPr>
    </w:p>
    <w:p w:rsidR="001269B4" w:rsidRDefault="001269B4" w:rsidP="001269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482A3C">
        <w:rPr>
          <w:rFonts w:ascii="Angsana New" w:hAnsi="Angsana New" w:cs="Angsana New"/>
          <w:sz w:val="30"/>
          <w:szCs w:val="30"/>
          <w:cs/>
        </w:rPr>
        <w:t>เมื่อวันที่ 12 มิถุนายน 2563 บริษัทได้ออกหุ้นกู้ชนิดระบุชื่อผู้ถือ ไม่ด้อยสิทธิ และมีหลักประกันบางส่วนให้แก่ผู้ลงทุนสถาบันจำนวน 581</w:t>
      </w:r>
      <w:r w:rsidRPr="00482A3C">
        <w:rPr>
          <w:rFonts w:ascii="Angsana New" w:hAnsi="Angsana New" w:cs="Angsana New"/>
          <w:sz w:val="30"/>
          <w:szCs w:val="30"/>
        </w:rPr>
        <w:t>,</w:t>
      </w:r>
      <w:r w:rsidRPr="00482A3C">
        <w:rPr>
          <w:rFonts w:ascii="Angsana New" w:hAnsi="Angsana New" w:cs="Angsana New"/>
          <w:sz w:val="30"/>
          <w:szCs w:val="30"/>
          <w:cs/>
        </w:rPr>
        <w:t>100 หน่วย มูลค่าที่ตราไว้หน่วยละ 1</w:t>
      </w:r>
      <w:r w:rsidRPr="00482A3C">
        <w:rPr>
          <w:rFonts w:ascii="Angsana New" w:hAnsi="Angsana New" w:cs="Angsana New"/>
          <w:sz w:val="30"/>
          <w:szCs w:val="30"/>
        </w:rPr>
        <w:t>,</w:t>
      </w:r>
      <w:r w:rsidRPr="00482A3C">
        <w:rPr>
          <w:rFonts w:ascii="Angsana New" w:hAnsi="Angsana New" w:cs="Angsana New"/>
          <w:sz w:val="30"/>
          <w:szCs w:val="30"/>
          <w:cs/>
        </w:rPr>
        <w:t xml:space="preserve">000 บาท หุ้นกู้นี้มีอัตราดอกเบี้ยร้อยละ 7.25 ต่อปี ดอกเบี้ยครบกำหนดชำระทุก 3 เดือน และครบกำหนดไถ่ถอนในวันที่ 12 มิถุนายน 2565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หุ้นกู้นี้ค้ำประกันโดยหุ้นสามัญของ </w:t>
      </w:r>
      <w:r w:rsidRPr="00482A3C">
        <w:rPr>
          <w:rFonts w:ascii="Angsana New" w:hAnsi="Angsana New" w:cs="Angsana New"/>
          <w:sz w:val="30"/>
          <w:szCs w:val="30"/>
        </w:rPr>
        <w:t xml:space="preserve">ECF-P </w:t>
      </w:r>
      <w:r w:rsidRPr="00482A3C">
        <w:rPr>
          <w:rFonts w:ascii="Angsana New" w:hAnsi="Angsana New" w:cs="Angsana New" w:hint="cs"/>
          <w:sz w:val="30"/>
          <w:szCs w:val="30"/>
          <w:cs/>
        </w:rPr>
        <w:t xml:space="preserve">ที่บริษัทถืออยู่จำนวน </w:t>
      </w:r>
      <w:r>
        <w:rPr>
          <w:rFonts w:ascii="Angsana New" w:hAnsi="Angsana New" w:cs="Angsana New" w:hint="cs"/>
          <w:sz w:val="30"/>
          <w:szCs w:val="30"/>
          <w:cs/>
        </w:rPr>
        <w:t>68</w:t>
      </w:r>
      <w:r>
        <w:rPr>
          <w:rFonts w:ascii="Angsana New" w:hAnsi="Angsana New" w:cs="Angsana New"/>
          <w:sz w:val="30"/>
          <w:szCs w:val="30"/>
        </w:rPr>
        <w:t>,905,639</w:t>
      </w:r>
      <w:r w:rsidRPr="00482A3C">
        <w:rPr>
          <w:rFonts w:ascii="Angsana New" w:hAnsi="Angsana New" w:cs="Angsana New"/>
          <w:sz w:val="30"/>
          <w:szCs w:val="30"/>
        </w:rPr>
        <w:t xml:space="preserve"> </w:t>
      </w:r>
      <w:r w:rsidRPr="00482A3C">
        <w:rPr>
          <w:rFonts w:ascii="Angsana New" w:hAnsi="Angsana New" w:cs="Angsana New" w:hint="cs"/>
          <w:sz w:val="30"/>
          <w:szCs w:val="30"/>
          <w:cs/>
        </w:rPr>
        <w:t>หุ้น</w:t>
      </w:r>
    </w:p>
    <w:p w:rsidR="001269B4" w:rsidRDefault="001269B4" w:rsidP="001269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A90CCA" w:rsidRPr="00A90CCA" w:rsidRDefault="001269B4" w:rsidP="00126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834413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834413">
        <w:rPr>
          <w:rFonts w:ascii="Angsana New" w:hAnsi="Angsana New" w:hint="cs"/>
          <w:sz w:val="30"/>
          <w:szCs w:val="30"/>
          <w:cs/>
        </w:rPr>
        <w:t>29</w:t>
      </w:r>
      <w:r w:rsidRPr="00834413">
        <w:rPr>
          <w:rFonts w:ascii="Angsana New" w:hAnsi="Angsana New"/>
          <w:sz w:val="30"/>
          <w:szCs w:val="30"/>
          <w:cs/>
        </w:rPr>
        <w:t xml:space="preserve"> </w:t>
      </w:r>
      <w:r w:rsidRPr="00834413">
        <w:rPr>
          <w:rFonts w:ascii="Angsana New" w:hAnsi="Angsana New" w:hint="cs"/>
          <w:sz w:val="30"/>
          <w:szCs w:val="30"/>
          <w:cs/>
        </w:rPr>
        <w:t>มกราคม</w:t>
      </w:r>
      <w:r w:rsidRPr="00834413">
        <w:rPr>
          <w:rFonts w:ascii="Angsana New" w:hAnsi="Angsana New"/>
          <w:sz w:val="30"/>
          <w:szCs w:val="30"/>
          <w:cs/>
        </w:rPr>
        <w:t xml:space="preserve"> 256</w:t>
      </w:r>
      <w:r w:rsidRPr="00834413">
        <w:rPr>
          <w:rFonts w:ascii="Angsana New" w:hAnsi="Angsana New" w:hint="cs"/>
          <w:sz w:val="30"/>
          <w:szCs w:val="30"/>
          <w:cs/>
        </w:rPr>
        <w:t>4</w:t>
      </w:r>
      <w:r w:rsidRPr="00834413">
        <w:rPr>
          <w:rFonts w:ascii="Angsana New" w:hAnsi="Angsana New"/>
          <w:sz w:val="30"/>
          <w:szCs w:val="30"/>
          <w:cs/>
        </w:rPr>
        <w:t xml:space="preserve"> บริษัทได้ออกหุ้นกู้ชนิดระบุชื่อผู้ถือ ไม่ด้อยสิทธิ และมีหลักประกันบางส่วนให้แก่ผู้ลงทุนสถาบันจำนวน </w:t>
      </w:r>
      <w:r w:rsidRPr="00834413">
        <w:rPr>
          <w:rFonts w:ascii="Angsana New" w:hAnsi="Angsana New"/>
          <w:sz w:val="30"/>
          <w:szCs w:val="30"/>
        </w:rPr>
        <w:t>225,000</w:t>
      </w:r>
      <w:r w:rsidRPr="00834413">
        <w:rPr>
          <w:rFonts w:ascii="Angsana New" w:hAnsi="Angsana New"/>
          <w:sz w:val="30"/>
          <w:szCs w:val="30"/>
          <w:cs/>
        </w:rPr>
        <w:t xml:space="preserve"> หน่วย มูลค่าที่ตราไว้หน่วยละ 1</w:t>
      </w:r>
      <w:r w:rsidRPr="00834413">
        <w:rPr>
          <w:rFonts w:ascii="Angsana New" w:hAnsi="Angsana New"/>
          <w:sz w:val="30"/>
          <w:szCs w:val="30"/>
        </w:rPr>
        <w:t>,</w:t>
      </w:r>
      <w:r w:rsidRPr="00834413">
        <w:rPr>
          <w:rFonts w:ascii="Angsana New" w:hAnsi="Angsana New"/>
          <w:sz w:val="30"/>
          <w:szCs w:val="30"/>
          <w:cs/>
        </w:rPr>
        <w:t xml:space="preserve">000 บาท หุ้นกู้นี้มีอัตราดอกเบี้ยร้อยละ 7.25 ต่อปี ดอกเบี้ยครบกำหนดชำระทุก 3 เดือน และครบกำหนดไถ่ถอนในวันที่ </w:t>
      </w:r>
      <w:r w:rsidRPr="00834413">
        <w:rPr>
          <w:rFonts w:ascii="Angsana New" w:hAnsi="Angsana New" w:hint="cs"/>
          <w:sz w:val="30"/>
          <w:szCs w:val="30"/>
          <w:cs/>
        </w:rPr>
        <w:t>29</w:t>
      </w:r>
      <w:r w:rsidRPr="00834413">
        <w:rPr>
          <w:rFonts w:ascii="Angsana New" w:hAnsi="Angsana New"/>
          <w:sz w:val="30"/>
          <w:szCs w:val="30"/>
          <w:cs/>
        </w:rPr>
        <w:t xml:space="preserve"> </w:t>
      </w:r>
      <w:r w:rsidRPr="00834413">
        <w:rPr>
          <w:rFonts w:ascii="Angsana New" w:hAnsi="Angsana New" w:hint="cs"/>
          <w:sz w:val="30"/>
          <w:szCs w:val="30"/>
          <w:cs/>
        </w:rPr>
        <w:t>มกราคม</w:t>
      </w:r>
      <w:r w:rsidRPr="00834413">
        <w:rPr>
          <w:rFonts w:ascii="Angsana New" w:hAnsi="Angsana New"/>
          <w:sz w:val="30"/>
          <w:szCs w:val="30"/>
          <w:cs/>
        </w:rPr>
        <w:t xml:space="preserve"> 256</w:t>
      </w:r>
      <w:r w:rsidRPr="00834413">
        <w:rPr>
          <w:rFonts w:ascii="Angsana New" w:hAnsi="Angsana New" w:hint="cs"/>
          <w:sz w:val="30"/>
          <w:szCs w:val="30"/>
          <w:cs/>
        </w:rPr>
        <w:t>6</w:t>
      </w:r>
      <w:r w:rsidRPr="00834413">
        <w:rPr>
          <w:rFonts w:ascii="Angsana New" w:hAnsi="Angsana New"/>
          <w:sz w:val="30"/>
          <w:szCs w:val="30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หุ้นกู้นี้ค้ำประกันโดยหุ้นสามัญของ </w:t>
      </w:r>
      <w:r w:rsidRPr="00834413">
        <w:rPr>
          <w:rFonts w:ascii="Angsana New" w:hAnsi="Angsana New"/>
          <w:sz w:val="30"/>
          <w:szCs w:val="30"/>
        </w:rPr>
        <w:t xml:space="preserve">ECF-P </w:t>
      </w:r>
      <w:r w:rsidRPr="00834413">
        <w:rPr>
          <w:rFonts w:ascii="Angsana New" w:hAnsi="Angsana New" w:hint="cs"/>
          <w:sz w:val="30"/>
          <w:szCs w:val="30"/>
          <w:cs/>
        </w:rPr>
        <w:t xml:space="preserve">ที่บริษัทถืออยู่จำนวน </w:t>
      </w:r>
      <w:r w:rsidRPr="00834413">
        <w:rPr>
          <w:rFonts w:ascii="Angsana New" w:hAnsi="Angsana New"/>
          <w:sz w:val="30"/>
          <w:szCs w:val="30"/>
        </w:rPr>
        <w:t xml:space="preserve">21,684,657 </w:t>
      </w:r>
      <w:r w:rsidRPr="00834413">
        <w:rPr>
          <w:rFonts w:ascii="Angsana New" w:hAnsi="Angsana New" w:hint="cs"/>
          <w:sz w:val="30"/>
          <w:szCs w:val="30"/>
          <w:cs/>
        </w:rPr>
        <w:t>หุ้น</w:t>
      </w:r>
    </w:p>
    <w:p w:rsidR="008C1C0D" w:rsidRPr="006053DD" w:rsidRDefault="008C1C0D" w:rsidP="008C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:rsidR="008C1C0D" w:rsidRPr="008C1C0D" w:rsidRDefault="008C1C0D" w:rsidP="008C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8C1C0D">
        <w:rPr>
          <w:rFonts w:ascii="Angsana New" w:eastAsia="Calibri" w:hAnsi="Angsana New" w:hint="cs"/>
          <w:sz w:val="30"/>
          <w:szCs w:val="30"/>
          <w:cs/>
        </w:rPr>
        <w:t>ค่าใช้จ่ายที่เกี่ยวข้องโดยตรงกับการออกหุ้นกู้ได้แก่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ค่าธรรมเนียมการจัดจำหน่ายซึ่งบริษัทบันทึกเป็นรายการรอตัดบัญชีและทยอยรับรู้เป็นเป็นส่วนหนึ่งของต้นทุนทางการเงินด้วยวิธีเส้นตรงตลอดอายุของหุ้นกู้ที่เกี่ยวข้อง</w:t>
      </w:r>
    </w:p>
    <w:p w:rsidR="006B4EC9" w:rsidRPr="006053DD" w:rsidRDefault="006B4EC9" w:rsidP="00F63DD6">
      <w:pPr>
        <w:pStyle w:val="NoSpacing"/>
        <w:rPr>
          <w:rFonts w:ascii="Angsana New" w:hAnsi="Angsana New" w:cs="Angsana New"/>
          <w:sz w:val="24"/>
          <w:szCs w:val="24"/>
        </w:rPr>
      </w:pPr>
    </w:p>
    <w:p w:rsidR="0015657B" w:rsidRPr="004F5042" w:rsidRDefault="0015657B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15657B" w:rsidRPr="006053DD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8064BA" w:rsidRDefault="0015657B" w:rsidP="00AA2FAD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ภาษีเงินได้</w:t>
      </w:r>
      <w:r w:rsidR="00933101" w:rsidRPr="004F5042">
        <w:rPr>
          <w:rFonts w:ascii="Angsana New" w:hAnsi="Angsana New" w:hint="cs"/>
          <w:sz w:val="30"/>
          <w:szCs w:val="30"/>
          <w:cs/>
        </w:rPr>
        <w:t>นิติบุคคล</w:t>
      </w:r>
      <w:r w:rsidRPr="004F5042">
        <w:rPr>
          <w:rFonts w:ascii="Angsana New" w:hAnsi="Angsana New"/>
          <w:sz w:val="30"/>
          <w:szCs w:val="30"/>
          <w:cs/>
        </w:rPr>
        <w:t>ที่บันทึก</w:t>
      </w:r>
      <w:r w:rsidRPr="004F5042">
        <w:rPr>
          <w:rFonts w:ascii="Angsana New" w:hAnsi="Angsana New" w:hint="cs"/>
          <w:sz w:val="30"/>
          <w:szCs w:val="30"/>
          <w:cs/>
        </w:rPr>
        <w:t>เป็น</w:t>
      </w:r>
      <w:r w:rsidRPr="004F5042">
        <w:rPr>
          <w:rFonts w:ascii="Angsana New" w:hAnsi="Angsana New"/>
          <w:sz w:val="30"/>
          <w:szCs w:val="30"/>
          <w:cs/>
        </w:rPr>
        <w:t>ค่าใช้จ่าย</w:t>
      </w:r>
      <w:r w:rsidR="00682898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4F5042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371E17">
        <w:rPr>
          <w:rFonts w:ascii="Angsana New" w:hAnsi="Angsana New" w:hint="cs"/>
          <w:sz w:val="30"/>
          <w:szCs w:val="30"/>
          <w:cs/>
        </w:rPr>
        <w:t>และหกเดือน</w:t>
      </w:r>
      <w:r w:rsidR="002E308F" w:rsidRPr="004F5042">
        <w:rPr>
          <w:rFonts w:ascii="Angsana New" w:hAnsi="Angsana New" w:hint="cs"/>
          <w:sz w:val="30"/>
          <w:szCs w:val="30"/>
          <w:cs/>
        </w:rPr>
        <w:t>สิ้น</w:t>
      </w:r>
      <w:r w:rsidRPr="004F5042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6B4EC9">
        <w:rPr>
          <w:rFonts w:ascii="Angsana New" w:hAnsi="Angsana New" w:hint="cs"/>
          <w:sz w:val="30"/>
          <w:szCs w:val="30"/>
          <w:cs/>
        </w:rPr>
        <w:t>3</w:t>
      </w:r>
      <w:r w:rsidR="00371E17">
        <w:rPr>
          <w:rFonts w:ascii="Angsana New" w:hAnsi="Angsana New" w:hint="cs"/>
          <w:sz w:val="30"/>
          <w:szCs w:val="30"/>
          <w:cs/>
        </w:rPr>
        <w:t>0</w:t>
      </w:r>
      <w:r w:rsidR="006B4EC9">
        <w:rPr>
          <w:rFonts w:ascii="Angsana New" w:hAnsi="Angsana New" w:hint="cs"/>
          <w:sz w:val="30"/>
          <w:szCs w:val="30"/>
          <w:cs/>
        </w:rPr>
        <w:t xml:space="preserve"> </w:t>
      </w:r>
      <w:r w:rsidR="00371E17">
        <w:rPr>
          <w:rFonts w:ascii="Angsana New" w:hAnsi="Angsana New" w:hint="cs"/>
          <w:sz w:val="30"/>
          <w:szCs w:val="30"/>
          <w:cs/>
        </w:rPr>
        <w:t>มิถุนายน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A7711E" w:rsidRPr="004F5042">
        <w:rPr>
          <w:rFonts w:ascii="Angsana New" w:hAnsi="Angsana New"/>
          <w:sz w:val="30"/>
          <w:szCs w:val="30"/>
        </w:rPr>
        <w:t>6</w:t>
      </w:r>
      <w:r w:rsidR="00411023">
        <w:rPr>
          <w:rFonts w:ascii="Angsana New" w:hAnsi="Angsana New"/>
          <w:sz w:val="30"/>
          <w:szCs w:val="30"/>
        </w:rPr>
        <w:t>4</w:t>
      </w:r>
      <w:r w:rsidR="008F4BC4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 w:hint="cs"/>
          <w:sz w:val="30"/>
          <w:szCs w:val="30"/>
          <w:cs/>
        </w:rPr>
        <w:t>25</w:t>
      </w:r>
      <w:r w:rsidR="00C45966">
        <w:rPr>
          <w:rFonts w:ascii="Angsana New" w:hAnsi="Angsana New" w:hint="cs"/>
          <w:sz w:val="30"/>
          <w:szCs w:val="30"/>
          <w:cs/>
        </w:rPr>
        <w:t>6</w:t>
      </w:r>
      <w:r w:rsidR="00411023">
        <w:rPr>
          <w:rFonts w:ascii="Angsana New" w:hAnsi="Angsana New" w:hint="cs"/>
          <w:sz w:val="30"/>
          <w:szCs w:val="30"/>
          <w:cs/>
        </w:rPr>
        <w:t>3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ป</w:t>
      </w:r>
      <w:r w:rsidRPr="004F5042">
        <w:rPr>
          <w:rFonts w:ascii="Angsana New" w:hAnsi="Angsana New"/>
          <w:sz w:val="30"/>
          <w:szCs w:val="30"/>
          <w:cs/>
        </w:rPr>
        <w:t>ระกอบด้วยรายก</w:t>
      </w:r>
      <w:r w:rsidRPr="004F5042">
        <w:rPr>
          <w:rFonts w:ascii="Angsana New" w:hAnsi="Angsana New" w:hint="cs"/>
          <w:sz w:val="30"/>
          <w:szCs w:val="30"/>
          <w:cs/>
        </w:rPr>
        <w:t>าร</w:t>
      </w:r>
      <w:r w:rsidRPr="004F5042">
        <w:rPr>
          <w:rFonts w:ascii="Angsana New" w:hAnsi="Angsana New"/>
          <w:sz w:val="30"/>
          <w:szCs w:val="30"/>
          <w:cs/>
        </w:rPr>
        <w:t>ดัง</w:t>
      </w:r>
      <w:r w:rsidRPr="004F5042">
        <w:rPr>
          <w:rFonts w:ascii="Angsana New" w:hAnsi="Angsana New" w:hint="cs"/>
          <w:sz w:val="30"/>
          <w:szCs w:val="30"/>
          <w:cs/>
        </w:rPr>
        <w:t>ต่อไป</w:t>
      </w:r>
      <w:r w:rsidRPr="004F5042">
        <w:rPr>
          <w:rFonts w:ascii="Angsana New" w:hAnsi="Angsana New"/>
          <w:sz w:val="30"/>
          <w:szCs w:val="30"/>
          <w:cs/>
        </w:rPr>
        <w:t>นี้</w:t>
      </w:r>
    </w:p>
    <w:p w:rsidR="004F5042" w:rsidRPr="006053DD" w:rsidRDefault="004F5042" w:rsidP="0015657B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8F4BC4" w:rsidRPr="002E3EED" w:rsidTr="008F4BC4">
        <w:trPr>
          <w:tblHeader/>
        </w:trPr>
        <w:tc>
          <w:tcPr>
            <w:tcW w:w="5211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8F4BC4" w:rsidRPr="002E3EED" w:rsidRDefault="00371E1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</w:t>
            </w:r>
            <w:r w:rsidR="008F4BC4" w:rsidRPr="002E3EE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F4BC4" w:rsidRPr="002E3EED" w:rsidTr="008F4BC4">
        <w:trPr>
          <w:tblHeader/>
        </w:trPr>
        <w:tc>
          <w:tcPr>
            <w:tcW w:w="5211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3275A" w:rsidRPr="002E3EED" w:rsidTr="008F4BC4">
        <w:trPr>
          <w:tblHeader/>
        </w:trPr>
        <w:tc>
          <w:tcPr>
            <w:tcW w:w="5211" w:type="dxa"/>
            <w:vAlign w:val="bottom"/>
          </w:tcPr>
          <w:p w:rsidR="0053275A" w:rsidRPr="002E3EED" w:rsidRDefault="0053275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3275A" w:rsidRPr="002E3EED" w:rsidRDefault="0053275A" w:rsidP="00532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:rsidR="0053275A" w:rsidRPr="002E3EED" w:rsidRDefault="0053275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53275A" w:rsidRPr="002E3EED" w:rsidRDefault="0053275A" w:rsidP="00532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53275A" w:rsidRPr="002E3EED" w:rsidRDefault="0053275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3275A" w:rsidRPr="002E3EED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:rsidR="0053275A" w:rsidRPr="002E3EED" w:rsidRDefault="0053275A" w:rsidP="0068745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3275A" w:rsidRPr="002E3EED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411023" w:rsidRPr="002E3EED" w:rsidTr="000078D2">
        <w:tc>
          <w:tcPr>
            <w:tcW w:w="5211" w:type="dxa"/>
            <w:vAlign w:val="bottom"/>
          </w:tcPr>
          <w:p w:rsidR="00411023" w:rsidRPr="002E3EED" w:rsidRDefault="00411023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ภาษีเงินได้ที่คำนวณจากกำไร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 xml:space="preserve">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1023" w:rsidRPr="00E37517" w:rsidRDefault="00E37517" w:rsidP="00E375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7517">
              <w:rPr>
                <w:rFonts w:ascii="Angsana New" w:hAnsi="Angsana New"/>
                <w:sz w:val="30"/>
                <w:szCs w:val="30"/>
              </w:rPr>
              <w:t>3,218</w:t>
            </w:r>
          </w:p>
        </w:tc>
        <w:tc>
          <w:tcPr>
            <w:tcW w:w="284" w:type="dxa"/>
            <w:vAlign w:val="bottom"/>
          </w:tcPr>
          <w:p w:rsidR="00411023" w:rsidRPr="002E3EED" w:rsidRDefault="0041102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411023" w:rsidRPr="00D73D5E" w:rsidRDefault="00345272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11023" w:rsidRPr="00D73D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1023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411023" w:rsidRPr="00D73D5E">
              <w:rPr>
                <w:rFonts w:ascii="Angsana New" w:hAnsi="Angsana New"/>
                <w:sz w:val="30"/>
                <w:szCs w:val="30"/>
              </w:rPr>
              <w:t>2</w:t>
            </w:r>
            <w:r w:rsidR="00411023">
              <w:rPr>
                <w:rFonts w:ascii="Angsana New" w:hAnsi="Angsana New"/>
                <w:sz w:val="30"/>
                <w:szCs w:val="30"/>
              </w:rPr>
              <w:t>6</w:t>
            </w:r>
            <w:r w:rsidR="00411023" w:rsidRPr="00D73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411023" w:rsidRPr="002E3EED" w:rsidRDefault="0041102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1023" w:rsidRPr="004B5E56" w:rsidRDefault="004B5E56" w:rsidP="004B5E5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B5E56">
              <w:rPr>
                <w:rFonts w:ascii="Angsana New" w:hAnsi="Angsana New" w:hint="cs"/>
                <w:sz w:val="30"/>
                <w:szCs w:val="30"/>
                <w:cs/>
              </w:rPr>
              <w:t>980</w:t>
            </w:r>
          </w:p>
        </w:tc>
        <w:tc>
          <w:tcPr>
            <w:tcW w:w="284" w:type="dxa"/>
            <w:vAlign w:val="bottom"/>
          </w:tcPr>
          <w:p w:rsidR="00411023" w:rsidRPr="002E3EED" w:rsidRDefault="0041102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411023" w:rsidRPr="00D73D5E" w:rsidRDefault="00345272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11023" w:rsidRPr="00D73D5E">
              <w:rPr>
                <w:rFonts w:ascii="Angsana New" w:hAnsi="Angsana New"/>
                <w:sz w:val="30"/>
                <w:szCs w:val="30"/>
              </w:rPr>
              <w:t xml:space="preserve">   484</w:t>
            </w:r>
            <w:r w:rsidR="00411023" w:rsidRPr="00D73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4B5E56" w:rsidRPr="002E3EED" w:rsidTr="000078D2">
        <w:tc>
          <w:tcPr>
            <w:tcW w:w="5211" w:type="dxa"/>
            <w:vAlign w:val="bottom"/>
          </w:tcPr>
          <w:p w:rsidR="004B5E56" w:rsidRPr="002E3EED" w:rsidRDefault="004B5E56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4B5E56" w:rsidRPr="00E37517" w:rsidRDefault="003E5313" w:rsidP="00951C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951C68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284" w:type="dxa"/>
            <w:vAlign w:val="bottom"/>
          </w:tcPr>
          <w:p w:rsidR="004B5E56" w:rsidRPr="002E3EED" w:rsidRDefault="004B5E5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4B5E56" w:rsidRPr="00D73D5E" w:rsidRDefault="004B5E56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73D5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449</w:t>
            </w:r>
            <w:r w:rsidRPr="00D73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4B5E56" w:rsidRPr="002E3EED" w:rsidRDefault="004B5E5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B5E56" w:rsidRPr="00E37517" w:rsidRDefault="00C6658A" w:rsidP="0091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1,553</w:t>
            </w:r>
          </w:p>
        </w:tc>
        <w:tc>
          <w:tcPr>
            <w:tcW w:w="284" w:type="dxa"/>
            <w:vAlign w:val="bottom"/>
          </w:tcPr>
          <w:p w:rsidR="004B5E56" w:rsidRPr="002E3EED" w:rsidRDefault="004B5E5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4B5E56" w:rsidRPr="00D73D5E" w:rsidRDefault="004B5E56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73D5E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247</w:t>
            </w:r>
            <w:r w:rsidRPr="00D73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4B5E56" w:rsidRPr="002E3EED" w:rsidTr="00085D4A">
        <w:tc>
          <w:tcPr>
            <w:tcW w:w="5211" w:type="dxa"/>
            <w:vAlign w:val="bottom"/>
          </w:tcPr>
          <w:p w:rsidR="004B5E56" w:rsidRPr="002E3EED" w:rsidRDefault="004B5E56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ได้เพิ่มเติม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หรือยังไม่ถือเป็นรายได้ทางภาษี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4B5E56" w:rsidRPr="00E37517" w:rsidRDefault="004B5E56" w:rsidP="0095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51C68">
              <w:rPr>
                <w:rFonts w:ascii="Angsana New" w:hAnsi="Angsana New"/>
                <w:sz w:val="30"/>
                <w:szCs w:val="30"/>
              </w:rPr>
              <w:t>1,766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4B5E56" w:rsidRPr="002E3EED" w:rsidRDefault="004B5E5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4B5E56" w:rsidRPr="00D73D5E" w:rsidRDefault="004B5E56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83" w:type="dxa"/>
            <w:vAlign w:val="bottom"/>
          </w:tcPr>
          <w:p w:rsidR="004B5E56" w:rsidRPr="002E3EED" w:rsidRDefault="004B5E5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B5E56" w:rsidRPr="00E37517" w:rsidRDefault="00C6658A" w:rsidP="00C6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249)</w:t>
            </w:r>
          </w:p>
        </w:tc>
        <w:tc>
          <w:tcPr>
            <w:tcW w:w="284" w:type="dxa"/>
            <w:vAlign w:val="bottom"/>
          </w:tcPr>
          <w:p w:rsidR="004B5E56" w:rsidRPr="002E3EED" w:rsidRDefault="004B5E5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4B5E56" w:rsidRPr="00D73D5E" w:rsidRDefault="004B5E56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4B5E56" w:rsidRPr="002E3EED" w:rsidTr="00085D4A">
        <w:tc>
          <w:tcPr>
            <w:tcW w:w="5211" w:type="dxa"/>
            <w:vAlign w:val="bottom"/>
          </w:tcPr>
          <w:p w:rsidR="004B5E56" w:rsidRDefault="004B5E5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ผลกระทบจากการใช้ประโยชน์ของผลขาดทุนสะสม</w:t>
            </w:r>
          </w:p>
          <w:p w:rsidR="004B5E56" w:rsidRPr="002E3EED" w:rsidRDefault="004B5E5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ทางภาษียกมา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4B5E56" w:rsidRPr="00D73D5E" w:rsidRDefault="004B5E56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3D5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4B5E56" w:rsidRPr="002E3EED" w:rsidRDefault="004B5E5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4B5E56" w:rsidRPr="00D73D5E" w:rsidRDefault="004B5E56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83" w:type="dxa"/>
            <w:vAlign w:val="bottom"/>
          </w:tcPr>
          <w:p w:rsidR="004B5E56" w:rsidRPr="002E3EED" w:rsidRDefault="004B5E5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B5E56" w:rsidRPr="00D73D5E" w:rsidRDefault="004B5E56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3D5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4B5E56" w:rsidRPr="002E3EED" w:rsidRDefault="004B5E5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4B5E56" w:rsidRPr="00D73D5E" w:rsidRDefault="004B5E56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3D5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4B5E56" w:rsidRPr="002E3EED" w:rsidTr="00085D4A">
        <w:tc>
          <w:tcPr>
            <w:tcW w:w="5211" w:type="dxa"/>
            <w:vAlign w:val="bottom"/>
          </w:tcPr>
          <w:p w:rsidR="004B5E56" w:rsidRPr="002E3EED" w:rsidRDefault="004B5E56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vAlign w:val="bottom"/>
          </w:tcPr>
          <w:p w:rsidR="004B5E56" w:rsidRPr="00E37517" w:rsidRDefault="004B5E56" w:rsidP="0095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3E5313">
              <w:rPr>
                <w:rFonts w:ascii="Angsana New" w:hAnsi="Angsana New"/>
                <w:sz w:val="30"/>
                <w:szCs w:val="30"/>
              </w:rPr>
              <w:t>1,5</w:t>
            </w:r>
            <w:r w:rsidR="00951C68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4B5E56" w:rsidRPr="008D6154" w:rsidRDefault="004B5E56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1" w:type="dxa"/>
            <w:vAlign w:val="bottom"/>
          </w:tcPr>
          <w:p w:rsidR="004B5E56" w:rsidRPr="00D73D5E" w:rsidRDefault="004B5E56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283" w:type="dxa"/>
            <w:vAlign w:val="bottom"/>
          </w:tcPr>
          <w:p w:rsidR="004B5E56" w:rsidRPr="008D6154" w:rsidRDefault="004B5E56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B5E56" w:rsidRPr="00E37517" w:rsidRDefault="004B5E56" w:rsidP="003F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54337">
              <w:rPr>
                <w:rFonts w:ascii="Angsana New" w:hAnsi="Angsana New"/>
                <w:sz w:val="30"/>
                <w:szCs w:val="30"/>
              </w:rPr>
              <w:t>1,5</w:t>
            </w:r>
            <w:r w:rsidR="003F2F53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4B5E56" w:rsidRPr="008D6154" w:rsidRDefault="004B5E56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4B5E56" w:rsidRPr="00D73D5E" w:rsidRDefault="004B5E56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817</w:t>
            </w:r>
          </w:p>
        </w:tc>
      </w:tr>
      <w:tr w:rsidR="00411023" w:rsidRPr="002E3EED" w:rsidTr="000078D2">
        <w:tc>
          <w:tcPr>
            <w:tcW w:w="5211" w:type="dxa"/>
            <w:vAlign w:val="bottom"/>
          </w:tcPr>
          <w:p w:rsidR="00411023" w:rsidRPr="002E3EED" w:rsidRDefault="00411023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411023" w:rsidRPr="00E37517" w:rsidRDefault="00345272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,502</w:t>
            </w:r>
          </w:p>
        </w:tc>
        <w:tc>
          <w:tcPr>
            <w:tcW w:w="284" w:type="dxa"/>
            <w:vAlign w:val="bottom"/>
          </w:tcPr>
          <w:p w:rsidR="00411023" w:rsidRPr="002E3EED" w:rsidRDefault="0041102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411023" w:rsidRPr="00D73D5E" w:rsidRDefault="00411023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83" w:type="dxa"/>
            <w:vAlign w:val="bottom"/>
          </w:tcPr>
          <w:p w:rsidR="00411023" w:rsidRPr="002E3EED" w:rsidRDefault="0041102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1023" w:rsidRPr="00E37517" w:rsidRDefault="008145C8" w:rsidP="00D73D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84" w:type="dxa"/>
            <w:vAlign w:val="bottom"/>
          </w:tcPr>
          <w:p w:rsidR="00411023" w:rsidRPr="002E3EED" w:rsidRDefault="0041102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11023" w:rsidRPr="00D73D5E" w:rsidRDefault="00411023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331</w:t>
            </w:r>
          </w:p>
        </w:tc>
      </w:tr>
      <w:tr w:rsidR="008145C8" w:rsidRPr="002E3EED" w:rsidTr="000078D2">
        <w:tc>
          <w:tcPr>
            <w:tcW w:w="5211" w:type="dxa"/>
            <w:vAlign w:val="bottom"/>
          </w:tcPr>
          <w:p w:rsidR="008145C8" w:rsidRPr="002E3EED" w:rsidRDefault="008145C8" w:rsidP="003E1736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ภาษีเงินได้รอ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3" w:type="dxa"/>
            <w:vAlign w:val="bottom"/>
          </w:tcPr>
          <w:p w:rsidR="008145C8" w:rsidRPr="00E37517" w:rsidRDefault="008145C8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825)</w:t>
            </w:r>
          </w:p>
        </w:tc>
        <w:tc>
          <w:tcPr>
            <w:tcW w:w="284" w:type="dxa"/>
            <w:vAlign w:val="bottom"/>
          </w:tcPr>
          <w:p w:rsidR="008145C8" w:rsidRPr="002E3EED" w:rsidRDefault="008145C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8145C8" w:rsidRPr="00D73D5E" w:rsidRDefault="008145C8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73D5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120</w:t>
            </w:r>
            <w:r w:rsidRPr="00D73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8145C8" w:rsidRPr="002E3EED" w:rsidRDefault="008145C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145C8" w:rsidRPr="00E37517" w:rsidRDefault="008145C8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825)</w:t>
            </w:r>
          </w:p>
        </w:tc>
        <w:tc>
          <w:tcPr>
            <w:tcW w:w="284" w:type="dxa"/>
            <w:vAlign w:val="bottom"/>
          </w:tcPr>
          <w:p w:rsidR="008145C8" w:rsidRPr="002E3EED" w:rsidRDefault="008145C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8145C8" w:rsidRPr="00D73D5E" w:rsidRDefault="008145C8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73D5E">
              <w:rPr>
                <w:rFonts w:ascii="Angsana New" w:hAnsi="Angsana New"/>
                <w:sz w:val="30"/>
                <w:szCs w:val="30"/>
              </w:rPr>
              <w:t xml:space="preserve">   120</w:t>
            </w:r>
            <w:r w:rsidRPr="00D73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145C8" w:rsidRPr="002E3EED" w:rsidTr="000078D2">
        <w:tc>
          <w:tcPr>
            <w:tcW w:w="5211" w:type="dxa"/>
            <w:vAlign w:val="bottom"/>
          </w:tcPr>
          <w:p w:rsidR="008145C8" w:rsidRPr="002E3EED" w:rsidRDefault="008145C8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หนี้สินภาษ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ีเงินได้รอการตัด</w:t>
            </w:r>
            <w:r w:rsidRPr="00A5654A">
              <w:rPr>
                <w:rFonts w:ascii="Angsana New" w:hAnsi="Angsana New" w:hint="cs"/>
                <w:sz w:val="30"/>
                <w:szCs w:val="30"/>
                <w:cs/>
              </w:rPr>
              <w:t>บัญชีเพิ่มขึ้น (ลดลง)</w:t>
            </w:r>
          </w:p>
        </w:tc>
        <w:tc>
          <w:tcPr>
            <w:tcW w:w="993" w:type="dxa"/>
            <w:vAlign w:val="bottom"/>
          </w:tcPr>
          <w:p w:rsidR="008145C8" w:rsidRPr="00345272" w:rsidRDefault="008145C8" w:rsidP="0034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272">
              <w:rPr>
                <w:rFonts w:ascii="Angsana New" w:hAnsi="Angsana New"/>
                <w:color w:val="000000"/>
                <w:sz w:val="30"/>
                <w:szCs w:val="30"/>
              </w:rPr>
              <w:t>(   527)</w:t>
            </w:r>
          </w:p>
        </w:tc>
        <w:tc>
          <w:tcPr>
            <w:tcW w:w="284" w:type="dxa"/>
            <w:vAlign w:val="bottom"/>
          </w:tcPr>
          <w:p w:rsidR="008145C8" w:rsidRPr="002E3EED" w:rsidRDefault="008145C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8145C8" w:rsidRPr="00D73D5E" w:rsidRDefault="008145C8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1,273</w:t>
            </w:r>
          </w:p>
        </w:tc>
        <w:tc>
          <w:tcPr>
            <w:tcW w:w="283" w:type="dxa"/>
            <w:vAlign w:val="bottom"/>
          </w:tcPr>
          <w:p w:rsidR="008145C8" w:rsidRPr="002E3EED" w:rsidRDefault="008145C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145C8" w:rsidRPr="00345272" w:rsidRDefault="008145C8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272">
              <w:rPr>
                <w:rFonts w:ascii="Angsana New" w:hAnsi="Angsana New"/>
                <w:color w:val="000000"/>
                <w:sz w:val="30"/>
                <w:szCs w:val="30"/>
              </w:rPr>
              <w:t>(   527)</w:t>
            </w:r>
          </w:p>
        </w:tc>
        <w:tc>
          <w:tcPr>
            <w:tcW w:w="284" w:type="dxa"/>
            <w:vAlign w:val="bottom"/>
          </w:tcPr>
          <w:p w:rsidR="008145C8" w:rsidRPr="002E3EED" w:rsidRDefault="008145C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8145C8" w:rsidRPr="00D73D5E" w:rsidRDefault="008145C8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1,273</w:t>
            </w:r>
          </w:p>
        </w:tc>
      </w:tr>
      <w:tr w:rsidR="00411023" w:rsidRPr="002E3EED" w:rsidTr="000078D2">
        <w:tc>
          <w:tcPr>
            <w:tcW w:w="5211" w:type="dxa"/>
            <w:vAlign w:val="bottom"/>
          </w:tcPr>
          <w:p w:rsidR="00411023" w:rsidRPr="002E3EED" w:rsidRDefault="00411023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เป็นรายการ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กำไรหรือขาดทุนในงบกำไร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br/>
              <w:t>ขาดทุนเ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1023" w:rsidRPr="00E37517" w:rsidRDefault="00345272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84" w:type="dxa"/>
            <w:vAlign w:val="bottom"/>
          </w:tcPr>
          <w:p w:rsidR="00411023" w:rsidRPr="002E3EED" w:rsidRDefault="0041102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1023" w:rsidRPr="00D73D5E" w:rsidRDefault="00411023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1,824</w:t>
            </w:r>
          </w:p>
        </w:tc>
        <w:tc>
          <w:tcPr>
            <w:tcW w:w="283" w:type="dxa"/>
            <w:vAlign w:val="bottom"/>
          </w:tcPr>
          <w:p w:rsidR="00411023" w:rsidRPr="002E3EED" w:rsidRDefault="0041102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1023" w:rsidRPr="004B5E56" w:rsidRDefault="004B5E56" w:rsidP="004B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="00345272" w:rsidRPr="004B5E56">
              <w:rPr>
                <w:rFonts w:ascii="Angsana New" w:hAnsi="Angsana New"/>
                <w:color w:val="000000"/>
                <w:sz w:val="30"/>
                <w:szCs w:val="30"/>
              </w:rPr>
              <w:t>597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411023" w:rsidRPr="002E3EED" w:rsidRDefault="0041102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1023" w:rsidRPr="00D73D5E" w:rsidRDefault="00411023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1,484</w:t>
            </w:r>
          </w:p>
        </w:tc>
      </w:tr>
    </w:tbl>
    <w:p w:rsidR="00C45966" w:rsidRPr="006053DD" w:rsidRDefault="00C4596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8145C8" w:rsidRPr="002E3EED" w:rsidTr="00511108">
        <w:tc>
          <w:tcPr>
            <w:tcW w:w="5211" w:type="dxa"/>
            <w:tcBorders>
              <w:right w:val="single" w:sz="4" w:space="0" w:color="auto"/>
            </w:tcBorders>
            <w:vAlign w:val="bottom"/>
          </w:tcPr>
          <w:p w:rsidR="008145C8" w:rsidRDefault="008145C8" w:rsidP="00910F6C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ภาษีเงินได้รอ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เพิ่มขึ้นจากรายการ</w:t>
            </w:r>
          </w:p>
          <w:p w:rsidR="008145C8" w:rsidRPr="002E3EED" w:rsidRDefault="008145C8" w:rsidP="00910F6C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ขาดทุนเบ็ดเสร็จอื่น (ดูหมายเหตุ 10)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5C8" w:rsidRPr="004A260E" w:rsidRDefault="008145C8" w:rsidP="0091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45C8" w:rsidRPr="004A260E" w:rsidRDefault="008145C8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5C8" w:rsidRPr="004A260E" w:rsidRDefault="008145C8" w:rsidP="0081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60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45C8" w:rsidRPr="004A260E" w:rsidRDefault="008145C8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5C8" w:rsidRPr="004A260E" w:rsidRDefault="008145C8" w:rsidP="0091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45C8" w:rsidRPr="004A260E" w:rsidRDefault="008145C8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5C8" w:rsidRPr="004A260E" w:rsidRDefault="008145C8" w:rsidP="0081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60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</w:tr>
      <w:tr w:rsidR="00371E17" w:rsidRPr="000735BB" w:rsidTr="00DD4012">
        <w:trPr>
          <w:tblHeader/>
        </w:trPr>
        <w:tc>
          <w:tcPr>
            <w:tcW w:w="5211" w:type="dxa"/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งวดหกเดือน (พันบาท)</w:t>
            </w:r>
          </w:p>
        </w:tc>
      </w:tr>
      <w:tr w:rsidR="00371E17" w:rsidRPr="000735BB" w:rsidTr="00DD4012">
        <w:trPr>
          <w:tblHeader/>
        </w:trPr>
        <w:tc>
          <w:tcPr>
            <w:tcW w:w="5211" w:type="dxa"/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75A" w:rsidRPr="000735BB" w:rsidTr="00DD4012">
        <w:trPr>
          <w:tblHeader/>
        </w:trPr>
        <w:tc>
          <w:tcPr>
            <w:tcW w:w="5211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25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>64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68745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25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>63</w:t>
            </w:r>
          </w:p>
        </w:tc>
        <w:tc>
          <w:tcPr>
            <w:tcW w:w="283" w:type="dxa"/>
            <w:vAlign w:val="bottom"/>
          </w:tcPr>
          <w:p w:rsidR="0053275A" w:rsidRPr="000735BB" w:rsidRDefault="0053275A" w:rsidP="00DD401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25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>64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68745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25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>63</w:t>
            </w:r>
          </w:p>
        </w:tc>
      </w:tr>
      <w:tr w:rsidR="0053275A" w:rsidRPr="000735BB" w:rsidTr="00DD4012">
        <w:tc>
          <w:tcPr>
            <w:tcW w:w="5211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75A" w:rsidRPr="000735BB" w:rsidRDefault="00287261" w:rsidP="005A7C2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5,984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2,304</w:t>
            </w:r>
          </w:p>
        </w:tc>
        <w:tc>
          <w:tcPr>
            <w:tcW w:w="283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75A" w:rsidRPr="000735BB" w:rsidRDefault="008810FD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2,190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3,380</w:t>
            </w:r>
          </w:p>
        </w:tc>
      </w:tr>
      <w:tr w:rsidR="0053275A" w:rsidRPr="000735BB" w:rsidTr="00DD4012">
        <w:tc>
          <w:tcPr>
            <w:tcW w:w="5211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3275A" w:rsidRPr="000735BB" w:rsidRDefault="00F43627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4,194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7,448</w:t>
            </w:r>
          </w:p>
        </w:tc>
        <w:tc>
          <w:tcPr>
            <w:tcW w:w="283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53275A" w:rsidRPr="000735BB" w:rsidRDefault="00C6658A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3,789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</w:tr>
      <w:tr w:rsidR="0053275A" w:rsidRPr="000735BB" w:rsidTr="00DD4012">
        <w:tc>
          <w:tcPr>
            <w:tcW w:w="5211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ผลกระทบจากรายการที่สามารถหักเป็นรายจ่ายทางภาษีได้เพิ่มเติมหรือยังไม่ถือเป็นรายได้ทางภาษี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3275A" w:rsidRPr="000735BB" w:rsidRDefault="003F26DE" w:rsidP="00F43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D2CE1">
              <w:rPr>
                <w:rFonts w:ascii="Angsana New" w:hAnsi="Angsana New"/>
                <w:sz w:val="30"/>
                <w:szCs w:val="30"/>
              </w:rPr>
              <w:t>5,</w:t>
            </w:r>
            <w:r w:rsidR="00F43627">
              <w:rPr>
                <w:rFonts w:ascii="Angsana New" w:hAnsi="Angsana New"/>
                <w:sz w:val="30"/>
                <w:szCs w:val="30"/>
              </w:rPr>
              <w:t>487</w:t>
            </w:r>
            <w:r w:rsidR="0053275A"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53275A" w:rsidRPr="000735BB" w:rsidRDefault="003F26DE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3275A" w:rsidRPr="000735BB">
              <w:rPr>
                <w:rFonts w:ascii="Angsana New" w:hAnsi="Angsana New"/>
                <w:sz w:val="30"/>
                <w:szCs w:val="30"/>
              </w:rPr>
              <w:t>7,123</w:t>
            </w:r>
            <w:r w:rsidR="0053275A"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53275A" w:rsidRPr="000735BB" w:rsidRDefault="003F26DE" w:rsidP="00C6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EE54E0">
              <w:rPr>
                <w:rFonts w:ascii="Angsana New" w:hAnsi="Angsana New"/>
                <w:sz w:val="30"/>
                <w:szCs w:val="30"/>
              </w:rPr>
              <w:t>1,</w:t>
            </w:r>
            <w:r w:rsidR="00C6658A">
              <w:rPr>
                <w:rFonts w:ascii="Angsana New" w:hAnsi="Angsana New"/>
                <w:sz w:val="30"/>
                <w:szCs w:val="30"/>
              </w:rPr>
              <w:t>903</w:t>
            </w:r>
            <w:r w:rsidR="0053275A"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53275A" w:rsidRPr="000735BB" w:rsidRDefault="003F26DE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3275A" w:rsidRPr="000735BB">
              <w:rPr>
                <w:rFonts w:ascii="Angsana New" w:hAnsi="Angsana New"/>
                <w:sz w:val="30"/>
                <w:szCs w:val="30"/>
              </w:rPr>
              <w:t>2,765</w:t>
            </w:r>
            <w:r w:rsidR="0053275A"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53275A" w:rsidRPr="000735BB" w:rsidTr="00DD4012">
        <w:tc>
          <w:tcPr>
            <w:tcW w:w="5211" w:type="dxa"/>
            <w:vAlign w:val="bottom"/>
          </w:tcPr>
          <w:p w:rsidR="0053275A" w:rsidRPr="000735BB" w:rsidRDefault="0053275A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vAlign w:val="bottom"/>
          </w:tcPr>
          <w:p w:rsidR="0053275A" w:rsidRPr="000735BB" w:rsidRDefault="003F26DE" w:rsidP="00F43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B17EE">
              <w:rPr>
                <w:rFonts w:ascii="Angsana New" w:hAnsi="Angsana New"/>
                <w:sz w:val="30"/>
                <w:szCs w:val="30"/>
              </w:rPr>
              <w:t>2,5</w:t>
            </w:r>
            <w:r w:rsidR="00F43627">
              <w:rPr>
                <w:rFonts w:ascii="Angsana New" w:hAnsi="Angsana New"/>
                <w:sz w:val="30"/>
                <w:szCs w:val="30"/>
              </w:rPr>
              <w:t>86</w:t>
            </w:r>
            <w:r w:rsidR="0053275A" w:rsidRPr="000735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53275A" w:rsidRPr="000735BB" w:rsidRDefault="003F26DE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3275A" w:rsidRPr="000735BB">
              <w:rPr>
                <w:rFonts w:ascii="Angsana New" w:hAnsi="Angsana New"/>
                <w:sz w:val="30"/>
                <w:szCs w:val="30"/>
              </w:rPr>
              <w:t>1,753</w:t>
            </w:r>
            <w:r w:rsidR="0053275A" w:rsidRPr="000735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53275A" w:rsidRPr="000735BB" w:rsidRDefault="0053275A" w:rsidP="00DD4012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53275A" w:rsidRPr="000735BB" w:rsidRDefault="003F26DE" w:rsidP="00C6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EE54E0">
              <w:rPr>
                <w:rFonts w:ascii="Angsana New" w:hAnsi="Angsana New"/>
                <w:sz w:val="30"/>
                <w:szCs w:val="30"/>
              </w:rPr>
              <w:t>2,5</w:t>
            </w:r>
            <w:r w:rsidR="00C6658A">
              <w:rPr>
                <w:rFonts w:ascii="Angsana New" w:hAnsi="Angsana New"/>
                <w:sz w:val="30"/>
                <w:szCs w:val="30"/>
              </w:rPr>
              <w:t>86</w:t>
            </w:r>
            <w:r w:rsidR="0053275A"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53275A" w:rsidRPr="000735BB" w:rsidRDefault="003F26DE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53275A" w:rsidRPr="000735BB">
              <w:rPr>
                <w:rFonts w:ascii="Angsana New" w:hAnsi="Angsana New"/>
                <w:color w:val="000000"/>
                <w:sz w:val="30"/>
                <w:szCs w:val="30"/>
              </w:rPr>
              <w:t>1,753</w:t>
            </w:r>
            <w:r w:rsidR="0053275A"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53275A" w:rsidRPr="000735BB" w:rsidTr="00DD4012">
        <w:tc>
          <w:tcPr>
            <w:tcW w:w="5211" w:type="dxa"/>
            <w:vAlign w:val="bottom"/>
          </w:tcPr>
          <w:p w:rsidR="0053275A" w:rsidRPr="000735BB" w:rsidRDefault="0053275A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53275A" w:rsidRPr="000735BB" w:rsidRDefault="00025BFA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0735BB">
              <w:rPr>
                <w:rFonts w:ascii="Angsana New" w:hAnsi="Angsana New"/>
                <w:sz w:val="30"/>
                <w:szCs w:val="30"/>
              </w:rPr>
              <w:t>,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>105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876</w:t>
            </w:r>
          </w:p>
        </w:tc>
        <w:tc>
          <w:tcPr>
            <w:tcW w:w="283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75A" w:rsidRPr="000735BB" w:rsidRDefault="00025BFA" w:rsidP="00D73D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1,490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331</w:t>
            </w:r>
          </w:p>
        </w:tc>
      </w:tr>
      <w:tr w:rsidR="00F74EF2" w:rsidRPr="000735BB" w:rsidTr="00910F6C">
        <w:tc>
          <w:tcPr>
            <w:tcW w:w="5211" w:type="dxa"/>
            <w:vAlign w:val="bottom"/>
          </w:tcPr>
          <w:p w:rsidR="00F74EF2" w:rsidRPr="000735BB" w:rsidRDefault="00F74EF2" w:rsidP="00910F6C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สินทรัพย์ภาษีเงินได้รอการตัดบัญชีลดลง (เพิ่มขึ้น</w:t>
            </w:r>
            <w:r w:rsidRPr="000735B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3" w:type="dxa"/>
            <w:vAlign w:val="bottom"/>
          </w:tcPr>
          <w:p w:rsidR="00F74EF2" w:rsidRPr="000735BB" w:rsidRDefault="00025BFA" w:rsidP="0002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F74EF2"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="00F74EF2" w:rsidRPr="000735BB">
              <w:rPr>
                <w:rFonts w:ascii="Angsana New" w:hAnsi="Angsana New"/>
                <w:color w:val="000000"/>
                <w:sz w:val="30"/>
                <w:szCs w:val="30"/>
              </w:rPr>
              <w:t>,878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2,767</w:t>
            </w:r>
          </w:p>
        </w:tc>
        <w:tc>
          <w:tcPr>
            <w:tcW w:w="283" w:type="dxa"/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F74EF2" w:rsidRPr="000735BB" w:rsidRDefault="00025BFA" w:rsidP="0002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F74EF2"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="00F74EF2" w:rsidRPr="000735BB">
              <w:rPr>
                <w:rFonts w:ascii="Angsana New" w:hAnsi="Angsana New"/>
                <w:color w:val="000000"/>
                <w:sz w:val="30"/>
                <w:szCs w:val="30"/>
              </w:rPr>
              <w:t>,878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3,728</w:t>
            </w:r>
          </w:p>
        </w:tc>
      </w:tr>
      <w:tr w:rsidR="00F74EF2" w:rsidRPr="000735BB" w:rsidTr="00DD4012">
        <w:tc>
          <w:tcPr>
            <w:tcW w:w="5211" w:type="dxa"/>
            <w:vAlign w:val="bottom"/>
          </w:tcPr>
          <w:p w:rsidR="00F74EF2" w:rsidRPr="000735BB" w:rsidRDefault="00F74EF2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หนี้สินภาษีเงินได้รอการตัดบัญชีเพิ่มขึ้น (ลดลง)</w:t>
            </w:r>
          </w:p>
        </w:tc>
        <w:tc>
          <w:tcPr>
            <w:tcW w:w="993" w:type="dxa"/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(       5)</w:t>
            </w:r>
          </w:p>
        </w:tc>
        <w:tc>
          <w:tcPr>
            <w:tcW w:w="284" w:type="dxa"/>
            <w:vAlign w:val="bottom"/>
          </w:tcPr>
          <w:p w:rsidR="00F74EF2" w:rsidRPr="000735BB" w:rsidRDefault="00F74EF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F74EF2" w:rsidRPr="000735BB" w:rsidRDefault="00F74EF2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283" w:type="dxa"/>
            <w:vAlign w:val="bottom"/>
          </w:tcPr>
          <w:p w:rsidR="00F74EF2" w:rsidRPr="000735BB" w:rsidRDefault="00F74EF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F74EF2" w:rsidRPr="000735BB" w:rsidRDefault="00F74EF2" w:rsidP="00F7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(       5)</w:t>
            </w:r>
          </w:p>
        </w:tc>
        <w:tc>
          <w:tcPr>
            <w:tcW w:w="284" w:type="dxa"/>
            <w:vAlign w:val="bottom"/>
          </w:tcPr>
          <w:p w:rsidR="00F74EF2" w:rsidRPr="000735BB" w:rsidRDefault="00F74EF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F74EF2" w:rsidRPr="000735BB" w:rsidRDefault="00F74EF2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830</w:t>
            </w:r>
          </w:p>
        </w:tc>
      </w:tr>
      <w:tr w:rsidR="0053275A" w:rsidRPr="000735BB" w:rsidTr="00DD4012">
        <w:tc>
          <w:tcPr>
            <w:tcW w:w="5211" w:type="dxa"/>
            <w:vAlign w:val="bottom"/>
          </w:tcPr>
          <w:p w:rsidR="0053275A" w:rsidRPr="000735BB" w:rsidRDefault="0053275A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br/>
              <w:t>ขาดทุนเบ็ดเสร็จ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275A" w:rsidRPr="000735BB" w:rsidRDefault="00025BFA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222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4,473</w:t>
            </w:r>
          </w:p>
        </w:tc>
        <w:tc>
          <w:tcPr>
            <w:tcW w:w="283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275A" w:rsidRPr="000735BB" w:rsidRDefault="003F26DE" w:rsidP="003F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(   393)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4,889</w:t>
            </w:r>
          </w:p>
        </w:tc>
      </w:tr>
    </w:tbl>
    <w:p w:rsidR="00EB3FB1" w:rsidRPr="000735BB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F74EF2" w:rsidRPr="000735BB" w:rsidTr="009E0A7E">
        <w:tc>
          <w:tcPr>
            <w:tcW w:w="5211" w:type="dxa"/>
            <w:tcBorders>
              <w:right w:val="single" w:sz="4" w:space="0" w:color="auto"/>
            </w:tcBorders>
            <w:vAlign w:val="bottom"/>
          </w:tcPr>
          <w:p w:rsidR="00F74EF2" w:rsidRPr="000735BB" w:rsidRDefault="00F74EF2" w:rsidP="00910F6C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สินทรัพย์ภาษีเงินได้รอการตัดบัญชีเพิ่มขึ้นจากรายการ</w:t>
            </w:r>
          </w:p>
          <w:p w:rsidR="00F74EF2" w:rsidRPr="000735BB" w:rsidRDefault="00F74EF2" w:rsidP="00910F6C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ขาดทุนเบ็ดเสร็จอื่น</w:t>
            </w:r>
            <w:r w:rsidR="00025BFA" w:rsidRPr="000735BB">
              <w:rPr>
                <w:rFonts w:ascii="Angsana New" w:hAnsi="Angsana New"/>
                <w:sz w:val="30"/>
                <w:szCs w:val="30"/>
                <w:cs/>
              </w:rPr>
              <w:t xml:space="preserve"> (ดูหมายเหตุ 10)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</w:tr>
    </w:tbl>
    <w:p w:rsidR="00F74EF2" w:rsidRPr="000735BB" w:rsidRDefault="00F74EF2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0C4BE1" w:rsidRPr="000735BB" w:rsidRDefault="000C4BE1" w:rsidP="000C4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0735B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735BB">
        <w:rPr>
          <w:rFonts w:ascii="Angsana New" w:hAnsi="Angsana New"/>
          <w:sz w:val="30"/>
          <w:szCs w:val="30"/>
        </w:rPr>
        <w:t xml:space="preserve">30 </w:t>
      </w:r>
      <w:r w:rsidRPr="000735BB">
        <w:rPr>
          <w:rFonts w:ascii="Angsana New" w:hAnsi="Angsana New"/>
          <w:sz w:val="30"/>
          <w:szCs w:val="30"/>
          <w:cs/>
        </w:rPr>
        <w:t>มิถุนายน 2564 บริษัทย่อยหนึ่งแห่งมีผลขาดทุนสะสมทางภาษียกไปเป็นจำนวนเงินรวมประมาณ</w:t>
      </w:r>
      <w:r w:rsidRPr="000735BB">
        <w:rPr>
          <w:rFonts w:ascii="Angsana New" w:hAnsi="Angsana New"/>
          <w:sz w:val="30"/>
          <w:szCs w:val="30"/>
        </w:rPr>
        <w:t xml:space="preserve"> </w:t>
      </w:r>
      <w:r w:rsidR="00EF2C44">
        <w:rPr>
          <w:rFonts w:ascii="Angsana New" w:hAnsi="Angsana New"/>
          <w:sz w:val="30"/>
          <w:szCs w:val="30"/>
        </w:rPr>
        <w:t>80.5</w:t>
      </w:r>
      <w:r w:rsidRPr="000735BB">
        <w:rPr>
          <w:rFonts w:ascii="Angsana New" w:hAnsi="Angsana New"/>
          <w:sz w:val="30"/>
          <w:szCs w:val="30"/>
          <w:cs/>
        </w:rPr>
        <w:t xml:space="preserve"> ล้านบาท โดยผลขาดทุนสะสมดังกล่าวจะใช้เป็นเครดิตภาษีได้ในระหว่างปี 2564 จนถึงปี 2569</w:t>
      </w:r>
    </w:p>
    <w:p w:rsidR="00EB3FB1" w:rsidRPr="000735BB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15657B" w:rsidRPr="000735BB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0735BB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สินทรัพย์และหนี้สินภาษีเงินได้รอการตัดบัญชีที่แสดงในงบแสดงฐานะการเงิน ณ วันที่</w:t>
      </w:r>
      <w:r w:rsidRPr="000735BB">
        <w:rPr>
          <w:rFonts w:ascii="Angsana New" w:hAnsi="Angsana New"/>
          <w:sz w:val="30"/>
          <w:szCs w:val="30"/>
        </w:rPr>
        <w:t xml:space="preserve"> </w:t>
      </w:r>
      <w:r w:rsidR="00FC7DDC" w:rsidRPr="000735BB">
        <w:rPr>
          <w:rFonts w:ascii="Angsana New" w:hAnsi="Angsana New"/>
          <w:sz w:val="30"/>
          <w:szCs w:val="30"/>
          <w:cs/>
        </w:rPr>
        <w:t>3</w:t>
      </w:r>
      <w:r w:rsidR="00EB3FB1" w:rsidRPr="000735BB">
        <w:rPr>
          <w:rFonts w:ascii="Angsana New" w:hAnsi="Angsana New"/>
          <w:sz w:val="30"/>
          <w:szCs w:val="30"/>
          <w:cs/>
        </w:rPr>
        <w:t>0</w:t>
      </w:r>
      <w:r w:rsidR="00FC7DDC" w:rsidRPr="000735BB">
        <w:rPr>
          <w:rFonts w:ascii="Angsana New" w:hAnsi="Angsana New"/>
          <w:sz w:val="30"/>
          <w:szCs w:val="30"/>
          <w:cs/>
        </w:rPr>
        <w:t xml:space="preserve"> </w:t>
      </w:r>
      <w:r w:rsidR="00EB3FB1" w:rsidRPr="000735BB">
        <w:rPr>
          <w:rFonts w:ascii="Angsana New" w:hAnsi="Angsana New"/>
          <w:sz w:val="30"/>
          <w:szCs w:val="30"/>
          <w:cs/>
        </w:rPr>
        <w:t>มิถุนายน</w:t>
      </w:r>
      <w:r w:rsidR="00FF2E1B" w:rsidRPr="000735BB">
        <w:rPr>
          <w:rFonts w:ascii="Angsana New" w:hAnsi="Angsana New"/>
          <w:sz w:val="30"/>
          <w:szCs w:val="30"/>
          <w:cs/>
        </w:rPr>
        <w:t xml:space="preserve"> </w:t>
      </w:r>
      <w:r w:rsidR="00FF2E1B" w:rsidRPr="000735BB">
        <w:rPr>
          <w:rFonts w:ascii="Angsana New" w:hAnsi="Angsana New"/>
          <w:sz w:val="30"/>
          <w:szCs w:val="30"/>
        </w:rPr>
        <w:t>25</w:t>
      </w:r>
      <w:r w:rsidR="00A7711E" w:rsidRPr="000735BB">
        <w:rPr>
          <w:rFonts w:ascii="Angsana New" w:hAnsi="Angsana New"/>
          <w:sz w:val="30"/>
          <w:szCs w:val="30"/>
        </w:rPr>
        <w:t>6</w:t>
      </w:r>
      <w:r w:rsidR="00261698" w:rsidRPr="000735BB">
        <w:rPr>
          <w:rFonts w:ascii="Angsana New" w:hAnsi="Angsana New"/>
          <w:sz w:val="30"/>
          <w:szCs w:val="30"/>
        </w:rPr>
        <w:t>4</w:t>
      </w:r>
      <w:r w:rsidR="00A7711E" w:rsidRPr="000735BB">
        <w:rPr>
          <w:rFonts w:ascii="Angsana New" w:hAnsi="Angsana New"/>
          <w:sz w:val="30"/>
          <w:szCs w:val="30"/>
        </w:rPr>
        <w:t xml:space="preserve"> </w:t>
      </w:r>
      <w:r w:rsidRPr="000735BB">
        <w:rPr>
          <w:rFonts w:ascii="Angsana New" w:hAnsi="Angsana New"/>
          <w:sz w:val="30"/>
          <w:szCs w:val="30"/>
          <w:cs/>
        </w:rPr>
        <w:t>และ</w:t>
      </w:r>
      <w:r w:rsidR="0026167F" w:rsidRPr="000735BB">
        <w:rPr>
          <w:rFonts w:ascii="Angsana New" w:hAnsi="Angsana New"/>
          <w:sz w:val="30"/>
          <w:szCs w:val="30"/>
          <w:cs/>
        </w:rPr>
        <w:t xml:space="preserve">                </w:t>
      </w:r>
      <w:r w:rsidR="00A7711E" w:rsidRPr="000735BB">
        <w:rPr>
          <w:rFonts w:ascii="Angsana New" w:hAnsi="Angsana New"/>
          <w:sz w:val="30"/>
          <w:szCs w:val="30"/>
          <w:cs/>
        </w:rPr>
        <w:t xml:space="preserve"> </w:t>
      </w:r>
      <w:r w:rsidRPr="000735BB">
        <w:rPr>
          <w:rFonts w:ascii="Angsana New" w:hAnsi="Angsana New"/>
          <w:sz w:val="30"/>
          <w:szCs w:val="30"/>
        </w:rPr>
        <w:t xml:space="preserve">31 </w:t>
      </w:r>
      <w:r w:rsidRPr="000735BB">
        <w:rPr>
          <w:rFonts w:ascii="Angsana New" w:hAnsi="Angsana New"/>
          <w:sz w:val="30"/>
          <w:szCs w:val="30"/>
          <w:cs/>
        </w:rPr>
        <w:t>ธันวาคม</w:t>
      </w:r>
      <w:r w:rsidRPr="000735BB">
        <w:rPr>
          <w:rFonts w:ascii="Angsana New" w:hAnsi="Angsana New"/>
          <w:sz w:val="30"/>
          <w:szCs w:val="30"/>
        </w:rPr>
        <w:t xml:space="preserve"> </w:t>
      </w:r>
      <w:r w:rsidR="00FF2E1B" w:rsidRPr="000735BB">
        <w:rPr>
          <w:rFonts w:ascii="Angsana New" w:hAnsi="Angsana New"/>
          <w:sz w:val="30"/>
          <w:szCs w:val="30"/>
        </w:rPr>
        <w:t>25</w:t>
      </w:r>
      <w:r w:rsidR="00905690" w:rsidRPr="000735BB">
        <w:rPr>
          <w:rFonts w:ascii="Angsana New" w:hAnsi="Angsana New"/>
          <w:sz w:val="30"/>
          <w:szCs w:val="30"/>
          <w:cs/>
        </w:rPr>
        <w:t>6</w:t>
      </w:r>
      <w:r w:rsidR="00261698" w:rsidRPr="000735BB">
        <w:rPr>
          <w:rFonts w:ascii="Angsana New" w:hAnsi="Angsana New"/>
          <w:sz w:val="30"/>
          <w:szCs w:val="30"/>
          <w:cs/>
        </w:rPr>
        <w:t>3</w:t>
      </w:r>
      <w:r w:rsidRPr="000735BB">
        <w:rPr>
          <w:rFonts w:ascii="Angsana New" w:hAnsi="Angsana New"/>
          <w:sz w:val="30"/>
          <w:szCs w:val="30"/>
        </w:rPr>
        <w:t xml:space="preserve"> </w:t>
      </w:r>
      <w:r w:rsidRPr="000735BB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F63DD6" w:rsidRDefault="00F63DD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0735BB" w:rsidRDefault="000735BB">
      <w:r>
        <w:br w:type="page"/>
      </w:r>
    </w:p>
    <w:tbl>
      <w:tblPr>
        <w:tblW w:w="10076" w:type="dxa"/>
        <w:tblInd w:w="-18" w:type="dxa"/>
        <w:tblLook w:val="0000"/>
      </w:tblPr>
      <w:tblGrid>
        <w:gridCol w:w="4095"/>
        <w:gridCol w:w="1304"/>
        <w:gridCol w:w="255"/>
        <w:gridCol w:w="1304"/>
        <w:gridCol w:w="255"/>
        <w:gridCol w:w="1304"/>
        <w:gridCol w:w="255"/>
        <w:gridCol w:w="1304"/>
      </w:tblGrid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9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3FB1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EB3FB1" w:rsidRPr="008D6154" w:rsidRDefault="00EB3FB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0C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C4BE1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FB1" w:rsidRPr="008D6154" w:rsidRDefault="00EB3FB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0C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C4BE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FB1" w:rsidRPr="008D6154" w:rsidRDefault="00EB3FB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0C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C4BE1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FB1" w:rsidRPr="008D6154" w:rsidRDefault="00EB3FB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0C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C4BE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EF764E" w:rsidRPr="008D6154" w:rsidTr="00EF764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371D6B" w:rsidRDefault="00EF764E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9D1E9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ถือเป็นค่าใช้จ่ายทางภาษี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052A63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3C1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1323C1" w:rsidRPr="008D6154" w:rsidRDefault="001323C1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เผื่อการลดมูลค่าของสินค้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าล้าสมัยและเคลื่อนไหวช้า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A755F0" w:rsidRDefault="001323C1" w:rsidP="00910F6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303185" w:rsidRDefault="001323C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303185" w:rsidRDefault="001323C1" w:rsidP="000C4BE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031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303185" w:rsidRDefault="001323C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323C1" w:rsidRPr="00A755F0" w:rsidRDefault="001323C1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430A58" w:rsidRDefault="001323C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303185" w:rsidRDefault="001323C1" w:rsidP="006874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031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</w:tr>
      <w:tr w:rsidR="001323C1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1323C1" w:rsidRPr="00EF764E" w:rsidRDefault="001323C1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การด้อยค่าของลูกหนี้การค้าและ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A755F0" w:rsidRDefault="001323C1" w:rsidP="00910F6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303185" w:rsidRDefault="001323C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303185" w:rsidRDefault="001323C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303185" w:rsidRDefault="001323C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323C1" w:rsidRPr="00A755F0" w:rsidRDefault="001323C1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430A58" w:rsidRDefault="001323C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303185" w:rsidRDefault="001323C1" w:rsidP="006874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1,198</w:t>
            </w:r>
          </w:p>
        </w:tc>
      </w:tr>
      <w:tr w:rsidR="001323C1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1323C1" w:rsidRPr="008D6154" w:rsidRDefault="001323C1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A755F0" w:rsidRDefault="001323C1" w:rsidP="00910F6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303185" w:rsidRDefault="001323C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303185" w:rsidRDefault="001323C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303185" w:rsidRDefault="001323C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323C1" w:rsidRPr="00A755F0" w:rsidRDefault="001323C1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430A58" w:rsidRDefault="001323C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303185" w:rsidRDefault="001323C1" w:rsidP="006874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1323C1" w:rsidRPr="008D6154" w:rsidTr="00EF764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1323C1" w:rsidRPr="008D6154" w:rsidRDefault="001323C1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A755F0" w:rsidRDefault="001323C1" w:rsidP="00910F6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303185" w:rsidRDefault="001323C1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303185" w:rsidRDefault="001323C1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303185" w:rsidRDefault="001323C1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323C1" w:rsidRPr="00A755F0" w:rsidRDefault="001323C1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430A58" w:rsidRDefault="001323C1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1323C1" w:rsidRPr="00303185" w:rsidRDefault="001323C1" w:rsidP="006874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2,323</w:t>
            </w:r>
          </w:p>
        </w:tc>
      </w:tr>
      <w:tr w:rsidR="001323C1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1323C1" w:rsidRPr="008D6154" w:rsidRDefault="001323C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23C1" w:rsidRPr="00A755F0" w:rsidRDefault="001323C1" w:rsidP="00910F6C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8,054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1323C1" w:rsidRPr="00303185" w:rsidRDefault="001323C1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23C1" w:rsidRPr="00303185" w:rsidRDefault="001323C1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5,835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1323C1" w:rsidRPr="00303185" w:rsidRDefault="001323C1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23C1" w:rsidRPr="00A755F0" w:rsidRDefault="001323C1" w:rsidP="00D73D5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8,054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1323C1" w:rsidRPr="00430A58" w:rsidRDefault="001323C1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23C1" w:rsidRPr="00303185" w:rsidRDefault="001323C1" w:rsidP="0068745F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5,835</w:t>
            </w:r>
          </w:p>
        </w:tc>
      </w:tr>
      <w:tr w:rsidR="000C4BE1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C4BE1" w:rsidRPr="008D6154" w:rsidRDefault="000C4BE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0C4BE1" w:rsidRPr="00A755F0" w:rsidRDefault="000C4BE1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0C4BE1" w:rsidRPr="00303185" w:rsidRDefault="000C4BE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0C4BE1" w:rsidRPr="00303185" w:rsidRDefault="000C4BE1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0C4BE1" w:rsidRPr="00303185" w:rsidRDefault="000C4BE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0C4BE1" w:rsidRPr="00A755F0" w:rsidRDefault="000C4BE1" w:rsidP="00D73D5E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0C4BE1" w:rsidRPr="008D6154" w:rsidRDefault="000C4BE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0C4BE1" w:rsidRPr="00303185" w:rsidRDefault="000C4BE1" w:rsidP="0068745F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4BE1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C4BE1" w:rsidRPr="008D6154" w:rsidRDefault="000C4BE1" w:rsidP="0027070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C4BE1" w:rsidRPr="00A755F0" w:rsidRDefault="000C4BE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C4BE1" w:rsidRPr="00A755F0" w:rsidRDefault="000C4BE1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8D6154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6874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4BE1" w:rsidRPr="008D6154" w:rsidTr="00A23898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C4BE1" w:rsidRPr="008D6154" w:rsidRDefault="000C4BE1" w:rsidP="009D1E9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C4BE1" w:rsidRPr="00A755F0" w:rsidRDefault="000C4BE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C4BE1" w:rsidRPr="00A755F0" w:rsidRDefault="000C4BE1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8D6154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6874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4BE1" w:rsidRPr="008D6154" w:rsidTr="00A23898">
        <w:tc>
          <w:tcPr>
            <w:tcW w:w="4095" w:type="dxa"/>
            <w:tcBorders>
              <w:top w:val="nil"/>
              <w:left w:val="nil"/>
              <w:bottom w:val="nil"/>
            </w:tcBorders>
          </w:tcPr>
          <w:p w:rsidR="000C4BE1" w:rsidRPr="008D6154" w:rsidRDefault="000C4BE1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30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C4BE1" w:rsidRPr="00A755F0" w:rsidRDefault="001323C1" w:rsidP="0004407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2,217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0C4BE1" w:rsidRPr="00303185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4BE1" w:rsidRPr="00303185" w:rsidRDefault="000C4BE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0C4BE1" w:rsidRPr="00303185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4BE1" w:rsidRPr="00A755F0" w:rsidRDefault="001323C1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2,217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0C4BE1" w:rsidRPr="00430A58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C4BE1" w:rsidRPr="00303185" w:rsidRDefault="000C4BE1" w:rsidP="006874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</w:tr>
      <w:tr w:rsidR="000C4BE1" w:rsidRPr="008D6154" w:rsidTr="00A23898">
        <w:tc>
          <w:tcPr>
            <w:tcW w:w="4095" w:type="dxa"/>
            <w:tcBorders>
              <w:top w:val="nil"/>
              <w:left w:val="nil"/>
              <w:bottom w:val="nil"/>
            </w:tcBorders>
          </w:tcPr>
          <w:p w:rsidR="000C4BE1" w:rsidRPr="008D6154" w:rsidRDefault="000C4BE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0C4BE1" w:rsidRPr="00A755F0" w:rsidRDefault="001323C1" w:rsidP="0004407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2,217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4BE1" w:rsidRPr="00303185" w:rsidRDefault="000C4BE1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4BE1" w:rsidRPr="00303185" w:rsidRDefault="000C4BE1" w:rsidP="0072095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4BE1" w:rsidRPr="00303185" w:rsidRDefault="000C4BE1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4BE1" w:rsidRPr="00A755F0" w:rsidRDefault="001323C1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2,217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4BE1" w:rsidRPr="00430A58" w:rsidRDefault="000C4BE1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:rsidR="000C4BE1" w:rsidRPr="00303185" w:rsidRDefault="000C4BE1" w:rsidP="006874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</w:tr>
    </w:tbl>
    <w:p w:rsidR="00905690" w:rsidRDefault="00905690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15657B" w:rsidRPr="00BD26AD" w:rsidRDefault="001A0C77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หนี้สินผล</w:t>
      </w:r>
      <w:r w:rsidR="004719C9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ประโยชน์</w:t>
      </w:r>
      <w:r w:rsidR="0008243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ของ</w:t>
      </w:r>
      <w:r w:rsidR="0015657B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พนักงานหลังออกจากงาน</w:t>
      </w:r>
    </w:p>
    <w:p w:rsidR="004719C9" w:rsidRPr="00BD26AD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4719C9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BD26AD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</w:t>
      </w:r>
      <w:r w:rsidR="00082435">
        <w:rPr>
          <w:rFonts w:ascii="Angsana New" w:hAnsi="Angsana New" w:hint="cs"/>
          <w:sz w:val="30"/>
          <w:szCs w:val="30"/>
          <w:cs/>
        </w:rPr>
        <w:t>ของ</w:t>
      </w:r>
      <w:r w:rsidRPr="00BD26AD">
        <w:rPr>
          <w:rFonts w:ascii="Angsana New" w:hAnsi="Angsana New"/>
          <w:sz w:val="30"/>
          <w:szCs w:val="30"/>
          <w:cs/>
        </w:rPr>
        <w:t>พนักงานหลังออกจากงานสำหรับ</w:t>
      </w:r>
      <w:r w:rsidRPr="00BD26AD">
        <w:rPr>
          <w:rFonts w:ascii="Angsana New" w:hAnsi="Angsana New" w:hint="cs"/>
          <w:sz w:val="30"/>
          <w:szCs w:val="30"/>
          <w:cs/>
        </w:rPr>
        <w:t>งวด</w:t>
      </w:r>
      <w:r w:rsidR="009445C8">
        <w:rPr>
          <w:rFonts w:ascii="Angsana New" w:hAnsi="Angsana New" w:hint="cs"/>
          <w:sz w:val="30"/>
          <w:szCs w:val="30"/>
          <w:cs/>
        </w:rPr>
        <w:t>หก</w:t>
      </w:r>
      <w:r w:rsidRPr="00BD26AD">
        <w:rPr>
          <w:rFonts w:ascii="Angsana New" w:hAnsi="Angsana New" w:hint="cs"/>
          <w:sz w:val="30"/>
          <w:szCs w:val="30"/>
          <w:cs/>
        </w:rPr>
        <w:t>เดือน</w:t>
      </w:r>
      <w:r w:rsidRPr="00BD26A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C7DDC">
        <w:rPr>
          <w:rFonts w:ascii="Angsana New" w:hAnsi="Angsana New" w:hint="cs"/>
          <w:sz w:val="30"/>
          <w:szCs w:val="30"/>
          <w:cs/>
        </w:rPr>
        <w:t>3</w:t>
      </w:r>
      <w:r w:rsidR="009445C8">
        <w:rPr>
          <w:rFonts w:ascii="Angsana New" w:hAnsi="Angsana New" w:hint="cs"/>
          <w:sz w:val="30"/>
          <w:szCs w:val="30"/>
          <w:cs/>
        </w:rPr>
        <w:t>0</w:t>
      </w:r>
      <w:r w:rsidR="00FC7DDC">
        <w:rPr>
          <w:rFonts w:ascii="Angsana New" w:hAnsi="Angsana New" w:hint="cs"/>
          <w:sz w:val="30"/>
          <w:szCs w:val="30"/>
          <w:cs/>
        </w:rPr>
        <w:t xml:space="preserve"> </w:t>
      </w:r>
      <w:r w:rsidR="009445C8">
        <w:rPr>
          <w:rFonts w:ascii="Angsana New" w:hAnsi="Angsana New" w:hint="cs"/>
          <w:sz w:val="30"/>
          <w:szCs w:val="30"/>
          <w:cs/>
        </w:rPr>
        <w:t>มิถุนายน</w:t>
      </w:r>
      <w:r w:rsidRPr="00BD26AD">
        <w:rPr>
          <w:rFonts w:ascii="Angsana New" w:hAnsi="Angsana New"/>
          <w:sz w:val="30"/>
          <w:szCs w:val="30"/>
          <w:cs/>
        </w:rPr>
        <w:t xml:space="preserve"> </w:t>
      </w:r>
      <w:r w:rsidRPr="00BD26AD">
        <w:rPr>
          <w:rFonts w:ascii="Angsana New" w:hAnsi="Angsana New"/>
          <w:sz w:val="30"/>
          <w:szCs w:val="30"/>
        </w:rPr>
        <w:t>25</w:t>
      </w:r>
      <w:r w:rsidR="00FC7DDC">
        <w:rPr>
          <w:rFonts w:ascii="Angsana New" w:hAnsi="Angsana New" w:hint="cs"/>
          <w:sz w:val="30"/>
          <w:szCs w:val="30"/>
          <w:cs/>
        </w:rPr>
        <w:t>6</w:t>
      </w:r>
      <w:r w:rsidR="00322795">
        <w:rPr>
          <w:rFonts w:ascii="Angsana New" w:hAnsi="Angsana New" w:hint="cs"/>
          <w:sz w:val="30"/>
          <w:szCs w:val="30"/>
          <w:cs/>
        </w:rPr>
        <w:t>4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 xml:space="preserve">และ </w:t>
      </w:r>
      <w:r w:rsidR="000A523D">
        <w:rPr>
          <w:rFonts w:ascii="Angsana New" w:hAnsi="Angsana New"/>
          <w:sz w:val="30"/>
          <w:szCs w:val="30"/>
        </w:rPr>
        <w:t>256</w:t>
      </w:r>
      <w:r w:rsidR="00322795">
        <w:rPr>
          <w:rFonts w:ascii="Angsana New" w:hAnsi="Angsana New"/>
          <w:sz w:val="30"/>
          <w:szCs w:val="30"/>
        </w:rPr>
        <w:t>3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>มีดังนี้</w:t>
      </w:r>
    </w:p>
    <w:p w:rsidR="00FC7DDC" w:rsidRDefault="00FC7DDC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900C85" w:rsidRDefault="00900C85">
      <w:r>
        <w:br w:type="page"/>
      </w:r>
    </w:p>
    <w:tbl>
      <w:tblPr>
        <w:tblW w:w="9524" w:type="dxa"/>
        <w:tblLook w:val="04A0"/>
      </w:tblPr>
      <w:tblGrid>
        <w:gridCol w:w="6406"/>
        <w:gridCol w:w="1417"/>
        <w:gridCol w:w="283"/>
        <w:gridCol w:w="1418"/>
      </w:tblGrid>
      <w:tr w:rsidR="00FC7DDC" w:rsidRPr="008D6154" w:rsidTr="00082435">
        <w:trPr>
          <w:tblHeader/>
        </w:trPr>
        <w:tc>
          <w:tcPr>
            <w:tcW w:w="6406" w:type="dxa"/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FC7DDC" w:rsidRPr="008D6154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687C36" w:rsidRPr="008D6154" w:rsidTr="00082435">
        <w:trPr>
          <w:tblHeader/>
        </w:trPr>
        <w:tc>
          <w:tcPr>
            <w:tcW w:w="6406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7C36" w:rsidRPr="008D6154" w:rsidRDefault="00687C36" w:rsidP="0032279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32279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7C36" w:rsidRPr="008D6154" w:rsidRDefault="00687C36" w:rsidP="0032279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32279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322795" w:rsidRPr="008D6154" w:rsidTr="00333AE4">
        <w:tc>
          <w:tcPr>
            <w:tcW w:w="6406" w:type="dxa"/>
            <w:vAlign w:val="bottom"/>
          </w:tcPr>
          <w:p w:rsidR="00322795" w:rsidRPr="008D6154" w:rsidRDefault="00322795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8D61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2795" w:rsidRPr="00900C85" w:rsidRDefault="00322795" w:rsidP="00B3568A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0C85">
              <w:rPr>
                <w:rFonts w:ascii="Angsana New" w:hAnsi="Angsana New"/>
                <w:sz w:val="30"/>
                <w:szCs w:val="30"/>
              </w:rPr>
              <w:t>11,615</w:t>
            </w:r>
          </w:p>
        </w:tc>
        <w:tc>
          <w:tcPr>
            <w:tcW w:w="283" w:type="dxa"/>
            <w:vAlign w:val="bottom"/>
          </w:tcPr>
          <w:p w:rsidR="00322795" w:rsidRPr="008D6154" w:rsidRDefault="00322795" w:rsidP="00B3568A">
            <w:pPr>
              <w:pStyle w:val="BodyText2"/>
              <w:tabs>
                <w:tab w:val="left" w:pos="540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2795" w:rsidRPr="00631A48" w:rsidRDefault="00322795" w:rsidP="00B3568A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631A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</w:tr>
      <w:tr w:rsidR="00322795" w:rsidRPr="008D6154" w:rsidTr="00333AE4">
        <w:tc>
          <w:tcPr>
            <w:tcW w:w="6406" w:type="dxa"/>
            <w:vAlign w:val="bottom"/>
          </w:tcPr>
          <w:p w:rsidR="00322795" w:rsidRPr="008D6154" w:rsidRDefault="00322795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22795" w:rsidRPr="00900C85" w:rsidRDefault="003C2213" w:rsidP="00B3568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83" w:type="dxa"/>
            <w:vAlign w:val="bottom"/>
          </w:tcPr>
          <w:p w:rsidR="00322795" w:rsidRPr="008D6154" w:rsidRDefault="00322795" w:rsidP="00B3568A">
            <w:pPr>
              <w:pStyle w:val="BodyText2"/>
              <w:tabs>
                <w:tab w:val="left" w:pos="540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22795" w:rsidRPr="007A5FA3" w:rsidRDefault="00322795" w:rsidP="00B3568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322795" w:rsidRPr="008D6154" w:rsidTr="009445C8">
        <w:tc>
          <w:tcPr>
            <w:tcW w:w="6406" w:type="dxa"/>
            <w:vAlign w:val="bottom"/>
          </w:tcPr>
          <w:p w:rsidR="00322795" w:rsidRPr="008D6154" w:rsidRDefault="00322795" w:rsidP="00DD401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:rsidR="00322795" w:rsidRPr="00900C85" w:rsidRDefault="003C2213" w:rsidP="00B3568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83" w:type="dxa"/>
            <w:vAlign w:val="bottom"/>
          </w:tcPr>
          <w:p w:rsidR="00322795" w:rsidRPr="008D6154" w:rsidRDefault="00322795" w:rsidP="00B3568A">
            <w:pPr>
              <w:pStyle w:val="BodyText2"/>
              <w:tabs>
                <w:tab w:val="left" w:pos="540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22795" w:rsidRPr="007A5FA3" w:rsidRDefault="00322795" w:rsidP="00B3568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322795" w:rsidRPr="008D6154" w:rsidTr="00F850F1">
        <w:tc>
          <w:tcPr>
            <w:tcW w:w="6406" w:type="dxa"/>
            <w:vAlign w:val="bottom"/>
          </w:tcPr>
          <w:p w:rsidR="00322795" w:rsidRPr="008D6154" w:rsidRDefault="00322795" w:rsidP="00333AE4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ค่าใช้จ่ายที่รับรู้เป็นรายการกำไรหรือขาดทุนในงบกำไรขาดทุนเบ็ดเสร็จ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2795" w:rsidRPr="00900C85" w:rsidRDefault="00900C85" w:rsidP="00B3568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0C85"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</w:tc>
        <w:tc>
          <w:tcPr>
            <w:tcW w:w="283" w:type="dxa"/>
            <w:vAlign w:val="bottom"/>
          </w:tcPr>
          <w:p w:rsidR="00322795" w:rsidRPr="008D6154" w:rsidRDefault="00322795" w:rsidP="00B3568A">
            <w:pPr>
              <w:pStyle w:val="BodyText2"/>
              <w:tabs>
                <w:tab w:val="left" w:pos="540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2795" w:rsidRPr="007A5FA3" w:rsidRDefault="00322795" w:rsidP="00B3568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463</w:t>
            </w:r>
          </w:p>
        </w:tc>
      </w:tr>
      <w:tr w:rsidR="00F850F1" w:rsidRPr="008D6154" w:rsidTr="00F850F1">
        <w:tc>
          <w:tcPr>
            <w:tcW w:w="6406" w:type="dxa"/>
            <w:vAlign w:val="bottom"/>
          </w:tcPr>
          <w:p w:rsidR="00F850F1" w:rsidRPr="008D6154" w:rsidRDefault="00C50E0C" w:rsidP="009445C8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F850F1" w:rsidRPr="00F850F1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ขาดทุนจากการวัดมูลค่าประมาณการตามหลักคณิตศาสตร์ประกันภัย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50F1" w:rsidRPr="00900C85" w:rsidRDefault="00F850F1" w:rsidP="00B3568A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  <w:tc>
          <w:tcPr>
            <w:tcW w:w="283" w:type="dxa"/>
            <w:vAlign w:val="bottom"/>
          </w:tcPr>
          <w:p w:rsidR="00F850F1" w:rsidRPr="008D6154" w:rsidRDefault="00F850F1" w:rsidP="00B3568A">
            <w:pPr>
              <w:pStyle w:val="BodyText2"/>
              <w:tabs>
                <w:tab w:val="left" w:pos="540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50F1" w:rsidRPr="007A5FA3" w:rsidRDefault="00F850F1" w:rsidP="00B3568A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</w:tr>
      <w:tr w:rsidR="00322795" w:rsidRPr="008D6154" w:rsidTr="00F850F1">
        <w:tc>
          <w:tcPr>
            <w:tcW w:w="6406" w:type="dxa"/>
            <w:vAlign w:val="bottom"/>
          </w:tcPr>
          <w:p w:rsidR="00322795" w:rsidRPr="008D6154" w:rsidRDefault="00322795" w:rsidP="009445C8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2795" w:rsidRPr="00900C85" w:rsidRDefault="00900C85" w:rsidP="00B3568A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0C85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Pr="00900C85">
              <w:rPr>
                <w:rFonts w:ascii="Angsana New" w:hAnsi="Angsana New"/>
                <w:sz w:val="30"/>
                <w:szCs w:val="30"/>
              </w:rPr>
              <w:t>,</w:t>
            </w:r>
            <w:r w:rsidRPr="00900C85">
              <w:rPr>
                <w:rFonts w:ascii="Angsana New" w:hAnsi="Angsana New" w:hint="cs"/>
                <w:sz w:val="30"/>
                <w:szCs w:val="30"/>
                <w:cs/>
              </w:rPr>
              <w:t>821</w:t>
            </w:r>
          </w:p>
        </w:tc>
        <w:tc>
          <w:tcPr>
            <w:tcW w:w="283" w:type="dxa"/>
            <w:vAlign w:val="bottom"/>
          </w:tcPr>
          <w:p w:rsidR="00322795" w:rsidRPr="008D6154" w:rsidRDefault="00322795" w:rsidP="00B3568A">
            <w:pPr>
              <w:pStyle w:val="BodyText2"/>
              <w:tabs>
                <w:tab w:val="left" w:pos="540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2795" w:rsidRPr="007A5FA3" w:rsidRDefault="00322795" w:rsidP="00B3568A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11,151</w:t>
            </w:r>
          </w:p>
        </w:tc>
      </w:tr>
    </w:tbl>
    <w:p w:rsidR="00CD0E73" w:rsidRPr="009D7C3D" w:rsidRDefault="00CD0E73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:rsidR="00931FFE" w:rsidRDefault="009D3204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ในไตรมาสที่ 2 ของปี 2564 ได้มีการคำนวณ</w:t>
      </w:r>
      <w:r w:rsidR="00E15E6E">
        <w:rPr>
          <w:rFonts w:ascii="Angsana New" w:hAnsi="Angsana New" w:hint="cs"/>
          <w:sz w:val="30"/>
          <w:szCs w:val="30"/>
          <w:cs/>
        </w:rPr>
        <w:t>และวัดมูลค่า</w:t>
      </w:r>
      <w:r>
        <w:rPr>
          <w:rFonts w:ascii="Angsana New" w:hAnsi="Angsana New" w:hint="cs"/>
          <w:sz w:val="30"/>
          <w:szCs w:val="30"/>
          <w:cs/>
        </w:rPr>
        <w:t xml:space="preserve">ประมาณการหนี้สินดังกล่าวข้างต้นใหม่โดยนักคณิตศาสตร์ประกันภัย ทั้งนี้ </w:t>
      </w:r>
      <w:r w:rsidR="0076293F">
        <w:rPr>
          <w:rFonts w:ascii="Angsana New" w:hAnsi="Angsana New" w:hint="cs"/>
          <w:sz w:val="30"/>
          <w:szCs w:val="30"/>
          <w:cs/>
        </w:rPr>
        <w:t>ผล</w:t>
      </w:r>
      <w:r w:rsidR="00931FFE" w:rsidRPr="00931FFE">
        <w:rPr>
          <w:rFonts w:ascii="Angsana New" w:hAnsi="Angsana New" w:hint="cs"/>
          <w:sz w:val="30"/>
          <w:szCs w:val="30"/>
          <w:cs/>
        </w:rPr>
        <w:t>ขาดทุนจากการวัดมูลค่าประมาณการตามหลักคณิตศาสตร์ประกันภัย</w:t>
      </w:r>
      <w:r w:rsidR="004631D9">
        <w:rPr>
          <w:rFonts w:ascii="Angsana New" w:hAnsi="Angsana New" w:hint="cs"/>
          <w:sz w:val="30"/>
          <w:szCs w:val="30"/>
          <w:cs/>
        </w:rPr>
        <w:t xml:space="preserve">ในปี 2564 </w:t>
      </w:r>
      <w:r w:rsidR="00931FFE" w:rsidRPr="00931FFE">
        <w:rPr>
          <w:rFonts w:ascii="Angsana New" w:hAnsi="Angsana New" w:hint="cs"/>
          <w:sz w:val="30"/>
          <w:szCs w:val="30"/>
          <w:cs/>
        </w:rPr>
        <w:t xml:space="preserve">ประกอบด้วย </w:t>
      </w:r>
      <w:r w:rsidR="00931FFE" w:rsidRPr="00931FFE">
        <w:rPr>
          <w:rFonts w:ascii="Angsana New" w:hAnsi="Angsana New"/>
          <w:sz w:val="30"/>
          <w:szCs w:val="30"/>
        </w:rPr>
        <w:t xml:space="preserve">(1) </w:t>
      </w:r>
      <w:r w:rsidR="00931FFE" w:rsidRPr="00931FFE">
        <w:rPr>
          <w:rFonts w:ascii="Angsana New" w:hAnsi="Angsana New" w:hint="cs"/>
          <w:sz w:val="30"/>
          <w:szCs w:val="30"/>
          <w:cs/>
        </w:rPr>
        <w:t>ขาดทุนจากการปรับปรุง</w:t>
      </w:r>
      <w:r w:rsidR="00AC3CA9">
        <w:rPr>
          <w:rFonts w:ascii="Angsana New" w:hAnsi="Angsana New" w:hint="cs"/>
          <w:sz w:val="30"/>
          <w:szCs w:val="30"/>
          <w:cs/>
        </w:rPr>
        <w:t>ค่า</w:t>
      </w:r>
      <w:r w:rsidR="00931FFE" w:rsidRPr="00931FFE">
        <w:rPr>
          <w:rFonts w:ascii="Angsana New" w:hAnsi="Angsana New" w:hint="cs"/>
          <w:sz w:val="30"/>
          <w:szCs w:val="30"/>
          <w:cs/>
        </w:rPr>
        <w:t xml:space="preserve">ประสบการณ์เป็นจำนวนเงินประมาณ </w:t>
      </w:r>
      <w:r w:rsidR="00C84933">
        <w:rPr>
          <w:rFonts w:ascii="Angsana New" w:hAnsi="Angsana New"/>
          <w:sz w:val="30"/>
          <w:szCs w:val="30"/>
        </w:rPr>
        <w:t>891</w:t>
      </w:r>
      <w:r w:rsidR="00931FFE" w:rsidRPr="00931FFE">
        <w:rPr>
          <w:rFonts w:ascii="Angsana New" w:hAnsi="Angsana New"/>
          <w:sz w:val="30"/>
          <w:szCs w:val="30"/>
        </w:rPr>
        <w:t xml:space="preserve"> </w:t>
      </w:r>
      <w:r w:rsidR="00931FFE" w:rsidRPr="00931FFE">
        <w:rPr>
          <w:rFonts w:ascii="Angsana New" w:hAnsi="Angsana New" w:hint="cs"/>
          <w:sz w:val="30"/>
          <w:szCs w:val="30"/>
          <w:cs/>
        </w:rPr>
        <w:t>พันบาท</w:t>
      </w:r>
      <w:r w:rsidR="00931FFE" w:rsidRPr="00931FFE">
        <w:rPr>
          <w:rFonts w:ascii="Angsana New" w:hAnsi="Angsana New"/>
          <w:sz w:val="30"/>
          <w:szCs w:val="30"/>
        </w:rPr>
        <w:t xml:space="preserve"> (2) </w:t>
      </w:r>
      <w:r w:rsidR="00C90BB8">
        <w:rPr>
          <w:rFonts w:ascii="Angsana New" w:hAnsi="Angsana New" w:hint="cs"/>
          <w:sz w:val="30"/>
          <w:szCs w:val="30"/>
          <w:cs/>
        </w:rPr>
        <w:t>ขาดทุน</w:t>
      </w:r>
      <w:r w:rsidR="00931FFE" w:rsidRPr="00931FFE">
        <w:rPr>
          <w:rFonts w:ascii="Angsana New" w:hAnsi="Angsana New" w:hint="cs"/>
          <w:sz w:val="30"/>
          <w:szCs w:val="30"/>
          <w:cs/>
        </w:rPr>
        <w:t>จากการเปลี่ยนแปลง</w:t>
      </w:r>
      <w:r w:rsidR="003D78DA">
        <w:rPr>
          <w:rFonts w:ascii="Angsana New" w:hAnsi="Angsana New" w:hint="cs"/>
          <w:sz w:val="30"/>
          <w:szCs w:val="30"/>
          <w:cs/>
        </w:rPr>
        <w:t>ของ</w:t>
      </w:r>
      <w:r w:rsidR="00931FFE" w:rsidRPr="00931FFE">
        <w:rPr>
          <w:rFonts w:ascii="Angsana New" w:hAnsi="Angsana New" w:hint="cs"/>
          <w:sz w:val="30"/>
          <w:szCs w:val="30"/>
          <w:cs/>
        </w:rPr>
        <w:t>สมมติฐาน</w:t>
      </w:r>
      <w:r w:rsidR="00D57CA4">
        <w:rPr>
          <w:rFonts w:ascii="Angsana New" w:hAnsi="Angsana New" w:hint="cs"/>
          <w:sz w:val="30"/>
          <w:szCs w:val="30"/>
          <w:cs/>
        </w:rPr>
        <w:t>ด้าน</w:t>
      </w:r>
      <w:r w:rsidR="00931FFE" w:rsidRPr="00931FFE">
        <w:rPr>
          <w:rFonts w:ascii="Angsana New" w:hAnsi="Angsana New" w:hint="cs"/>
          <w:sz w:val="30"/>
          <w:szCs w:val="30"/>
          <w:cs/>
        </w:rPr>
        <w:t xml:space="preserve">การเงินเป็นจำนวนเงินประมาณ </w:t>
      </w:r>
      <w:r w:rsidR="00C84933">
        <w:rPr>
          <w:rFonts w:ascii="Angsana New" w:hAnsi="Angsana New"/>
          <w:sz w:val="30"/>
          <w:szCs w:val="30"/>
        </w:rPr>
        <w:t>1,221</w:t>
      </w:r>
      <w:r w:rsidR="00931FFE" w:rsidRPr="00931FFE">
        <w:rPr>
          <w:rFonts w:ascii="Angsana New" w:hAnsi="Angsana New"/>
          <w:sz w:val="30"/>
          <w:szCs w:val="30"/>
        </w:rPr>
        <w:t xml:space="preserve"> </w:t>
      </w:r>
      <w:r w:rsidR="00931FFE" w:rsidRPr="00931FFE">
        <w:rPr>
          <w:rFonts w:ascii="Angsana New" w:hAnsi="Angsana New" w:hint="cs"/>
          <w:sz w:val="30"/>
          <w:szCs w:val="30"/>
          <w:cs/>
        </w:rPr>
        <w:t xml:space="preserve">พันบาทและ </w:t>
      </w:r>
      <w:r w:rsidR="00931FFE" w:rsidRPr="00931FFE">
        <w:rPr>
          <w:rFonts w:ascii="Angsana New" w:hAnsi="Angsana New"/>
          <w:sz w:val="30"/>
          <w:szCs w:val="30"/>
        </w:rPr>
        <w:t xml:space="preserve">(3) </w:t>
      </w:r>
      <w:r w:rsidR="009F7B27">
        <w:rPr>
          <w:rFonts w:ascii="Angsana New" w:hAnsi="Angsana New" w:hint="cs"/>
          <w:sz w:val="30"/>
          <w:szCs w:val="30"/>
          <w:cs/>
        </w:rPr>
        <w:t>กำไร</w:t>
      </w:r>
      <w:r w:rsidR="00931FFE" w:rsidRPr="00931FFE">
        <w:rPr>
          <w:rFonts w:ascii="Angsana New" w:hAnsi="Angsana New" w:hint="cs"/>
          <w:sz w:val="30"/>
          <w:szCs w:val="30"/>
          <w:cs/>
        </w:rPr>
        <w:t>จากการเปลี่ยนแปลงของสมมติฐาน</w:t>
      </w:r>
      <w:r w:rsidR="00D57CA4">
        <w:rPr>
          <w:rFonts w:ascii="Angsana New" w:hAnsi="Angsana New" w:hint="cs"/>
          <w:sz w:val="30"/>
          <w:szCs w:val="30"/>
          <w:cs/>
        </w:rPr>
        <w:t>ด้าน</w:t>
      </w:r>
      <w:r w:rsidR="00931FFE" w:rsidRPr="00931FFE">
        <w:rPr>
          <w:rFonts w:ascii="Angsana New" w:hAnsi="Angsana New" w:hint="cs"/>
          <w:sz w:val="30"/>
          <w:szCs w:val="30"/>
          <w:cs/>
        </w:rPr>
        <w:t xml:space="preserve">ประชากรศาสตร์เป็นจำนวนเงินประมาณ </w:t>
      </w:r>
      <w:r w:rsidR="00C84933">
        <w:rPr>
          <w:rFonts w:ascii="Angsana New" w:hAnsi="Angsana New"/>
          <w:sz w:val="30"/>
          <w:szCs w:val="30"/>
        </w:rPr>
        <w:t>406</w:t>
      </w:r>
      <w:r w:rsidR="00931FFE" w:rsidRPr="00931FFE">
        <w:rPr>
          <w:rFonts w:ascii="Angsana New" w:hAnsi="Angsana New"/>
          <w:sz w:val="30"/>
          <w:szCs w:val="30"/>
        </w:rPr>
        <w:t xml:space="preserve"> </w:t>
      </w:r>
      <w:r w:rsidR="00931FFE" w:rsidRPr="00931FFE">
        <w:rPr>
          <w:rFonts w:ascii="Angsana New" w:hAnsi="Angsana New" w:hint="cs"/>
          <w:sz w:val="30"/>
          <w:szCs w:val="30"/>
          <w:cs/>
        </w:rPr>
        <w:t>พันบาท</w:t>
      </w:r>
    </w:p>
    <w:p w:rsidR="00931FFE" w:rsidRPr="009D7C3D" w:rsidRDefault="00931FFE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24"/>
          <w:szCs w:val="24"/>
          <w:cs/>
        </w:rPr>
      </w:pPr>
    </w:p>
    <w:p w:rsidR="0074122B" w:rsidRPr="001C0B0B" w:rsidRDefault="0074122B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1C0B0B">
        <w:rPr>
          <w:rFonts w:ascii="Angsana New" w:hAnsi="Angsana New" w:hint="cs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</w:t>
      </w:r>
      <w:r w:rsidR="00355306" w:rsidRPr="001C0B0B">
        <w:rPr>
          <w:rFonts w:ascii="Angsana New" w:hAnsi="Angsana New" w:hint="cs"/>
          <w:sz w:val="30"/>
          <w:szCs w:val="30"/>
          <w:cs/>
        </w:rPr>
        <w:t xml:space="preserve"> </w:t>
      </w:r>
      <w:r w:rsidRPr="001C0B0B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806277" w:rsidRPr="002051C2" w:rsidRDefault="00806277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20"/>
          <w:szCs w:val="20"/>
        </w:rPr>
      </w:pPr>
    </w:p>
    <w:p w:rsidR="0074122B" w:rsidRPr="001C0B0B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1C0B0B">
        <w:rPr>
          <w:rFonts w:ascii="Angsana New" w:hAnsi="Angsana New" w:hint="cs"/>
          <w:sz w:val="30"/>
          <w:szCs w:val="30"/>
          <w:cs/>
        </w:rPr>
        <w:t>อัตราคิดลด</w:t>
      </w:r>
      <w:r w:rsidRPr="001C0B0B">
        <w:rPr>
          <w:rFonts w:ascii="Angsana New" w:hAnsi="Angsana New" w:hint="cs"/>
          <w:sz w:val="30"/>
          <w:szCs w:val="30"/>
          <w:cs/>
        </w:rPr>
        <w:tab/>
      </w:r>
      <w:r w:rsidRPr="001C0B0B">
        <w:rPr>
          <w:rFonts w:ascii="Angsana New" w:hAnsi="Angsana New" w:hint="cs"/>
          <w:sz w:val="30"/>
          <w:szCs w:val="30"/>
          <w:cs/>
        </w:rPr>
        <w:tab/>
      </w:r>
      <w:r w:rsidRPr="001C0B0B">
        <w:rPr>
          <w:rFonts w:ascii="Angsana New" w:hAnsi="Angsana New" w:hint="cs"/>
          <w:sz w:val="30"/>
          <w:szCs w:val="30"/>
          <w:cs/>
        </w:rPr>
        <w:tab/>
      </w:r>
      <w:r w:rsidRPr="001C0B0B">
        <w:rPr>
          <w:rFonts w:ascii="Angsana New" w:hAnsi="Angsana New" w:hint="cs"/>
          <w:sz w:val="30"/>
          <w:szCs w:val="30"/>
          <w:cs/>
        </w:rPr>
        <w:tab/>
      </w:r>
      <w:r w:rsidR="00CD3BBB">
        <w:rPr>
          <w:rFonts w:ascii="Angsana New" w:hAnsi="Angsana New" w:hint="cs"/>
          <w:sz w:val="30"/>
          <w:szCs w:val="30"/>
          <w:cs/>
        </w:rPr>
        <w:t>ร้อยละ 1.17</w:t>
      </w:r>
      <w:r w:rsidR="00E63EC3">
        <w:rPr>
          <w:rFonts w:ascii="Angsana New" w:hAnsi="Angsana New" w:hint="cs"/>
          <w:sz w:val="30"/>
          <w:szCs w:val="30"/>
          <w:cs/>
        </w:rPr>
        <w:t xml:space="preserve"> ต่อปีในปี 2564 และ</w:t>
      </w:r>
      <w:r w:rsidR="00334412" w:rsidRPr="001C0B0B">
        <w:rPr>
          <w:rFonts w:ascii="Angsana New" w:hAnsi="Angsana New" w:hint="cs"/>
          <w:sz w:val="30"/>
          <w:szCs w:val="30"/>
          <w:cs/>
        </w:rPr>
        <w:t>ร้อยละ</w:t>
      </w:r>
      <w:r w:rsidR="00334412" w:rsidRPr="001C0B0B">
        <w:rPr>
          <w:rFonts w:ascii="Angsana New" w:hAnsi="Angsana New"/>
          <w:sz w:val="30"/>
          <w:szCs w:val="30"/>
          <w:cs/>
        </w:rPr>
        <w:t xml:space="preserve"> </w:t>
      </w:r>
      <w:r w:rsidR="00334412" w:rsidRPr="001C0B0B">
        <w:rPr>
          <w:rFonts w:ascii="Angsana New" w:hAnsi="Angsana New" w:hint="cs"/>
          <w:sz w:val="30"/>
          <w:szCs w:val="30"/>
          <w:cs/>
        </w:rPr>
        <w:t>2.66</w:t>
      </w:r>
      <w:r w:rsidR="00334412" w:rsidRPr="001C0B0B">
        <w:rPr>
          <w:rFonts w:ascii="Angsana New" w:hAnsi="Angsana New"/>
          <w:sz w:val="30"/>
          <w:szCs w:val="30"/>
          <w:cs/>
        </w:rPr>
        <w:t xml:space="preserve"> </w:t>
      </w:r>
      <w:r w:rsidR="00334412" w:rsidRPr="001C0B0B">
        <w:rPr>
          <w:rFonts w:ascii="Angsana New" w:hAnsi="Angsana New" w:hint="cs"/>
          <w:sz w:val="30"/>
          <w:szCs w:val="30"/>
          <w:cs/>
        </w:rPr>
        <w:t>ต่อปี</w:t>
      </w:r>
      <w:r w:rsidR="00E63EC3">
        <w:rPr>
          <w:rFonts w:ascii="Angsana New" w:hAnsi="Angsana New" w:hint="cs"/>
          <w:sz w:val="30"/>
          <w:szCs w:val="30"/>
          <w:cs/>
        </w:rPr>
        <w:t>ในปี 2563</w:t>
      </w:r>
    </w:p>
    <w:p w:rsidR="0074122B" w:rsidRPr="001C0B0B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1C0B0B">
        <w:rPr>
          <w:rFonts w:ascii="Angsana New" w:hAnsi="Angsana New" w:hint="cs"/>
          <w:sz w:val="30"/>
          <w:szCs w:val="30"/>
          <w:cs/>
        </w:rPr>
        <w:t>อัตราการขึ้นเงินเดือน</w:t>
      </w:r>
      <w:r w:rsidRPr="001C0B0B">
        <w:rPr>
          <w:rFonts w:ascii="Angsana New" w:hAnsi="Angsana New" w:hint="cs"/>
          <w:sz w:val="30"/>
          <w:szCs w:val="30"/>
          <w:cs/>
        </w:rPr>
        <w:tab/>
      </w:r>
      <w:r w:rsidRPr="001C0B0B">
        <w:rPr>
          <w:rFonts w:ascii="Angsana New" w:hAnsi="Angsana New" w:hint="cs"/>
          <w:sz w:val="30"/>
          <w:szCs w:val="30"/>
          <w:cs/>
        </w:rPr>
        <w:tab/>
      </w:r>
      <w:r w:rsidRPr="001C0B0B">
        <w:rPr>
          <w:rFonts w:ascii="Angsana New" w:hAnsi="Angsana New" w:hint="cs"/>
          <w:sz w:val="30"/>
          <w:szCs w:val="30"/>
          <w:cs/>
        </w:rPr>
        <w:tab/>
      </w:r>
      <w:r w:rsidR="00334412" w:rsidRPr="001C0B0B">
        <w:rPr>
          <w:rFonts w:ascii="Angsana New" w:hAnsi="Angsana New" w:hint="cs"/>
          <w:sz w:val="30"/>
          <w:szCs w:val="30"/>
          <w:cs/>
        </w:rPr>
        <w:t>ร้อยละ</w:t>
      </w:r>
      <w:r w:rsidR="00334412" w:rsidRPr="001C0B0B">
        <w:rPr>
          <w:rFonts w:ascii="Angsana New" w:hAnsi="Angsana New"/>
          <w:sz w:val="30"/>
          <w:szCs w:val="30"/>
          <w:cs/>
        </w:rPr>
        <w:t xml:space="preserve"> </w:t>
      </w:r>
      <w:r w:rsidR="00334412" w:rsidRPr="001C0B0B">
        <w:rPr>
          <w:rFonts w:ascii="Angsana New" w:hAnsi="Angsana New" w:hint="cs"/>
          <w:sz w:val="30"/>
          <w:szCs w:val="30"/>
          <w:cs/>
        </w:rPr>
        <w:t>3</w:t>
      </w:r>
      <w:r w:rsidR="00334412" w:rsidRPr="001C0B0B">
        <w:rPr>
          <w:rFonts w:ascii="Angsana New" w:hAnsi="Angsana New"/>
          <w:sz w:val="30"/>
          <w:szCs w:val="30"/>
          <w:cs/>
        </w:rPr>
        <w:t xml:space="preserve"> </w:t>
      </w:r>
      <w:r w:rsidR="00334412" w:rsidRPr="001C0B0B">
        <w:rPr>
          <w:rFonts w:ascii="Angsana New" w:hAnsi="Angsana New" w:hint="cs"/>
          <w:sz w:val="30"/>
          <w:szCs w:val="30"/>
          <w:cs/>
        </w:rPr>
        <w:t>ต่อปี</w:t>
      </w:r>
      <w:r w:rsidR="00E6223C">
        <w:rPr>
          <w:rFonts w:ascii="Angsana New" w:hAnsi="Angsana New" w:hint="cs"/>
          <w:sz w:val="30"/>
          <w:szCs w:val="30"/>
          <w:cs/>
        </w:rPr>
        <w:t>ในปี 2564 และ 2563</w:t>
      </w:r>
    </w:p>
    <w:p w:rsidR="00716FC9" w:rsidRPr="001C0B0B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  <w:r w:rsidRPr="001C0B0B">
        <w:rPr>
          <w:rFonts w:ascii="Angsana New" w:hAnsi="Angsana New" w:hint="cs"/>
          <w:sz w:val="30"/>
          <w:szCs w:val="30"/>
          <w:cs/>
        </w:rPr>
        <w:t>อัตราการหมุนเวียนของพนักงาน</w:t>
      </w:r>
      <w:r w:rsidR="0074122B" w:rsidRPr="001C0B0B">
        <w:rPr>
          <w:rFonts w:ascii="Angsana New" w:hAnsi="Angsana New" w:hint="cs"/>
          <w:sz w:val="30"/>
          <w:szCs w:val="30"/>
          <w:cs/>
        </w:rPr>
        <w:tab/>
      </w:r>
      <w:r w:rsidR="00E6223C">
        <w:rPr>
          <w:rFonts w:ascii="Angsana New" w:hAnsi="Angsana New" w:hint="cs"/>
          <w:sz w:val="30"/>
          <w:szCs w:val="30"/>
          <w:cs/>
        </w:rPr>
        <w:tab/>
        <w:t>ร้อยละ 9 - 46 ต่อปีในปี 2564 และ</w:t>
      </w:r>
      <w:r w:rsidRPr="001C0B0B">
        <w:rPr>
          <w:rFonts w:ascii="Angsana New" w:hAnsi="Angsana New"/>
          <w:sz w:val="30"/>
          <w:szCs w:val="30"/>
          <w:cs/>
        </w:rPr>
        <w:t xml:space="preserve">ร้อยละ </w:t>
      </w:r>
      <w:r w:rsidRPr="001C0B0B">
        <w:rPr>
          <w:rFonts w:ascii="Angsana New" w:hAnsi="Angsana New" w:hint="cs"/>
          <w:sz w:val="30"/>
          <w:szCs w:val="30"/>
          <w:cs/>
        </w:rPr>
        <w:t>8</w:t>
      </w:r>
      <w:r w:rsidRPr="001C0B0B">
        <w:rPr>
          <w:rFonts w:ascii="Angsana New" w:hAnsi="Angsana New"/>
          <w:sz w:val="30"/>
          <w:szCs w:val="30"/>
        </w:rPr>
        <w:t xml:space="preserve"> - 35 </w:t>
      </w:r>
      <w:r w:rsidRPr="001C0B0B">
        <w:rPr>
          <w:rFonts w:ascii="Angsana New" w:hAnsi="Angsana New"/>
          <w:sz w:val="30"/>
          <w:szCs w:val="30"/>
          <w:cs/>
        </w:rPr>
        <w:t>ต่อปี</w:t>
      </w:r>
      <w:r w:rsidR="00E6223C">
        <w:rPr>
          <w:rFonts w:ascii="Angsana New" w:hAnsi="Angsana New" w:hint="cs"/>
          <w:sz w:val="30"/>
          <w:szCs w:val="30"/>
          <w:cs/>
        </w:rPr>
        <w:t>ในปี 2563</w:t>
      </w:r>
    </w:p>
    <w:p w:rsidR="003F57DB" w:rsidRPr="009D7C3D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24"/>
          <w:szCs w:val="24"/>
        </w:rPr>
      </w:pPr>
    </w:p>
    <w:p w:rsidR="00E66FE1" w:rsidRPr="001C0B0B" w:rsidRDefault="00E66FE1" w:rsidP="00E66FE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1C0B0B">
        <w:rPr>
          <w:rFonts w:ascii="Angsana New" w:hAnsi="Angsana New" w:hint="cs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การเปลี่ยนแปลงของสมมติฐานที่สำคัญข้างต้นอาจมีผลต่อความอ่อนไหวของประมาณการหนี้สินผลประโยชน์</w:t>
      </w:r>
      <w:r w:rsidR="00082435" w:rsidRPr="001C0B0B">
        <w:rPr>
          <w:rFonts w:ascii="Angsana New" w:hAnsi="Angsana New" w:hint="cs"/>
          <w:sz w:val="30"/>
          <w:szCs w:val="30"/>
          <w:cs/>
        </w:rPr>
        <w:t>ของ</w:t>
      </w:r>
      <w:r w:rsidRPr="001C0B0B">
        <w:rPr>
          <w:rFonts w:ascii="Angsana New" w:hAnsi="Angsana New" w:hint="cs"/>
          <w:sz w:val="30"/>
          <w:szCs w:val="30"/>
          <w:cs/>
        </w:rPr>
        <w:t>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:rsidR="001230EE" w:rsidRPr="009D7C3D" w:rsidRDefault="001230EE" w:rsidP="00E66FE1">
      <w:pPr>
        <w:pStyle w:val="BodyText2"/>
        <w:ind w:left="0" w:firstLine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E66FE1" w:rsidRPr="001C0B0B" w:rsidTr="00157F34">
        <w:tc>
          <w:tcPr>
            <w:tcW w:w="4786" w:type="dxa"/>
            <w:vAlign w:val="bottom"/>
          </w:tcPr>
          <w:p w:rsidR="00E66FE1" w:rsidRPr="001C0B0B" w:rsidRDefault="00E66FE1" w:rsidP="00157F34">
            <w:pPr>
              <w:pStyle w:val="NoSpacing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:rsidR="00E66FE1" w:rsidRPr="001C0B0B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4358" w:type="dxa"/>
            <w:gridSpan w:val="3"/>
          </w:tcPr>
          <w:p w:rsidR="00E66FE1" w:rsidRPr="001C0B0B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0B0B">
              <w:rPr>
                <w:rFonts w:ascii="Angsana New" w:eastAsia="SimSun" w:hAnsi="Angsana New" w:cs="Angsana New"/>
                <w:sz w:val="30"/>
                <w:szCs w:val="30"/>
                <w:cs/>
              </w:rPr>
              <w:t>หนี้สินอาจเพิ่มขึ้น (ลดลง) จากการ</w:t>
            </w:r>
          </w:p>
          <w:p w:rsidR="00E66FE1" w:rsidRPr="001C0B0B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C0B0B">
              <w:rPr>
                <w:rFonts w:ascii="Angsana New" w:eastAsia="SimSun" w:hAnsi="Angsana New" w:cs="Angsana New"/>
                <w:sz w:val="30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E66FE1" w:rsidRPr="001C0B0B" w:rsidTr="00157F34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E66FE1" w:rsidRPr="001C0B0B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C0B0B">
              <w:rPr>
                <w:rFonts w:ascii="Angsana New" w:eastAsia="SimSun" w:hAnsi="Angsana New" w:cs="Angsana New"/>
                <w:sz w:val="30"/>
                <w:szCs w:val="30"/>
                <w:cs/>
              </w:rPr>
              <w:t>สมมติฐานที่สำคัญ</w:t>
            </w:r>
          </w:p>
        </w:tc>
        <w:tc>
          <w:tcPr>
            <w:tcW w:w="302" w:type="dxa"/>
            <w:vMerge w:val="restart"/>
          </w:tcPr>
          <w:p w:rsidR="00E66FE1" w:rsidRPr="001C0B0B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1C0B0B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0B0B">
              <w:rPr>
                <w:rFonts w:ascii="Angsana New" w:eastAsia="SimSun" w:hAnsi="Angsana New" w:cs="Angsana New"/>
                <w:sz w:val="30"/>
                <w:szCs w:val="30"/>
                <w:cs/>
              </w:rPr>
              <w:t>หาก</w:t>
            </w:r>
            <w:r w:rsidRPr="001C0B0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สมมติฐาน</w:t>
            </w:r>
            <w:r w:rsidRPr="001C0B0B">
              <w:rPr>
                <w:rFonts w:ascii="Angsana New" w:eastAsia="SimSu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</w:tcPr>
          <w:p w:rsidR="00E66FE1" w:rsidRPr="001C0B0B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1C0B0B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0B0B">
              <w:rPr>
                <w:rFonts w:ascii="Angsana New" w:eastAsia="SimSun" w:hAnsi="Angsana New" w:cs="Angsana New"/>
                <w:sz w:val="30"/>
                <w:szCs w:val="30"/>
                <w:cs/>
              </w:rPr>
              <w:t>หาก</w:t>
            </w:r>
            <w:r w:rsidRPr="001C0B0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สมมติฐาน</w:t>
            </w:r>
            <w:r w:rsidRPr="001C0B0B">
              <w:rPr>
                <w:rFonts w:ascii="Angsana New" w:eastAsia="SimSun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1C0B0B" w:rsidRPr="001C0B0B" w:rsidTr="00157F34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1C0B0B" w:rsidRPr="001C0B0B" w:rsidRDefault="001C0B0B" w:rsidP="00157F34">
            <w:pPr>
              <w:pStyle w:val="NoSpacing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0B0B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อัตราคิดลด</w:t>
            </w:r>
            <w:r w:rsidR="00EF47A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1</w:t>
            </w:r>
            <w:r w:rsidRPr="001C0B0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  <w:vMerge/>
          </w:tcPr>
          <w:p w:rsidR="001C0B0B" w:rsidRPr="001C0B0B" w:rsidRDefault="001C0B0B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0B0B" w:rsidRPr="001C0B0B" w:rsidRDefault="001C0B0B" w:rsidP="00A636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0B0B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A63641">
              <w:rPr>
                <w:rFonts w:ascii="Angsana New" w:hAnsi="Angsana New" w:hint="cs"/>
                <w:sz w:val="30"/>
                <w:szCs w:val="30"/>
                <w:cs/>
              </w:rPr>
              <w:t>830</w:t>
            </w:r>
            <w:r w:rsidRPr="001C0B0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</w:tcPr>
          <w:p w:rsidR="001C0B0B" w:rsidRPr="001C0B0B" w:rsidRDefault="001C0B0B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1C0B0B" w:rsidRPr="001C0B0B" w:rsidRDefault="001C0B0B" w:rsidP="00A6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0B0B">
              <w:rPr>
                <w:rFonts w:ascii="Angsana New" w:hAnsi="Angsana New"/>
                <w:sz w:val="30"/>
                <w:szCs w:val="30"/>
                <w:cs/>
              </w:rPr>
              <w:t xml:space="preserve">                  </w:t>
            </w:r>
            <w:r w:rsidR="00A63641">
              <w:rPr>
                <w:rFonts w:ascii="Angsana New" w:hAnsi="Angsana New" w:hint="cs"/>
                <w:sz w:val="30"/>
                <w:szCs w:val="30"/>
                <w:cs/>
              </w:rPr>
              <w:t>936</w:t>
            </w:r>
          </w:p>
        </w:tc>
      </w:tr>
      <w:tr w:rsidR="001C0B0B" w:rsidRPr="001C0B0B" w:rsidTr="00157F34">
        <w:tc>
          <w:tcPr>
            <w:tcW w:w="4786" w:type="dxa"/>
            <w:vAlign w:val="bottom"/>
          </w:tcPr>
          <w:p w:rsidR="001C0B0B" w:rsidRPr="001C0B0B" w:rsidRDefault="001C0B0B" w:rsidP="00157F34">
            <w:pPr>
              <w:pStyle w:val="NoSpacing"/>
              <w:ind w:right="-23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0B0B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อัตราการขึ้นเงินเดือน</w:t>
            </w:r>
            <w:r w:rsidR="00EF47A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1</w:t>
            </w:r>
            <w:r w:rsidRPr="001C0B0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:rsidR="001C0B0B" w:rsidRPr="001C0B0B" w:rsidRDefault="001C0B0B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1C0B0B" w:rsidRPr="001C0B0B" w:rsidRDefault="00A63641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</w:p>
        </w:tc>
        <w:tc>
          <w:tcPr>
            <w:tcW w:w="261" w:type="dxa"/>
          </w:tcPr>
          <w:p w:rsidR="001C0B0B" w:rsidRPr="001C0B0B" w:rsidRDefault="001C0B0B" w:rsidP="0068745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:rsidR="001C0B0B" w:rsidRPr="001C0B0B" w:rsidRDefault="001C0B0B" w:rsidP="00A636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0B0B">
              <w:rPr>
                <w:rFonts w:ascii="Angsana New" w:hAnsi="Angsana New"/>
                <w:sz w:val="30"/>
                <w:szCs w:val="30"/>
                <w:cs/>
              </w:rPr>
              <w:t xml:space="preserve">                (</w:t>
            </w:r>
            <w:r w:rsidR="00A63641">
              <w:rPr>
                <w:rFonts w:ascii="Angsana New" w:hAnsi="Angsana New" w:hint="cs"/>
                <w:sz w:val="30"/>
                <w:szCs w:val="30"/>
                <w:cs/>
              </w:rPr>
              <w:t>825</w:t>
            </w:r>
            <w:r w:rsidRPr="001C0B0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C0B0B" w:rsidRPr="00353421" w:rsidTr="00157F34">
        <w:tc>
          <w:tcPr>
            <w:tcW w:w="4786" w:type="dxa"/>
            <w:vAlign w:val="bottom"/>
          </w:tcPr>
          <w:p w:rsidR="001C0B0B" w:rsidRPr="00353421" w:rsidRDefault="001C0B0B" w:rsidP="00157F34">
            <w:pPr>
              <w:pStyle w:val="NoSpacing"/>
              <w:ind w:right="-515"/>
              <w:rPr>
                <w:rFonts w:ascii="Angsana New" w:eastAsia="SimSun" w:hAnsi="Angsana New" w:cs="Angsana New"/>
                <w:sz w:val="29"/>
                <w:szCs w:val="29"/>
              </w:rPr>
            </w:pPr>
            <w:r w:rsidRPr="00353421">
              <w:rPr>
                <w:rFonts w:ascii="Angsana New" w:eastAsia="SimSun" w:hAnsi="Angsana New" w:cs="Angsana New"/>
                <w:sz w:val="29"/>
                <w:szCs w:val="29"/>
                <w:cs/>
              </w:rPr>
              <w:t>อัตราการหมุนเวียนของพนักงาน</w:t>
            </w:r>
            <w:r w:rsidR="00EF47A7">
              <w:rPr>
                <w:rFonts w:ascii="Angsana New" w:eastAsia="SimSun" w:hAnsi="Angsana New" w:cs="Angsana New" w:hint="cs"/>
                <w:sz w:val="29"/>
                <w:szCs w:val="29"/>
                <w:cs/>
              </w:rPr>
              <w:t xml:space="preserve"> (เพิ่มขึ้น/ลดลงร้อยละ 20</w:t>
            </w:r>
            <w:r w:rsidRPr="00353421">
              <w:rPr>
                <w:rFonts w:ascii="Angsana New" w:eastAsia="SimSun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302" w:type="dxa"/>
          </w:tcPr>
          <w:p w:rsidR="001C0B0B" w:rsidRPr="00353421" w:rsidRDefault="001C0B0B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1C0B0B" w:rsidRPr="00353421" w:rsidRDefault="001C0B0B" w:rsidP="00A636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353421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353421">
              <w:rPr>
                <w:rFonts w:ascii="Angsana New" w:hAnsi="Angsana New"/>
                <w:sz w:val="29"/>
                <w:szCs w:val="29"/>
              </w:rPr>
              <w:t>1,</w:t>
            </w:r>
            <w:r w:rsidR="00A63641">
              <w:rPr>
                <w:rFonts w:ascii="Angsana New" w:hAnsi="Angsana New" w:hint="cs"/>
                <w:sz w:val="29"/>
                <w:szCs w:val="29"/>
                <w:cs/>
              </w:rPr>
              <w:t>615</w:t>
            </w:r>
            <w:r w:rsidRPr="00353421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261" w:type="dxa"/>
          </w:tcPr>
          <w:p w:rsidR="001C0B0B" w:rsidRPr="00353421" w:rsidRDefault="001C0B0B" w:rsidP="0068745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8" w:type="dxa"/>
            <w:vAlign w:val="bottom"/>
          </w:tcPr>
          <w:p w:rsidR="001C0B0B" w:rsidRPr="00353421" w:rsidRDefault="001C0B0B" w:rsidP="00A6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353421">
              <w:rPr>
                <w:rFonts w:ascii="Angsana New" w:hAnsi="Angsana New"/>
                <w:sz w:val="29"/>
                <w:szCs w:val="29"/>
                <w:cs/>
              </w:rPr>
              <w:t xml:space="preserve">                 </w:t>
            </w:r>
            <w:r w:rsidR="00A63641">
              <w:rPr>
                <w:rFonts w:ascii="Angsana New" w:hAnsi="Angsana New"/>
                <w:sz w:val="29"/>
                <w:szCs w:val="29"/>
              </w:rPr>
              <w:t>2,034</w:t>
            </w:r>
          </w:p>
        </w:tc>
      </w:tr>
    </w:tbl>
    <w:p w:rsidR="00125972" w:rsidRDefault="00125972" w:rsidP="00C13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9"/>
          <w:szCs w:val="29"/>
          <w:cs/>
        </w:rPr>
      </w:pPr>
    </w:p>
    <w:p w:rsidR="00D40DF0" w:rsidRPr="00ED4C8D" w:rsidRDefault="00D40DF0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9"/>
          <w:szCs w:val="29"/>
        </w:rPr>
      </w:pPr>
      <w:r w:rsidRPr="00ED4C8D">
        <w:rPr>
          <w:rFonts w:ascii="Angsana New" w:hAnsi="Angsana New"/>
          <w:b/>
          <w:bCs/>
          <w:color w:val="000000"/>
          <w:sz w:val="29"/>
          <w:szCs w:val="29"/>
          <w:cs/>
        </w:rPr>
        <w:lastRenderedPageBreak/>
        <w:t>เงินกู้ยืมระยะสั้นจากบุคคลและกิจการอื่น</w:t>
      </w:r>
    </w:p>
    <w:p w:rsidR="006D7BE8" w:rsidRPr="00ED4C8D" w:rsidRDefault="006D7BE8" w:rsidP="0033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336C9" w:rsidRPr="00ED4C8D" w:rsidRDefault="003336C9" w:rsidP="0033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ED4C8D">
        <w:rPr>
          <w:rFonts w:ascii="Angsana New" w:hAnsi="Angsana New"/>
          <w:sz w:val="29"/>
          <w:szCs w:val="29"/>
          <w:cs/>
        </w:rPr>
        <w:t xml:space="preserve">ณ วันที่ 30 มิถุนายน 2564 </w:t>
      </w:r>
      <w:r w:rsidR="001411E4" w:rsidRPr="00ED4C8D">
        <w:rPr>
          <w:rFonts w:ascii="Angsana New" w:hAnsi="Angsana New"/>
          <w:sz w:val="29"/>
          <w:szCs w:val="29"/>
          <w:cs/>
        </w:rPr>
        <w:t>บัญชีนี้เป็นเงินกู้ยืมระยะสั้นประเภทตั๋วแลกเงินซึ่งไม่มีหลักประกันและบางส่วน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 108</w:t>
      </w:r>
      <w:r w:rsidR="001411E4" w:rsidRPr="00ED4C8D">
        <w:rPr>
          <w:rFonts w:ascii="Angsana New" w:hAnsi="Angsana New"/>
          <w:sz w:val="29"/>
          <w:szCs w:val="29"/>
        </w:rPr>
        <w:t>.1</w:t>
      </w:r>
      <w:r w:rsidR="001411E4" w:rsidRPr="00ED4C8D">
        <w:rPr>
          <w:rFonts w:ascii="Angsana New" w:hAnsi="Angsana New"/>
          <w:sz w:val="29"/>
          <w:szCs w:val="29"/>
          <w:cs/>
        </w:rPr>
        <w:t xml:space="preserve"> ล้านหุ้น โดยตั๋วแลกเงินดังกล่าวบริษัทออกให้แก่บุคคลที่ไม่เกี่ยวข้องกันหลายรายในระหว่างเดือนเมษายนถึงเดือนมิถุนายน 2564 ซึ่งมีอัตราดอกเบี้ยระหว่างร้อยละ 6.5 ต่อปีถึงร้อยละ 7.25 ต่อปีโดยมีระยะเวลาครบกำหนดไม่เกินเก้าเดือนนับจากวันที่ออกตราสาร</w:t>
      </w:r>
    </w:p>
    <w:p w:rsidR="003336C9" w:rsidRPr="00ED4C8D" w:rsidRDefault="003336C9" w:rsidP="0033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336C9" w:rsidRPr="00ED4C8D" w:rsidRDefault="003336C9" w:rsidP="0033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ED4C8D">
        <w:rPr>
          <w:rFonts w:ascii="Angsana New" w:hAnsi="Angsana New"/>
          <w:sz w:val="29"/>
          <w:szCs w:val="29"/>
          <w:cs/>
        </w:rPr>
        <w:t>ณ วันที่ 3</w:t>
      </w:r>
      <w:r w:rsidRPr="00ED4C8D">
        <w:rPr>
          <w:rFonts w:ascii="Angsana New" w:hAnsi="Angsana New"/>
          <w:sz w:val="29"/>
          <w:szCs w:val="29"/>
        </w:rPr>
        <w:t xml:space="preserve">1 </w:t>
      </w:r>
      <w:r w:rsidRPr="00ED4C8D">
        <w:rPr>
          <w:rFonts w:ascii="Angsana New" w:hAnsi="Angsana New"/>
          <w:sz w:val="29"/>
          <w:szCs w:val="29"/>
          <w:cs/>
        </w:rPr>
        <w:t>ธันวาคม 2563 บัญชีนี้เป็นเงินกู้ยืมระยะสั้นประเภทตั๋วแลกเงินซึ่งไม่มีหลักประกันและบางส่วน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 108</w:t>
      </w:r>
      <w:r w:rsidRPr="00ED4C8D">
        <w:rPr>
          <w:rFonts w:ascii="Angsana New" w:hAnsi="Angsana New"/>
          <w:sz w:val="29"/>
          <w:szCs w:val="29"/>
        </w:rPr>
        <w:t>.1</w:t>
      </w:r>
      <w:r w:rsidRPr="00ED4C8D">
        <w:rPr>
          <w:rFonts w:ascii="Angsana New" w:hAnsi="Angsana New"/>
          <w:sz w:val="29"/>
          <w:szCs w:val="29"/>
          <w:cs/>
        </w:rPr>
        <w:t xml:space="preserve"> ล้านหุ้น โดยตั๋วแลกเงินดังกล่าวบริษัทออกให้แก่บริษัทและบุคคลที่ไม่เกี่ยวข้องกันหลายรายในระหว่างเดือนกรกฎาคมถึงเดือนธันวาคม 2563 ซึ่งมีอัตราดอกเบี้ยระหว่างร้อยละ 6.5 ต่อปีถึงร้อยละ 15.0 ต่อปีโดยมีระยะเวลาครบกำหนดไม่เกินเก้าเดือนนับจากวันที่ออกตราสาร</w:t>
      </w:r>
    </w:p>
    <w:p w:rsidR="00C4769F" w:rsidRPr="00ED4C8D" w:rsidRDefault="00C47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:rsidR="00EF7B0A" w:rsidRPr="00ED4C8D" w:rsidRDefault="00EF7B0A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9"/>
          <w:szCs w:val="29"/>
        </w:rPr>
      </w:pPr>
      <w:r w:rsidRPr="00ED4C8D">
        <w:rPr>
          <w:rFonts w:ascii="Angsana New" w:hAnsi="Angsana New"/>
          <w:b/>
          <w:bCs/>
          <w:sz w:val="29"/>
          <w:szCs w:val="29"/>
          <w:cs/>
        </w:rPr>
        <w:t>ทุนเรือนหุ้นและส่วนเกินมูลค่า</w:t>
      </w:r>
      <w:r w:rsidRPr="00ED4C8D">
        <w:rPr>
          <w:rFonts w:ascii="Angsana New" w:hAnsi="Angsana New"/>
          <w:b/>
          <w:bCs/>
          <w:color w:val="000000"/>
          <w:sz w:val="29"/>
          <w:szCs w:val="29"/>
          <w:cs/>
        </w:rPr>
        <w:t>หุ้น</w:t>
      </w:r>
    </w:p>
    <w:p w:rsidR="000A523D" w:rsidRPr="00ED4C8D" w:rsidRDefault="000A523D" w:rsidP="00035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tbl>
      <w:tblPr>
        <w:tblW w:w="9665" w:type="dxa"/>
        <w:tblInd w:w="-34" w:type="dxa"/>
        <w:tblLayout w:type="fixed"/>
        <w:tblLook w:val="0000"/>
      </w:tblPr>
      <w:tblGrid>
        <w:gridCol w:w="2572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0A523D" w:rsidRPr="00ED4C8D" w:rsidTr="00701E37">
        <w:trPr>
          <w:tblHeader/>
        </w:trPr>
        <w:tc>
          <w:tcPr>
            <w:tcW w:w="2572" w:type="dxa"/>
          </w:tcPr>
          <w:p w:rsidR="000A523D" w:rsidRPr="00ED4C8D" w:rsidRDefault="000A523D" w:rsidP="00EF6C95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284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พันหุ้น / พันบาท</w:t>
            </w:r>
          </w:p>
        </w:tc>
      </w:tr>
      <w:tr w:rsidR="000A523D" w:rsidRPr="00ED4C8D" w:rsidTr="00701E37">
        <w:trPr>
          <w:tblHeader/>
        </w:trPr>
        <w:tc>
          <w:tcPr>
            <w:tcW w:w="2572" w:type="dxa"/>
          </w:tcPr>
          <w:p w:rsidR="000A523D" w:rsidRPr="00ED4C8D" w:rsidRDefault="000A523D" w:rsidP="00EF6C95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284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0A523D" w:rsidRPr="00ED4C8D" w:rsidRDefault="000A523D" w:rsidP="00EF6E47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3</w:t>
            </w:r>
            <w:r w:rsidR="00EF6E47" w:rsidRPr="00ED4C8D">
              <w:rPr>
                <w:rFonts w:ascii="Angsana New" w:hAnsi="Angsana New"/>
                <w:sz w:val="29"/>
                <w:szCs w:val="29"/>
              </w:rPr>
              <w:t>0</w:t>
            </w:r>
            <w:r w:rsidRPr="00ED4C8D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EF6E47" w:rsidRPr="00ED4C8D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Pr="00ED4C8D">
              <w:rPr>
                <w:rFonts w:ascii="Angsana New" w:hAnsi="Angsana New"/>
                <w:sz w:val="29"/>
                <w:szCs w:val="29"/>
                <w:cs/>
              </w:rPr>
              <w:t xml:space="preserve"> 256</w:t>
            </w:r>
            <w:r w:rsidR="00353421" w:rsidRPr="00ED4C8D">
              <w:rPr>
                <w:rFonts w:ascii="Angsana New" w:hAnsi="Angsana New"/>
                <w:sz w:val="29"/>
                <w:szCs w:val="29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:rsidR="000A523D" w:rsidRPr="00ED4C8D" w:rsidRDefault="000A523D" w:rsidP="00D47E39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ED4C8D">
              <w:rPr>
                <w:rFonts w:ascii="Angsana New" w:hAnsi="Angsana New"/>
                <w:sz w:val="29"/>
                <w:szCs w:val="29"/>
                <w:cs/>
              </w:rPr>
              <w:t>ธันวาคม 256</w:t>
            </w:r>
            <w:r w:rsidR="00353421" w:rsidRPr="00ED4C8D">
              <w:rPr>
                <w:rFonts w:ascii="Angsana New" w:hAnsi="Angsana New"/>
                <w:sz w:val="29"/>
                <w:szCs w:val="29"/>
                <w:cs/>
              </w:rPr>
              <w:t>2</w:t>
            </w:r>
          </w:p>
        </w:tc>
      </w:tr>
      <w:tr w:rsidR="000A523D" w:rsidRPr="00ED4C8D" w:rsidTr="00701E37">
        <w:trPr>
          <w:tblHeader/>
        </w:trPr>
        <w:tc>
          <w:tcPr>
            <w:tcW w:w="2572" w:type="dxa"/>
          </w:tcPr>
          <w:p w:rsidR="000A523D" w:rsidRPr="00ED4C8D" w:rsidRDefault="000A523D" w:rsidP="00EF6C95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มูลค่าหุ้น</w:t>
            </w:r>
            <w:r w:rsidRPr="00ED4C8D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Pr="00ED4C8D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  <w:r w:rsidRPr="00ED4C8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4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จำนวนเงินตามมูลค่าหุ้น</w:t>
            </w:r>
          </w:p>
        </w:tc>
      </w:tr>
      <w:tr w:rsidR="000A523D" w:rsidRPr="00ED4C8D" w:rsidTr="00701E37">
        <w:tc>
          <w:tcPr>
            <w:tcW w:w="2572" w:type="dxa"/>
          </w:tcPr>
          <w:p w:rsidR="000A523D" w:rsidRPr="00ED4C8D" w:rsidRDefault="000A523D" w:rsidP="00EF6C95">
            <w:pPr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A523D" w:rsidRPr="00ED4C8D" w:rsidTr="00701E37">
        <w:tc>
          <w:tcPr>
            <w:tcW w:w="2572" w:type="dxa"/>
          </w:tcPr>
          <w:p w:rsidR="000A523D" w:rsidRPr="00ED4C8D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ED4C8D">
              <w:rPr>
                <w:rFonts w:ascii="Angsana New" w:hAnsi="Angsana New"/>
                <w:sz w:val="29"/>
                <w:szCs w:val="29"/>
              </w:rPr>
              <w:t>3</w:t>
            </w:r>
            <w:r w:rsidR="00EF6E47" w:rsidRPr="00ED4C8D">
              <w:rPr>
                <w:rFonts w:ascii="Angsana New" w:hAnsi="Angsana New"/>
                <w:sz w:val="29"/>
                <w:szCs w:val="29"/>
              </w:rPr>
              <w:t>0</w:t>
            </w:r>
            <w:r w:rsidRPr="00ED4C8D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EF6E47" w:rsidRPr="00ED4C8D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Pr="00ED4C8D">
              <w:rPr>
                <w:rFonts w:ascii="Angsana New" w:hAnsi="Angsana New"/>
                <w:sz w:val="29"/>
                <w:szCs w:val="29"/>
                <w:cs/>
              </w:rPr>
              <w:t xml:space="preserve"> 256</w:t>
            </w:r>
            <w:r w:rsidR="00353421" w:rsidRPr="00ED4C8D">
              <w:rPr>
                <w:rFonts w:ascii="Angsana New" w:hAnsi="Angsana New"/>
                <w:sz w:val="29"/>
                <w:szCs w:val="29"/>
                <w:cs/>
              </w:rPr>
              <w:t>4</w:t>
            </w:r>
          </w:p>
          <w:p w:rsidR="000A523D" w:rsidRPr="00ED4C8D" w:rsidRDefault="000A523D" w:rsidP="00D356E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และวันที่</w:t>
            </w:r>
            <w:r w:rsidRPr="00ED4C8D">
              <w:rPr>
                <w:rFonts w:ascii="Angsana New" w:hAnsi="Angsana New"/>
                <w:sz w:val="29"/>
                <w:szCs w:val="29"/>
              </w:rPr>
              <w:t xml:space="preserve"> 31 </w:t>
            </w:r>
            <w:r w:rsidRPr="00ED4C8D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ED4C8D">
              <w:rPr>
                <w:rFonts w:ascii="Angsana New" w:hAnsi="Angsana New"/>
                <w:sz w:val="29"/>
                <w:szCs w:val="29"/>
              </w:rPr>
              <w:t>25</w:t>
            </w:r>
            <w:r w:rsidRPr="00ED4C8D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="00353421" w:rsidRPr="00ED4C8D">
              <w:rPr>
                <w:rFonts w:ascii="Angsana New" w:hAnsi="Angsana New"/>
                <w:sz w:val="29"/>
                <w:szCs w:val="29"/>
                <w:cs/>
              </w:rPr>
              <w:t>3</w:t>
            </w:r>
          </w:p>
        </w:tc>
        <w:tc>
          <w:tcPr>
            <w:tcW w:w="992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D47E39" w:rsidRPr="00ED4C8D" w:rsidTr="00701E37">
        <w:tc>
          <w:tcPr>
            <w:tcW w:w="2572" w:type="dxa"/>
          </w:tcPr>
          <w:p w:rsidR="00D47E39" w:rsidRPr="00ED4C8D" w:rsidRDefault="00D47E39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D47E39" w:rsidRPr="00ED4C8D" w:rsidRDefault="00D47E39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0.25</w:t>
            </w:r>
          </w:p>
        </w:tc>
        <w:tc>
          <w:tcPr>
            <w:tcW w:w="284" w:type="dxa"/>
          </w:tcPr>
          <w:p w:rsidR="00D47E39" w:rsidRPr="00ED4C8D" w:rsidRDefault="00D47E39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D47E39" w:rsidRPr="00ED4C8D" w:rsidRDefault="00976C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1,151,385</w:t>
            </w:r>
          </w:p>
        </w:tc>
        <w:tc>
          <w:tcPr>
            <w:tcW w:w="283" w:type="dxa"/>
            <w:vAlign w:val="bottom"/>
          </w:tcPr>
          <w:p w:rsidR="00D47E39" w:rsidRPr="00ED4C8D" w:rsidRDefault="00D47E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D47E39" w:rsidRPr="00ED4C8D" w:rsidRDefault="00976C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287</w:t>
            </w:r>
            <w:r w:rsidRPr="00ED4C8D">
              <w:rPr>
                <w:rFonts w:ascii="Angsana New" w:hAnsi="Angsana New"/>
                <w:sz w:val="29"/>
                <w:szCs w:val="29"/>
              </w:rPr>
              <w:t>,846</w:t>
            </w:r>
          </w:p>
        </w:tc>
        <w:tc>
          <w:tcPr>
            <w:tcW w:w="283" w:type="dxa"/>
            <w:vAlign w:val="bottom"/>
          </w:tcPr>
          <w:p w:rsidR="00D47E39" w:rsidRPr="00ED4C8D" w:rsidRDefault="00D47E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D47E39" w:rsidRPr="00ED4C8D" w:rsidRDefault="00353421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1,196</w:t>
            </w:r>
            <w:r w:rsidRPr="00ED4C8D">
              <w:rPr>
                <w:rFonts w:ascii="Angsana New" w:hAnsi="Angsana New"/>
                <w:sz w:val="29"/>
                <w:szCs w:val="29"/>
              </w:rPr>
              <w:t>,646</w:t>
            </w:r>
          </w:p>
        </w:tc>
        <w:tc>
          <w:tcPr>
            <w:tcW w:w="284" w:type="dxa"/>
            <w:vAlign w:val="bottom"/>
          </w:tcPr>
          <w:p w:rsidR="00D47E39" w:rsidRPr="00ED4C8D" w:rsidRDefault="00D47E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:rsidR="00D47E39" w:rsidRPr="00ED4C8D" w:rsidRDefault="00353421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299</w:t>
            </w:r>
            <w:r w:rsidRPr="00ED4C8D">
              <w:rPr>
                <w:rFonts w:ascii="Angsana New" w:hAnsi="Angsana New"/>
                <w:sz w:val="29"/>
                <w:szCs w:val="29"/>
              </w:rPr>
              <w:t>,162</w:t>
            </w:r>
          </w:p>
        </w:tc>
      </w:tr>
      <w:tr w:rsidR="000A523D" w:rsidRPr="00ED4C8D" w:rsidTr="00701E37">
        <w:tc>
          <w:tcPr>
            <w:tcW w:w="2572" w:type="dxa"/>
          </w:tcPr>
          <w:p w:rsidR="000A523D" w:rsidRPr="00ED4C8D" w:rsidRDefault="000A523D" w:rsidP="00EF6C95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:rsidR="000A523D" w:rsidRPr="00ED4C8D" w:rsidRDefault="000A523D" w:rsidP="00EF6C95">
            <w:pPr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:rsidR="000A523D" w:rsidRPr="00ED4C8D" w:rsidRDefault="000A523D" w:rsidP="00EF6C95">
            <w:pPr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vAlign w:val="bottom"/>
          </w:tcPr>
          <w:p w:rsidR="000A523D" w:rsidRPr="00ED4C8D" w:rsidRDefault="000A523D" w:rsidP="004958DD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0A523D" w:rsidRPr="00ED4C8D" w:rsidRDefault="000A523D" w:rsidP="004958DD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  <w:vAlign w:val="bottom"/>
          </w:tcPr>
          <w:p w:rsidR="000A523D" w:rsidRPr="00ED4C8D" w:rsidRDefault="000A523D" w:rsidP="004958DD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A523D" w:rsidRPr="00ED4C8D" w:rsidTr="00701E37">
        <w:tc>
          <w:tcPr>
            <w:tcW w:w="2572" w:type="dxa"/>
          </w:tcPr>
          <w:p w:rsidR="00976C39" w:rsidRPr="00ED4C8D" w:rsidRDefault="000A523D" w:rsidP="00D356E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ED4C8D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ED4C8D">
              <w:rPr>
                <w:rFonts w:ascii="Angsana New" w:hAnsi="Angsana New"/>
                <w:sz w:val="29"/>
                <w:szCs w:val="29"/>
                <w:cs/>
              </w:rPr>
              <w:t>มกราคม 256</w:t>
            </w:r>
            <w:r w:rsidR="00353421" w:rsidRPr="00ED4C8D">
              <w:rPr>
                <w:rFonts w:ascii="Angsana New" w:hAnsi="Angsana New"/>
                <w:sz w:val="29"/>
                <w:szCs w:val="29"/>
                <w:cs/>
              </w:rPr>
              <w:t>4</w:t>
            </w:r>
          </w:p>
          <w:p w:rsidR="000A523D" w:rsidRPr="00ED4C8D" w:rsidRDefault="000A523D" w:rsidP="00D356E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และ 256</w:t>
            </w:r>
            <w:r w:rsidR="00353421" w:rsidRPr="00ED4C8D">
              <w:rPr>
                <w:rFonts w:ascii="Angsana New" w:hAnsi="Angsana New"/>
                <w:sz w:val="29"/>
                <w:szCs w:val="29"/>
                <w:cs/>
              </w:rPr>
              <w:t>3</w:t>
            </w:r>
          </w:p>
        </w:tc>
        <w:tc>
          <w:tcPr>
            <w:tcW w:w="992" w:type="dxa"/>
          </w:tcPr>
          <w:p w:rsidR="000A523D" w:rsidRPr="00ED4C8D" w:rsidRDefault="000A523D" w:rsidP="00EF6C95">
            <w:pPr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:rsidR="000A523D" w:rsidRPr="00ED4C8D" w:rsidRDefault="000A523D" w:rsidP="00EF6C95">
            <w:pPr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vAlign w:val="bottom"/>
          </w:tcPr>
          <w:p w:rsidR="000A523D" w:rsidRPr="00ED4C8D" w:rsidRDefault="000A523D" w:rsidP="004958DD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0A523D" w:rsidRPr="00ED4C8D" w:rsidRDefault="000A523D" w:rsidP="004958DD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  <w:vAlign w:val="bottom"/>
          </w:tcPr>
          <w:p w:rsidR="000A523D" w:rsidRPr="00ED4C8D" w:rsidRDefault="000A523D" w:rsidP="004958DD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53421" w:rsidRPr="00ED4C8D" w:rsidTr="00701E37">
        <w:tc>
          <w:tcPr>
            <w:tcW w:w="2572" w:type="dxa"/>
          </w:tcPr>
          <w:p w:rsidR="00353421" w:rsidRPr="00ED4C8D" w:rsidRDefault="00353421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353421" w:rsidRPr="00ED4C8D" w:rsidRDefault="00353421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0.25</w:t>
            </w:r>
          </w:p>
        </w:tc>
        <w:tc>
          <w:tcPr>
            <w:tcW w:w="284" w:type="dxa"/>
          </w:tcPr>
          <w:p w:rsidR="00353421" w:rsidRPr="00ED4C8D" w:rsidRDefault="00353421" w:rsidP="00EF6C95">
            <w:pPr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:rsidR="00353421" w:rsidRPr="00ED4C8D" w:rsidRDefault="00353421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959,488</w:t>
            </w:r>
          </w:p>
        </w:tc>
        <w:tc>
          <w:tcPr>
            <w:tcW w:w="283" w:type="dxa"/>
            <w:vAlign w:val="bottom"/>
          </w:tcPr>
          <w:p w:rsidR="00353421" w:rsidRPr="00ED4C8D" w:rsidRDefault="00353421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vAlign w:val="bottom"/>
          </w:tcPr>
          <w:p w:rsidR="00353421" w:rsidRPr="00ED4C8D" w:rsidRDefault="00353421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239,872</w:t>
            </w:r>
          </w:p>
        </w:tc>
        <w:tc>
          <w:tcPr>
            <w:tcW w:w="283" w:type="dxa"/>
            <w:vAlign w:val="bottom"/>
          </w:tcPr>
          <w:p w:rsidR="00353421" w:rsidRPr="00ED4C8D" w:rsidRDefault="00353421" w:rsidP="004958DD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vAlign w:val="bottom"/>
          </w:tcPr>
          <w:p w:rsidR="00353421" w:rsidRPr="00ED4C8D" w:rsidRDefault="00353421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959,488</w:t>
            </w:r>
          </w:p>
        </w:tc>
        <w:tc>
          <w:tcPr>
            <w:tcW w:w="284" w:type="dxa"/>
            <w:vAlign w:val="bottom"/>
          </w:tcPr>
          <w:p w:rsidR="00353421" w:rsidRPr="00ED4C8D" w:rsidRDefault="00353421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  <w:vAlign w:val="bottom"/>
          </w:tcPr>
          <w:p w:rsidR="00353421" w:rsidRPr="00ED4C8D" w:rsidRDefault="00353421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239,872</w:t>
            </w:r>
          </w:p>
        </w:tc>
      </w:tr>
      <w:tr w:rsidR="00353421" w:rsidRPr="00ED4C8D" w:rsidTr="00701E37">
        <w:tc>
          <w:tcPr>
            <w:tcW w:w="2572" w:type="dxa"/>
          </w:tcPr>
          <w:p w:rsidR="00353421" w:rsidRPr="00ED4C8D" w:rsidRDefault="00353421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การใช้ใบสำคัญแสดงสิทธิ</w:t>
            </w:r>
          </w:p>
          <w:p w:rsidR="00353421" w:rsidRPr="00ED4C8D" w:rsidRDefault="00353421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353421" w:rsidRPr="00ED4C8D" w:rsidRDefault="00353421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353421" w:rsidRPr="00ED4C8D" w:rsidRDefault="00353421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0.25</w:t>
            </w:r>
          </w:p>
        </w:tc>
        <w:tc>
          <w:tcPr>
            <w:tcW w:w="284" w:type="dxa"/>
          </w:tcPr>
          <w:p w:rsidR="00353421" w:rsidRPr="00ED4C8D" w:rsidRDefault="00353421" w:rsidP="00EF6C95">
            <w:pPr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:rsidR="00353421" w:rsidRPr="00ED4C8D" w:rsidRDefault="00353421" w:rsidP="0049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4C8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353421" w:rsidRPr="00ED4C8D" w:rsidRDefault="00353421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vAlign w:val="bottom"/>
          </w:tcPr>
          <w:p w:rsidR="00353421" w:rsidRPr="00ED4C8D" w:rsidRDefault="00353421" w:rsidP="0049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4C8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353421" w:rsidRPr="00ED4C8D" w:rsidRDefault="00353421" w:rsidP="004958DD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vAlign w:val="bottom"/>
          </w:tcPr>
          <w:p w:rsidR="00353421" w:rsidRPr="00ED4C8D" w:rsidRDefault="00353421" w:rsidP="0049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4C8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353421" w:rsidRPr="00ED4C8D" w:rsidRDefault="00353421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  <w:vAlign w:val="bottom"/>
          </w:tcPr>
          <w:p w:rsidR="00353421" w:rsidRPr="00ED4C8D" w:rsidRDefault="00353421" w:rsidP="0049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4C8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   -</w:t>
            </w:r>
          </w:p>
        </w:tc>
      </w:tr>
      <w:tr w:rsidR="000A523D" w:rsidRPr="00ED4C8D" w:rsidTr="00701E37">
        <w:tc>
          <w:tcPr>
            <w:tcW w:w="2572" w:type="dxa"/>
          </w:tcPr>
          <w:p w:rsidR="000A523D" w:rsidRPr="00ED4C8D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ED4C8D">
              <w:rPr>
                <w:rFonts w:ascii="Angsana New" w:hAnsi="Angsana New"/>
                <w:sz w:val="29"/>
                <w:szCs w:val="29"/>
              </w:rPr>
              <w:t>3</w:t>
            </w:r>
            <w:r w:rsidR="00EF6E47" w:rsidRPr="00ED4C8D">
              <w:rPr>
                <w:rFonts w:ascii="Angsana New" w:hAnsi="Angsana New"/>
                <w:sz w:val="29"/>
                <w:szCs w:val="29"/>
              </w:rPr>
              <w:t>0</w:t>
            </w:r>
            <w:r w:rsidRPr="00ED4C8D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EF6E47" w:rsidRPr="00ED4C8D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Pr="00ED4C8D">
              <w:rPr>
                <w:rFonts w:ascii="Angsana New" w:hAnsi="Angsana New"/>
                <w:sz w:val="29"/>
                <w:szCs w:val="29"/>
                <w:cs/>
              </w:rPr>
              <w:t xml:space="preserve"> 256</w:t>
            </w:r>
            <w:r w:rsidR="00353421" w:rsidRPr="00ED4C8D">
              <w:rPr>
                <w:rFonts w:ascii="Angsana New" w:hAnsi="Angsana New"/>
                <w:sz w:val="29"/>
                <w:szCs w:val="29"/>
                <w:cs/>
              </w:rPr>
              <w:t>4</w:t>
            </w:r>
          </w:p>
          <w:p w:rsidR="000A523D" w:rsidRPr="00ED4C8D" w:rsidRDefault="000A523D" w:rsidP="00D356E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และวันที่</w:t>
            </w:r>
            <w:r w:rsidRPr="00ED4C8D">
              <w:rPr>
                <w:rFonts w:ascii="Angsana New" w:hAnsi="Angsana New"/>
                <w:sz w:val="29"/>
                <w:szCs w:val="29"/>
              </w:rPr>
              <w:t xml:space="preserve"> 31 </w:t>
            </w:r>
            <w:r w:rsidRPr="00ED4C8D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ED4C8D">
              <w:rPr>
                <w:rFonts w:ascii="Angsana New" w:hAnsi="Angsana New"/>
                <w:sz w:val="29"/>
                <w:szCs w:val="29"/>
              </w:rPr>
              <w:t>25</w:t>
            </w:r>
            <w:r w:rsidRPr="00ED4C8D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="00353421" w:rsidRPr="00ED4C8D">
              <w:rPr>
                <w:rFonts w:ascii="Angsana New" w:hAnsi="Angsana New"/>
                <w:sz w:val="29"/>
                <w:szCs w:val="29"/>
                <w:cs/>
              </w:rPr>
              <w:t>3</w:t>
            </w:r>
          </w:p>
        </w:tc>
        <w:tc>
          <w:tcPr>
            <w:tcW w:w="992" w:type="dxa"/>
          </w:tcPr>
          <w:p w:rsidR="000A523D" w:rsidRPr="00ED4C8D" w:rsidRDefault="000A523D" w:rsidP="00EF6C95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:rsidR="000A523D" w:rsidRPr="00ED4C8D" w:rsidRDefault="000A523D" w:rsidP="00EF6C95">
            <w:pPr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0A523D" w:rsidRPr="00ED4C8D" w:rsidRDefault="000A523D" w:rsidP="004958DD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47E39" w:rsidRPr="00ED4C8D" w:rsidTr="00701E37">
        <w:tc>
          <w:tcPr>
            <w:tcW w:w="2572" w:type="dxa"/>
          </w:tcPr>
          <w:p w:rsidR="00D47E39" w:rsidRPr="00ED4C8D" w:rsidRDefault="00D47E39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D47E39" w:rsidRPr="00ED4C8D" w:rsidRDefault="00D47E39" w:rsidP="00EF6C95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0.25</w:t>
            </w:r>
          </w:p>
        </w:tc>
        <w:tc>
          <w:tcPr>
            <w:tcW w:w="284" w:type="dxa"/>
          </w:tcPr>
          <w:p w:rsidR="00D47E39" w:rsidRPr="00ED4C8D" w:rsidRDefault="00D47E39" w:rsidP="00EF6C95">
            <w:pPr>
              <w:ind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D47E39" w:rsidRPr="00ED4C8D" w:rsidRDefault="00D47E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959,488</w:t>
            </w:r>
          </w:p>
        </w:tc>
        <w:tc>
          <w:tcPr>
            <w:tcW w:w="283" w:type="dxa"/>
            <w:vAlign w:val="bottom"/>
          </w:tcPr>
          <w:p w:rsidR="00D47E39" w:rsidRPr="00ED4C8D" w:rsidRDefault="00D47E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F05780" w:rsidRPr="00ED4C8D" w:rsidRDefault="00D47E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239,872</w:t>
            </w:r>
          </w:p>
        </w:tc>
        <w:tc>
          <w:tcPr>
            <w:tcW w:w="283" w:type="dxa"/>
            <w:vAlign w:val="bottom"/>
          </w:tcPr>
          <w:p w:rsidR="00D47E39" w:rsidRPr="00ED4C8D" w:rsidRDefault="00D47E39" w:rsidP="004958DD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D47E39" w:rsidRPr="00ED4C8D" w:rsidRDefault="00D47E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959,488</w:t>
            </w:r>
          </w:p>
        </w:tc>
        <w:tc>
          <w:tcPr>
            <w:tcW w:w="284" w:type="dxa"/>
            <w:vAlign w:val="bottom"/>
          </w:tcPr>
          <w:p w:rsidR="00D47E39" w:rsidRPr="00ED4C8D" w:rsidRDefault="00D47E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:rsidR="00D47E39" w:rsidRPr="00ED4C8D" w:rsidRDefault="00D47E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239,872</w:t>
            </w:r>
          </w:p>
        </w:tc>
      </w:tr>
    </w:tbl>
    <w:p w:rsidR="004F7979" w:rsidRPr="004F7979" w:rsidRDefault="004F7979" w:rsidP="004F7979">
      <w:pPr>
        <w:pStyle w:val="NoSpacing"/>
        <w:jc w:val="thaiDistribute"/>
        <w:rPr>
          <w:rFonts w:ascii="Angsana New" w:eastAsia="Cordia New" w:hAnsi="Angsana New" w:cs="Angsana New" w:hint="cs"/>
          <w:sz w:val="27"/>
          <w:szCs w:val="27"/>
        </w:rPr>
      </w:pPr>
      <w:r w:rsidRPr="004F7979">
        <w:rPr>
          <w:rFonts w:ascii="Angsana New" w:eastAsia="Cordia New" w:hAnsi="Angsana New" w:cs="Angsana New"/>
          <w:sz w:val="27"/>
          <w:szCs w:val="27"/>
          <w:cs/>
        </w:rPr>
        <w:lastRenderedPageBreak/>
        <w:t>ในที่ประชุมสามัญผู้ถือหุ้นเมื่อวันที่ 22 เมษายน 2564 ผู้ถือหุ้นได้มีมติอนุมัติ (ก) การลดทุนจดทะเบียนของบริษัท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>จำนวน 59,289,649.50</w:t>
      </w:r>
      <w:r w:rsidRPr="004F7979">
        <w:rPr>
          <w:rFonts w:ascii="Angsana New" w:eastAsia="Cordia New" w:hAnsi="Angsana New" w:cs="Angsana New"/>
          <w:sz w:val="27"/>
          <w:szCs w:val="27"/>
          <w:cs/>
        </w:rPr>
        <w:t xml:space="preserve"> บาท (จากเดิม 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 xml:space="preserve">299,161,547.00 </w:t>
      </w:r>
      <w:r w:rsidRPr="004F7979">
        <w:rPr>
          <w:rFonts w:ascii="Angsana New" w:eastAsia="Cordia New" w:hAnsi="Angsana New" w:cs="Angsana New"/>
          <w:sz w:val="27"/>
          <w:szCs w:val="27"/>
          <w:cs/>
        </w:rPr>
        <w:t>บาทเป็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>น 239,871,897.50</w:t>
      </w:r>
      <w:r w:rsidRPr="004F7979">
        <w:rPr>
          <w:rFonts w:ascii="Angsana New" w:eastAsia="Cordia New" w:hAnsi="Angsana New" w:cs="Angsana New"/>
          <w:sz w:val="27"/>
          <w:szCs w:val="27"/>
          <w:cs/>
        </w:rPr>
        <w:t xml:space="preserve"> 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>บาท</w:t>
      </w:r>
      <w:r w:rsidRPr="004F7979">
        <w:rPr>
          <w:rFonts w:ascii="Angsana New" w:eastAsia="Cordia New" w:hAnsi="Angsana New" w:cs="Angsana New"/>
          <w:sz w:val="27"/>
          <w:szCs w:val="27"/>
        </w:rPr>
        <w:t xml:space="preserve">) 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>โดยการตัดหุ้นสามัญที่ยังไม่ได้ออกจำหน่ายจำนวน 237,158,598 หุ้น มูลค่าหุ้นละ 0.25 บาท และ (ข) การเพิ่มทุนจดทะเบียนของบริษัทจำนวน 47,974,379.50</w:t>
      </w:r>
      <w:r w:rsidRPr="004F7979">
        <w:rPr>
          <w:rFonts w:ascii="Angsana New" w:eastAsia="Cordia New" w:hAnsi="Angsana New" w:cs="Angsana New"/>
          <w:sz w:val="27"/>
          <w:szCs w:val="27"/>
          <w:cs/>
        </w:rPr>
        <w:t xml:space="preserve"> บาท (จากเดิม 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>239,871,897.50</w:t>
      </w:r>
      <w:r w:rsidRPr="004F7979">
        <w:rPr>
          <w:rFonts w:ascii="Angsana New" w:eastAsia="Cordia New" w:hAnsi="Angsana New" w:cs="Angsana New"/>
          <w:sz w:val="27"/>
          <w:szCs w:val="27"/>
          <w:cs/>
        </w:rPr>
        <w:t xml:space="preserve"> บาทเป็น 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>287,846,277.00</w:t>
      </w:r>
      <w:r w:rsidRPr="004F7979">
        <w:rPr>
          <w:rFonts w:ascii="Angsana New" w:eastAsia="Cordia New" w:hAnsi="Angsana New" w:cs="Angsana New"/>
          <w:sz w:val="27"/>
          <w:szCs w:val="27"/>
          <w:cs/>
        </w:rPr>
        <w:t xml:space="preserve"> 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>บาท</w:t>
      </w:r>
      <w:r w:rsidRPr="004F7979">
        <w:rPr>
          <w:rFonts w:ascii="Angsana New" w:eastAsia="Cordia New" w:hAnsi="Angsana New" w:cs="Angsana New"/>
          <w:sz w:val="27"/>
          <w:szCs w:val="27"/>
          <w:cs/>
        </w:rPr>
        <w:t xml:space="preserve">) 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>โดยแบ่งออกเป็นหุ้นสามัญจำนวน 191,897,518</w:t>
      </w:r>
      <w:r w:rsidRPr="004F7979">
        <w:rPr>
          <w:rFonts w:ascii="Angsana New" w:eastAsia="Cordia New" w:hAnsi="Angsana New" w:cs="Angsana New"/>
          <w:sz w:val="27"/>
          <w:szCs w:val="27"/>
        </w:rPr>
        <w:t xml:space="preserve"> 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>หุ้น มูลค่าหุ้นละ 0.25 บาท</w:t>
      </w:r>
      <w:r w:rsidRPr="004F7979">
        <w:rPr>
          <w:rFonts w:ascii="Angsana New" w:eastAsia="Cordia New" w:hAnsi="Angsana New" w:cs="Angsana New"/>
          <w:sz w:val="27"/>
          <w:szCs w:val="27"/>
        </w:rPr>
        <w:t xml:space="preserve"> 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>และจัดสรรหุ้นสามัญเพิ่มทุนดังกล่าวเพื่อรองรับการออกใบสำคัญแสดงสิทธิซื้อหุ้นสามัญ ECF-W4 จำนวน 191,897,518 หน่วยตามที่กล่าวในหมายเหตุ 13 บริษัทได้จดทะเบียนการลดทุนและเพิ่มทุนดังกล่าวกับกระทรวงพาณิชย์เมื่อวันที่ 3 พฤษภาคม 2564 และ 5 พฤษภาคม 2564 ตามลำดับ</w:t>
      </w:r>
    </w:p>
    <w:p w:rsidR="002C71BA" w:rsidRPr="004F7979" w:rsidRDefault="002C71BA" w:rsidP="002C7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333AE4" w:rsidRPr="004F7979" w:rsidRDefault="00333AE4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7"/>
          <w:szCs w:val="27"/>
        </w:rPr>
      </w:pPr>
      <w:r w:rsidRPr="004F7979">
        <w:rPr>
          <w:rFonts w:ascii="Angsana New" w:hAnsi="Angsana New"/>
          <w:b/>
          <w:bCs/>
          <w:sz w:val="27"/>
          <w:szCs w:val="27"/>
          <w:cs/>
        </w:rPr>
        <w:t>ใบสำคัญแสดงสิทธิและกำไร</w:t>
      </w:r>
      <w:r w:rsidR="003F709D" w:rsidRPr="004F7979">
        <w:rPr>
          <w:rFonts w:ascii="Angsana New" w:hAnsi="Angsana New"/>
          <w:b/>
          <w:bCs/>
          <w:sz w:val="27"/>
          <w:szCs w:val="27"/>
        </w:rPr>
        <w:t xml:space="preserve"> (</w:t>
      </w:r>
      <w:r w:rsidR="003F709D" w:rsidRPr="004F7979">
        <w:rPr>
          <w:rFonts w:ascii="Angsana New" w:hAnsi="Angsana New" w:hint="cs"/>
          <w:b/>
          <w:bCs/>
          <w:sz w:val="27"/>
          <w:szCs w:val="27"/>
          <w:cs/>
        </w:rPr>
        <w:t xml:space="preserve">ขาดทุน) </w:t>
      </w:r>
      <w:r w:rsidRPr="004F7979">
        <w:rPr>
          <w:rFonts w:ascii="Angsana New" w:hAnsi="Angsana New"/>
          <w:b/>
          <w:bCs/>
          <w:sz w:val="27"/>
          <w:szCs w:val="27"/>
          <w:cs/>
        </w:rPr>
        <w:t>ต่อหุ้น</w:t>
      </w:r>
    </w:p>
    <w:p w:rsidR="000467B0" w:rsidRPr="004F7979" w:rsidRDefault="000467B0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333AE4" w:rsidRPr="004F7979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  <w:r w:rsidRPr="004F7979">
        <w:rPr>
          <w:rFonts w:ascii="Angsana New" w:hAnsi="Angsana New"/>
          <w:b/>
          <w:bCs/>
          <w:sz w:val="27"/>
          <w:szCs w:val="27"/>
          <w:cs/>
        </w:rPr>
        <w:t>ใบสำคัญแสดงสิทธิ</w:t>
      </w:r>
    </w:p>
    <w:p w:rsidR="0063484E" w:rsidRPr="004F7979" w:rsidRDefault="0063484E" w:rsidP="003A0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  <w:cs/>
        </w:rPr>
      </w:pPr>
    </w:p>
    <w:p w:rsidR="0063484E" w:rsidRPr="004F7979" w:rsidRDefault="00710060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7"/>
          <w:szCs w:val="27"/>
          <w:cs/>
        </w:rPr>
      </w:pPr>
      <w:r w:rsidRPr="004F7979">
        <w:rPr>
          <w:rFonts w:ascii="Angsana New" w:eastAsia="Cordia New" w:hAnsi="Angsana New"/>
          <w:sz w:val="27"/>
          <w:szCs w:val="27"/>
          <w:cs/>
          <w:lang w:val="en-US"/>
        </w:rPr>
        <w:t>เมื่อ</w:t>
      </w:r>
      <w:r w:rsidRPr="004F7979">
        <w:rPr>
          <w:rFonts w:ascii="Angsana New" w:hAnsi="Angsana New"/>
          <w:sz w:val="27"/>
          <w:szCs w:val="27"/>
          <w:cs/>
        </w:rPr>
        <w:t xml:space="preserve">วันที่ 20 ตุลาคม 2560 </w:t>
      </w:r>
      <w:r w:rsidR="0063484E" w:rsidRPr="004F7979">
        <w:rPr>
          <w:rFonts w:ascii="Angsana New" w:eastAsia="Cordia New" w:hAnsi="Angsana New"/>
          <w:sz w:val="27"/>
          <w:szCs w:val="27"/>
          <w:cs/>
        </w:rPr>
        <w:t>บริษัทได้</w:t>
      </w:r>
      <w:r w:rsidR="0063484E" w:rsidRPr="004F7979">
        <w:rPr>
          <w:rFonts w:ascii="Angsana New" w:hAnsi="Angsana New"/>
          <w:sz w:val="27"/>
          <w:szCs w:val="27"/>
          <w:cs/>
        </w:rPr>
        <w:t xml:space="preserve">ออกและเสนอขายใบสำคัญแสดงสิทธิซื้อหุ้นสามัญเพิ่มทุนของบริษัท (“ECF-W3”)  จำนวน </w:t>
      </w:r>
      <w:r w:rsidR="0063484E" w:rsidRPr="004F7979">
        <w:rPr>
          <w:rFonts w:ascii="Angsana New" w:hAnsi="Angsana New"/>
          <w:sz w:val="27"/>
          <w:szCs w:val="27"/>
          <w:cs/>
          <w:lang w:val="en-US"/>
        </w:rPr>
        <w:t>129</w:t>
      </w:r>
      <w:r w:rsidR="006C0551" w:rsidRPr="004F7979">
        <w:rPr>
          <w:rFonts w:ascii="Angsana New" w:hAnsi="Angsana New"/>
          <w:sz w:val="27"/>
          <w:szCs w:val="27"/>
          <w:lang w:val="en-US"/>
        </w:rPr>
        <w:t>,951,</w:t>
      </w:r>
      <w:r w:rsidR="0063484E" w:rsidRPr="004F7979">
        <w:rPr>
          <w:rFonts w:ascii="Angsana New" w:hAnsi="Angsana New"/>
          <w:sz w:val="27"/>
          <w:szCs w:val="27"/>
          <w:lang w:val="en-US"/>
        </w:rPr>
        <w:t>632</w:t>
      </w:r>
      <w:r w:rsidR="006C0551" w:rsidRPr="004F7979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="0063484E" w:rsidRPr="004F7979">
        <w:rPr>
          <w:rFonts w:ascii="Angsana New" w:hAnsi="Angsana New"/>
          <w:sz w:val="27"/>
          <w:szCs w:val="27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="0063484E" w:rsidRPr="004F7979">
        <w:rPr>
          <w:rFonts w:ascii="Angsana New" w:hAnsi="Angsana New"/>
          <w:sz w:val="27"/>
          <w:szCs w:val="27"/>
          <w:lang w:val="en-US"/>
        </w:rPr>
        <w:t>6</w:t>
      </w:r>
      <w:r w:rsidR="0063484E" w:rsidRPr="004F7979">
        <w:rPr>
          <w:rFonts w:ascii="Angsana New" w:hAnsi="Angsana New"/>
          <w:sz w:val="27"/>
          <w:szCs w:val="27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63484E" w:rsidRPr="004F7979" w:rsidRDefault="0063484E" w:rsidP="0063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63484E" w:rsidRPr="004F7979" w:rsidTr="00EF6C95">
        <w:tc>
          <w:tcPr>
            <w:tcW w:w="2538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D710E4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 xml:space="preserve">1 </w:t>
            </w: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หุ้น </w:t>
            </w:r>
          </w:p>
          <w:p w:rsidR="0063484E" w:rsidRPr="004F7979" w:rsidRDefault="008D75C2" w:rsidP="00D710E4">
            <w:pPr>
              <w:pStyle w:val="a"/>
              <w:tabs>
                <w:tab w:val="clear" w:pos="1080"/>
                <w:tab w:val="left" w:pos="0"/>
                <w:tab w:val="left" w:pos="540"/>
              </w:tabs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>(ปรับสิทธิใหม่ในเดือนเมษายน 2562 เป็น 1 หน่วยสามารถซื้อหุ้นสามัญได้ 1.0008 หุ้น)</w:t>
            </w:r>
          </w:p>
        </w:tc>
      </w:tr>
      <w:tr w:rsidR="0063484E" w:rsidRPr="004F7979" w:rsidTr="00EF6C95">
        <w:tc>
          <w:tcPr>
            <w:tcW w:w="2538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63484E" w:rsidRPr="004F7979" w:rsidTr="00EF6C95">
        <w:tc>
          <w:tcPr>
            <w:tcW w:w="2538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63484E" w:rsidRPr="004F7979" w:rsidRDefault="0063484E" w:rsidP="00D710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บาทต่อหุ้น </w:t>
            </w: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8D75C2"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>ปรับสิทธิใหม่ในเดือนเมษายน 2562 เป็นราคา</w:t>
            </w:r>
            <w:r w:rsidR="00D710E4" w:rsidRPr="004F7979">
              <w:rPr>
                <w:rFonts w:ascii="Angsana New" w:hAnsi="Angsana New"/>
                <w:sz w:val="27"/>
                <w:szCs w:val="27"/>
                <w:lang w:val="en-US"/>
              </w:rPr>
              <w:t xml:space="preserve"> 4.9958 </w:t>
            </w:r>
            <w:r w:rsidR="00D710E4"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บาทต่อหุ้น</w:t>
            </w: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63484E" w:rsidRPr="004F7979" w:rsidTr="00EF6C95">
        <w:tc>
          <w:tcPr>
            <w:tcW w:w="2538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63484E" w:rsidRPr="004F7979" w:rsidTr="00EF6C95">
        <w:tc>
          <w:tcPr>
            <w:tcW w:w="2538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>25</w:t>
            </w: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พฤษภาคม 25</w:t>
            </w: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 xml:space="preserve">62 </w:t>
            </w: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 xml:space="preserve">7 </w:t>
            </w: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ครั้ง ซึ่งจะตรงกับวันที่ </w:t>
            </w: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 xml:space="preserve">25 </w:t>
            </w: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ของเดือนสิงหาคมและพฤศจิกายน 2562 กุมภาพันธ์ พฤษภาคม สิงหาคม พฤศจิกายน 2563 และวันใช้สิทธิครั้งสุดท้ายคือวันที่ </w:t>
            </w: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 xml:space="preserve">20 </w:t>
            </w: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กุมภาพันธ์</w:t>
            </w: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 xml:space="preserve"> 2564</w:t>
            </w:r>
          </w:p>
        </w:tc>
      </w:tr>
      <w:tr w:rsidR="0063484E" w:rsidRPr="004F7979" w:rsidTr="00EF6C95">
        <w:tc>
          <w:tcPr>
            <w:tcW w:w="2538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63484E" w:rsidRPr="004F7979" w:rsidTr="00EF6C95">
        <w:tc>
          <w:tcPr>
            <w:tcW w:w="2538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 xml:space="preserve">3 </w:t>
            </w: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ปี </w:t>
            </w: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 xml:space="preserve">4 </w:t>
            </w: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710060" w:rsidRPr="004F7979" w:rsidRDefault="00710060" w:rsidP="007B3C4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16"/>
          <w:szCs w:val="16"/>
          <w:cs/>
        </w:rPr>
      </w:pPr>
    </w:p>
    <w:p w:rsidR="007B3C4A" w:rsidRPr="004F7979" w:rsidRDefault="007B3C4A" w:rsidP="007B3C4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7"/>
          <w:szCs w:val="27"/>
          <w:cs/>
          <w:lang w:eastAsia="zh-CN"/>
        </w:rPr>
      </w:pPr>
      <w:r w:rsidRPr="004F7979">
        <w:rPr>
          <w:rFonts w:ascii="Angsana New" w:hAnsi="Angsana New"/>
          <w:sz w:val="27"/>
          <w:szCs w:val="27"/>
          <w:cs/>
        </w:rPr>
        <w:t xml:space="preserve">ต่อมาเมื่อวันที่ 6 พฤศจิกายน 2560 ตลาดหลักทรัพย์แห่งประเทศไทยได้มีคำสั่งรับใบสำคัญแสดงสิทธิซื้อหุ้นสามัญของบริษัทจำนวน 129,951,632 (ECF-W3)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7 พฤศจิกายน 2560 เป็นต้นไป รายละเอียดการใช้ใบสำคัญแสดงสิทธิ </w:t>
      </w:r>
      <w:r w:rsidRPr="004F7979">
        <w:rPr>
          <w:rFonts w:ascii="Angsana New" w:hAnsi="Angsana New"/>
          <w:sz w:val="27"/>
          <w:szCs w:val="27"/>
          <w:lang w:val="en-US" w:eastAsia="zh-CN"/>
        </w:rPr>
        <w:t xml:space="preserve">ECF-W3 </w:t>
      </w:r>
      <w:r w:rsidRPr="004F7979">
        <w:rPr>
          <w:rFonts w:ascii="Angsana New" w:hAnsi="Angsana New"/>
          <w:sz w:val="27"/>
          <w:szCs w:val="27"/>
          <w:cs/>
        </w:rPr>
        <w:t>มีดังนี้</w:t>
      </w:r>
    </w:p>
    <w:p w:rsidR="00D710E4" w:rsidRPr="006746E5" w:rsidRDefault="00D710E4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0222" w:type="dxa"/>
        <w:tblInd w:w="38" w:type="dxa"/>
        <w:tblLook w:val="04A0"/>
      </w:tblPr>
      <w:tblGrid>
        <w:gridCol w:w="1510"/>
        <w:gridCol w:w="232"/>
        <w:gridCol w:w="1219"/>
        <w:gridCol w:w="233"/>
        <w:gridCol w:w="1185"/>
        <w:gridCol w:w="233"/>
        <w:gridCol w:w="1143"/>
        <w:gridCol w:w="236"/>
        <w:gridCol w:w="911"/>
        <w:gridCol w:w="233"/>
        <w:gridCol w:w="1286"/>
        <w:gridCol w:w="233"/>
        <w:gridCol w:w="1568"/>
      </w:tblGrid>
      <w:tr w:rsidR="007B3C4A" w:rsidRPr="00665860" w:rsidTr="006746E5">
        <w:trPr>
          <w:trHeight w:val="1301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7B3C4A" w:rsidRPr="00665860" w:rsidRDefault="007B3C4A" w:rsidP="00AD0B84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7B3C4A" w:rsidRPr="00665860" w:rsidRDefault="007B3C4A" w:rsidP="00AD0B84">
            <w:pPr>
              <w:ind w:left="-3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B3C4A" w:rsidRPr="00665860" w:rsidRDefault="007B3C4A" w:rsidP="00AD0B84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2" w:type="dxa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</w:t>
            </w:r>
            <w:r w:rsidR="00AD0B84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คัญแสดงสิทธิที่นำมาซื้อหุ้นสาม</w:t>
            </w:r>
            <w:r w:rsidR="00AD0B84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ัญ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เงินรับจาก</w:t>
            </w:r>
          </w:p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การใช้ใบสำคัญ</w:t>
            </w:r>
          </w:p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แสดงสิทธิ</w:t>
            </w:r>
            <w:r w:rsidR="00AD0B84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C4A" w:rsidRPr="00665860" w:rsidRDefault="007B3C4A" w:rsidP="00AD0B84">
            <w:pPr>
              <w:tabs>
                <w:tab w:val="clear" w:pos="227"/>
                <w:tab w:val="left" w:pos="1119"/>
              </w:tabs>
              <w:ind w:left="-3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B3C4A" w:rsidRPr="00665860" w:rsidRDefault="007B3C4A" w:rsidP="00AD0B84">
            <w:pPr>
              <w:tabs>
                <w:tab w:val="clear" w:pos="227"/>
                <w:tab w:val="left" w:pos="1119"/>
              </w:tabs>
              <w:ind w:left="-3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C4A" w:rsidRPr="00665860" w:rsidRDefault="007B3C4A" w:rsidP="00AD0B84">
            <w:pPr>
              <w:ind w:left="-3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ส่วนเกินมูลค่าหุ้น</w:t>
            </w:r>
          </w:p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จำนวนใบสำคัญแสดงสิทธิที่ยังไม่ได้ถูกใช้สิทธิ</w:t>
            </w:r>
          </w:p>
        </w:tc>
        <w:tc>
          <w:tcPr>
            <w:tcW w:w="233" w:type="dxa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วันที่จดทะเบียน</w:t>
            </w:r>
          </w:p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7B3C4A" w:rsidRPr="00665860" w:rsidTr="006746E5">
        <w:trPr>
          <w:trHeight w:val="322"/>
        </w:trPr>
        <w:tc>
          <w:tcPr>
            <w:tcW w:w="1510" w:type="dxa"/>
            <w:shd w:val="clear" w:color="auto" w:fill="auto"/>
          </w:tcPr>
          <w:p w:rsidR="007B3C4A" w:rsidRPr="00665860" w:rsidRDefault="007B3C4A" w:rsidP="0068745F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19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กุมภาพันธ์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4</w:t>
            </w:r>
          </w:p>
        </w:tc>
        <w:tc>
          <w:tcPr>
            <w:tcW w:w="232" w:type="dxa"/>
          </w:tcPr>
          <w:p w:rsidR="007B3C4A" w:rsidRPr="00665860" w:rsidRDefault="007B3C4A" w:rsidP="0068745F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7B3C4A" w:rsidRPr="00665860" w:rsidRDefault="007B3C4A" w:rsidP="00FD1CD8">
            <w:pPr>
              <w:pStyle w:val="Heading3"/>
              <w:tabs>
                <w:tab w:val="clear" w:pos="680"/>
                <w:tab w:val="clear" w:pos="907"/>
                <w:tab w:val="center" w:pos="4536"/>
                <w:tab w:val="right" w:pos="9072"/>
              </w:tabs>
              <w:ind w:right="173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33</w:t>
            </w:r>
          </w:p>
        </w:tc>
        <w:tc>
          <w:tcPr>
            <w:tcW w:w="233" w:type="dxa"/>
          </w:tcPr>
          <w:p w:rsidR="007B3C4A" w:rsidRPr="00665860" w:rsidRDefault="007B3C4A" w:rsidP="00FD1CD8">
            <w:pPr>
              <w:pStyle w:val="Heading3"/>
              <w:tabs>
                <w:tab w:val="clear" w:pos="680"/>
                <w:tab w:val="clear" w:pos="907"/>
                <w:tab w:val="center" w:pos="4536"/>
                <w:tab w:val="right" w:pos="9072"/>
              </w:tabs>
              <w:ind w:right="173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B3C4A" w:rsidRPr="00665860" w:rsidRDefault="007B3C4A" w:rsidP="00FD1CD8">
            <w:pPr>
              <w:pStyle w:val="Heading3"/>
              <w:tabs>
                <w:tab w:val="clear" w:pos="680"/>
                <w:tab w:val="clear" w:pos="907"/>
                <w:tab w:val="center" w:pos="4536"/>
                <w:tab w:val="right" w:pos="9072"/>
              </w:tabs>
              <w:ind w:right="173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165</w:t>
            </w:r>
          </w:p>
        </w:tc>
        <w:tc>
          <w:tcPr>
            <w:tcW w:w="233" w:type="dxa"/>
          </w:tcPr>
          <w:p w:rsidR="007B3C4A" w:rsidRPr="00665860" w:rsidRDefault="007B3C4A" w:rsidP="00FD1CD8">
            <w:pPr>
              <w:pStyle w:val="Heading3"/>
              <w:tabs>
                <w:tab w:val="clear" w:pos="680"/>
                <w:tab w:val="clear" w:pos="907"/>
                <w:tab w:val="center" w:pos="4536"/>
                <w:tab w:val="right" w:pos="9072"/>
              </w:tabs>
              <w:ind w:right="173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7B3C4A" w:rsidRPr="00665860" w:rsidRDefault="007B3C4A" w:rsidP="00FD1CD8">
            <w:pPr>
              <w:pStyle w:val="Heading3"/>
              <w:tabs>
                <w:tab w:val="clear" w:pos="680"/>
                <w:tab w:val="clear" w:pos="907"/>
                <w:tab w:val="center" w:pos="4536"/>
                <w:tab w:val="right" w:pos="9072"/>
              </w:tabs>
              <w:ind w:right="173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:rsidR="007B3C4A" w:rsidRPr="00665860" w:rsidRDefault="007B3C4A" w:rsidP="00FD1CD8">
            <w:pPr>
              <w:pStyle w:val="Heading3"/>
              <w:tabs>
                <w:tab w:val="clear" w:pos="680"/>
                <w:tab w:val="clear" w:pos="907"/>
                <w:tab w:val="center" w:pos="4536"/>
                <w:tab w:val="right" w:pos="9072"/>
              </w:tabs>
              <w:ind w:right="173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7B3C4A" w:rsidRPr="00665860" w:rsidRDefault="007B3C4A" w:rsidP="00FD1CD8">
            <w:pPr>
              <w:pStyle w:val="Heading3"/>
              <w:tabs>
                <w:tab w:val="clear" w:pos="227"/>
                <w:tab w:val="clear" w:pos="680"/>
                <w:tab w:val="clear" w:pos="907"/>
                <w:tab w:val="left" w:pos="101"/>
                <w:tab w:val="center" w:pos="4536"/>
                <w:tab w:val="right" w:pos="9072"/>
              </w:tabs>
              <w:ind w:right="173"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157</w:t>
            </w:r>
          </w:p>
        </w:tc>
        <w:tc>
          <w:tcPr>
            <w:tcW w:w="233" w:type="dxa"/>
          </w:tcPr>
          <w:p w:rsidR="007B3C4A" w:rsidRPr="00665860" w:rsidRDefault="007B3C4A" w:rsidP="0068745F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7B3C4A" w:rsidRPr="00665860" w:rsidRDefault="007B3C4A" w:rsidP="00FD1CD8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right="53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129,951,599</w:t>
            </w:r>
          </w:p>
        </w:tc>
        <w:tc>
          <w:tcPr>
            <w:tcW w:w="233" w:type="dxa"/>
          </w:tcPr>
          <w:p w:rsidR="007B3C4A" w:rsidRPr="00665860" w:rsidRDefault="007B3C4A" w:rsidP="0068745F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7B3C4A" w:rsidRPr="00AF110B" w:rsidRDefault="007B3C4A" w:rsidP="0068745F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มีนาคม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64</w:t>
            </w:r>
          </w:p>
        </w:tc>
      </w:tr>
    </w:tbl>
    <w:p w:rsidR="007B3C4A" w:rsidRPr="004F7979" w:rsidRDefault="007B3C4A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16"/>
          <w:szCs w:val="16"/>
          <w:cs/>
          <w:lang w:eastAsia="zh-CN"/>
        </w:rPr>
      </w:pPr>
    </w:p>
    <w:p w:rsidR="007B3C4A" w:rsidRPr="004F7979" w:rsidRDefault="007B3C4A" w:rsidP="007B3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7"/>
          <w:szCs w:val="27"/>
        </w:rPr>
      </w:pPr>
      <w:r w:rsidRPr="004F7979">
        <w:rPr>
          <w:rFonts w:ascii="Angsana New" w:hAnsi="Angsana New" w:hint="cs"/>
          <w:sz w:val="27"/>
          <w:szCs w:val="27"/>
          <w:cs/>
        </w:rPr>
        <w:t xml:space="preserve">ณ ปัจจุบัน </w:t>
      </w:r>
      <w:r w:rsidRPr="004F7979">
        <w:rPr>
          <w:rFonts w:ascii="Angsana New" w:hAnsi="Angsana New"/>
          <w:sz w:val="27"/>
          <w:szCs w:val="27"/>
        </w:rPr>
        <w:t xml:space="preserve">ECF-W3 </w:t>
      </w:r>
      <w:r w:rsidRPr="004F7979">
        <w:rPr>
          <w:rFonts w:ascii="Angsana New" w:hAnsi="Angsana New"/>
          <w:sz w:val="27"/>
          <w:szCs w:val="27"/>
          <w:cs/>
        </w:rPr>
        <w:t>มิได้เป็นหลักทรัพย์จดทะเบียนแล้ว</w:t>
      </w:r>
    </w:p>
    <w:p w:rsidR="002F22BD" w:rsidRPr="00087AFF" w:rsidRDefault="00A37D5D" w:rsidP="002F22BD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087AFF">
        <w:rPr>
          <w:rFonts w:ascii="Angsana New" w:eastAsia="Cordia New" w:hAnsi="Angsana New" w:hint="cs"/>
          <w:cs/>
        </w:rPr>
        <w:lastRenderedPageBreak/>
        <w:t>ต่อมา</w:t>
      </w:r>
      <w:r w:rsidRPr="00087AFF">
        <w:rPr>
          <w:rFonts w:ascii="Angsana New" w:hAnsi="Angsana New" w:hint="cs"/>
          <w:cs/>
        </w:rPr>
        <w:t>เมื่อ</w:t>
      </w:r>
      <w:r w:rsidRPr="00087AFF">
        <w:rPr>
          <w:rFonts w:ascii="Angsana New" w:hAnsi="Angsana New"/>
          <w:cs/>
        </w:rPr>
        <w:t xml:space="preserve">วันที่ 2 </w:t>
      </w:r>
      <w:r w:rsidRPr="00087AFF">
        <w:rPr>
          <w:rFonts w:ascii="Angsana New" w:hAnsi="Angsana New" w:hint="cs"/>
          <w:cs/>
        </w:rPr>
        <w:t>มิถุนายน</w:t>
      </w:r>
      <w:r w:rsidRPr="00087AFF">
        <w:rPr>
          <w:rFonts w:ascii="Angsana New" w:hAnsi="Angsana New"/>
          <w:cs/>
        </w:rPr>
        <w:t xml:space="preserve"> 256</w:t>
      </w:r>
      <w:r w:rsidRPr="00087AFF">
        <w:rPr>
          <w:rFonts w:ascii="Angsana New" w:hAnsi="Angsana New" w:hint="cs"/>
          <w:cs/>
        </w:rPr>
        <w:t>4</w:t>
      </w:r>
      <w:r w:rsidR="00A774A7">
        <w:rPr>
          <w:rFonts w:ascii="Angsana New" w:hAnsi="Angsana New"/>
          <w:cs/>
        </w:rPr>
        <w:t xml:space="preserve"> </w:t>
      </w:r>
      <w:r w:rsidR="002F22BD" w:rsidRPr="00087AFF">
        <w:rPr>
          <w:rFonts w:ascii="Angsana New" w:eastAsia="Cordia New" w:hAnsi="Angsana New"/>
          <w:cs/>
        </w:rPr>
        <w:t>บริษัทได้</w:t>
      </w:r>
      <w:r w:rsidR="002F22BD" w:rsidRPr="00087AFF">
        <w:rPr>
          <w:rFonts w:ascii="Angsana New" w:hAnsi="Angsana New"/>
          <w:cs/>
        </w:rPr>
        <w:t>ออกและเสนอขายใบสำคัญแสดงสิทธิซื้อหุ้นสามัญเพิ่มทุนของบริษัท (“ECF-W</w:t>
      </w:r>
      <w:r w:rsidR="002F22BD" w:rsidRPr="00087AFF">
        <w:rPr>
          <w:rFonts w:ascii="Angsana New" w:hAnsi="Angsana New" w:hint="cs"/>
          <w:cs/>
        </w:rPr>
        <w:t>4</w:t>
      </w:r>
      <w:r w:rsidR="002F22BD" w:rsidRPr="00087AFF">
        <w:rPr>
          <w:rFonts w:ascii="Angsana New" w:hAnsi="Angsana New"/>
          <w:cs/>
        </w:rPr>
        <w:t xml:space="preserve">”) จำนวน </w:t>
      </w:r>
      <w:r w:rsidR="002F22BD" w:rsidRPr="00087AFF">
        <w:rPr>
          <w:rFonts w:ascii="Angsana New" w:hAnsi="Angsana New"/>
          <w:lang w:val="en-US"/>
        </w:rPr>
        <w:t>19</w:t>
      </w:r>
      <w:r w:rsidR="00D44006" w:rsidRPr="00087AFF">
        <w:rPr>
          <w:rFonts w:ascii="Angsana New" w:hAnsi="Angsana New"/>
          <w:lang w:val="en-US"/>
        </w:rPr>
        <w:t>1</w:t>
      </w:r>
      <w:r w:rsidR="002F22BD" w:rsidRPr="00087AFF">
        <w:rPr>
          <w:rFonts w:ascii="Angsana New" w:hAnsi="Angsana New"/>
          <w:lang w:val="en-US"/>
        </w:rPr>
        <w:t>,</w:t>
      </w:r>
      <w:r w:rsidR="00D44006" w:rsidRPr="00087AFF">
        <w:rPr>
          <w:rFonts w:ascii="Angsana New" w:hAnsi="Angsana New"/>
          <w:lang w:val="en-US"/>
        </w:rPr>
        <w:t>894</w:t>
      </w:r>
      <w:r w:rsidR="002F22BD" w:rsidRPr="00087AFF">
        <w:rPr>
          <w:rFonts w:ascii="Angsana New" w:hAnsi="Angsana New"/>
          <w:lang w:val="en-US"/>
        </w:rPr>
        <w:t>,</w:t>
      </w:r>
      <w:r w:rsidR="00D44006" w:rsidRPr="00087AFF">
        <w:rPr>
          <w:rFonts w:ascii="Angsana New" w:hAnsi="Angsana New"/>
          <w:lang w:val="en-US"/>
        </w:rPr>
        <w:t>988</w:t>
      </w:r>
      <w:r w:rsidR="002F22BD" w:rsidRPr="00087AFF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="00D44006" w:rsidRPr="00087AFF">
        <w:rPr>
          <w:rFonts w:ascii="Angsana New" w:hAnsi="Angsana New"/>
          <w:lang w:val="en-US"/>
        </w:rPr>
        <w:t>5</w:t>
      </w:r>
      <w:r w:rsidR="002F22BD" w:rsidRPr="00087AFF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2F22BD" w:rsidRPr="00273348" w:rsidRDefault="002F22BD" w:rsidP="007B3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606" w:type="dxa"/>
        <w:tblLook w:val="04A0"/>
      </w:tblPr>
      <w:tblGrid>
        <w:gridCol w:w="2538"/>
        <w:gridCol w:w="7068"/>
      </w:tblGrid>
      <w:tr w:rsidR="00D44006" w:rsidRPr="00087AFF" w:rsidTr="00D44006">
        <w:tc>
          <w:tcPr>
            <w:tcW w:w="2538" w:type="dxa"/>
          </w:tcPr>
          <w:p w:rsidR="00D44006" w:rsidRPr="00087AFF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7AFF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068" w:type="dxa"/>
          </w:tcPr>
          <w:p w:rsidR="00D44006" w:rsidRPr="00087AFF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087AFF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087AFF">
              <w:rPr>
                <w:rFonts w:ascii="Angsana New" w:hAnsi="Angsana New"/>
                <w:lang w:val="en-US"/>
              </w:rPr>
              <w:t xml:space="preserve">1 </w:t>
            </w:r>
            <w:r w:rsidRPr="00087AFF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D44006" w:rsidRPr="00273348" w:rsidTr="00D44006">
        <w:tc>
          <w:tcPr>
            <w:tcW w:w="2538" w:type="dxa"/>
          </w:tcPr>
          <w:p w:rsidR="00D44006" w:rsidRPr="00273348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:rsidR="00D44006" w:rsidRPr="00273348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D44006" w:rsidRPr="00087AFF" w:rsidTr="00D44006">
        <w:tc>
          <w:tcPr>
            <w:tcW w:w="2538" w:type="dxa"/>
          </w:tcPr>
          <w:p w:rsidR="00D44006" w:rsidRPr="00087AFF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7AFF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068" w:type="dxa"/>
          </w:tcPr>
          <w:p w:rsidR="00D44006" w:rsidRPr="00087AFF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7AFF">
              <w:rPr>
                <w:rFonts w:ascii="Angsana New" w:hAnsi="Angsana New"/>
                <w:lang w:val="en-US"/>
              </w:rPr>
              <w:t>2</w:t>
            </w:r>
            <w:r w:rsidRPr="00087AFF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D44006" w:rsidRPr="00273348" w:rsidTr="00D44006">
        <w:tc>
          <w:tcPr>
            <w:tcW w:w="2538" w:type="dxa"/>
          </w:tcPr>
          <w:p w:rsidR="00D44006" w:rsidRPr="00273348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:rsidR="00D44006" w:rsidRPr="00273348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D44006" w:rsidRPr="00087AFF" w:rsidTr="00D44006">
        <w:tc>
          <w:tcPr>
            <w:tcW w:w="2538" w:type="dxa"/>
          </w:tcPr>
          <w:p w:rsidR="00D44006" w:rsidRPr="00087AFF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7AFF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068" w:type="dxa"/>
          </w:tcPr>
          <w:p w:rsidR="00D44006" w:rsidRPr="00087AFF" w:rsidRDefault="00D44006" w:rsidP="00D44006">
            <w:pPr>
              <w:pStyle w:val="a"/>
              <w:tabs>
                <w:tab w:val="clear" w:pos="1080"/>
                <w:tab w:val="left" w:pos="0"/>
                <w:tab w:val="left" w:pos="540"/>
              </w:tabs>
              <w:ind w:right="34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087AFF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087AFF">
              <w:rPr>
                <w:rFonts w:ascii="Angsana New" w:hAnsi="Angsana New"/>
                <w:lang w:val="en-US"/>
              </w:rPr>
              <w:t>20</w:t>
            </w:r>
            <w:r w:rsidRPr="00087AFF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087AFF">
              <w:rPr>
                <w:rFonts w:ascii="Angsana New" w:hAnsi="Angsana New" w:hint="cs"/>
                <w:cs/>
                <w:lang w:val="en-US"/>
              </w:rPr>
              <w:t>กรกฏาคม</w:t>
            </w:r>
            <w:r w:rsidRPr="00087AFF">
              <w:rPr>
                <w:rFonts w:ascii="Angsana New" w:hAnsi="Angsana New"/>
                <w:cs/>
                <w:lang w:val="en-US"/>
              </w:rPr>
              <w:t xml:space="preserve"> 25</w:t>
            </w:r>
            <w:r w:rsidRPr="00087AFF">
              <w:rPr>
                <w:rFonts w:ascii="Angsana New" w:hAnsi="Angsana New"/>
                <w:lang w:val="en-US"/>
              </w:rPr>
              <w:t xml:space="preserve">64 </w:t>
            </w:r>
            <w:r w:rsidRPr="00087AFF">
              <w:rPr>
                <w:rFonts w:ascii="Angsana New" w:hAnsi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087AFF">
              <w:rPr>
                <w:rFonts w:ascii="Angsana New" w:hAnsi="Angsana New"/>
                <w:lang w:val="en-US"/>
              </w:rPr>
              <w:t xml:space="preserve">9 </w:t>
            </w:r>
            <w:r w:rsidRPr="00087AFF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087AFF">
              <w:rPr>
                <w:rFonts w:ascii="Angsana New" w:hAnsi="Angsana New"/>
                <w:lang w:val="en-US"/>
              </w:rPr>
              <w:t xml:space="preserve">20 </w:t>
            </w:r>
            <w:r w:rsidRPr="00087AFF">
              <w:rPr>
                <w:rFonts w:ascii="Angsana New" w:hAnsi="Angsana New"/>
                <w:cs/>
                <w:lang w:val="en-US"/>
              </w:rPr>
              <w:t>ของเดือนพฤศจิกายน 256</w:t>
            </w:r>
            <w:r w:rsidRPr="00087AFF">
              <w:rPr>
                <w:rFonts w:ascii="Angsana New" w:hAnsi="Angsana New" w:hint="cs"/>
                <w:cs/>
                <w:lang w:val="en-US"/>
              </w:rPr>
              <w:t>4</w:t>
            </w:r>
            <w:r w:rsidRPr="00087AFF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087AFF">
              <w:rPr>
                <w:rFonts w:ascii="Angsana New" w:hAnsi="Angsana New" w:hint="cs"/>
                <w:cs/>
                <w:lang w:val="en-US"/>
              </w:rPr>
              <w:t>มีนาคม กรกฏาคม พฤศจิกายน 2565</w:t>
            </w:r>
            <w:r w:rsidRPr="00087AFF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087AFF">
              <w:rPr>
                <w:rFonts w:ascii="Angsana New" w:hAnsi="Angsana New" w:hint="cs"/>
                <w:cs/>
                <w:lang w:val="en-US"/>
              </w:rPr>
              <w:t>มีนาคม กรกฏาคม พฤศจิกายน 2566 มีนาคม 2567</w:t>
            </w:r>
            <w:r w:rsidRPr="00087AFF">
              <w:rPr>
                <w:rFonts w:ascii="Angsana New" w:hAnsi="Angsana New"/>
                <w:cs/>
                <w:lang w:val="en-US"/>
              </w:rPr>
              <w:t xml:space="preserve"> และวันใช้สิทธิครั้งสุดท้ายคือวันที่ </w:t>
            </w:r>
            <w:r w:rsidRPr="00087AFF">
              <w:rPr>
                <w:rFonts w:ascii="Angsana New" w:hAnsi="Angsana New" w:hint="cs"/>
                <w:cs/>
                <w:lang w:val="en-US"/>
              </w:rPr>
              <w:t>2</w:t>
            </w:r>
            <w:r w:rsidRPr="00087AFF">
              <w:rPr>
                <w:rFonts w:ascii="Angsana New" w:hAnsi="Angsana New"/>
                <w:lang w:val="en-US"/>
              </w:rPr>
              <w:t xml:space="preserve"> </w:t>
            </w:r>
            <w:r w:rsidRPr="00087AFF"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Pr="00087AFF">
              <w:rPr>
                <w:rFonts w:ascii="Angsana New" w:hAnsi="Angsana New"/>
                <w:lang w:val="en-US"/>
              </w:rPr>
              <w:t xml:space="preserve"> 2567</w:t>
            </w:r>
          </w:p>
        </w:tc>
      </w:tr>
      <w:tr w:rsidR="00D44006" w:rsidRPr="00273348" w:rsidTr="00D44006">
        <w:tc>
          <w:tcPr>
            <w:tcW w:w="2538" w:type="dxa"/>
          </w:tcPr>
          <w:p w:rsidR="00D44006" w:rsidRPr="00273348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:rsidR="00D44006" w:rsidRPr="00273348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D44006" w:rsidRPr="00087AFF" w:rsidTr="00D44006">
        <w:tc>
          <w:tcPr>
            <w:tcW w:w="2538" w:type="dxa"/>
          </w:tcPr>
          <w:p w:rsidR="00D44006" w:rsidRPr="00087AFF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7AFF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068" w:type="dxa"/>
          </w:tcPr>
          <w:p w:rsidR="00D44006" w:rsidRPr="00087AFF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7AFF">
              <w:rPr>
                <w:rFonts w:ascii="Angsana New" w:hAnsi="Angsana New"/>
                <w:lang w:val="en-US"/>
              </w:rPr>
              <w:t xml:space="preserve">3 </w:t>
            </w:r>
            <w:r w:rsidRPr="00087AFF">
              <w:rPr>
                <w:rFonts w:ascii="Angsana New" w:hAnsi="Angsana New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:rsidR="00710060" w:rsidRPr="00273348" w:rsidRDefault="00710060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406946" w:rsidRPr="004F5042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4F5042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="00173ACF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4F5042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406946" w:rsidRPr="00273348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:rsidR="00BB5B0E" w:rsidRDefault="0097175E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กำไร</w:t>
      </w:r>
      <w:r w:rsidR="00173ACF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4F5042">
        <w:rPr>
          <w:rFonts w:ascii="Angsana New" w:hAnsi="Angsana New" w:hint="cs"/>
          <w:sz w:val="30"/>
          <w:szCs w:val="30"/>
          <w:cs/>
        </w:rPr>
        <w:t>ต่อหุ้นขั้นพื้นฐานสำหรับงวดสามเดือน</w:t>
      </w:r>
      <w:r w:rsidR="00DD4012">
        <w:rPr>
          <w:rFonts w:ascii="Angsana New" w:hAnsi="Angsana New" w:hint="cs"/>
          <w:sz w:val="30"/>
          <w:szCs w:val="30"/>
          <w:cs/>
        </w:rPr>
        <w:t>และหกเดือน</w:t>
      </w:r>
      <w:r w:rsidR="00406946" w:rsidRPr="004F5042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4F5042">
        <w:rPr>
          <w:rFonts w:ascii="Angsana New" w:hAnsi="Angsana New" w:hint="cs"/>
          <w:sz w:val="30"/>
          <w:szCs w:val="30"/>
          <w:cs/>
        </w:rPr>
        <w:t>3</w:t>
      </w:r>
      <w:r w:rsidR="00DD4012">
        <w:rPr>
          <w:rFonts w:ascii="Angsana New" w:hAnsi="Angsana New" w:hint="cs"/>
          <w:sz w:val="30"/>
          <w:szCs w:val="30"/>
          <w:cs/>
        </w:rPr>
        <w:t>0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="00DD4012">
        <w:rPr>
          <w:rFonts w:ascii="Angsana New" w:hAnsi="Angsana New" w:hint="cs"/>
          <w:sz w:val="30"/>
          <w:szCs w:val="30"/>
          <w:cs/>
        </w:rPr>
        <w:t>มิถุนายน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B07FE0" w:rsidRPr="004F5042">
        <w:rPr>
          <w:rFonts w:ascii="Angsana New" w:hAnsi="Angsana New"/>
          <w:sz w:val="30"/>
          <w:szCs w:val="30"/>
        </w:rPr>
        <w:t>6</w:t>
      </w:r>
      <w:r w:rsidR="007B3C4A">
        <w:rPr>
          <w:rFonts w:ascii="Angsana New" w:hAnsi="Angsana New" w:hint="cs"/>
          <w:sz w:val="30"/>
          <w:szCs w:val="30"/>
          <w:cs/>
        </w:rPr>
        <w:t>4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406946" w:rsidRPr="004F5042">
        <w:rPr>
          <w:rFonts w:ascii="Angsana New" w:hAnsi="Angsana New" w:hint="cs"/>
          <w:sz w:val="30"/>
          <w:szCs w:val="30"/>
          <w:cs/>
        </w:rPr>
        <w:t>และ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40257C">
        <w:rPr>
          <w:rFonts w:ascii="Angsana New" w:hAnsi="Angsana New"/>
          <w:sz w:val="30"/>
          <w:szCs w:val="30"/>
          <w:cs/>
        </w:rPr>
        <w:t>25</w:t>
      </w:r>
      <w:r w:rsidR="0040257C">
        <w:rPr>
          <w:rFonts w:ascii="Angsana New" w:hAnsi="Angsana New" w:hint="cs"/>
          <w:sz w:val="30"/>
          <w:szCs w:val="30"/>
          <w:cs/>
        </w:rPr>
        <w:t>6</w:t>
      </w:r>
      <w:r w:rsidR="007B3C4A">
        <w:rPr>
          <w:rFonts w:ascii="Angsana New" w:hAnsi="Angsana New" w:hint="cs"/>
          <w:sz w:val="30"/>
          <w:szCs w:val="30"/>
          <w:cs/>
        </w:rPr>
        <w:t>3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BB5B0E" w:rsidRPr="004F5042">
        <w:rPr>
          <w:rFonts w:ascii="Angsana New" w:hAnsi="Angsana New" w:hint="cs"/>
          <w:sz w:val="30"/>
          <w:szCs w:val="30"/>
          <w:cs/>
        </w:rPr>
        <w:t>คำนวณโดยการหารกำไร</w:t>
      </w:r>
      <w:r w:rsidR="00173ACF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="00BB5B0E" w:rsidRPr="004F5042">
        <w:rPr>
          <w:rFonts w:ascii="Angsana New" w:hAnsi="Angsana New" w:hint="cs"/>
          <w:sz w:val="30"/>
          <w:szCs w:val="30"/>
          <w:cs/>
        </w:rPr>
        <w:t>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>
        <w:rPr>
          <w:rFonts w:ascii="Angsana New" w:hAnsi="Angsana New" w:hint="cs"/>
          <w:sz w:val="30"/>
          <w:szCs w:val="30"/>
          <w:cs/>
        </w:rPr>
        <w:t>ใน</w:t>
      </w:r>
      <w:r w:rsidR="00BB5B0E" w:rsidRPr="004F5042">
        <w:rPr>
          <w:rFonts w:ascii="Angsana New" w:hAnsi="Angsana New" w:hint="cs"/>
          <w:sz w:val="30"/>
          <w:szCs w:val="30"/>
          <w:cs/>
        </w:rPr>
        <w:t>ระหว่างงวด</w:t>
      </w:r>
      <w:r w:rsidR="00D343A6" w:rsidRPr="004F5042">
        <w:rPr>
          <w:rFonts w:ascii="Angsana New" w:hAnsi="Angsana New" w:hint="cs"/>
          <w:sz w:val="30"/>
          <w:szCs w:val="30"/>
          <w:cs/>
        </w:rPr>
        <w:t>ซึ่ง</w:t>
      </w:r>
      <w:r w:rsidR="00BB5B0E" w:rsidRPr="004F5042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D343A6" w:rsidRPr="004F5042">
        <w:rPr>
          <w:rFonts w:ascii="Angsana New" w:hAnsi="Angsana New" w:hint="cs"/>
          <w:sz w:val="30"/>
          <w:szCs w:val="30"/>
          <w:cs/>
        </w:rPr>
        <w:t>ได้</w:t>
      </w:r>
      <w:r w:rsidR="00BB5B0E" w:rsidRPr="004F5042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9871" w:type="dxa"/>
        <w:tblInd w:w="18" w:type="dxa"/>
        <w:tblLayout w:type="fixed"/>
        <w:tblLook w:val="0000"/>
      </w:tblPr>
      <w:tblGrid>
        <w:gridCol w:w="5052"/>
        <w:gridCol w:w="992"/>
        <w:gridCol w:w="284"/>
        <w:gridCol w:w="992"/>
        <w:gridCol w:w="283"/>
        <w:gridCol w:w="992"/>
        <w:gridCol w:w="283"/>
        <w:gridCol w:w="993"/>
      </w:tblGrid>
      <w:tr w:rsidR="000A66CC" w:rsidRPr="000F1BB0" w:rsidTr="002450E2">
        <w:trPr>
          <w:cantSplit/>
        </w:trPr>
        <w:tc>
          <w:tcPr>
            <w:tcW w:w="5052" w:type="dxa"/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4" w:space="0" w:color="auto"/>
            </w:tcBorders>
          </w:tcPr>
          <w:p w:rsidR="000A66CC" w:rsidRPr="000F1BB0" w:rsidRDefault="000A66CC" w:rsidP="002450E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งวดสามเดือน (พันบาท/พันหุ้น)</w:t>
            </w:r>
          </w:p>
        </w:tc>
      </w:tr>
      <w:tr w:rsidR="00B711E8" w:rsidRPr="000F1BB0" w:rsidTr="000A66CC">
        <w:trPr>
          <w:cantSplit/>
        </w:trPr>
        <w:tc>
          <w:tcPr>
            <w:tcW w:w="5052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B760BB" w:rsidRPr="000F1BB0" w:rsidTr="00430075">
        <w:trPr>
          <w:cantSplit/>
        </w:trPr>
        <w:tc>
          <w:tcPr>
            <w:tcW w:w="5052" w:type="dxa"/>
          </w:tcPr>
          <w:p w:rsidR="00B760BB" w:rsidRPr="000F1BB0" w:rsidRDefault="00B760BB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60BB" w:rsidRPr="000F1BB0" w:rsidRDefault="00B760BB" w:rsidP="00B7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4" w:type="dxa"/>
          </w:tcPr>
          <w:p w:rsidR="00B760BB" w:rsidRPr="000F1BB0" w:rsidRDefault="00B760B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60BB" w:rsidRPr="000F1BB0" w:rsidRDefault="00B760BB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3" w:type="dxa"/>
          </w:tcPr>
          <w:p w:rsidR="00B760BB" w:rsidRPr="000F1BB0" w:rsidRDefault="00B760BB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60BB" w:rsidRPr="000F1BB0" w:rsidRDefault="00B760BB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3" w:type="dxa"/>
          </w:tcPr>
          <w:p w:rsidR="00B760BB" w:rsidRPr="000F1BB0" w:rsidRDefault="00B760B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60BB" w:rsidRPr="000F1BB0" w:rsidRDefault="00B760BB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B760BB" w:rsidRPr="000F1BB0" w:rsidTr="00273348">
        <w:trPr>
          <w:cantSplit/>
        </w:trPr>
        <w:tc>
          <w:tcPr>
            <w:tcW w:w="5052" w:type="dxa"/>
          </w:tcPr>
          <w:p w:rsidR="00B760BB" w:rsidRPr="00664E5D" w:rsidRDefault="00B760B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60BB" w:rsidRPr="00E96E3C" w:rsidRDefault="00F25443" w:rsidP="007C45F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</w:t>
            </w:r>
            <w:r w:rsidR="007C45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284" w:type="dxa"/>
            <w:vAlign w:val="bottom"/>
          </w:tcPr>
          <w:p w:rsidR="00B760BB" w:rsidRPr="00E96E3C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B760BB" w:rsidRPr="00E96E3C" w:rsidRDefault="006A7491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-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760BB"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1,820)</w:t>
            </w:r>
          </w:p>
        </w:tc>
        <w:tc>
          <w:tcPr>
            <w:tcW w:w="283" w:type="dxa"/>
            <w:vAlign w:val="bottom"/>
          </w:tcPr>
          <w:p w:rsidR="00B760BB" w:rsidRPr="00E96E3C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B760BB" w:rsidRPr="00E96E3C" w:rsidRDefault="007C45F7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5,496</w:t>
            </w:r>
          </w:p>
        </w:tc>
        <w:tc>
          <w:tcPr>
            <w:tcW w:w="283" w:type="dxa"/>
            <w:vAlign w:val="bottom"/>
          </w:tcPr>
          <w:p w:rsidR="00B760BB" w:rsidRPr="00182986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B760BB" w:rsidRPr="001F7C96" w:rsidRDefault="006A7491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-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760BB" w:rsidRPr="001F7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3,902)</w:t>
            </w:r>
          </w:p>
        </w:tc>
      </w:tr>
      <w:tr w:rsidR="00B760BB" w:rsidRPr="000F1BB0" w:rsidTr="00273348">
        <w:trPr>
          <w:cantSplit/>
        </w:trPr>
        <w:tc>
          <w:tcPr>
            <w:tcW w:w="5052" w:type="dxa"/>
          </w:tcPr>
          <w:p w:rsidR="00B760BB" w:rsidRPr="00664E5D" w:rsidRDefault="00B760B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60BB" w:rsidRPr="00E96E3C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vAlign w:val="bottom"/>
          </w:tcPr>
          <w:p w:rsidR="00B760BB" w:rsidRPr="00E96E3C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B760BB" w:rsidRPr="00E96E3C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vAlign w:val="bottom"/>
          </w:tcPr>
          <w:p w:rsidR="00B760BB" w:rsidRPr="00E96E3C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B760BB" w:rsidRPr="00E96E3C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vAlign w:val="bottom"/>
          </w:tcPr>
          <w:p w:rsidR="00B760BB" w:rsidRPr="003B0D6B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B760BB" w:rsidRPr="001F7C96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7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B760BB" w:rsidRPr="00507BEC" w:rsidTr="00273348">
        <w:trPr>
          <w:cantSplit/>
        </w:trPr>
        <w:tc>
          <w:tcPr>
            <w:tcW w:w="5052" w:type="dxa"/>
          </w:tcPr>
          <w:p w:rsidR="00B760BB" w:rsidRPr="00507BEC" w:rsidRDefault="00B760B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60BB" w:rsidRPr="00E96E3C" w:rsidRDefault="00F25443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54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</w:t>
            </w:r>
            <w:r w:rsidR="007C45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60BB" w:rsidRPr="00E96E3C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60BB" w:rsidRPr="00E96E3C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-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(0.0019)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60BB" w:rsidRPr="00E96E3C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60BB" w:rsidRPr="00E96E3C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</w:t>
            </w:r>
            <w:r w:rsidR="007C45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60BB" w:rsidRPr="003B0D6B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60BB" w:rsidRPr="001F7C96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-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7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(0.0041)</w:t>
            </w:r>
          </w:p>
        </w:tc>
      </w:tr>
    </w:tbl>
    <w:p w:rsidR="00087AFF" w:rsidRDefault="00087AFF"/>
    <w:tbl>
      <w:tblPr>
        <w:tblW w:w="9871" w:type="dxa"/>
        <w:tblInd w:w="18" w:type="dxa"/>
        <w:tblLayout w:type="fixed"/>
        <w:tblLook w:val="0000"/>
      </w:tblPr>
      <w:tblGrid>
        <w:gridCol w:w="5052"/>
        <w:gridCol w:w="992"/>
        <w:gridCol w:w="284"/>
        <w:gridCol w:w="992"/>
        <w:gridCol w:w="283"/>
        <w:gridCol w:w="992"/>
        <w:gridCol w:w="283"/>
        <w:gridCol w:w="993"/>
      </w:tblGrid>
      <w:tr w:rsidR="000A66CC" w:rsidRPr="000F1BB0" w:rsidTr="002450E2">
        <w:trPr>
          <w:cantSplit/>
        </w:trPr>
        <w:tc>
          <w:tcPr>
            <w:tcW w:w="5052" w:type="dxa"/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4" w:space="0" w:color="auto"/>
            </w:tcBorders>
          </w:tcPr>
          <w:p w:rsidR="000A66CC" w:rsidRPr="000F1BB0" w:rsidRDefault="000A66CC" w:rsidP="000A66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งวดหกเดือน (พันบาท/พันหุ้น)</w:t>
            </w:r>
          </w:p>
        </w:tc>
      </w:tr>
      <w:tr w:rsidR="000A66CC" w:rsidRPr="000F1BB0" w:rsidTr="002450E2">
        <w:trPr>
          <w:cantSplit/>
        </w:trPr>
        <w:tc>
          <w:tcPr>
            <w:tcW w:w="5052" w:type="dxa"/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A66CC" w:rsidRPr="000F1BB0" w:rsidRDefault="000A66CC" w:rsidP="002450E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B760BB" w:rsidRPr="000F1BB0" w:rsidTr="002450E2">
        <w:trPr>
          <w:cantSplit/>
        </w:trPr>
        <w:tc>
          <w:tcPr>
            <w:tcW w:w="5052" w:type="dxa"/>
          </w:tcPr>
          <w:p w:rsidR="00B760BB" w:rsidRPr="000F1BB0" w:rsidRDefault="00B760BB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60BB" w:rsidRPr="000F1BB0" w:rsidRDefault="00B760BB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4" w:type="dxa"/>
          </w:tcPr>
          <w:p w:rsidR="00B760BB" w:rsidRPr="000F1BB0" w:rsidRDefault="00B760BB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60BB" w:rsidRPr="000F1BB0" w:rsidRDefault="00B760BB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3" w:type="dxa"/>
          </w:tcPr>
          <w:p w:rsidR="00B760BB" w:rsidRPr="000F1BB0" w:rsidRDefault="00B760BB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60BB" w:rsidRPr="000F1BB0" w:rsidRDefault="00B760BB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3" w:type="dxa"/>
          </w:tcPr>
          <w:p w:rsidR="00B760BB" w:rsidRPr="000F1BB0" w:rsidRDefault="00B760BB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60BB" w:rsidRPr="000F1BB0" w:rsidRDefault="00B760BB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B760BB" w:rsidRPr="000F1BB0" w:rsidTr="00273348">
        <w:trPr>
          <w:cantSplit/>
        </w:trPr>
        <w:tc>
          <w:tcPr>
            <w:tcW w:w="5052" w:type="dxa"/>
          </w:tcPr>
          <w:p w:rsidR="00B760BB" w:rsidRPr="00664E5D" w:rsidRDefault="00B760BB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60BB" w:rsidRPr="00E96E3C" w:rsidRDefault="00BC7349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30,088</w:t>
            </w:r>
          </w:p>
        </w:tc>
        <w:tc>
          <w:tcPr>
            <w:tcW w:w="284" w:type="dxa"/>
            <w:vAlign w:val="bottom"/>
          </w:tcPr>
          <w:p w:rsidR="00B760BB" w:rsidRPr="00E96E3C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B760BB" w:rsidRPr="00E96E3C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15,295</w:t>
            </w:r>
          </w:p>
        </w:tc>
        <w:tc>
          <w:tcPr>
            <w:tcW w:w="283" w:type="dxa"/>
            <w:vAlign w:val="bottom"/>
          </w:tcPr>
          <w:p w:rsidR="00B760BB" w:rsidRPr="00E96E3C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B760BB" w:rsidRPr="00E96E3C" w:rsidRDefault="00BC7349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11,344</w:t>
            </w:r>
          </w:p>
        </w:tc>
        <w:tc>
          <w:tcPr>
            <w:tcW w:w="283" w:type="dxa"/>
            <w:vAlign w:val="bottom"/>
          </w:tcPr>
          <w:p w:rsidR="00B760BB" w:rsidRPr="003B0D6B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B760BB" w:rsidRPr="001642EF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12,013</w:t>
            </w:r>
          </w:p>
        </w:tc>
      </w:tr>
      <w:tr w:rsidR="00B760BB" w:rsidRPr="000F1BB0" w:rsidTr="00273348">
        <w:trPr>
          <w:cantSplit/>
        </w:trPr>
        <w:tc>
          <w:tcPr>
            <w:tcW w:w="5052" w:type="dxa"/>
          </w:tcPr>
          <w:p w:rsidR="00B760BB" w:rsidRPr="00664E5D" w:rsidRDefault="00B760BB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60BB" w:rsidRPr="00E96E3C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vAlign w:val="bottom"/>
          </w:tcPr>
          <w:p w:rsidR="00B760BB" w:rsidRPr="00E96E3C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B760BB" w:rsidRPr="00E96E3C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vAlign w:val="bottom"/>
          </w:tcPr>
          <w:p w:rsidR="00B760BB" w:rsidRPr="00E96E3C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B760BB" w:rsidRPr="00E96E3C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vAlign w:val="bottom"/>
          </w:tcPr>
          <w:p w:rsidR="00B760BB" w:rsidRPr="003B0D6B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B760BB" w:rsidRPr="001642EF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B760BB" w:rsidRPr="00507BEC" w:rsidTr="00273348">
        <w:trPr>
          <w:cantSplit/>
        </w:trPr>
        <w:tc>
          <w:tcPr>
            <w:tcW w:w="5052" w:type="dxa"/>
          </w:tcPr>
          <w:p w:rsidR="00B760BB" w:rsidRPr="00507BEC" w:rsidRDefault="00B760BB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60BB" w:rsidRPr="00E96E3C" w:rsidRDefault="00BC7349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C7349">
              <w:rPr>
                <w:rFonts w:ascii="Angsana New" w:hAnsi="Angsana New" w:cs="Angsana New"/>
                <w:sz w:val="30"/>
                <w:szCs w:val="30"/>
                <w:lang w:val="en-US"/>
              </w:rPr>
              <w:t>0.0314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60BB" w:rsidRPr="00E96E3C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60BB" w:rsidRPr="00E96E3C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/>
              </w:rPr>
              <w:t>0.0159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60BB" w:rsidRPr="00E96E3C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60BB" w:rsidRPr="00E96E3C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/>
              </w:rPr>
              <w:t>0.01</w:t>
            </w:r>
            <w:r w:rsidR="00BC7349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60BB" w:rsidRPr="003B0D6B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60BB" w:rsidRPr="001642EF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/>
              </w:rPr>
              <w:t>0.0125</w:t>
            </w:r>
          </w:p>
        </w:tc>
      </w:tr>
    </w:tbl>
    <w:p w:rsidR="00406946" w:rsidRPr="005D56B4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5D56B4">
        <w:rPr>
          <w:rFonts w:ascii="Angsana New" w:hAnsi="Angsana New"/>
          <w:b/>
          <w:bCs/>
          <w:sz w:val="30"/>
          <w:szCs w:val="30"/>
          <w:cs/>
        </w:rPr>
        <w:lastRenderedPageBreak/>
        <w:t>กำไ</w:t>
      </w:r>
      <w:r w:rsidRPr="005D56B4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="00173ACF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5D56B4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BB5B0E" w:rsidRPr="0038231D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270703" w:rsidRPr="0038231D" w:rsidRDefault="00406946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5D56B4">
        <w:rPr>
          <w:rFonts w:ascii="Angsana New" w:hAnsi="Angsana New"/>
          <w:spacing w:val="-4"/>
          <w:sz w:val="30"/>
          <w:szCs w:val="30"/>
          <w:cs/>
        </w:rPr>
        <w:t>กำไร</w:t>
      </w:r>
      <w:r w:rsidR="00173ACF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5D56B4">
        <w:rPr>
          <w:rFonts w:ascii="Angsana New" w:hAnsi="Angsana New"/>
          <w:spacing w:val="-4"/>
          <w:sz w:val="30"/>
          <w:szCs w:val="30"/>
          <w:cs/>
        </w:rPr>
        <w:t>ต่อหุ้นปรับลดสำหรับ</w:t>
      </w:r>
      <w:r w:rsidR="003D7AF6" w:rsidRPr="005D56B4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DE5883">
        <w:rPr>
          <w:rFonts w:ascii="Angsana New" w:hAnsi="Angsana New" w:hint="cs"/>
          <w:spacing w:val="-4"/>
          <w:sz w:val="30"/>
          <w:szCs w:val="30"/>
          <w:cs/>
        </w:rPr>
        <w:t>และหกเดือน</w:t>
      </w:r>
      <w:r w:rsidR="000504D0" w:rsidRPr="005D56B4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0504D0" w:rsidRPr="005D56B4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1C52C6" w:rsidRPr="005D56B4">
        <w:rPr>
          <w:rFonts w:ascii="Angsana New" w:eastAsia="Cordia New" w:hAnsi="Angsana New" w:hint="cs"/>
          <w:sz w:val="30"/>
          <w:szCs w:val="30"/>
          <w:cs/>
        </w:rPr>
        <w:t>3</w:t>
      </w:r>
      <w:r w:rsidR="00DE5883">
        <w:rPr>
          <w:rFonts w:ascii="Angsana New" w:eastAsia="Cordia New" w:hAnsi="Angsana New" w:hint="cs"/>
          <w:sz w:val="30"/>
          <w:szCs w:val="30"/>
          <w:cs/>
        </w:rPr>
        <w:t>0</w:t>
      </w:r>
      <w:r w:rsidR="001C52C6" w:rsidRPr="005D56B4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DE5883">
        <w:rPr>
          <w:rFonts w:ascii="Angsana New" w:eastAsia="Cordia New" w:hAnsi="Angsana New" w:hint="cs"/>
          <w:sz w:val="30"/>
          <w:szCs w:val="30"/>
          <w:cs/>
        </w:rPr>
        <w:t>มิถุนายน</w:t>
      </w:r>
      <w:r w:rsidR="00FF2E1B" w:rsidRPr="005D56B4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FF2E1B" w:rsidRPr="005D56B4">
        <w:rPr>
          <w:rFonts w:ascii="Angsana New" w:eastAsia="Cordia New" w:hAnsi="Angsana New"/>
          <w:sz w:val="30"/>
          <w:szCs w:val="30"/>
        </w:rPr>
        <w:t>25</w:t>
      </w:r>
      <w:r w:rsidR="00A3175D" w:rsidRPr="005D56B4">
        <w:rPr>
          <w:rFonts w:ascii="Angsana New" w:eastAsia="Cordia New" w:hAnsi="Angsana New"/>
          <w:sz w:val="30"/>
          <w:szCs w:val="30"/>
        </w:rPr>
        <w:t>6</w:t>
      </w:r>
      <w:r w:rsidR="00777635">
        <w:rPr>
          <w:rFonts w:ascii="Angsana New" w:eastAsia="Cordia New" w:hAnsi="Angsana New"/>
          <w:sz w:val="30"/>
          <w:szCs w:val="30"/>
        </w:rPr>
        <w:t>4</w:t>
      </w:r>
      <w:r w:rsidR="00A3175D" w:rsidRPr="005D56B4">
        <w:rPr>
          <w:rFonts w:ascii="Angsana New" w:eastAsia="Cordia New" w:hAnsi="Angsana New"/>
          <w:sz w:val="30"/>
          <w:szCs w:val="30"/>
        </w:rPr>
        <w:t xml:space="preserve"> </w:t>
      </w:r>
      <w:r w:rsidRPr="005D56B4">
        <w:rPr>
          <w:rFonts w:ascii="Angsana New" w:hAnsi="Angsana New"/>
          <w:sz w:val="30"/>
          <w:szCs w:val="30"/>
          <w:cs/>
        </w:rPr>
        <w:t xml:space="preserve">และ </w:t>
      </w:r>
      <w:r w:rsidR="001C52C6" w:rsidRPr="005D56B4">
        <w:rPr>
          <w:rFonts w:ascii="Angsana New" w:hAnsi="Angsana New" w:hint="cs"/>
          <w:sz w:val="30"/>
          <w:szCs w:val="30"/>
          <w:cs/>
        </w:rPr>
        <w:t>256</w:t>
      </w:r>
      <w:r w:rsidR="00777635">
        <w:rPr>
          <w:rFonts w:ascii="Angsana New" w:hAnsi="Angsana New" w:hint="cs"/>
          <w:sz w:val="30"/>
          <w:szCs w:val="30"/>
          <w:cs/>
        </w:rPr>
        <w:t>3</w:t>
      </w:r>
      <w:r w:rsidRPr="005D56B4">
        <w:rPr>
          <w:rFonts w:ascii="Angsana New" w:hAnsi="Angsana New"/>
          <w:sz w:val="30"/>
          <w:szCs w:val="30"/>
        </w:rPr>
        <w:t xml:space="preserve"> </w:t>
      </w:r>
      <w:r w:rsidRPr="005D56B4">
        <w:rPr>
          <w:rFonts w:ascii="Angsana New" w:hAnsi="Angsana New" w:hint="cs"/>
          <w:sz w:val="30"/>
          <w:szCs w:val="30"/>
          <w:cs/>
        </w:rPr>
        <w:t>คำนวณโดยการหารกำไร</w:t>
      </w:r>
      <w:r w:rsidR="00173ACF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5D56B4">
        <w:rPr>
          <w:rFonts w:ascii="Angsana New" w:hAnsi="Angsana New" w:hint="cs"/>
          <w:sz w:val="30"/>
          <w:szCs w:val="30"/>
          <w:cs/>
        </w:rPr>
        <w:t>สำหรับ</w:t>
      </w:r>
      <w:r w:rsidR="00BB5B0E" w:rsidRPr="005D56B4">
        <w:rPr>
          <w:rFonts w:ascii="Angsana New" w:hAnsi="Angsana New" w:hint="cs"/>
          <w:sz w:val="30"/>
          <w:szCs w:val="30"/>
          <w:cs/>
        </w:rPr>
        <w:t>งวดที่เป็นส่วนของผู้ถือหุ้นของบริษัท</w:t>
      </w:r>
      <w:r w:rsidRPr="005D56B4">
        <w:rPr>
          <w:rFonts w:ascii="Angsana New" w:hAnsi="Angsana New" w:hint="cs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387D7A" w:rsidRPr="005D56B4">
        <w:rPr>
          <w:rFonts w:ascii="Angsana New" w:hAnsi="Angsana New" w:hint="cs"/>
          <w:sz w:val="30"/>
          <w:szCs w:val="30"/>
          <w:cs/>
        </w:rPr>
        <w:t>ใน</w:t>
      </w:r>
      <w:r w:rsidRPr="005D56B4">
        <w:rPr>
          <w:rFonts w:ascii="Angsana New" w:hAnsi="Angsana New" w:hint="cs"/>
          <w:sz w:val="30"/>
          <w:szCs w:val="30"/>
          <w:cs/>
        </w:rPr>
        <w:t>ระหว่างงวดหลังจากที่ได้ปรับปรุงผลกระทบของ</w:t>
      </w:r>
      <w:r w:rsidR="005A54D2" w:rsidRPr="005D56B4">
        <w:rPr>
          <w:rFonts w:ascii="Angsana New" w:hAnsi="Angsana New" w:hint="cs"/>
          <w:sz w:val="30"/>
          <w:szCs w:val="30"/>
          <w:cs/>
        </w:rPr>
        <w:t>ตราสารที่อาจเปลี่ยนเป็นหุ้น</w:t>
      </w:r>
      <w:r w:rsidR="00064528" w:rsidRPr="005D56B4">
        <w:rPr>
          <w:rFonts w:ascii="Angsana New" w:hAnsi="Angsana New" w:hint="cs"/>
          <w:sz w:val="30"/>
          <w:szCs w:val="30"/>
          <w:cs/>
        </w:rPr>
        <w:t>สามัญ</w:t>
      </w:r>
      <w:r w:rsidRPr="005D56B4">
        <w:rPr>
          <w:rFonts w:ascii="Angsana New" w:hAnsi="Angsana New" w:hint="cs"/>
          <w:sz w:val="30"/>
          <w:szCs w:val="30"/>
          <w:cs/>
        </w:rPr>
        <w:t>ปรับลด</w:t>
      </w:r>
      <w:r w:rsidR="00387D7A" w:rsidRPr="005D56B4">
        <w:rPr>
          <w:rFonts w:ascii="Angsana New" w:hAnsi="Angsana New" w:hint="cs"/>
          <w:sz w:val="30"/>
          <w:szCs w:val="30"/>
          <w:cs/>
        </w:rPr>
        <w:t>ซึ่ง</w:t>
      </w:r>
      <w:r w:rsidRPr="005D56B4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F936E0" w:rsidRPr="005D56B4">
        <w:rPr>
          <w:rFonts w:ascii="Angsana New" w:hAnsi="Angsana New" w:hint="cs"/>
          <w:sz w:val="30"/>
          <w:szCs w:val="30"/>
          <w:cs/>
        </w:rPr>
        <w:t>ได้</w:t>
      </w:r>
      <w:r w:rsidRPr="005D56B4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9770" w:type="dxa"/>
        <w:tblInd w:w="18" w:type="dxa"/>
        <w:tblLayout w:type="fixed"/>
        <w:tblLook w:val="0000"/>
      </w:tblPr>
      <w:tblGrid>
        <w:gridCol w:w="4950"/>
        <w:gridCol w:w="992"/>
        <w:gridCol w:w="284"/>
        <w:gridCol w:w="992"/>
        <w:gridCol w:w="283"/>
        <w:gridCol w:w="993"/>
        <w:gridCol w:w="284"/>
        <w:gridCol w:w="992"/>
      </w:tblGrid>
      <w:tr w:rsidR="00873C8A" w:rsidRPr="000F1BB0" w:rsidTr="009F4150">
        <w:trPr>
          <w:cantSplit/>
        </w:trPr>
        <w:tc>
          <w:tcPr>
            <w:tcW w:w="4950" w:type="dxa"/>
          </w:tcPr>
          <w:p w:rsidR="00873C8A" w:rsidRPr="000F1BB0" w:rsidRDefault="00873C8A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:rsidR="00873C8A" w:rsidRDefault="00873C8A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(พันบาท/พันหุ้น)</w:t>
            </w:r>
          </w:p>
        </w:tc>
      </w:tr>
      <w:tr w:rsidR="000504D0" w:rsidRPr="000F1BB0" w:rsidTr="009F4150">
        <w:trPr>
          <w:cantSplit/>
        </w:trPr>
        <w:tc>
          <w:tcPr>
            <w:tcW w:w="4950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0504D0" w:rsidRPr="008C5A5E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77635" w:rsidRPr="000F1BB0" w:rsidTr="009F4150">
        <w:trPr>
          <w:cantSplit/>
        </w:trPr>
        <w:tc>
          <w:tcPr>
            <w:tcW w:w="4950" w:type="dxa"/>
          </w:tcPr>
          <w:p w:rsidR="00777635" w:rsidRPr="000F1BB0" w:rsidRDefault="00777635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7635" w:rsidRPr="000F1BB0" w:rsidRDefault="00777635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84" w:type="dxa"/>
          </w:tcPr>
          <w:p w:rsidR="00777635" w:rsidRPr="000F1BB0" w:rsidRDefault="0077763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7635" w:rsidRPr="000F1BB0" w:rsidRDefault="00777635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3" w:type="dxa"/>
          </w:tcPr>
          <w:p w:rsidR="00777635" w:rsidRPr="000F1BB0" w:rsidRDefault="00777635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77635" w:rsidRPr="000F1BB0" w:rsidRDefault="00777635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84" w:type="dxa"/>
          </w:tcPr>
          <w:p w:rsidR="00777635" w:rsidRPr="000F1BB0" w:rsidRDefault="0077763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7635" w:rsidRPr="000F1BB0" w:rsidRDefault="00777635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746680" w:rsidRPr="000F1BB0" w:rsidTr="009F4150">
        <w:trPr>
          <w:cantSplit/>
        </w:trPr>
        <w:tc>
          <w:tcPr>
            <w:tcW w:w="4950" w:type="dxa"/>
          </w:tcPr>
          <w:p w:rsidR="00746680" w:rsidRPr="009C0EE0" w:rsidRDefault="0074668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746680" w:rsidRPr="00E96E3C" w:rsidRDefault="00746680" w:rsidP="007C45F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</w:t>
            </w:r>
            <w:r w:rsidR="007C45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284" w:type="dxa"/>
          </w:tcPr>
          <w:p w:rsidR="00746680" w:rsidRPr="00E96E3C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-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1,820)</w:t>
            </w:r>
          </w:p>
        </w:tc>
        <w:tc>
          <w:tcPr>
            <w:tcW w:w="283" w:type="dxa"/>
          </w:tcPr>
          <w:p w:rsidR="00746680" w:rsidRPr="00E96E3C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746680" w:rsidRPr="00E96E3C" w:rsidRDefault="007C45F7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5,496</w:t>
            </w:r>
          </w:p>
        </w:tc>
        <w:tc>
          <w:tcPr>
            <w:tcW w:w="284" w:type="dxa"/>
          </w:tcPr>
          <w:p w:rsidR="00746680" w:rsidRPr="00182986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746680" w:rsidRPr="001F7C96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-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1F7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3,902)</w:t>
            </w:r>
          </w:p>
        </w:tc>
      </w:tr>
      <w:tr w:rsidR="00746680" w:rsidRPr="000F1BB0" w:rsidTr="009F4150">
        <w:trPr>
          <w:cantSplit/>
        </w:trPr>
        <w:tc>
          <w:tcPr>
            <w:tcW w:w="4950" w:type="dxa"/>
          </w:tcPr>
          <w:p w:rsidR="00746680" w:rsidRPr="000F1BB0" w:rsidRDefault="0074668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746680" w:rsidRPr="00E96E3C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746680" w:rsidRPr="00E96E3C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746680" w:rsidRPr="003B0D6B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746680" w:rsidRPr="001642EF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777635" w:rsidRPr="000F1BB0" w:rsidTr="009F4150">
        <w:trPr>
          <w:cantSplit/>
        </w:trPr>
        <w:tc>
          <w:tcPr>
            <w:tcW w:w="4950" w:type="dxa"/>
          </w:tcPr>
          <w:p w:rsidR="00777635" w:rsidRPr="000F1BB0" w:rsidRDefault="00777635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777635" w:rsidRPr="000F1BB0" w:rsidRDefault="00777635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77635" w:rsidRPr="00E96E3C" w:rsidRDefault="00777635" w:rsidP="0038467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777635" w:rsidRPr="00E96E3C" w:rsidRDefault="0077763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77635" w:rsidRPr="00E96E3C" w:rsidRDefault="00777635" w:rsidP="0068745F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777635" w:rsidRPr="00E96E3C" w:rsidRDefault="0077763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777635" w:rsidRPr="00E96E3C" w:rsidRDefault="00777635" w:rsidP="0038467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777635" w:rsidRPr="00E96E3C" w:rsidRDefault="0077763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77635" w:rsidRPr="00E96E3C" w:rsidRDefault="00777635" w:rsidP="0068745F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746680" w:rsidRPr="000F1BB0" w:rsidTr="009F4150">
        <w:trPr>
          <w:cantSplit/>
        </w:trPr>
        <w:tc>
          <w:tcPr>
            <w:tcW w:w="4950" w:type="dxa"/>
          </w:tcPr>
          <w:p w:rsidR="00746680" w:rsidRPr="000F1BB0" w:rsidRDefault="0074668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จำนวนหุ้นสามัญถัวเฉลี่ยถ่วงน้ำหนักปรับลด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746680" w:rsidRPr="00E96E3C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shd w:val="clear" w:color="auto" w:fill="auto"/>
          </w:tcPr>
          <w:p w:rsidR="00746680" w:rsidRPr="00E96E3C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shd w:val="clear" w:color="auto" w:fill="auto"/>
          </w:tcPr>
          <w:p w:rsidR="00746680" w:rsidRPr="003B0D6B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6680" w:rsidRPr="001642EF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746680" w:rsidRPr="000F1BB0" w:rsidTr="009F4150">
        <w:trPr>
          <w:cantSplit/>
        </w:trPr>
        <w:tc>
          <w:tcPr>
            <w:tcW w:w="4950" w:type="dxa"/>
          </w:tcPr>
          <w:p w:rsidR="00746680" w:rsidRPr="003B0D6B" w:rsidRDefault="0074668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0D6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3B0D6B">
              <w:rPr>
                <w:rFonts w:ascii="Angsana New" w:hAnsi="Angsana New" w:hint="cs"/>
                <w:sz w:val="30"/>
                <w:szCs w:val="30"/>
                <w:cs/>
              </w:rPr>
              <w:t>ต่อหุ้นปรับลด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746680" w:rsidRPr="00E96E3C" w:rsidRDefault="00746680" w:rsidP="007C45F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54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</w:t>
            </w:r>
            <w:r w:rsidR="007C45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84" w:type="dxa"/>
          </w:tcPr>
          <w:p w:rsidR="00746680" w:rsidRPr="00E96E3C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-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(0.0019)</w:t>
            </w:r>
          </w:p>
        </w:tc>
        <w:tc>
          <w:tcPr>
            <w:tcW w:w="283" w:type="dxa"/>
            <w:shd w:val="clear" w:color="auto" w:fill="auto"/>
          </w:tcPr>
          <w:p w:rsidR="00746680" w:rsidRPr="00E96E3C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</w:t>
            </w:r>
            <w:r w:rsidR="007C45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84" w:type="dxa"/>
            <w:shd w:val="clear" w:color="auto" w:fill="auto"/>
          </w:tcPr>
          <w:p w:rsidR="00746680" w:rsidRPr="003B0D6B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746680" w:rsidRPr="001F7C96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-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7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(0.0041)</w:t>
            </w:r>
          </w:p>
        </w:tc>
      </w:tr>
    </w:tbl>
    <w:p w:rsidR="00F84B01" w:rsidRDefault="00F84B01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tbl>
      <w:tblPr>
        <w:tblW w:w="9770" w:type="dxa"/>
        <w:tblInd w:w="18" w:type="dxa"/>
        <w:tblLayout w:type="fixed"/>
        <w:tblLook w:val="0000"/>
      </w:tblPr>
      <w:tblGrid>
        <w:gridCol w:w="4950"/>
        <w:gridCol w:w="992"/>
        <w:gridCol w:w="284"/>
        <w:gridCol w:w="992"/>
        <w:gridCol w:w="283"/>
        <w:gridCol w:w="993"/>
        <w:gridCol w:w="284"/>
        <w:gridCol w:w="992"/>
      </w:tblGrid>
      <w:tr w:rsidR="00873C8A" w:rsidRPr="000F1BB0" w:rsidTr="009F4150">
        <w:trPr>
          <w:cantSplit/>
        </w:trPr>
        <w:tc>
          <w:tcPr>
            <w:tcW w:w="4950" w:type="dxa"/>
          </w:tcPr>
          <w:p w:rsidR="00873C8A" w:rsidRPr="000F1BB0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:rsidR="00873C8A" w:rsidRDefault="00873C8A" w:rsidP="00873C8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งวดหกเดือน (พันบาท/พันหุ้น)</w:t>
            </w:r>
          </w:p>
        </w:tc>
      </w:tr>
      <w:tr w:rsidR="00873C8A" w:rsidRPr="000F1BB0" w:rsidTr="009F4150">
        <w:trPr>
          <w:cantSplit/>
        </w:trPr>
        <w:tc>
          <w:tcPr>
            <w:tcW w:w="4950" w:type="dxa"/>
          </w:tcPr>
          <w:p w:rsidR="00873C8A" w:rsidRPr="000F1BB0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873C8A" w:rsidRPr="000F1BB0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873C8A" w:rsidRPr="000F1BB0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873C8A" w:rsidRPr="008C5A5E" w:rsidRDefault="00873C8A" w:rsidP="002450E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77635" w:rsidRPr="000F1BB0" w:rsidTr="009F4150">
        <w:trPr>
          <w:cantSplit/>
        </w:trPr>
        <w:tc>
          <w:tcPr>
            <w:tcW w:w="4950" w:type="dxa"/>
          </w:tcPr>
          <w:p w:rsidR="00777635" w:rsidRPr="000F1BB0" w:rsidRDefault="00777635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7635" w:rsidRPr="000F1BB0" w:rsidRDefault="00777635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84" w:type="dxa"/>
          </w:tcPr>
          <w:p w:rsidR="00777635" w:rsidRPr="000F1BB0" w:rsidRDefault="00777635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7635" w:rsidRPr="000F1BB0" w:rsidRDefault="00777635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3" w:type="dxa"/>
          </w:tcPr>
          <w:p w:rsidR="00777635" w:rsidRPr="000F1BB0" w:rsidRDefault="00777635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77635" w:rsidRPr="000F1BB0" w:rsidRDefault="00777635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84" w:type="dxa"/>
          </w:tcPr>
          <w:p w:rsidR="00777635" w:rsidRPr="000F1BB0" w:rsidRDefault="00777635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7635" w:rsidRPr="000F1BB0" w:rsidRDefault="00777635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746680" w:rsidRPr="000F1BB0" w:rsidTr="009F4150">
        <w:trPr>
          <w:cantSplit/>
        </w:trPr>
        <w:tc>
          <w:tcPr>
            <w:tcW w:w="4950" w:type="dxa"/>
          </w:tcPr>
          <w:p w:rsidR="00746680" w:rsidRPr="009C0EE0" w:rsidRDefault="00746680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30,088</w:t>
            </w:r>
          </w:p>
        </w:tc>
        <w:tc>
          <w:tcPr>
            <w:tcW w:w="284" w:type="dxa"/>
          </w:tcPr>
          <w:p w:rsidR="00746680" w:rsidRPr="00E96E3C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15,295</w:t>
            </w:r>
          </w:p>
        </w:tc>
        <w:tc>
          <w:tcPr>
            <w:tcW w:w="283" w:type="dxa"/>
          </w:tcPr>
          <w:p w:rsidR="00746680" w:rsidRPr="00E96E3C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11,344</w:t>
            </w:r>
          </w:p>
        </w:tc>
        <w:tc>
          <w:tcPr>
            <w:tcW w:w="284" w:type="dxa"/>
          </w:tcPr>
          <w:p w:rsidR="00746680" w:rsidRPr="003B0D6B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746680" w:rsidRPr="001642EF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12,013</w:t>
            </w:r>
          </w:p>
        </w:tc>
      </w:tr>
      <w:tr w:rsidR="00746680" w:rsidRPr="000F1BB0" w:rsidTr="009F4150">
        <w:trPr>
          <w:cantSplit/>
        </w:trPr>
        <w:tc>
          <w:tcPr>
            <w:tcW w:w="4950" w:type="dxa"/>
          </w:tcPr>
          <w:p w:rsidR="00746680" w:rsidRPr="000F1BB0" w:rsidRDefault="00746680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746680" w:rsidRPr="00E96E3C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746680" w:rsidRPr="00E96E3C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746680" w:rsidRPr="003B0D6B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746680" w:rsidRPr="001642EF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777635" w:rsidRPr="000F1BB0" w:rsidTr="009F4150">
        <w:trPr>
          <w:cantSplit/>
        </w:trPr>
        <w:tc>
          <w:tcPr>
            <w:tcW w:w="4950" w:type="dxa"/>
          </w:tcPr>
          <w:p w:rsidR="00777635" w:rsidRPr="000F1BB0" w:rsidRDefault="00777635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777635" w:rsidRPr="000F1BB0" w:rsidRDefault="00777635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77635" w:rsidRPr="00E96E3C" w:rsidRDefault="00777635" w:rsidP="002450E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777635" w:rsidRPr="00E96E3C" w:rsidRDefault="00777635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77635" w:rsidRPr="00E96E3C" w:rsidRDefault="00777635" w:rsidP="0068745F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777635" w:rsidRPr="00E96E3C" w:rsidRDefault="00777635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777635" w:rsidRPr="00E96E3C" w:rsidRDefault="00777635" w:rsidP="002450E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777635" w:rsidRPr="00E96E3C" w:rsidRDefault="00777635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77635" w:rsidRPr="00E96E3C" w:rsidRDefault="00777635" w:rsidP="0068745F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746680" w:rsidRPr="000F1BB0" w:rsidTr="009F4150">
        <w:trPr>
          <w:cantSplit/>
        </w:trPr>
        <w:tc>
          <w:tcPr>
            <w:tcW w:w="4950" w:type="dxa"/>
          </w:tcPr>
          <w:p w:rsidR="00746680" w:rsidRPr="000F1BB0" w:rsidRDefault="00746680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จำนวนหุ้นสามัญถัวเฉลี่ยถ่วงน้ำหนักปรับลด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746680" w:rsidRPr="00E96E3C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shd w:val="clear" w:color="auto" w:fill="auto"/>
          </w:tcPr>
          <w:p w:rsidR="00746680" w:rsidRPr="00E96E3C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shd w:val="clear" w:color="auto" w:fill="auto"/>
          </w:tcPr>
          <w:p w:rsidR="00746680" w:rsidRPr="003B0D6B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6680" w:rsidRPr="001642EF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746680" w:rsidRPr="000F1BB0" w:rsidTr="009F4150">
        <w:trPr>
          <w:cantSplit/>
        </w:trPr>
        <w:tc>
          <w:tcPr>
            <w:tcW w:w="4950" w:type="dxa"/>
          </w:tcPr>
          <w:p w:rsidR="00746680" w:rsidRPr="003B0D6B" w:rsidRDefault="00746680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0D6B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C7349">
              <w:rPr>
                <w:rFonts w:ascii="Angsana New" w:hAnsi="Angsana New" w:cs="Angsana New"/>
                <w:sz w:val="30"/>
                <w:szCs w:val="30"/>
                <w:lang w:val="en-US"/>
              </w:rPr>
              <w:t>0.0314</w:t>
            </w:r>
          </w:p>
        </w:tc>
        <w:tc>
          <w:tcPr>
            <w:tcW w:w="284" w:type="dxa"/>
          </w:tcPr>
          <w:p w:rsidR="00746680" w:rsidRPr="00E96E3C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/>
              </w:rPr>
              <w:t>0.0159</w:t>
            </w:r>
          </w:p>
        </w:tc>
        <w:tc>
          <w:tcPr>
            <w:tcW w:w="283" w:type="dxa"/>
            <w:shd w:val="clear" w:color="auto" w:fill="auto"/>
          </w:tcPr>
          <w:p w:rsidR="00746680" w:rsidRPr="00E96E3C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/>
              </w:rPr>
              <w:t>0.01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84" w:type="dxa"/>
            <w:shd w:val="clear" w:color="auto" w:fill="auto"/>
          </w:tcPr>
          <w:p w:rsidR="00746680" w:rsidRPr="003B0D6B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746680" w:rsidRPr="001642EF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/>
              </w:rPr>
              <w:t>0.0125</w:t>
            </w:r>
          </w:p>
        </w:tc>
      </w:tr>
    </w:tbl>
    <w:p w:rsidR="00EC4E39" w:rsidRDefault="00EC4E39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627CBB" w:rsidRDefault="00D45935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914E22">
        <w:rPr>
          <w:rFonts w:ascii="Angsana New" w:hAnsi="Angsana New" w:hint="cs"/>
          <w:cs/>
          <w:lang w:val="en-US"/>
        </w:rPr>
        <w:t>กำไร</w:t>
      </w:r>
      <w:r w:rsidR="00746680">
        <w:rPr>
          <w:rFonts w:ascii="Angsana New" w:hAnsi="Angsana New"/>
          <w:lang w:val="en-US"/>
        </w:rPr>
        <w:t xml:space="preserve"> </w:t>
      </w:r>
      <w:r w:rsidR="00746680">
        <w:rPr>
          <w:rFonts w:ascii="Angsana New" w:hAnsi="Angsana New" w:hint="cs"/>
          <w:cs/>
          <w:lang w:val="en-US"/>
        </w:rPr>
        <w:t>(</w:t>
      </w:r>
      <w:r w:rsidR="00173ACF" w:rsidRPr="00914E22">
        <w:rPr>
          <w:rFonts w:ascii="Angsana New" w:hAnsi="Angsana New" w:hint="cs"/>
          <w:cs/>
        </w:rPr>
        <w:t>ขาดทุน</w:t>
      </w:r>
      <w:r w:rsidR="00746680">
        <w:rPr>
          <w:rFonts w:ascii="Angsana New" w:hAnsi="Angsana New" w:hint="cs"/>
          <w:cs/>
        </w:rPr>
        <w:t xml:space="preserve">) </w:t>
      </w:r>
      <w:r w:rsidRPr="00914E22">
        <w:rPr>
          <w:rFonts w:ascii="Angsana New" w:hAnsi="Angsana New" w:hint="cs"/>
          <w:cs/>
          <w:lang w:val="en-US"/>
        </w:rPr>
        <w:t>ต่</w:t>
      </w:r>
      <w:r w:rsidR="002E3EED" w:rsidRPr="00914E22">
        <w:rPr>
          <w:rFonts w:ascii="Angsana New" w:hAnsi="Angsana New" w:hint="cs"/>
          <w:cs/>
          <w:lang w:val="en-US"/>
        </w:rPr>
        <w:t>อหุ้นปรับลดสำหรับงวดสามเดือน</w:t>
      </w:r>
      <w:r w:rsidR="00357E05" w:rsidRPr="00914E22">
        <w:rPr>
          <w:rFonts w:ascii="Angsana New" w:hAnsi="Angsana New" w:hint="cs"/>
          <w:cs/>
          <w:lang w:val="en-US"/>
        </w:rPr>
        <w:t>และหกเดือน</w:t>
      </w:r>
      <w:r w:rsidR="002E3EED" w:rsidRPr="00914E22">
        <w:rPr>
          <w:rFonts w:ascii="Angsana New" w:hAnsi="Angsana New" w:hint="cs"/>
          <w:cs/>
          <w:lang w:val="en-US"/>
        </w:rPr>
        <w:t>สิ้นสุดวันที่</w:t>
      </w:r>
      <w:r w:rsidR="002E3EED" w:rsidRPr="00914E22">
        <w:rPr>
          <w:rFonts w:ascii="Angsana New" w:hAnsi="Angsana New"/>
          <w:cs/>
          <w:lang w:val="en-US"/>
        </w:rPr>
        <w:t xml:space="preserve"> 3</w:t>
      </w:r>
      <w:r w:rsidR="00357E05" w:rsidRPr="00914E22">
        <w:rPr>
          <w:rFonts w:ascii="Angsana New" w:hAnsi="Angsana New" w:hint="cs"/>
          <w:cs/>
          <w:lang w:val="en-US"/>
        </w:rPr>
        <w:t>0</w:t>
      </w:r>
      <w:r w:rsidR="002E3EED" w:rsidRPr="00914E22">
        <w:rPr>
          <w:rFonts w:ascii="Angsana New" w:hAnsi="Angsana New"/>
          <w:cs/>
          <w:lang w:val="en-US"/>
        </w:rPr>
        <w:t xml:space="preserve"> </w:t>
      </w:r>
      <w:r w:rsidR="00357E05" w:rsidRPr="00914E22">
        <w:rPr>
          <w:rFonts w:ascii="Angsana New" w:hAnsi="Angsana New" w:hint="cs"/>
          <w:cs/>
          <w:lang w:val="en-US"/>
        </w:rPr>
        <w:t>มิถุนายน</w:t>
      </w:r>
      <w:r w:rsidR="002E3EED" w:rsidRPr="00914E22">
        <w:rPr>
          <w:rFonts w:ascii="Angsana New" w:hAnsi="Angsana New"/>
          <w:cs/>
          <w:lang w:val="en-US"/>
        </w:rPr>
        <w:t xml:space="preserve"> 256</w:t>
      </w:r>
      <w:r w:rsidR="00777635" w:rsidRPr="00914E22">
        <w:rPr>
          <w:rFonts w:ascii="Angsana New" w:hAnsi="Angsana New" w:hint="cs"/>
          <w:cs/>
          <w:lang w:val="en-US"/>
        </w:rPr>
        <w:t>4</w:t>
      </w:r>
      <w:r w:rsidR="001A0C77" w:rsidRPr="00914E22">
        <w:rPr>
          <w:rFonts w:ascii="Angsana New" w:hAnsi="Angsana New" w:hint="cs"/>
          <w:cs/>
          <w:lang w:val="en-US"/>
        </w:rPr>
        <w:t xml:space="preserve"> และ 256</w:t>
      </w:r>
      <w:r w:rsidR="00777635" w:rsidRPr="00914E22">
        <w:rPr>
          <w:rFonts w:ascii="Angsana New" w:hAnsi="Angsana New" w:hint="cs"/>
          <w:cs/>
          <w:lang w:val="en-US"/>
        </w:rPr>
        <w:t>3</w:t>
      </w:r>
      <w:r w:rsidR="002E3EED" w:rsidRPr="00914E22">
        <w:rPr>
          <w:rFonts w:ascii="Angsana New" w:hAnsi="Angsana New"/>
          <w:cs/>
          <w:lang w:val="en-US"/>
        </w:rPr>
        <w:t xml:space="preserve"> </w:t>
      </w:r>
      <w:r w:rsidR="002E3EED" w:rsidRPr="00914E22">
        <w:rPr>
          <w:rFonts w:ascii="Angsana New" w:hAnsi="Angsana New" w:hint="cs"/>
          <w:cs/>
          <w:lang w:val="en-US"/>
        </w:rPr>
        <w:t>มีจำนวนเงินเดียวกันกับกำไร</w:t>
      </w:r>
      <w:r w:rsidR="00746680">
        <w:rPr>
          <w:rFonts w:ascii="Angsana New" w:hAnsi="Angsana New" w:hint="cs"/>
          <w:cs/>
        </w:rPr>
        <w:t xml:space="preserve"> (</w:t>
      </w:r>
      <w:r w:rsidR="00173ACF" w:rsidRPr="00914E22">
        <w:rPr>
          <w:rFonts w:ascii="Angsana New" w:hAnsi="Angsana New" w:hint="cs"/>
          <w:cs/>
        </w:rPr>
        <w:t>ขาดทุน</w:t>
      </w:r>
      <w:r w:rsidR="00746680">
        <w:rPr>
          <w:rFonts w:ascii="Angsana New" w:hAnsi="Angsana New" w:hint="cs"/>
          <w:cs/>
        </w:rPr>
        <w:t xml:space="preserve">) </w:t>
      </w:r>
      <w:r w:rsidR="002E3EED" w:rsidRPr="00914E22">
        <w:rPr>
          <w:rFonts w:ascii="Angsana New" w:hAnsi="Angsana New" w:hint="cs"/>
          <w:cs/>
          <w:lang w:val="en-US"/>
        </w:rPr>
        <w:t>ต่อหุ้นขั้นพื้นฐานเนื่องจากราคาตลาดถัวเฉลี่ยของหุ้นสามัญของบริษัทสำหรับงวดเดียวกันนี้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</w:t>
      </w:r>
      <w:r w:rsidRPr="00914E22">
        <w:rPr>
          <w:rFonts w:ascii="Angsana New" w:hAnsi="Angsana New" w:hint="cs"/>
          <w:cs/>
          <w:lang w:val="en-US"/>
        </w:rPr>
        <w:t>ที่ก่อให้เกิดหุ้นสามัญปรับลด</w:t>
      </w:r>
    </w:p>
    <w:p w:rsidR="00B21856" w:rsidRPr="00627CBB" w:rsidRDefault="00933703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627CBB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ข้อมูลทางการเงินที่สำคัญจำแนกตามส่วนงานดำเนินงาน</w:t>
      </w:r>
    </w:p>
    <w:p w:rsidR="00475F76" w:rsidRPr="00627CBB" w:rsidRDefault="00475F76" w:rsidP="00506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F6C95" w:rsidRPr="00627CBB" w:rsidRDefault="005C2CF9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7CBB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รายได้อื่น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ต้นทุนขาย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และกำไร</w:t>
      </w:r>
      <w:r w:rsidRPr="00627CBB">
        <w:rPr>
          <w:rFonts w:ascii="Angsana New" w:hAnsi="Angsana New"/>
          <w:sz w:val="30"/>
          <w:szCs w:val="30"/>
          <w:cs/>
        </w:rPr>
        <w:t>/</w:t>
      </w:r>
      <w:r w:rsidRPr="00627CBB"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บริษัทและบริษัทย่อยมีส่วนงานดำเนินงาน</w:t>
      </w:r>
      <w:r w:rsidRPr="00627CBB">
        <w:rPr>
          <w:rFonts w:ascii="Angsana New" w:hAnsi="Angsana New"/>
          <w:sz w:val="30"/>
          <w:szCs w:val="30"/>
          <w:cs/>
        </w:rPr>
        <w:t xml:space="preserve">  (</w:t>
      </w:r>
      <w:r w:rsidRPr="00627CBB">
        <w:rPr>
          <w:rFonts w:ascii="Angsana New" w:hAnsi="Angsana New" w:hint="cs"/>
          <w:sz w:val="30"/>
          <w:szCs w:val="30"/>
          <w:cs/>
        </w:rPr>
        <w:t>ซึ่งกำหนดจากส่วนงานที่รายงานเป็นการภายใน</w:t>
      </w:r>
      <w:r w:rsidRPr="00627CBB">
        <w:rPr>
          <w:rFonts w:ascii="Angsana New" w:hAnsi="Angsana New"/>
          <w:sz w:val="30"/>
          <w:szCs w:val="30"/>
          <w:cs/>
        </w:rPr>
        <w:t xml:space="preserve">) </w:t>
      </w:r>
      <w:r w:rsidRPr="00627CBB">
        <w:rPr>
          <w:rFonts w:ascii="Angsana New" w:hAnsi="Angsana New" w:hint="cs"/>
          <w:sz w:val="30"/>
          <w:szCs w:val="30"/>
          <w:cs/>
        </w:rPr>
        <w:t>ที่มีสัดส่วนเป็นสาระสำคัญสองส่วนงานคือ</w:t>
      </w:r>
      <w:r w:rsidRPr="00627CBB">
        <w:rPr>
          <w:rFonts w:ascii="Angsana New" w:hAnsi="Angsana New"/>
          <w:sz w:val="30"/>
          <w:szCs w:val="30"/>
          <w:cs/>
        </w:rPr>
        <w:t xml:space="preserve"> (1) </w:t>
      </w:r>
      <w:r w:rsidRPr="00627CBB">
        <w:rPr>
          <w:rFonts w:ascii="Angsana New" w:hAnsi="Angsana New" w:hint="cs"/>
          <w:sz w:val="30"/>
          <w:szCs w:val="30"/>
          <w:cs/>
        </w:rPr>
        <w:t>เฟอร์นิเจอร์ไม้และแผ่นไม้ประกอบ</w:t>
      </w:r>
      <w:r w:rsidRPr="00627CBB">
        <w:rPr>
          <w:rFonts w:ascii="Angsana New" w:hAnsi="Angsana New"/>
          <w:sz w:val="30"/>
          <w:szCs w:val="30"/>
          <w:cs/>
        </w:rPr>
        <w:t xml:space="preserve"> (</w:t>
      </w:r>
      <w:r w:rsidRPr="00627CBB">
        <w:rPr>
          <w:rFonts w:ascii="Angsana New" w:hAnsi="Angsana New" w:hint="cs"/>
          <w:sz w:val="30"/>
          <w:szCs w:val="30"/>
          <w:cs/>
        </w:rPr>
        <w:t>เฟอร์นิเจอร์ไม้ยางและเฟอร์นิเจอร์ไม้ปาร์ติเคิลบอร์ด</w:t>
      </w:r>
      <w:r w:rsidRPr="00627CBB">
        <w:rPr>
          <w:rFonts w:ascii="Angsana New" w:hAnsi="Angsana New"/>
          <w:sz w:val="30"/>
          <w:szCs w:val="30"/>
          <w:cs/>
        </w:rPr>
        <w:t xml:space="preserve">) </w:t>
      </w:r>
      <w:r w:rsidRPr="00627CBB">
        <w:rPr>
          <w:rFonts w:ascii="Angsana New" w:hAnsi="Angsana New" w:hint="cs"/>
          <w:sz w:val="30"/>
          <w:szCs w:val="30"/>
          <w:cs/>
        </w:rPr>
        <w:t>และ</w:t>
      </w:r>
      <w:r w:rsidRPr="00627CBB">
        <w:rPr>
          <w:rFonts w:ascii="Angsana New" w:hAnsi="Angsana New"/>
          <w:sz w:val="30"/>
          <w:szCs w:val="30"/>
          <w:cs/>
        </w:rPr>
        <w:t xml:space="preserve"> (2) </w:t>
      </w:r>
      <w:r w:rsidRPr="00627CBB">
        <w:rPr>
          <w:rFonts w:ascii="Angsana New" w:hAnsi="Angsana New" w:hint="cs"/>
          <w:sz w:val="30"/>
          <w:szCs w:val="30"/>
          <w:cs/>
        </w:rPr>
        <w:t>ส่วนงานอื่นๆ</w:t>
      </w:r>
      <w:r w:rsidRPr="00627CBB">
        <w:rPr>
          <w:rFonts w:ascii="Angsana New" w:hAnsi="Angsana New"/>
          <w:sz w:val="30"/>
          <w:szCs w:val="30"/>
          <w:cs/>
        </w:rPr>
        <w:t xml:space="preserve"> (</w:t>
      </w:r>
      <w:r w:rsidRPr="00627CBB">
        <w:rPr>
          <w:rFonts w:ascii="Angsana New" w:hAnsi="Angsana New" w:hint="cs"/>
          <w:sz w:val="30"/>
          <w:szCs w:val="30"/>
          <w:cs/>
        </w:rPr>
        <w:t>เช่น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กระดาษปิดผิว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ไม้แปรรูปอบแห้ง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วัสดุตกแต่งเฟอร์นิเจอร์อื่นๆ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ธุรกิจค้าปลีกสินค้าเบ็ดเตล็ดและธุรกิจพลังงานที่ดำเนินงานโดยบริษัทร่วม</w:t>
      </w:r>
      <w:r w:rsidRPr="00627CBB">
        <w:rPr>
          <w:rFonts w:ascii="Angsana New" w:hAnsi="Angsana New"/>
          <w:sz w:val="30"/>
          <w:szCs w:val="30"/>
          <w:cs/>
        </w:rPr>
        <w:t xml:space="preserve">) </w:t>
      </w:r>
      <w:r w:rsidRPr="00627CBB">
        <w:rPr>
          <w:rFonts w:ascii="Angsana New" w:hAnsi="Angsana New" w:hint="cs"/>
          <w:sz w:val="30"/>
          <w:szCs w:val="30"/>
          <w:cs/>
        </w:rPr>
        <w:t>ซึ่ง</w:t>
      </w:r>
      <w:r w:rsidR="00173ACF">
        <w:rPr>
          <w:rFonts w:ascii="Angsana New" w:hAnsi="Angsana New" w:hint="cs"/>
          <w:sz w:val="30"/>
          <w:szCs w:val="30"/>
          <w:cs/>
        </w:rPr>
        <w:t>อยู่ในช่วงเริ่มต้นและ</w:t>
      </w:r>
      <w:r w:rsidRPr="00627CBB">
        <w:rPr>
          <w:rFonts w:ascii="Angsana New" w:hAnsi="Angsana New" w:hint="cs"/>
          <w:sz w:val="30"/>
          <w:szCs w:val="30"/>
          <w:cs/>
        </w:rPr>
        <w:t>มีสัดส่วนที่ยังไม่เป็นสาระสำคัญเมื่อเปรียบเทียบกับขนาดและปริมาณของธุรกรรมทั้งหมด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จึงถือเป็นส่วนงานย่อยที่มีสัดส่วนไม่เป็นสาระสำคัญ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นโยบายการบัญชีตามที่กล่าวในหมายเหตุ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="00D52F11">
        <w:rPr>
          <w:rFonts w:ascii="Angsana New" w:hAnsi="Angsana New" w:hint="cs"/>
          <w:sz w:val="30"/>
          <w:szCs w:val="30"/>
          <w:cs/>
        </w:rPr>
        <w:t>2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นอกจากนี้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1230EE" w:rsidRPr="00627CBB" w:rsidRDefault="001230EE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2F215A" w:rsidRPr="00627CBB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ข้อมูล</w:t>
      </w:r>
      <w:r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เชิง</w:t>
      </w:r>
      <w:r w:rsidR="002844EF"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ผลิตภัณฑ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์ (งบการเงินรวม</w:t>
      </w:r>
      <w:r w:rsidR="00C10208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- งวดหกเดือน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)</w:t>
      </w:r>
    </w:p>
    <w:p w:rsidR="00850816" w:rsidRPr="003B21E8" w:rsidRDefault="00850816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90" w:type="dxa"/>
        <w:tblLook w:val="01E0"/>
      </w:tblPr>
      <w:tblGrid>
        <w:gridCol w:w="6771"/>
        <w:gridCol w:w="1418"/>
        <w:gridCol w:w="283"/>
        <w:gridCol w:w="1418"/>
      </w:tblGrid>
      <w:tr w:rsidR="003A1D75" w:rsidRPr="00627CBB" w:rsidTr="003A1D75">
        <w:trPr>
          <w:tblHeader/>
        </w:trPr>
        <w:tc>
          <w:tcPr>
            <w:tcW w:w="6771" w:type="dxa"/>
            <w:vAlign w:val="bottom"/>
          </w:tcPr>
          <w:p w:rsidR="006537C6" w:rsidRPr="00627CBB" w:rsidRDefault="006537C6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3A1D75" w:rsidRPr="00627CBB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45793" w:rsidRPr="00627CBB" w:rsidTr="003A1D75">
        <w:trPr>
          <w:tblHeader/>
        </w:trPr>
        <w:tc>
          <w:tcPr>
            <w:tcW w:w="6771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5793" w:rsidRPr="00627CBB" w:rsidRDefault="0094579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627CBB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63</w:t>
            </w:r>
          </w:p>
        </w:tc>
      </w:tr>
      <w:tr w:rsidR="00945793" w:rsidRPr="00627CBB" w:rsidTr="003A1D75">
        <w:tc>
          <w:tcPr>
            <w:tcW w:w="6771" w:type="dxa"/>
            <w:vAlign w:val="bottom"/>
          </w:tcPr>
          <w:p w:rsidR="00945793" w:rsidRPr="00627CBB" w:rsidRDefault="0094579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945793" w:rsidRPr="00627CBB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45793" w:rsidRPr="00627CBB" w:rsidTr="003A1D75">
        <w:tc>
          <w:tcPr>
            <w:tcW w:w="6771" w:type="dxa"/>
            <w:vAlign w:val="bottom"/>
          </w:tcPr>
          <w:p w:rsidR="00945793" w:rsidRPr="00627CBB" w:rsidRDefault="0094579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945793" w:rsidRPr="00506263" w:rsidRDefault="003550B1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760,336</w:t>
            </w:r>
          </w:p>
        </w:tc>
        <w:tc>
          <w:tcPr>
            <w:tcW w:w="283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945793" w:rsidRPr="006F3129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3129">
              <w:rPr>
                <w:rFonts w:ascii="Angsana New" w:hAnsi="Angsana New"/>
                <w:color w:val="000000"/>
                <w:sz w:val="30"/>
                <w:szCs w:val="30"/>
              </w:rPr>
              <w:t>542,997</w:t>
            </w:r>
          </w:p>
        </w:tc>
      </w:tr>
      <w:tr w:rsidR="00945793" w:rsidRPr="00627CBB" w:rsidTr="003A1D75">
        <w:tc>
          <w:tcPr>
            <w:tcW w:w="6771" w:type="dxa"/>
            <w:vAlign w:val="bottom"/>
          </w:tcPr>
          <w:p w:rsidR="00945793" w:rsidRPr="00627CBB" w:rsidRDefault="0094579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506263" w:rsidRDefault="003550B1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29,763</w:t>
            </w: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6F3129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3129">
              <w:rPr>
                <w:rFonts w:ascii="Angsana New" w:hAnsi="Angsana New"/>
                <w:color w:val="000000"/>
                <w:sz w:val="30"/>
                <w:szCs w:val="30"/>
              </w:rPr>
              <w:t>29,150</w:t>
            </w:r>
          </w:p>
        </w:tc>
      </w:tr>
      <w:tr w:rsidR="00945793" w:rsidRPr="00627CBB" w:rsidTr="003A1D75">
        <w:tc>
          <w:tcPr>
            <w:tcW w:w="6771" w:type="dxa"/>
            <w:vAlign w:val="bottom"/>
          </w:tcPr>
          <w:p w:rsidR="00945793" w:rsidRPr="00627CBB" w:rsidRDefault="0094579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5793" w:rsidRPr="00506263" w:rsidRDefault="007136C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790,099</w:t>
            </w: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5793" w:rsidRPr="006F3129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3129">
              <w:rPr>
                <w:rFonts w:ascii="Angsana New" w:hAnsi="Angsana New"/>
                <w:color w:val="000000"/>
                <w:sz w:val="30"/>
                <w:szCs w:val="30"/>
              </w:rPr>
              <w:t>572,147</w:t>
            </w:r>
          </w:p>
        </w:tc>
      </w:tr>
      <w:tr w:rsidR="00945793" w:rsidRPr="00627CBB" w:rsidTr="003A1D75">
        <w:tc>
          <w:tcPr>
            <w:tcW w:w="6771" w:type="dxa"/>
            <w:vAlign w:val="bottom"/>
          </w:tcPr>
          <w:p w:rsidR="00945793" w:rsidRPr="00627CBB" w:rsidRDefault="0094579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45793" w:rsidRPr="00506263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45793" w:rsidRPr="00C10208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945793" w:rsidRPr="00627CBB" w:rsidTr="003A1D75">
        <w:tc>
          <w:tcPr>
            <w:tcW w:w="6771" w:type="dxa"/>
            <w:vAlign w:val="bottom"/>
          </w:tcPr>
          <w:p w:rsidR="00945793" w:rsidRPr="00627CBB" w:rsidRDefault="0094579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945793" w:rsidRPr="00506263" w:rsidRDefault="003550B1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22,857</w:t>
            </w:r>
          </w:p>
        </w:tc>
        <w:tc>
          <w:tcPr>
            <w:tcW w:w="283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945793" w:rsidRPr="006F3129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15,538</w:t>
            </w:r>
          </w:p>
        </w:tc>
      </w:tr>
      <w:tr w:rsidR="00945793" w:rsidRPr="00627CBB" w:rsidTr="003A1D75">
        <w:tc>
          <w:tcPr>
            <w:tcW w:w="6771" w:type="dxa"/>
            <w:vAlign w:val="bottom"/>
          </w:tcPr>
          <w:p w:rsidR="00945793" w:rsidRPr="00627CBB" w:rsidRDefault="0094579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506263" w:rsidRDefault="003550B1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17,053</w:t>
            </w: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6F3129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39,223</w:t>
            </w:r>
          </w:p>
        </w:tc>
      </w:tr>
      <w:tr w:rsidR="00945793" w:rsidRPr="00627CBB" w:rsidTr="003A1D75">
        <w:tc>
          <w:tcPr>
            <w:tcW w:w="6771" w:type="dxa"/>
            <w:vAlign w:val="bottom"/>
          </w:tcPr>
          <w:p w:rsidR="00945793" w:rsidRPr="00627CBB" w:rsidRDefault="0094579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5793" w:rsidRPr="00506263" w:rsidRDefault="007136C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39,910</w:t>
            </w: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5793" w:rsidRPr="006F3129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54,761</w:t>
            </w:r>
          </w:p>
        </w:tc>
      </w:tr>
      <w:tr w:rsidR="00945793" w:rsidRPr="00627CBB" w:rsidTr="003A1D75">
        <w:tc>
          <w:tcPr>
            <w:tcW w:w="6771" w:type="dxa"/>
            <w:vAlign w:val="bottom"/>
          </w:tcPr>
          <w:p w:rsidR="00945793" w:rsidRPr="00627CBB" w:rsidRDefault="0094579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18" w:type="dxa"/>
            <w:vAlign w:val="bottom"/>
          </w:tcPr>
          <w:p w:rsidR="00945793" w:rsidRPr="00945793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45793" w:rsidRPr="006F3129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45793" w:rsidRPr="00627CBB" w:rsidTr="003A1D75">
        <w:tc>
          <w:tcPr>
            <w:tcW w:w="6771" w:type="dxa"/>
            <w:vAlign w:val="bottom"/>
          </w:tcPr>
          <w:p w:rsidR="00945793" w:rsidRPr="00627CBB" w:rsidRDefault="0094579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945793" w:rsidRPr="00506263" w:rsidRDefault="003550B1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610,545</w:t>
            </w:r>
          </w:p>
        </w:tc>
        <w:tc>
          <w:tcPr>
            <w:tcW w:w="283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45793" w:rsidRPr="006F3129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129">
              <w:rPr>
                <w:rFonts w:ascii="Angsana New" w:hAnsi="Angsana New"/>
                <w:sz w:val="30"/>
                <w:szCs w:val="30"/>
              </w:rPr>
              <w:t>414,72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45793" w:rsidRPr="00627CBB" w:rsidTr="003A1D75">
        <w:tc>
          <w:tcPr>
            <w:tcW w:w="6771" w:type="dxa"/>
            <w:vAlign w:val="bottom"/>
          </w:tcPr>
          <w:p w:rsidR="00945793" w:rsidRPr="00627CBB" w:rsidRDefault="0094579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506263" w:rsidRDefault="003550B1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17,771</w:t>
            </w: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6F3129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129">
              <w:rPr>
                <w:rFonts w:ascii="Angsana New" w:hAnsi="Angsana New"/>
                <w:sz w:val="30"/>
                <w:szCs w:val="30"/>
              </w:rPr>
              <w:t>21,656</w:t>
            </w:r>
          </w:p>
        </w:tc>
      </w:tr>
      <w:tr w:rsidR="00945793" w:rsidRPr="00627CBB" w:rsidTr="005071D9">
        <w:tc>
          <w:tcPr>
            <w:tcW w:w="6771" w:type="dxa"/>
            <w:vAlign w:val="bottom"/>
          </w:tcPr>
          <w:p w:rsidR="00945793" w:rsidRPr="00627CBB" w:rsidRDefault="0094579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5793" w:rsidRPr="00506263" w:rsidRDefault="009E1D91" w:rsidP="00E2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628,316</w:t>
            </w: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945793" w:rsidRPr="006F3129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F3129">
              <w:rPr>
                <w:rFonts w:ascii="Angsana New" w:hAnsi="Angsana New"/>
                <w:color w:val="000000"/>
                <w:sz w:val="30"/>
                <w:szCs w:val="30"/>
              </w:rPr>
              <w:t>436,38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</w:tr>
    </w:tbl>
    <w:p w:rsidR="006F03AC" w:rsidRDefault="006F03AC">
      <w:r>
        <w:br w:type="page"/>
      </w:r>
    </w:p>
    <w:tbl>
      <w:tblPr>
        <w:tblW w:w="9890" w:type="dxa"/>
        <w:tblLook w:val="01E0"/>
      </w:tblPr>
      <w:tblGrid>
        <w:gridCol w:w="6771"/>
        <w:gridCol w:w="1418"/>
        <w:gridCol w:w="283"/>
        <w:gridCol w:w="1418"/>
      </w:tblGrid>
      <w:tr w:rsidR="006F03AC" w:rsidRPr="00627CBB" w:rsidTr="000D5EBC">
        <w:trPr>
          <w:tblHeader/>
        </w:trPr>
        <w:tc>
          <w:tcPr>
            <w:tcW w:w="6771" w:type="dxa"/>
            <w:vAlign w:val="bottom"/>
          </w:tcPr>
          <w:p w:rsidR="006F03AC" w:rsidRPr="00627CBB" w:rsidRDefault="006F03AC" w:rsidP="000D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6F03AC" w:rsidRPr="00627CBB" w:rsidRDefault="006F03AC" w:rsidP="000D5E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F03AC" w:rsidRPr="00627CBB" w:rsidTr="000D5EBC">
        <w:trPr>
          <w:tblHeader/>
        </w:trPr>
        <w:tc>
          <w:tcPr>
            <w:tcW w:w="6771" w:type="dxa"/>
            <w:vAlign w:val="bottom"/>
          </w:tcPr>
          <w:p w:rsidR="006F03AC" w:rsidRPr="00627CBB" w:rsidRDefault="006F03AC" w:rsidP="000D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03AC" w:rsidRPr="00627CBB" w:rsidRDefault="006F03AC" w:rsidP="000D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6F03AC" w:rsidRPr="00627CBB" w:rsidRDefault="006F03AC" w:rsidP="000D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F03AC" w:rsidRPr="00627CBB" w:rsidRDefault="006F03AC" w:rsidP="000D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63</w:t>
            </w:r>
          </w:p>
        </w:tc>
      </w:tr>
      <w:tr w:rsidR="00945793" w:rsidRPr="00627CBB" w:rsidTr="005071D9">
        <w:tc>
          <w:tcPr>
            <w:tcW w:w="6771" w:type="dxa"/>
            <w:vAlign w:val="bottom"/>
          </w:tcPr>
          <w:p w:rsidR="00945793" w:rsidRPr="00627CBB" w:rsidRDefault="0094579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627C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18" w:type="dxa"/>
            <w:vAlign w:val="bottom"/>
          </w:tcPr>
          <w:p w:rsidR="00945793" w:rsidRPr="00506263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45793" w:rsidRPr="006F3129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45793" w:rsidRPr="00627CBB" w:rsidTr="007F1C88">
        <w:trPr>
          <w:trHeight w:val="70"/>
        </w:trPr>
        <w:tc>
          <w:tcPr>
            <w:tcW w:w="6771" w:type="dxa"/>
            <w:vAlign w:val="bottom"/>
          </w:tcPr>
          <w:p w:rsidR="00945793" w:rsidRPr="00627CBB" w:rsidRDefault="0094579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945793" w:rsidRPr="00506263" w:rsidRDefault="00732F81" w:rsidP="0035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</w:t>
            </w:r>
            <w:r w:rsidR="003550B1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83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945793" w:rsidRPr="006F3129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129">
              <w:rPr>
                <w:rFonts w:ascii="Angsana New" w:hAnsi="Angsana New"/>
                <w:sz w:val="30"/>
                <w:szCs w:val="30"/>
              </w:rPr>
              <w:t>140,80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45793" w:rsidRPr="00627CBB" w:rsidTr="003A1D75">
        <w:tc>
          <w:tcPr>
            <w:tcW w:w="6771" w:type="dxa"/>
            <w:vAlign w:val="bottom"/>
          </w:tcPr>
          <w:p w:rsidR="00945793" w:rsidRPr="00627CBB" w:rsidRDefault="0094579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506263" w:rsidRDefault="00732F81" w:rsidP="0035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3550B1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6F3129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129">
              <w:rPr>
                <w:rFonts w:ascii="Angsana New" w:hAnsi="Angsana New"/>
                <w:sz w:val="30"/>
                <w:szCs w:val="30"/>
              </w:rPr>
              <w:t>38,360</w:t>
            </w:r>
          </w:p>
        </w:tc>
      </w:tr>
      <w:tr w:rsidR="00945793" w:rsidRPr="00627CBB" w:rsidTr="003A1D75">
        <w:tc>
          <w:tcPr>
            <w:tcW w:w="6771" w:type="dxa"/>
            <w:vAlign w:val="bottom"/>
          </w:tcPr>
          <w:p w:rsidR="00945793" w:rsidRPr="00627CBB" w:rsidRDefault="0094579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5793" w:rsidRPr="00506263" w:rsidRDefault="00914E22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171,774</w:t>
            </w: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5793" w:rsidRPr="006F3129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129">
              <w:rPr>
                <w:rFonts w:ascii="Angsana New" w:hAnsi="Angsana New"/>
                <w:sz w:val="30"/>
                <w:szCs w:val="30"/>
              </w:rPr>
              <w:t>179,16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663B66" w:rsidP="0066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270703" w:rsidRPr="00627CBB">
              <w:rPr>
                <w:rFonts w:ascii="Angsana New" w:hAnsi="Angsana New"/>
                <w:sz w:val="30"/>
                <w:szCs w:val="30"/>
                <w:cs/>
              </w:rPr>
              <w:t>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70703" w:rsidRPr="00506263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45793" w:rsidRPr="00627CBB" w:rsidTr="003A1D75">
        <w:tc>
          <w:tcPr>
            <w:tcW w:w="6771" w:type="dxa"/>
            <w:vAlign w:val="bottom"/>
          </w:tcPr>
          <w:p w:rsidR="00945793" w:rsidRPr="00627CBB" w:rsidRDefault="0094579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945793" w:rsidRPr="00506263" w:rsidRDefault="003550B1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9,795</w:t>
            </w:r>
          </w:p>
        </w:tc>
        <w:tc>
          <w:tcPr>
            <w:tcW w:w="283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945793" w:rsidRPr="006F3129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3,006</w:t>
            </w:r>
          </w:p>
        </w:tc>
      </w:tr>
      <w:tr w:rsidR="00945793" w:rsidRPr="00627CBB" w:rsidTr="003A1D75">
        <w:tc>
          <w:tcPr>
            <w:tcW w:w="6771" w:type="dxa"/>
            <w:vAlign w:val="bottom"/>
          </w:tcPr>
          <w:p w:rsidR="00945793" w:rsidRPr="00627CBB" w:rsidRDefault="0094579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506263" w:rsidRDefault="003550B1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20,124</w:t>
            </w: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6F3129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8,357</w:t>
            </w:r>
          </w:p>
        </w:tc>
      </w:tr>
      <w:tr w:rsidR="00945793" w:rsidRPr="00627CBB" w:rsidTr="003A1D75">
        <w:trPr>
          <w:trHeight w:val="56"/>
        </w:trPr>
        <w:tc>
          <w:tcPr>
            <w:tcW w:w="6771" w:type="dxa"/>
            <w:vAlign w:val="bottom"/>
          </w:tcPr>
          <w:p w:rsidR="00945793" w:rsidRPr="00627CBB" w:rsidRDefault="0094579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5793" w:rsidRPr="00506263" w:rsidRDefault="00914E22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29,919</w:t>
            </w: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5793" w:rsidRPr="006F3129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11,363</w:t>
            </w:r>
          </w:p>
        </w:tc>
      </w:tr>
    </w:tbl>
    <w:p w:rsidR="006F03AC" w:rsidRPr="00F51A85" w:rsidRDefault="006F03AC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16FC9" w:rsidRPr="00627CBB" w:rsidRDefault="00716FC9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ข้อมูลเกี่ยวกับเขตภูมิศาสตร์</w:t>
      </w:r>
      <w:r w:rsidR="002844EF" w:rsidRPr="00627CBB">
        <w:rPr>
          <w:rFonts w:ascii="Angsana New" w:hAnsi="Angsana New"/>
          <w:i/>
          <w:iCs/>
          <w:sz w:val="30"/>
          <w:szCs w:val="30"/>
          <w:u w:val="single"/>
        </w:rPr>
        <w:t xml:space="preserve"> 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(งบการเงินรวม</w:t>
      </w:r>
      <w:r w:rsidR="00C10208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- งวดหกเดือน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)</w:t>
      </w:r>
    </w:p>
    <w:p w:rsidR="00B56233" w:rsidRPr="003B21E8" w:rsidRDefault="00B56233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89" w:type="dxa"/>
        <w:tblLook w:val="01E0"/>
      </w:tblPr>
      <w:tblGrid>
        <w:gridCol w:w="6771"/>
        <w:gridCol w:w="1417"/>
        <w:gridCol w:w="283"/>
        <w:gridCol w:w="1418"/>
      </w:tblGrid>
      <w:tr w:rsidR="00B56233" w:rsidRPr="00627CBB" w:rsidTr="00B56233">
        <w:tc>
          <w:tcPr>
            <w:tcW w:w="6771" w:type="dxa"/>
            <w:vAlign w:val="bottom"/>
          </w:tcPr>
          <w:p w:rsidR="00B56233" w:rsidRPr="00627CB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B56233" w:rsidRPr="00627CBB" w:rsidRDefault="00B56233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45793" w:rsidRPr="00627CBB" w:rsidTr="00B56233">
        <w:tc>
          <w:tcPr>
            <w:tcW w:w="6771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5793" w:rsidRPr="00627CBB" w:rsidRDefault="0094579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627CBB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945793" w:rsidRPr="00627CBB" w:rsidTr="00B56233">
        <w:tc>
          <w:tcPr>
            <w:tcW w:w="6771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945793" w:rsidRPr="00627CBB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45793" w:rsidRPr="00627CBB" w:rsidTr="00B56233">
        <w:tc>
          <w:tcPr>
            <w:tcW w:w="6771" w:type="dxa"/>
            <w:vAlign w:val="bottom"/>
          </w:tcPr>
          <w:p w:rsidR="00945793" w:rsidRPr="00F353DE" w:rsidRDefault="0094579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17" w:type="dxa"/>
            <w:vAlign w:val="bottom"/>
          </w:tcPr>
          <w:p w:rsidR="00945793" w:rsidRPr="00010E21" w:rsidRDefault="00377933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335,740</w:t>
            </w: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45793" w:rsidRPr="00F353DE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3DE">
              <w:rPr>
                <w:rFonts w:ascii="Angsana New" w:hAnsi="Angsana New"/>
                <w:sz w:val="30"/>
                <w:szCs w:val="30"/>
              </w:rPr>
              <w:t>276,071</w:t>
            </w:r>
          </w:p>
        </w:tc>
      </w:tr>
      <w:tr w:rsidR="00A82742" w:rsidRPr="00627CBB" w:rsidTr="00910F6C">
        <w:tc>
          <w:tcPr>
            <w:tcW w:w="6771" w:type="dxa"/>
            <w:vAlign w:val="bottom"/>
          </w:tcPr>
          <w:p w:rsidR="00A82742" w:rsidRPr="00627CBB" w:rsidRDefault="00A82742" w:rsidP="00910F6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17" w:type="dxa"/>
            <w:vAlign w:val="bottom"/>
          </w:tcPr>
          <w:p w:rsidR="00A82742" w:rsidRPr="00010E21" w:rsidRDefault="00A8274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115,013</w:t>
            </w:r>
          </w:p>
        </w:tc>
        <w:tc>
          <w:tcPr>
            <w:tcW w:w="283" w:type="dxa"/>
          </w:tcPr>
          <w:p w:rsidR="00A82742" w:rsidRPr="00627CBB" w:rsidRDefault="00A8274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82742" w:rsidRPr="00F353DE" w:rsidRDefault="00A8274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/>
                <w:sz w:val="30"/>
                <w:szCs w:val="30"/>
              </w:rPr>
              <w:t>15,362</w:t>
            </w:r>
          </w:p>
        </w:tc>
      </w:tr>
      <w:tr w:rsidR="00945793" w:rsidRPr="00627CBB" w:rsidTr="00720954">
        <w:tc>
          <w:tcPr>
            <w:tcW w:w="6771" w:type="dxa"/>
            <w:vAlign w:val="bottom"/>
          </w:tcPr>
          <w:p w:rsidR="00945793" w:rsidRPr="00F353DE" w:rsidRDefault="00945793" w:rsidP="0072095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417" w:type="dxa"/>
            <w:vAlign w:val="bottom"/>
          </w:tcPr>
          <w:p w:rsidR="00945793" w:rsidRPr="00010E21" w:rsidRDefault="00377933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33,934</w:t>
            </w:r>
          </w:p>
        </w:tc>
        <w:tc>
          <w:tcPr>
            <w:tcW w:w="283" w:type="dxa"/>
          </w:tcPr>
          <w:p w:rsidR="00945793" w:rsidRPr="00627CBB" w:rsidRDefault="00945793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45793" w:rsidRPr="00F353DE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3DE">
              <w:rPr>
                <w:rFonts w:ascii="Angsana New" w:hAnsi="Angsana New"/>
                <w:sz w:val="30"/>
                <w:szCs w:val="30"/>
              </w:rPr>
              <w:t>35,685</w:t>
            </w:r>
          </w:p>
        </w:tc>
      </w:tr>
      <w:tr w:rsidR="00A82742" w:rsidRPr="00627CBB" w:rsidTr="00910F6C">
        <w:tc>
          <w:tcPr>
            <w:tcW w:w="6771" w:type="dxa"/>
            <w:vAlign w:val="bottom"/>
          </w:tcPr>
          <w:p w:rsidR="00A82742" w:rsidRPr="00627CBB" w:rsidRDefault="00A82742" w:rsidP="00910F6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>คูเวต</w:t>
            </w:r>
          </w:p>
        </w:tc>
        <w:tc>
          <w:tcPr>
            <w:tcW w:w="1417" w:type="dxa"/>
            <w:vAlign w:val="bottom"/>
          </w:tcPr>
          <w:p w:rsidR="00A82742" w:rsidRPr="00010E21" w:rsidRDefault="00A8274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7,890</w:t>
            </w:r>
          </w:p>
        </w:tc>
        <w:tc>
          <w:tcPr>
            <w:tcW w:w="283" w:type="dxa"/>
          </w:tcPr>
          <w:p w:rsidR="00A82742" w:rsidRPr="00627CBB" w:rsidRDefault="00A8274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82742" w:rsidRPr="00F353DE" w:rsidRDefault="00A8274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3DE">
              <w:rPr>
                <w:rFonts w:ascii="Angsana New" w:hAnsi="Angsana New"/>
                <w:sz w:val="30"/>
                <w:szCs w:val="30"/>
              </w:rPr>
              <w:t xml:space="preserve">        2,183</w:t>
            </w:r>
          </w:p>
        </w:tc>
      </w:tr>
      <w:tr w:rsidR="00945793" w:rsidRPr="00627CBB" w:rsidTr="00720954">
        <w:tc>
          <w:tcPr>
            <w:tcW w:w="6771" w:type="dxa"/>
            <w:vAlign w:val="bottom"/>
          </w:tcPr>
          <w:p w:rsidR="00945793" w:rsidRPr="00627CBB" w:rsidRDefault="00945793" w:rsidP="001E202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17" w:type="dxa"/>
            <w:vAlign w:val="bottom"/>
          </w:tcPr>
          <w:p w:rsidR="00945793" w:rsidRPr="00010E21" w:rsidRDefault="00377933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</w:t>
            </w:r>
            <w:r w:rsidR="00072BB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:rsidR="00945793" w:rsidRPr="00627CBB" w:rsidRDefault="00945793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45793" w:rsidRPr="00F353DE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3DE">
              <w:rPr>
                <w:rFonts w:ascii="Angsana New" w:hAnsi="Angsana New"/>
                <w:sz w:val="30"/>
                <w:szCs w:val="30"/>
              </w:rPr>
              <w:t>3,335</w:t>
            </w:r>
          </w:p>
        </w:tc>
      </w:tr>
      <w:tr w:rsidR="00A82742" w:rsidRPr="00627CBB" w:rsidTr="00910F6C">
        <w:tc>
          <w:tcPr>
            <w:tcW w:w="6771" w:type="dxa"/>
            <w:vAlign w:val="bottom"/>
          </w:tcPr>
          <w:p w:rsidR="00A82742" w:rsidRPr="00F353DE" w:rsidRDefault="00A82742" w:rsidP="00910F6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1417" w:type="dxa"/>
            <w:vAlign w:val="bottom"/>
          </w:tcPr>
          <w:p w:rsidR="00A82742" w:rsidRPr="00010E21" w:rsidRDefault="00A8274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</w:tcPr>
          <w:p w:rsidR="00A82742" w:rsidRPr="00627CBB" w:rsidRDefault="00A8274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82742" w:rsidRPr="00F353DE" w:rsidRDefault="00A8274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3DE">
              <w:rPr>
                <w:rFonts w:ascii="Angsana New" w:hAnsi="Angsana New"/>
                <w:sz w:val="30"/>
                <w:szCs w:val="30"/>
              </w:rPr>
              <w:t>24,634</w:t>
            </w:r>
          </w:p>
        </w:tc>
      </w:tr>
      <w:tr w:rsidR="00945793" w:rsidRPr="00627CBB" w:rsidTr="00DE5FD9">
        <w:tc>
          <w:tcPr>
            <w:tcW w:w="6771" w:type="dxa"/>
            <w:vAlign w:val="bottom"/>
          </w:tcPr>
          <w:p w:rsidR="00945793" w:rsidRPr="00627CBB" w:rsidRDefault="0094579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45793" w:rsidRPr="00010E21" w:rsidRDefault="00A82742" w:rsidP="0079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</w:t>
            </w:r>
            <w:r w:rsidR="00072BB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F353DE" w:rsidRDefault="00A82742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5,536</w:t>
            </w:r>
          </w:p>
        </w:tc>
      </w:tr>
      <w:tr w:rsidR="00945793" w:rsidRPr="00627CBB" w:rsidTr="00DE5FD9">
        <w:tc>
          <w:tcPr>
            <w:tcW w:w="6771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45793" w:rsidRPr="00010E21" w:rsidRDefault="00292E90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506,417</w:t>
            </w: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45793" w:rsidRPr="00406672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672">
              <w:rPr>
                <w:rFonts w:ascii="Angsana New" w:hAnsi="Angsana New"/>
                <w:sz w:val="30"/>
                <w:szCs w:val="30"/>
              </w:rPr>
              <w:t>362,806</w:t>
            </w:r>
          </w:p>
        </w:tc>
      </w:tr>
      <w:tr w:rsidR="00945793" w:rsidRPr="00627CBB" w:rsidTr="00B56233">
        <w:tc>
          <w:tcPr>
            <w:tcW w:w="6771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45793" w:rsidRPr="00010E21" w:rsidRDefault="00292E90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283,682</w:t>
            </w: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406672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6672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9,341</w:t>
            </w:r>
          </w:p>
        </w:tc>
      </w:tr>
      <w:tr w:rsidR="00945793" w:rsidRPr="00627CBB" w:rsidTr="00B56233">
        <w:tc>
          <w:tcPr>
            <w:tcW w:w="6771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</w:t>
            </w: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5793" w:rsidRPr="00010E21" w:rsidRDefault="00AE72D2" w:rsidP="00CB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790,099</w:t>
            </w: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5793" w:rsidRPr="00406672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572</w:t>
            </w:r>
            <w:r w:rsidRPr="0040667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</w:tr>
    </w:tbl>
    <w:p w:rsidR="004A046A" w:rsidRPr="003B21E8" w:rsidRDefault="004A046A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F02C4" w:rsidRDefault="001F02C4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:rsidR="003B21E8" w:rsidRDefault="003B21E8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F51A85" w:rsidRDefault="00F51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u w:val="single"/>
          <w:cs/>
        </w:rPr>
      </w:pPr>
      <w:r>
        <w:rPr>
          <w:rFonts w:ascii="Angsana New" w:hAnsi="Angsana New"/>
          <w:i/>
          <w:iCs/>
          <w:sz w:val="30"/>
          <w:szCs w:val="30"/>
          <w:u w:val="single"/>
          <w:cs/>
        </w:rPr>
        <w:br w:type="page"/>
      </w:r>
    </w:p>
    <w:p w:rsidR="002F215A" w:rsidRDefault="002F215A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4F5042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ข้อมูลเกี่ยวกับลูกค้ารายใหญ่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4F5042">
        <w:rPr>
          <w:rFonts w:ascii="Angsana New" w:hAnsi="Angsana New" w:hint="cs"/>
          <w:i/>
          <w:iCs/>
          <w:sz w:val="30"/>
          <w:szCs w:val="30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="00F936E0">
        <w:rPr>
          <w:rFonts w:ascii="Angsana New" w:hAnsi="Angsana New" w:hint="cs"/>
          <w:i/>
          <w:iCs/>
          <w:sz w:val="30"/>
          <w:szCs w:val="30"/>
          <w:u w:val="single"/>
          <w:cs/>
        </w:rPr>
        <w:t>ในงบการเงินรวม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:rsidR="002060DD" w:rsidRPr="00BE2B88" w:rsidRDefault="002060DD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89" w:type="dxa"/>
        <w:tblLook w:val="01E0"/>
      </w:tblPr>
      <w:tblGrid>
        <w:gridCol w:w="6771"/>
        <w:gridCol w:w="1417"/>
        <w:gridCol w:w="283"/>
        <w:gridCol w:w="1418"/>
      </w:tblGrid>
      <w:tr w:rsidR="002060DD" w:rsidRPr="004F5042" w:rsidTr="00B93338">
        <w:tc>
          <w:tcPr>
            <w:tcW w:w="6771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  <w:r w:rsidR="00C102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- งวดหกเดือน</w:t>
            </w:r>
          </w:p>
        </w:tc>
      </w:tr>
      <w:tr w:rsidR="00881C30" w:rsidRPr="004F5042" w:rsidTr="00B93338">
        <w:tc>
          <w:tcPr>
            <w:tcW w:w="6771" w:type="dxa"/>
            <w:vAlign w:val="bottom"/>
          </w:tcPr>
          <w:p w:rsidR="00881C30" w:rsidRPr="004F5042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1C30" w:rsidRPr="004F5042" w:rsidRDefault="00881C30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881C30" w:rsidRPr="004F5042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81C30" w:rsidRPr="004F5042" w:rsidRDefault="00881C30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881C30" w:rsidRPr="004F5042" w:rsidTr="00B93338">
        <w:tc>
          <w:tcPr>
            <w:tcW w:w="6771" w:type="dxa"/>
            <w:vAlign w:val="bottom"/>
          </w:tcPr>
          <w:p w:rsidR="00881C30" w:rsidRPr="004F5042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81C30" w:rsidRPr="004F5042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81C30" w:rsidRPr="004F5042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881C30" w:rsidRPr="004F5042" w:rsidRDefault="00881C30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81C30" w:rsidRPr="001138CF" w:rsidTr="00B93338">
        <w:tc>
          <w:tcPr>
            <w:tcW w:w="6771" w:type="dxa"/>
            <w:vAlign w:val="bottom"/>
          </w:tcPr>
          <w:p w:rsidR="00881C30" w:rsidRPr="001138CF" w:rsidRDefault="00881C30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1138CF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81C30" w:rsidRPr="006C29D0" w:rsidRDefault="00124B04" w:rsidP="00CB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11.2</w:t>
            </w:r>
            <w:r w:rsidR="00072BB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:rsidR="00881C30" w:rsidRPr="001138CF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81C30" w:rsidRPr="00CA4B99" w:rsidRDefault="00881C30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4B9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CA4B99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CA4B9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881C30" w:rsidRPr="001138CF" w:rsidTr="0095199B">
        <w:tc>
          <w:tcPr>
            <w:tcW w:w="6771" w:type="dxa"/>
            <w:vAlign w:val="bottom"/>
          </w:tcPr>
          <w:p w:rsidR="00881C30" w:rsidRPr="001138CF" w:rsidRDefault="00881C30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81C30" w:rsidRPr="006C29D0" w:rsidRDefault="00881C30" w:rsidP="00EC779F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D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881C30" w:rsidRPr="001138CF" w:rsidRDefault="00881C30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81C30" w:rsidRPr="00215639" w:rsidRDefault="00881C30" w:rsidP="002F22B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63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881C30" w:rsidRPr="001138CF" w:rsidTr="00B93338">
        <w:tc>
          <w:tcPr>
            <w:tcW w:w="6771" w:type="dxa"/>
            <w:vAlign w:val="bottom"/>
          </w:tcPr>
          <w:p w:rsidR="00881C30" w:rsidRPr="001138CF" w:rsidRDefault="00881C30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81C30" w:rsidRPr="006C29D0" w:rsidRDefault="00E527F7" w:rsidP="0021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16.90</w:t>
            </w:r>
          </w:p>
        </w:tc>
        <w:tc>
          <w:tcPr>
            <w:tcW w:w="283" w:type="dxa"/>
            <w:shd w:val="clear" w:color="auto" w:fill="auto"/>
          </w:tcPr>
          <w:p w:rsidR="00881C30" w:rsidRPr="001138CF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81C30" w:rsidRPr="00CA4B99" w:rsidRDefault="00881C30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37.65</w:t>
            </w:r>
          </w:p>
        </w:tc>
      </w:tr>
      <w:tr w:rsidR="00881C30" w:rsidRPr="001138CF" w:rsidTr="00B93338">
        <w:tc>
          <w:tcPr>
            <w:tcW w:w="6771" w:type="dxa"/>
            <w:vAlign w:val="bottom"/>
          </w:tcPr>
          <w:p w:rsidR="00881C30" w:rsidRPr="001138CF" w:rsidRDefault="00881C30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81C30" w:rsidRPr="006C29D0" w:rsidRDefault="00881C30" w:rsidP="00EC779F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D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881C30" w:rsidRPr="001138CF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81C30" w:rsidRPr="00215639" w:rsidRDefault="00881C30" w:rsidP="002F22B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63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881C30" w:rsidRPr="004F5042" w:rsidTr="00B93338">
        <w:tc>
          <w:tcPr>
            <w:tcW w:w="6771" w:type="dxa"/>
            <w:vAlign w:val="bottom"/>
          </w:tcPr>
          <w:p w:rsidR="00881C30" w:rsidRPr="001138CF" w:rsidRDefault="00881C30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81C30" w:rsidRPr="006C29D0" w:rsidRDefault="00124B04" w:rsidP="001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10.83</w:t>
            </w:r>
          </w:p>
        </w:tc>
        <w:tc>
          <w:tcPr>
            <w:tcW w:w="283" w:type="dxa"/>
            <w:shd w:val="clear" w:color="auto" w:fill="auto"/>
          </w:tcPr>
          <w:p w:rsidR="00881C30" w:rsidRPr="001138CF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81C30" w:rsidRPr="00CA4B99" w:rsidRDefault="00881C30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4B9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3.88</w:t>
            </w:r>
          </w:p>
        </w:tc>
      </w:tr>
    </w:tbl>
    <w:p w:rsidR="00406672" w:rsidRDefault="00406672" w:rsidP="00BE2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84B01" w:rsidRDefault="00F84B01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การจ่ายเงินปันผล</w:t>
      </w:r>
      <w:r w:rsidR="009B42D2">
        <w:rPr>
          <w:rFonts w:ascii="Angsana New" w:hAnsi="Angsana New" w:hint="cs"/>
          <w:b/>
          <w:bCs/>
          <w:sz w:val="30"/>
          <w:szCs w:val="30"/>
          <w:cs/>
        </w:rPr>
        <w:t>และเงินปันผลระหว่างกาล</w:t>
      </w:r>
    </w:p>
    <w:p w:rsidR="00F84B01" w:rsidRPr="006C29D0" w:rsidRDefault="00F84B01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DE0F68" w:rsidRPr="006C29D0" w:rsidRDefault="00DE0F68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6C29D0">
        <w:rPr>
          <w:rFonts w:ascii="Angsana New" w:eastAsia="Calibri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6C29D0">
        <w:rPr>
          <w:rFonts w:ascii="Angsana New" w:eastAsia="Calibri" w:hAnsi="Angsana New"/>
          <w:sz w:val="30"/>
          <w:szCs w:val="30"/>
        </w:rPr>
        <w:t>2</w:t>
      </w:r>
      <w:r w:rsidRPr="006C29D0">
        <w:rPr>
          <w:rFonts w:ascii="Angsana New" w:eastAsia="Calibri" w:hAnsi="Angsana New" w:hint="cs"/>
          <w:sz w:val="30"/>
          <w:szCs w:val="30"/>
          <w:cs/>
        </w:rPr>
        <w:t>2</w:t>
      </w:r>
      <w:r w:rsidRPr="006C29D0">
        <w:rPr>
          <w:rFonts w:ascii="Angsana New" w:eastAsia="Calibri" w:hAnsi="Angsana New"/>
          <w:sz w:val="30"/>
          <w:szCs w:val="30"/>
        </w:rPr>
        <w:t xml:space="preserve"> </w:t>
      </w:r>
      <w:r w:rsidRPr="006C29D0">
        <w:rPr>
          <w:rFonts w:ascii="Angsana New" w:eastAsia="Calibri" w:hAnsi="Angsana New" w:hint="cs"/>
          <w:sz w:val="30"/>
          <w:szCs w:val="30"/>
          <w:cs/>
        </w:rPr>
        <w:t xml:space="preserve">เมษายน </w:t>
      </w:r>
      <w:r w:rsidRPr="006C29D0">
        <w:rPr>
          <w:rFonts w:ascii="Angsana New" w:eastAsia="Calibri" w:hAnsi="Angsana New"/>
          <w:sz w:val="30"/>
          <w:szCs w:val="30"/>
        </w:rPr>
        <w:t>256</w:t>
      </w:r>
      <w:r w:rsidRPr="006C29D0">
        <w:rPr>
          <w:rFonts w:ascii="Angsana New" w:eastAsia="Calibri" w:hAnsi="Angsana New" w:hint="cs"/>
          <w:sz w:val="30"/>
          <w:szCs w:val="30"/>
          <w:cs/>
        </w:rPr>
        <w:t>4</w:t>
      </w:r>
      <w:r w:rsidRPr="006C29D0">
        <w:rPr>
          <w:rFonts w:ascii="Angsana New" w:eastAsia="Calibri" w:hAnsi="Angsana New"/>
          <w:sz w:val="30"/>
          <w:szCs w:val="30"/>
        </w:rPr>
        <w:t xml:space="preserve"> </w:t>
      </w:r>
      <w:r w:rsidRPr="006C29D0">
        <w:rPr>
          <w:rFonts w:ascii="Angsana New" w:eastAsia="Calibri" w:hAnsi="Angsana New" w:hint="cs"/>
          <w:sz w:val="30"/>
          <w:szCs w:val="30"/>
          <w:cs/>
        </w:rPr>
        <w:t xml:space="preserve">ผู้ถือหุ้นได้มีมติเป็นเอกฉันท์อนุมัติการจ่ายเงินปันผลจากผลการดำเนินงานปี </w:t>
      </w:r>
      <w:r w:rsidRPr="006C29D0">
        <w:rPr>
          <w:rFonts w:ascii="Angsana New" w:eastAsia="Calibri" w:hAnsi="Angsana New"/>
          <w:sz w:val="30"/>
          <w:szCs w:val="30"/>
        </w:rPr>
        <w:t xml:space="preserve">2563 </w:t>
      </w:r>
      <w:r w:rsidRPr="006C29D0">
        <w:rPr>
          <w:rFonts w:ascii="Angsana New" w:eastAsia="Calibri" w:hAnsi="Angsana New" w:hint="cs"/>
          <w:sz w:val="30"/>
          <w:szCs w:val="30"/>
          <w:cs/>
        </w:rPr>
        <w:t>ในอัตราหุ้นละประมาณ 0.0125</w:t>
      </w:r>
      <w:r w:rsidRPr="006C29D0">
        <w:rPr>
          <w:rFonts w:ascii="Angsana New" w:eastAsia="Calibri" w:hAnsi="Angsana New"/>
          <w:sz w:val="30"/>
          <w:szCs w:val="30"/>
        </w:rPr>
        <w:t xml:space="preserve"> </w:t>
      </w:r>
      <w:r w:rsidRPr="006C29D0">
        <w:rPr>
          <w:rFonts w:ascii="Angsana New" w:eastAsia="Calibri" w:hAnsi="Angsana New" w:hint="cs"/>
          <w:sz w:val="30"/>
          <w:szCs w:val="30"/>
          <w:cs/>
        </w:rPr>
        <w:t>บาทเป็นเงินรวมประมาณ 12.0 ล้านบาทให้แก่ผู้ถือหุ้นโดยกำหนด</w:t>
      </w:r>
      <w:r w:rsidRPr="006C29D0">
        <w:rPr>
          <w:rFonts w:ascii="Angsana New" w:eastAsia="Calibri" w:hAnsi="Angsana New"/>
          <w:sz w:val="30"/>
          <w:szCs w:val="30"/>
          <w:cs/>
        </w:rPr>
        <w:t>จ่ายเงินปันผล</w:t>
      </w:r>
      <w:r w:rsidRPr="006C29D0">
        <w:rPr>
          <w:rFonts w:ascii="Angsana New" w:eastAsia="Calibri" w:hAnsi="Angsana New" w:hint="cs"/>
          <w:sz w:val="30"/>
          <w:szCs w:val="30"/>
          <w:cs/>
        </w:rPr>
        <w:t>ใน</w:t>
      </w:r>
      <w:r w:rsidRPr="006C29D0">
        <w:rPr>
          <w:rFonts w:ascii="Angsana New" w:eastAsia="Calibri" w:hAnsi="Angsana New"/>
          <w:sz w:val="30"/>
          <w:szCs w:val="30"/>
          <w:cs/>
        </w:rPr>
        <w:t>วันที่</w:t>
      </w:r>
      <w:r w:rsidRPr="006C29D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C29D0">
        <w:rPr>
          <w:rFonts w:ascii="Angsana New" w:eastAsia="Calibri" w:hAnsi="Angsana New"/>
          <w:sz w:val="30"/>
          <w:szCs w:val="30"/>
        </w:rPr>
        <w:t xml:space="preserve">21 </w:t>
      </w:r>
      <w:r w:rsidRPr="006C29D0">
        <w:rPr>
          <w:rFonts w:ascii="Angsana New" w:eastAsia="Calibri" w:hAnsi="Angsana New" w:hint="cs"/>
          <w:sz w:val="30"/>
          <w:szCs w:val="30"/>
          <w:cs/>
        </w:rPr>
        <w:t xml:space="preserve">พฤษภาคม </w:t>
      </w:r>
      <w:r w:rsidRPr="006C29D0">
        <w:rPr>
          <w:rFonts w:ascii="Angsana New" w:eastAsia="Calibri" w:hAnsi="Angsana New"/>
          <w:sz w:val="30"/>
          <w:szCs w:val="30"/>
        </w:rPr>
        <w:t>2564</w:t>
      </w:r>
    </w:p>
    <w:p w:rsidR="00DE0F68" w:rsidRPr="006C29D0" w:rsidRDefault="00DE0F68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F84B01" w:rsidRDefault="00F84B01" w:rsidP="00F84B0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F84B01">
        <w:rPr>
          <w:rFonts w:ascii="Angsana New" w:hAnsi="Angsana New" w:cs="Angsana New" w:hint="cs"/>
          <w:sz w:val="30"/>
          <w:szCs w:val="30"/>
          <w:cs/>
        </w:rPr>
        <w:t>ในที่ประชุมคณะกรรมการบริษัทเมื่อวันที่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2</w:t>
      </w:r>
      <w:r w:rsidRPr="00F84B01">
        <w:rPr>
          <w:rFonts w:ascii="Angsana New" w:hAnsi="Angsana New" w:cs="Angsana New" w:hint="cs"/>
          <w:sz w:val="30"/>
          <w:szCs w:val="30"/>
          <w:cs/>
        </w:rPr>
        <w:t>4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4B01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F84B01">
        <w:rPr>
          <w:rFonts w:ascii="Angsana New" w:hAnsi="Angsana New" w:cs="Angsana New" w:hint="cs"/>
          <w:sz w:val="30"/>
          <w:szCs w:val="30"/>
          <w:cs/>
        </w:rPr>
        <w:t>3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4B01">
        <w:rPr>
          <w:rFonts w:ascii="Angsana New" w:hAnsi="Angsana New" w:cs="Angsana New" w:hint="cs"/>
          <w:sz w:val="30"/>
          <w:szCs w:val="30"/>
          <w:cs/>
        </w:rPr>
        <w:t>คณะกรรมการบริษัทได้มีมติเป็นเอกฉันท์อนุมัติการ</w:t>
      </w:r>
      <w:r w:rsidRPr="00F84B01">
        <w:rPr>
          <w:rFonts w:ascii="Angsana New" w:hAnsi="Angsana New" w:cs="Angsana New"/>
          <w:sz w:val="30"/>
          <w:szCs w:val="30"/>
          <w:cs/>
        </w:rPr>
        <w:t>จ่ายเงินปันผล</w:t>
      </w:r>
      <w:r w:rsidRPr="00F84B01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F84B01">
        <w:rPr>
          <w:rFonts w:ascii="Angsana New" w:hAnsi="Angsana New" w:cs="Angsana New"/>
          <w:sz w:val="30"/>
          <w:szCs w:val="30"/>
          <w:cs/>
        </w:rPr>
        <w:t>จากผลการดำเนินงานปี 2562 ในอัตราหุ้น</w:t>
      </w:r>
      <w:r w:rsidRPr="001F41E0">
        <w:rPr>
          <w:rFonts w:ascii="Angsana New" w:hAnsi="Angsana New" w:cs="Angsana New"/>
          <w:sz w:val="30"/>
          <w:szCs w:val="30"/>
          <w:cs/>
        </w:rPr>
        <w:t>ละประมา</w:t>
      </w:r>
      <w:r w:rsidRPr="001F41E0">
        <w:rPr>
          <w:rFonts w:ascii="Angsana New" w:hAnsi="Angsana New" w:cs="Angsana New" w:hint="cs"/>
          <w:sz w:val="30"/>
          <w:szCs w:val="30"/>
          <w:cs/>
        </w:rPr>
        <w:t xml:space="preserve">ณ 0.0167 </w:t>
      </w:r>
      <w:r w:rsidRPr="001F41E0">
        <w:rPr>
          <w:rFonts w:ascii="Angsana New" w:hAnsi="Angsana New" w:cs="Angsana New"/>
          <w:sz w:val="30"/>
          <w:szCs w:val="30"/>
          <w:cs/>
        </w:rPr>
        <w:t>บาทเป็นเงิน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รวมประมาณ </w:t>
      </w:r>
      <w:r w:rsidRPr="00F84B01">
        <w:rPr>
          <w:rFonts w:ascii="Angsana New" w:hAnsi="Angsana New" w:cs="Angsana New" w:hint="cs"/>
          <w:sz w:val="30"/>
          <w:szCs w:val="30"/>
          <w:cs/>
        </w:rPr>
        <w:t>16.0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F84B01">
        <w:rPr>
          <w:rFonts w:ascii="Angsana New" w:hAnsi="Angsana New" w:cs="Angsana New" w:hint="cs"/>
          <w:sz w:val="30"/>
          <w:szCs w:val="30"/>
          <w:cs/>
        </w:rPr>
        <w:t>ให้แก่ผู้ถือหุ้น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โดยกำหนดจ่ายเงินปันผลในวันที่ </w:t>
      </w:r>
      <w:r w:rsidRPr="00F84B01">
        <w:rPr>
          <w:rFonts w:ascii="Angsana New" w:hAnsi="Angsana New" w:cs="Angsana New" w:hint="cs"/>
          <w:sz w:val="30"/>
          <w:szCs w:val="30"/>
          <w:cs/>
        </w:rPr>
        <w:t>22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พฤษภาคม 2563</w:t>
      </w:r>
      <w:r w:rsidRPr="00AF435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F84B01" w:rsidRDefault="00F84B01" w:rsidP="00F84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92609" w:rsidRPr="00430075" w:rsidRDefault="0050696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075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8A44A1" w:rsidRPr="0043007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30075"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:rsidR="00C92609" w:rsidRPr="00430075" w:rsidRDefault="00C92609" w:rsidP="00C03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92609" w:rsidRPr="00430075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3007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A36D4" w:rsidRPr="00430075">
        <w:rPr>
          <w:rFonts w:ascii="Angsana New" w:hAnsi="Angsana New"/>
          <w:color w:val="000000"/>
          <w:sz w:val="30"/>
          <w:szCs w:val="30"/>
        </w:rPr>
        <w:t>3</w:t>
      </w:r>
      <w:r w:rsidR="00F84B01">
        <w:rPr>
          <w:rFonts w:ascii="Angsana New" w:hAnsi="Angsana New"/>
          <w:color w:val="000000"/>
          <w:sz w:val="30"/>
          <w:szCs w:val="30"/>
        </w:rPr>
        <w:t>0</w:t>
      </w:r>
      <w:r w:rsidR="0050182C" w:rsidRPr="0043007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84B01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43007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30075">
        <w:rPr>
          <w:rFonts w:ascii="Angsana New" w:hAnsi="Angsana New"/>
          <w:color w:val="000000"/>
          <w:sz w:val="30"/>
          <w:szCs w:val="30"/>
        </w:rPr>
        <w:t>256</w:t>
      </w:r>
      <w:r w:rsidR="00C16C0D">
        <w:rPr>
          <w:rFonts w:ascii="Angsana New" w:hAnsi="Angsana New"/>
          <w:color w:val="000000"/>
          <w:sz w:val="30"/>
          <w:szCs w:val="30"/>
        </w:rPr>
        <w:t>4</w:t>
      </w:r>
    </w:p>
    <w:p w:rsidR="00C92609" w:rsidRPr="00430075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C16C0D" w:rsidRPr="00057107" w:rsidRDefault="00C16C0D" w:rsidP="00C16C0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057107">
        <w:rPr>
          <w:rFonts w:ascii="Angsana New" w:hAnsi="Angsana New" w:hint="cs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</w:t>
      </w:r>
      <w:r w:rsidR="00057107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057107">
        <w:rPr>
          <w:rFonts w:ascii="Angsana New" w:hAnsi="Angsana New" w:hint="cs"/>
          <w:color w:val="000000"/>
          <w:sz w:val="30"/>
          <w:szCs w:val="30"/>
          <w:cs/>
        </w:rPr>
        <w:t>แห่งให้กับบริษัทเอกชนสามแห่งและหน่วยงานรัฐบาลแห่งหนึ่ง</w:t>
      </w:r>
      <w:r w:rsidRPr="00057107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057107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057107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057107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</w:t>
      </w:r>
      <w:r w:rsidRPr="00057107">
        <w:rPr>
          <w:rFonts w:ascii="Angsana New" w:hAnsi="Angsana New"/>
          <w:color w:val="000000"/>
          <w:sz w:val="30"/>
          <w:szCs w:val="30"/>
        </w:rPr>
        <w:t xml:space="preserve">32.9 </w:t>
      </w:r>
      <w:r w:rsidRPr="00057107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:rsidR="00C16C0D" w:rsidRPr="00044076" w:rsidRDefault="00C16C0D" w:rsidP="00C1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16C0D" w:rsidRPr="00A54666" w:rsidRDefault="00C16C0D" w:rsidP="00C16C0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54666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บริษัทมีภาระผูกพันจากการซื้อที่ดิน ก่อสร้างอาคารสำนักงาน ก่อสร้างโกดังเก็บสินค้าและงานปรับปรุงระบบโครงสร้างพื้นฐานเป็นจำนวนเงินประมาณ 6.0 ล้านบาท </w:t>
      </w:r>
      <w:r w:rsidRPr="00A54666">
        <w:rPr>
          <w:rFonts w:ascii="Angsana New" w:hAnsi="Angsana New"/>
          <w:color w:val="000000"/>
          <w:sz w:val="30"/>
          <w:szCs w:val="30"/>
        </w:rPr>
        <w:t xml:space="preserve">43.5 </w:t>
      </w:r>
      <w:r w:rsidRPr="00A54666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A54666">
        <w:rPr>
          <w:rFonts w:ascii="Angsana New" w:hAnsi="Angsana New" w:hint="cs"/>
          <w:sz w:val="30"/>
          <w:szCs w:val="30"/>
          <w:cs/>
        </w:rPr>
        <w:t xml:space="preserve"> </w:t>
      </w:r>
      <w:r w:rsidR="00A54666" w:rsidRPr="00A54666">
        <w:rPr>
          <w:rFonts w:ascii="Angsana New" w:hAnsi="Angsana New"/>
          <w:sz w:val="30"/>
          <w:szCs w:val="30"/>
        </w:rPr>
        <w:t>40.0</w:t>
      </w:r>
      <w:r w:rsidRPr="00A54666">
        <w:rPr>
          <w:rFonts w:ascii="Angsana New" w:hAnsi="Angsana New" w:hint="cs"/>
          <w:sz w:val="30"/>
          <w:szCs w:val="30"/>
          <w:cs/>
        </w:rPr>
        <w:t xml:space="preserve"> ล้านบาทและ 12.</w:t>
      </w:r>
      <w:r w:rsidR="00A54666" w:rsidRPr="00A54666">
        <w:rPr>
          <w:rFonts w:ascii="Angsana New" w:hAnsi="Angsana New"/>
          <w:sz w:val="30"/>
          <w:szCs w:val="30"/>
        </w:rPr>
        <w:t>4</w:t>
      </w:r>
      <w:r w:rsidRPr="00A54666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A54666">
        <w:rPr>
          <w:rFonts w:ascii="Angsana New" w:hAnsi="Angsana New"/>
          <w:sz w:val="30"/>
          <w:szCs w:val="30"/>
          <w:cs/>
        </w:rPr>
        <w:t xml:space="preserve"> </w:t>
      </w:r>
      <w:r w:rsidRPr="00A54666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(ไม่รวมภาษีมูลค่าเพิ่ม)</w:t>
      </w:r>
    </w:p>
    <w:p w:rsidR="00C16C0D" w:rsidRPr="00044076" w:rsidRDefault="00C16C0D" w:rsidP="00C1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C16C0D" w:rsidRPr="006B415B" w:rsidRDefault="00C16C0D" w:rsidP="00C16C0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9485D">
        <w:rPr>
          <w:rFonts w:ascii="Angsana New" w:hAnsi="Angsana New" w:hint="cs"/>
          <w:color w:val="000000"/>
          <w:sz w:val="30"/>
          <w:szCs w:val="30"/>
          <w:cs/>
        </w:rPr>
        <w:t>บริษัทมีเงินจ่ายล่วงหน้าจำนวน</w:t>
      </w:r>
      <w:r w:rsidRPr="00B948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9485D" w:rsidRPr="00B9485D">
        <w:rPr>
          <w:rFonts w:ascii="Angsana New" w:hAnsi="Angsana New"/>
          <w:color w:val="000000"/>
          <w:sz w:val="30"/>
          <w:szCs w:val="30"/>
        </w:rPr>
        <w:t>61.9</w:t>
      </w:r>
      <w:r w:rsidRPr="00B948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9485D">
        <w:rPr>
          <w:rFonts w:ascii="Angsana New" w:hAnsi="Angsana New" w:hint="cs"/>
          <w:color w:val="000000"/>
          <w:sz w:val="30"/>
          <w:szCs w:val="30"/>
          <w:cs/>
        </w:rPr>
        <w:t>ล้านบาทเพื่อซื้อเงินลงทุนในหุ้นทุนของบริษัทในประเทศแห่งหนึ่งซึ่ง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ดำเนินธุรกิจด้านการผลิตกระแสไฟฟ้าจากพลังงานลมโดยซื้อจากผู้ถือหุ้นของบริษัทดังกล่าวซึ่งเป็นบุคคลที่ไม่เกี่ยวข้องกันกับบริษัท</w:t>
      </w:r>
      <w:r w:rsidRPr="006B415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6B415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การซื้อเงินลงทุนดังกล่าวข้างต้นได้รับการอนุมัติในที่ประชุมคณะกรรมการบริษัทเมื่อวันที่</w:t>
      </w:r>
      <w:r w:rsidRPr="006B415B">
        <w:rPr>
          <w:rFonts w:ascii="Angsana New" w:hAnsi="Angsana New"/>
          <w:color w:val="000000"/>
          <w:sz w:val="30"/>
          <w:szCs w:val="30"/>
          <w:cs/>
        </w:rPr>
        <w:t xml:space="preserve"> 10 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6B415B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ในวงเงินจ่ายซื้อรวมประมาณ</w:t>
      </w:r>
      <w:r w:rsidRPr="006B415B">
        <w:rPr>
          <w:rFonts w:ascii="Angsana New" w:hAnsi="Angsana New"/>
          <w:color w:val="000000"/>
          <w:sz w:val="30"/>
          <w:szCs w:val="30"/>
          <w:cs/>
        </w:rPr>
        <w:t xml:space="preserve"> 200.0 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C16C0D" w:rsidRPr="0006740B" w:rsidRDefault="00C16C0D" w:rsidP="00C1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16C0D" w:rsidRPr="00194F7C" w:rsidRDefault="00C16C0D" w:rsidP="00C16C0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94F7C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บริษัทมีเลตเตอร์ออฟเครดิตที่ยังไม่ได้ใช้กับธนาคารในประเทศแห่งหนึ่งเป็นจำนวนเงินประมาณ </w:t>
      </w:r>
      <w:r w:rsidR="00194F7C" w:rsidRPr="00194F7C">
        <w:rPr>
          <w:rFonts w:ascii="Angsana New" w:hAnsi="Angsana New"/>
          <w:spacing w:val="-4"/>
          <w:sz w:val="30"/>
          <w:szCs w:val="30"/>
        </w:rPr>
        <w:t>6.1</w:t>
      </w:r>
      <w:r w:rsidRPr="00194F7C">
        <w:rPr>
          <w:rFonts w:ascii="Angsana New" w:hAnsi="Angsana New"/>
          <w:spacing w:val="-4"/>
          <w:sz w:val="30"/>
          <w:szCs w:val="30"/>
        </w:rPr>
        <w:t xml:space="preserve"> </w:t>
      </w:r>
      <w:r w:rsidRPr="00194F7C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:rsidR="0064773B" w:rsidRDefault="00647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:rsidR="00C16C0D" w:rsidRPr="0006740B" w:rsidRDefault="00C16C0D" w:rsidP="00C16C0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06740B">
        <w:rPr>
          <w:rFonts w:ascii="Angsana New" w:hAnsi="Angsana New" w:hint="cs"/>
          <w:color w:val="000000"/>
          <w:sz w:val="30"/>
          <w:szCs w:val="30"/>
          <w:cs/>
        </w:rPr>
        <w:t>บริษัทอยู่ระหว่างการศึกษาความเป็นไปได้ในโครงการลงทุนที่เกี่ยวข้องกับโรงไฟฟ้าจากพลังงานชีวมวลซึ่งอยู่ในจังหวัดซางะ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06740B">
        <w:rPr>
          <w:rFonts w:ascii="Angsana New" w:hAnsi="Angsana New"/>
          <w:color w:val="000000"/>
          <w:sz w:val="30"/>
          <w:szCs w:val="30"/>
        </w:rPr>
        <w:t xml:space="preserve">Saga)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ของประเทศญี่ปุ่นโดยมีเงื่อนไขที่จะต้องจ่ายชำระเงินมัดจำที่สามารถเรียกคืนได้จำนวน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100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ล้านบาทให้แก่เจ้าของโครงการซึ่งถือเป็นส่วนหนึ่งของกระบวนการสำหรับการศึกษาความเป็นไปได้ดังกล่าวโดยบริษัทหรือกลุ่มบริษัทจะเรียกคืนเงินมัดจำดังกล่าวหากในท้ายที่สุดตัดสินใจที่จะไม่ลงทุนในโครงการ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ซึ่งในปี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2561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บริษัทได้จ่ายเงินมัดจำดังกล่าวแล้วจำนวน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75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ล้านบาทและ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25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(รวม 100 ล้านบาท)</w:t>
      </w:r>
    </w:p>
    <w:p w:rsidR="00C16C0D" w:rsidRPr="0006740B" w:rsidRDefault="00C16C0D" w:rsidP="00C16C0D">
      <w:pPr>
        <w:pStyle w:val="ListParagraph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C16C0D" w:rsidRPr="00857291" w:rsidRDefault="00C16C0D" w:rsidP="00C16C0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857291">
        <w:rPr>
          <w:rFonts w:ascii="Angsana New" w:hAnsi="Angsana New" w:hint="cs"/>
          <w:sz w:val="30"/>
          <w:szCs w:val="30"/>
          <w:cs/>
          <w:lang w:val="th-TH"/>
        </w:rPr>
        <w:t>บริษัทมีสัญญาขายเงินตราต่างประเทศสกุล</w:t>
      </w:r>
      <w:r w:rsidRPr="00857291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Pr="00857291">
        <w:rPr>
          <w:rFonts w:ascii="Angsana New" w:hAnsi="Angsana New" w:hint="cs"/>
          <w:sz w:val="30"/>
          <w:szCs w:val="30"/>
          <w:cs/>
          <w:lang w:val="th-TH"/>
        </w:rPr>
        <w:t>ล่วงหน้าดังนี้</w:t>
      </w:r>
    </w:p>
    <w:p w:rsidR="00C16C0D" w:rsidRPr="000912E5" w:rsidRDefault="00C16C0D" w:rsidP="00C16C0D">
      <w:pPr>
        <w:pStyle w:val="BodyText2"/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741" w:tblpY="35"/>
        <w:tblW w:w="9464" w:type="dxa"/>
        <w:tblLook w:val="04A0"/>
      </w:tblPr>
      <w:tblGrid>
        <w:gridCol w:w="1431"/>
        <w:gridCol w:w="261"/>
        <w:gridCol w:w="1449"/>
        <w:gridCol w:w="284"/>
        <w:gridCol w:w="1383"/>
        <w:gridCol w:w="284"/>
        <w:gridCol w:w="1336"/>
        <w:gridCol w:w="283"/>
        <w:gridCol w:w="2753"/>
      </w:tblGrid>
      <w:tr w:rsidR="00C16C0D" w:rsidRPr="00857291" w:rsidTr="000940C2">
        <w:tc>
          <w:tcPr>
            <w:tcW w:w="1431" w:type="dxa"/>
            <w:tcBorders>
              <w:bottom w:val="single" w:sz="4" w:space="0" w:color="auto"/>
            </w:tcBorders>
          </w:tcPr>
          <w:p w:rsidR="00C16C0D" w:rsidRPr="000912E5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7291">
              <w:rPr>
                <w:rFonts w:ascii="Angsana New" w:hAnsi="Angsana New" w:hint="cs"/>
                <w:sz w:val="30"/>
                <w:szCs w:val="30"/>
                <w:cs/>
              </w:rPr>
              <w:t>ประเภทสัญญา</w:t>
            </w:r>
          </w:p>
        </w:tc>
        <w:tc>
          <w:tcPr>
            <w:tcW w:w="261" w:type="dxa"/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7291">
              <w:rPr>
                <w:rFonts w:ascii="Angsana New" w:hAnsi="Angsana New" w:hint="cs"/>
                <w:sz w:val="30"/>
                <w:szCs w:val="30"/>
                <w:cs/>
              </w:rPr>
              <w:t>จำนวนเงินสกุลต่างประเทศ</w:t>
            </w:r>
          </w:p>
        </w:tc>
        <w:tc>
          <w:tcPr>
            <w:tcW w:w="284" w:type="dxa"/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291">
              <w:rPr>
                <w:rFonts w:ascii="Angsana New" w:hAnsi="Angsana New" w:hint="cs"/>
                <w:sz w:val="30"/>
                <w:szCs w:val="30"/>
                <w:cs/>
              </w:rPr>
              <w:t>จำนวนเงินบาท</w:t>
            </w:r>
          </w:p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7291">
              <w:rPr>
                <w:rFonts w:ascii="Angsana New" w:hAnsi="Angsana New" w:hint="cs"/>
                <w:sz w:val="30"/>
                <w:szCs w:val="30"/>
                <w:cs/>
              </w:rPr>
              <w:t>คงที่</w:t>
            </w:r>
            <w:r w:rsidRPr="0085729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57291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291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291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83" w:type="dxa"/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3" w:type="dxa"/>
            <w:tcBorders>
              <w:bottom w:val="single" w:sz="4" w:space="0" w:color="auto"/>
            </w:tcBorders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291">
              <w:rPr>
                <w:rFonts w:ascii="Angsana New" w:hAnsi="Angsana New" w:hint="cs"/>
                <w:sz w:val="30"/>
                <w:szCs w:val="30"/>
                <w:cs/>
              </w:rPr>
              <w:t>ระยะเวลาครบกำหนด</w:t>
            </w:r>
          </w:p>
        </w:tc>
      </w:tr>
      <w:tr w:rsidR="00C16C0D" w:rsidRPr="000912E5" w:rsidTr="000940C2">
        <w:tc>
          <w:tcPr>
            <w:tcW w:w="1431" w:type="dxa"/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291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61" w:type="dxa"/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:rsidR="00C16C0D" w:rsidRPr="00857291" w:rsidRDefault="00834147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793,618</w:t>
            </w:r>
          </w:p>
        </w:tc>
        <w:tc>
          <w:tcPr>
            <w:tcW w:w="284" w:type="dxa"/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:rsidR="00C16C0D" w:rsidRPr="00857291" w:rsidRDefault="00D33608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,122</w:t>
            </w:r>
          </w:p>
        </w:tc>
        <w:tc>
          <w:tcPr>
            <w:tcW w:w="284" w:type="dxa"/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:rsidR="00C16C0D" w:rsidRPr="00857291" w:rsidRDefault="00D33608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25,491</w:t>
            </w:r>
          </w:p>
        </w:tc>
        <w:tc>
          <w:tcPr>
            <w:tcW w:w="283" w:type="dxa"/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3" w:type="dxa"/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7291">
              <w:rPr>
                <w:rFonts w:ascii="Angsana New" w:hAnsi="Angsana New" w:hint="cs"/>
                <w:sz w:val="30"/>
                <w:szCs w:val="30"/>
                <w:cs/>
              </w:rPr>
              <w:t>ตุลาคม 2564</w:t>
            </w:r>
            <w:r w:rsidR="008341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34147">
              <w:rPr>
                <w:rFonts w:ascii="Angsana New" w:hAnsi="Angsana New" w:hint="cs"/>
                <w:sz w:val="30"/>
                <w:szCs w:val="30"/>
                <w:cs/>
              </w:rPr>
              <w:t>ถึงมกราคม 2565</w:t>
            </w:r>
          </w:p>
        </w:tc>
      </w:tr>
    </w:tbl>
    <w:p w:rsidR="00AF435B" w:rsidRPr="00F62C03" w:rsidRDefault="00AF435B" w:rsidP="00F6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F62C03" w:rsidRPr="001A3E2F" w:rsidRDefault="001A3E2F" w:rsidP="00F62C0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บริษัทมีเงินกู้ยืมระยะยาวจากธนาคารในประเทศแห่งหนึ่งเพิ่มเติมจำนวน 80 ล้านบาทเพื่อ</w:t>
      </w:r>
      <w:r w:rsidR="000A357D">
        <w:rPr>
          <w:rFonts w:ascii="Angsana New" w:hAnsi="Angsana New" w:hint="cs"/>
          <w:sz w:val="30"/>
          <w:szCs w:val="30"/>
          <w:cs/>
        </w:rPr>
        <w:t>ใช้</w:t>
      </w:r>
      <w:r>
        <w:rPr>
          <w:rFonts w:ascii="Angsana New" w:hAnsi="Angsana New" w:hint="cs"/>
          <w:sz w:val="30"/>
          <w:szCs w:val="30"/>
          <w:cs/>
        </w:rPr>
        <w:t>เป็นเงินทุนหมุนเวียน</w:t>
      </w:r>
      <w:r w:rsidR="000A357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เงินกู้ยืมนี้มี</w:t>
      </w:r>
      <w:r w:rsidR="000A357D">
        <w:rPr>
          <w:rFonts w:ascii="Angsana New" w:hAnsi="Angsana New" w:hint="cs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>ดอกเบี้ย</w:t>
      </w:r>
      <w:r w:rsidR="000A357D">
        <w:rPr>
          <w:rFonts w:ascii="Angsana New" w:hAnsi="Angsana New" w:hint="cs"/>
          <w:sz w:val="30"/>
          <w:szCs w:val="30"/>
          <w:cs/>
        </w:rPr>
        <w:t>ต่อปีเท่ากับ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MLR </w:t>
      </w:r>
      <w:r w:rsidR="000A357D">
        <w:rPr>
          <w:rFonts w:ascii="Angsana New" w:hAnsi="Angsana New" w:hint="cs"/>
          <w:sz w:val="30"/>
          <w:szCs w:val="30"/>
          <w:cs/>
        </w:rPr>
        <w:t>แ</w:t>
      </w:r>
      <w:r>
        <w:rPr>
          <w:rFonts w:ascii="Angsana New" w:hAnsi="Angsana New" w:hint="cs"/>
          <w:sz w:val="30"/>
          <w:szCs w:val="30"/>
          <w:cs/>
        </w:rPr>
        <w:t>ละ</w:t>
      </w:r>
      <w:r>
        <w:rPr>
          <w:rFonts w:ascii="Angsana New" w:hAnsi="Angsana New"/>
          <w:sz w:val="30"/>
          <w:szCs w:val="30"/>
          <w:cs/>
        </w:rPr>
        <w:t>ครบกำหนดชำระ</w:t>
      </w:r>
      <w:r>
        <w:rPr>
          <w:rFonts w:ascii="Angsana New" w:hAnsi="Angsana New" w:hint="cs"/>
          <w:sz w:val="30"/>
          <w:szCs w:val="30"/>
          <w:cs/>
        </w:rPr>
        <w:t>คืน</w:t>
      </w:r>
      <w:r>
        <w:rPr>
          <w:rFonts w:ascii="Angsana New" w:hAnsi="Angsana New"/>
          <w:sz w:val="30"/>
          <w:szCs w:val="30"/>
          <w:cs/>
        </w:rPr>
        <w:t>เป็นรายเดือน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60 </w:t>
      </w:r>
      <w:r>
        <w:rPr>
          <w:rFonts w:ascii="Angsana New" w:hAnsi="Angsana New"/>
          <w:sz w:val="30"/>
          <w:szCs w:val="30"/>
          <w:cs/>
        </w:rPr>
        <w:t>เดื</w:t>
      </w:r>
      <w:r w:rsidR="000A357D">
        <w:rPr>
          <w:rFonts w:ascii="Angsana New" w:hAnsi="Angsana New"/>
          <w:sz w:val="30"/>
          <w:szCs w:val="30"/>
          <w:cs/>
        </w:rPr>
        <w:t xml:space="preserve">อนเริ่มตั้งแต่เดือนกรกฏาคม </w:t>
      </w:r>
      <w:r w:rsidR="000A357D">
        <w:rPr>
          <w:rFonts w:ascii="Angsana New" w:hAnsi="Angsana New"/>
          <w:sz w:val="30"/>
          <w:szCs w:val="30"/>
        </w:rPr>
        <w:t>2564</w:t>
      </w:r>
      <w:r w:rsidR="000A357D">
        <w:rPr>
          <w:rFonts w:ascii="Angsana New" w:hAnsi="Angsana New" w:hint="cs"/>
          <w:sz w:val="30"/>
          <w:szCs w:val="30"/>
          <w:cs/>
        </w:rPr>
        <w:t xml:space="preserve"> </w:t>
      </w:r>
      <w:r w:rsidR="00F5282B">
        <w:rPr>
          <w:rFonts w:ascii="Angsana New" w:hAnsi="Angsana New" w:hint="cs"/>
          <w:sz w:val="30"/>
          <w:szCs w:val="30"/>
          <w:cs/>
        </w:rPr>
        <w:t xml:space="preserve">เป็นต้นไป </w:t>
      </w:r>
      <w:r>
        <w:rPr>
          <w:rFonts w:ascii="Angsana New" w:hAnsi="Angsana New" w:hint="cs"/>
          <w:sz w:val="30"/>
          <w:szCs w:val="30"/>
          <w:cs/>
        </w:rPr>
        <w:t>เงินกู้ยืมนี้</w:t>
      </w:r>
      <w:r w:rsidR="00CF22E0">
        <w:rPr>
          <w:rFonts w:ascii="Angsana New" w:hAnsi="Angsana New" w:hint="cs"/>
          <w:sz w:val="30"/>
          <w:szCs w:val="30"/>
          <w:cs/>
        </w:rPr>
        <w:t>มีหลักประกันเป็นที่ดินของกรรมการบางท่านของบริษัท</w:t>
      </w:r>
      <w:r>
        <w:rPr>
          <w:rFonts w:ascii="Angsana New" w:hAnsi="Angsana New" w:hint="cs"/>
          <w:sz w:val="30"/>
          <w:szCs w:val="30"/>
          <w:cs/>
        </w:rPr>
        <w:t>และญาติสนิทของกรรมการ</w:t>
      </w:r>
      <w:r w:rsidR="00CF22E0">
        <w:rPr>
          <w:rFonts w:ascii="Angsana New" w:hAnsi="Angsana New" w:hint="cs"/>
          <w:sz w:val="30"/>
          <w:szCs w:val="30"/>
          <w:cs/>
        </w:rPr>
        <w:t>ดังกล่าว</w:t>
      </w:r>
      <w:r w:rsidR="00F5282B">
        <w:rPr>
          <w:rFonts w:ascii="Angsana New" w:hAnsi="Angsana New" w:hint="cs"/>
          <w:sz w:val="30"/>
          <w:szCs w:val="30"/>
          <w:cs/>
        </w:rPr>
        <w:t xml:space="preserve"> รวมถึงการค้ำประกันในนามบุคคลโดยกรรมการ</w:t>
      </w:r>
      <w:r w:rsidR="00CF22E0">
        <w:rPr>
          <w:rFonts w:ascii="Angsana New" w:hAnsi="Angsana New" w:hint="cs"/>
          <w:sz w:val="30"/>
          <w:szCs w:val="30"/>
          <w:cs/>
        </w:rPr>
        <w:t xml:space="preserve">บางท่านของบริษัท </w:t>
      </w: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2A3CB3">
        <w:rPr>
          <w:rFonts w:ascii="Angsana New" w:hAnsi="Angsana New" w:hint="cs"/>
          <w:sz w:val="30"/>
          <w:szCs w:val="30"/>
          <w:cs/>
        </w:rPr>
        <w:t>บริษัทต้องปฏิบัติตามเงื่อนไขและข้อกำหนดของเงินกู้ยืม</w:t>
      </w:r>
      <w:r w:rsidRPr="002A3CB3">
        <w:rPr>
          <w:rFonts w:ascii="Angsana New" w:hAnsi="Angsana New"/>
          <w:sz w:val="30"/>
          <w:szCs w:val="30"/>
          <w:cs/>
        </w:rPr>
        <w:t xml:space="preserve"> </w:t>
      </w:r>
      <w:r w:rsidRPr="002A3CB3">
        <w:rPr>
          <w:rFonts w:ascii="Angsana New" w:hAnsi="Angsana New" w:hint="cs"/>
          <w:sz w:val="30"/>
          <w:szCs w:val="30"/>
          <w:cs/>
        </w:rPr>
        <w:t>เช่น</w:t>
      </w:r>
      <w:r w:rsidRPr="002A3CB3">
        <w:rPr>
          <w:rFonts w:ascii="Angsana New" w:hAnsi="Angsana New"/>
          <w:sz w:val="30"/>
          <w:szCs w:val="30"/>
          <w:cs/>
        </w:rPr>
        <w:t xml:space="preserve"> </w:t>
      </w:r>
      <w:r w:rsidRPr="002A3CB3">
        <w:rPr>
          <w:rFonts w:ascii="Angsana New" w:hAnsi="Angsana New" w:hint="cs"/>
          <w:sz w:val="30"/>
          <w:szCs w:val="30"/>
          <w:cs/>
        </w:rPr>
        <w:t>การดำรง</w:t>
      </w:r>
      <w:r w:rsidR="000A357D">
        <w:rPr>
          <w:rFonts w:ascii="Angsana New" w:hAnsi="Angsana New" w:hint="cs"/>
          <w:sz w:val="30"/>
          <w:szCs w:val="30"/>
          <w:cs/>
        </w:rPr>
        <w:t>อั</w:t>
      </w:r>
      <w:r w:rsidRPr="002A3CB3">
        <w:rPr>
          <w:rFonts w:ascii="Angsana New" w:hAnsi="Angsana New" w:hint="cs"/>
          <w:sz w:val="30"/>
          <w:szCs w:val="30"/>
          <w:cs/>
        </w:rPr>
        <w:t>ตราส่วนหนี้สินต่อส่วนของผู้ถือหุ้น</w:t>
      </w:r>
      <w:r w:rsidRPr="002A3CB3">
        <w:rPr>
          <w:rFonts w:ascii="Angsana New" w:hAnsi="Angsana New"/>
          <w:sz w:val="30"/>
          <w:szCs w:val="30"/>
          <w:cs/>
        </w:rPr>
        <w:t xml:space="preserve"> </w:t>
      </w:r>
      <w:r w:rsidRPr="002A3CB3">
        <w:rPr>
          <w:rFonts w:ascii="Angsana New" w:hAnsi="Angsana New" w:hint="cs"/>
          <w:sz w:val="30"/>
          <w:szCs w:val="30"/>
          <w:cs/>
        </w:rPr>
        <w:t>เป็นต้น</w:t>
      </w:r>
    </w:p>
    <w:p w:rsidR="00F62C03" w:rsidRPr="00F62C03" w:rsidRDefault="00F62C03" w:rsidP="008C3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355EF6" w:rsidRDefault="00355EF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55EF6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การจัดประเภทรายการบัญชีใหม่</w:t>
      </w:r>
    </w:p>
    <w:p w:rsidR="00355EF6" w:rsidRDefault="00355EF6" w:rsidP="00355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21E83" w:rsidRPr="0048209B" w:rsidRDefault="00021E83" w:rsidP="00021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48209B">
        <w:rPr>
          <w:rFonts w:ascii="Angsana New" w:hAnsi="Angsana New"/>
          <w:sz w:val="30"/>
          <w:szCs w:val="30"/>
          <w:cs/>
        </w:rPr>
        <w:t>กลุ่มบริษัทได้จัดประเภทรายการบัญชีบางรายการในงบกำไรขาดทุนเบ็ดเสร็จสำหรับ</w:t>
      </w:r>
      <w:r w:rsidRPr="0048209B">
        <w:rPr>
          <w:rFonts w:ascii="Angsana New" w:hAnsi="Angsana New" w:hint="cs"/>
          <w:sz w:val="30"/>
          <w:szCs w:val="30"/>
          <w:cs/>
        </w:rPr>
        <w:t>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48209B"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48209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48209B">
        <w:rPr>
          <w:rFonts w:ascii="Angsana New" w:hAnsi="Angsana New" w:hint="cs"/>
          <w:sz w:val="30"/>
          <w:szCs w:val="30"/>
          <w:cs/>
        </w:rPr>
        <w:t xml:space="preserve"> 2563</w:t>
      </w:r>
      <w:r w:rsidRPr="0048209B">
        <w:rPr>
          <w:rFonts w:ascii="Angsana New" w:hAnsi="Angsana New"/>
          <w:sz w:val="30"/>
          <w:szCs w:val="30"/>
          <w:cs/>
        </w:rPr>
        <w:t xml:space="preserve"> ใหม่เพื่อให้สอดคล้องและสามารถเปรียบเทียบได้กับการแสดงรายการในงบกำไรขาดทุนเบ็ดเสร็จสำหรับ</w:t>
      </w:r>
      <w:r w:rsidRPr="0048209B">
        <w:rPr>
          <w:rFonts w:ascii="Angsana New" w:hAnsi="Angsana New" w:hint="cs"/>
          <w:sz w:val="30"/>
          <w:szCs w:val="30"/>
          <w:cs/>
        </w:rPr>
        <w:t>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48209B"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48209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48209B">
        <w:rPr>
          <w:rFonts w:ascii="Angsana New" w:hAnsi="Angsana New" w:hint="cs"/>
          <w:sz w:val="30"/>
          <w:szCs w:val="30"/>
          <w:cs/>
        </w:rPr>
        <w:t xml:space="preserve"> 2564 </w:t>
      </w:r>
      <w:r w:rsidRPr="0048209B">
        <w:rPr>
          <w:rFonts w:ascii="Angsana New" w:hAnsi="Angsana New"/>
          <w:sz w:val="30"/>
          <w:szCs w:val="30"/>
          <w:cs/>
        </w:rPr>
        <w:t>โดยไม่มีผลกระทบต่อกำไรหรือส่วนของผู้ถือหุ้นที่เคยรายงานไว้ การจัดประเภทรายการบัญชีใหม่มีดังนี้</w:t>
      </w:r>
    </w:p>
    <w:p w:rsidR="00021E83" w:rsidRDefault="00021E83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862" w:type="dxa"/>
        <w:tblInd w:w="-34" w:type="dxa"/>
        <w:tblLayout w:type="fixed"/>
        <w:tblLook w:val="04A0"/>
      </w:tblPr>
      <w:tblGrid>
        <w:gridCol w:w="3292"/>
        <w:gridCol w:w="1530"/>
        <w:gridCol w:w="284"/>
        <w:gridCol w:w="1336"/>
        <w:gridCol w:w="284"/>
        <w:gridCol w:w="1516"/>
        <w:gridCol w:w="283"/>
        <w:gridCol w:w="1337"/>
      </w:tblGrid>
      <w:tr w:rsidR="00355EF6" w:rsidRPr="00044076" w:rsidTr="00C23A9C">
        <w:trPr>
          <w:tblHeader/>
        </w:trPr>
        <w:tc>
          <w:tcPr>
            <w:tcW w:w="3292" w:type="dxa"/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  <w:tcBorders>
              <w:bottom w:val="single" w:sz="4" w:space="0" w:color="auto"/>
            </w:tcBorders>
            <w:vAlign w:val="bottom"/>
          </w:tcPr>
          <w:p w:rsidR="00355EF6" w:rsidRPr="00044076" w:rsidRDefault="001A72DD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</w:t>
            </w:r>
            <w:r w:rsidR="00792CA9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="00355EF6" w:rsidRPr="0004407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55EF6" w:rsidRPr="00044076" w:rsidTr="00C23A9C">
        <w:trPr>
          <w:tblHeader/>
        </w:trPr>
        <w:tc>
          <w:tcPr>
            <w:tcW w:w="3292" w:type="dxa"/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EF6" w:rsidRPr="00044076" w:rsidTr="00C23A9C">
        <w:trPr>
          <w:tblHeader/>
        </w:trPr>
        <w:tc>
          <w:tcPr>
            <w:tcW w:w="3292" w:type="dxa"/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  <w:tc>
          <w:tcPr>
            <w:tcW w:w="284" w:type="dxa"/>
            <w:vAlign w:val="center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3" w:type="dxa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</w:tr>
      <w:tr w:rsidR="00021E83" w:rsidRPr="0016655A" w:rsidTr="00C23A9C">
        <w:tc>
          <w:tcPr>
            <w:tcW w:w="3292" w:type="dxa"/>
            <w:vAlign w:val="bottom"/>
          </w:tcPr>
          <w:p w:rsidR="00021E83" w:rsidRPr="0048209B" w:rsidRDefault="00021E83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209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021E83" w:rsidRPr="004C55E1" w:rsidRDefault="004C55E1" w:rsidP="004C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5E1">
              <w:rPr>
                <w:rFonts w:ascii="Angsana New" w:hAnsi="Angsana New"/>
                <w:sz w:val="30"/>
                <w:szCs w:val="30"/>
              </w:rPr>
              <w:t>31</w:t>
            </w:r>
            <w:r w:rsidR="00021E83" w:rsidRPr="004C55E1">
              <w:rPr>
                <w:rFonts w:ascii="Angsana New" w:hAnsi="Angsana New"/>
                <w:sz w:val="30"/>
                <w:szCs w:val="30"/>
              </w:rPr>
              <w:t>,</w:t>
            </w:r>
            <w:r w:rsidRPr="004C55E1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284" w:type="dxa"/>
            <w:vAlign w:val="bottom"/>
          </w:tcPr>
          <w:p w:rsidR="00021E83" w:rsidRPr="00021E83" w:rsidRDefault="00021E83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  <w:vAlign w:val="bottom"/>
          </w:tcPr>
          <w:p w:rsidR="00021E83" w:rsidRPr="00021E83" w:rsidRDefault="00D83960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83960">
              <w:rPr>
                <w:rFonts w:ascii="Angsana New" w:hAnsi="Angsana New"/>
                <w:sz w:val="30"/>
                <w:szCs w:val="30"/>
              </w:rPr>
              <w:t>29,118</w:t>
            </w:r>
          </w:p>
        </w:tc>
        <w:tc>
          <w:tcPr>
            <w:tcW w:w="284" w:type="dxa"/>
            <w:vAlign w:val="bottom"/>
          </w:tcPr>
          <w:p w:rsidR="00021E83" w:rsidRPr="00021E83" w:rsidRDefault="00021E83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021E83" w:rsidRPr="004C55E1" w:rsidRDefault="004C55E1" w:rsidP="004C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5E1">
              <w:rPr>
                <w:rFonts w:ascii="Angsana New" w:hAnsi="Angsana New"/>
                <w:sz w:val="30"/>
                <w:szCs w:val="30"/>
              </w:rPr>
              <w:t>29</w:t>
            </w:r>
            <w:r w:rsidR="00021E83" w:rsidRPr="004C55E1">
              <w:rPr>
                <w:rFonts w:ascii="Angsana New" w:hAnsi="Angsana New"/>
                <w:sz w:val="30"/>
                <w:szCs w:val="30"/>
              </w:rPr>
              <w:t>,</w:t>
            </w:r>
            <w:r w:rsidRPr="004C55E1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283" w:type="dxa"/>
            <w:vAlign w:val="bottom"/>
          </w:tcPr>
          <w:p w:rsidR="00021E83" w:rsidRPr="00021E83" w:rsidRDefault="00021E83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vAlign w:val="bottom"/>
          </w:tcPr>
          <w:p w:rsidR="00021E83" w:rsidRPr="00021E83" w:rsidRDefault="00D83960" w:rsidP="00D8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83960">
              <w:rPr>
                <w:rFonts w:ascii="Angsana New" w:hAnsi="Angsana New"/>
                <w:sz w:val="30"/>
                <w:szCs w:val="30"/>
              </w:rPr>
              <w:t>26</w:t>
            </w:r>
            <w:r w:rsidR="00021E83" w:rsidRPr="00D83960">
              <w:rPr>
                <w:rFonts w:ascii="Angsana New" w:hAnsi="Angsana New"/>
                <w:sz w:val="30"/>
                <w:szCs w:val="30"/>
              </w:rPr>
              <w:t>,</w:t>
            </w:r>
            <w:r w:rsidRPr="00D83960">
              <w:rPr>
                <w:rFonts w:ascii="Angsana New" w:hAnsi="Angsana New"/>
                <w:sz w:val="30"/>
                <w:szCs w:val="30"/>
              </w:rPr>
              <w:t>933</w:t>
            </w:r>
          </w:p>
        </w:tc>
      </w:tr>
      <w:tr w:rsidR="004C55E1" w:rsidRPr="00044076" w:rsidTr="00C23A9C">
        <w:tc>
          <w:tcPr>
            <w:tcW w:w="3292" w:type="dxa"/>
            <w:vAlign w:val="bottom"/>
          </w:tcPr>
          <w:p w:rsidR="008C3A55" w:rsidRDefault="005811F8" w:rsidP="00FF6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  <w:r w:rsidRPr="00110B96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  <w:p w:rsidR="004C55E1" w:rsidRPr="0048209B" w:rsidRDefault="005811F8" w:rsidP="00FF6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0B96">
              <w:rPr>
                <w:rFonts w:ascii="Angsana New" w:hAnsi="Angsana New" w:hint="cs"/>
                <w:sz w:val="30"/>
                <w:szCs w:val="30"/>
                <w:cs/>
              </w:rPr>
              <w:t>ของลูกหนี้การค้า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530" w:type="dxa"/>
            <w:vAlign w:val="bottom"/>
          </w:tcPr>
          <w:p w:rsidR="004C55E1" w:rsidRPr="00110B96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498"/>
                <w:tab w:val="left" w:pos="0"/>
              </w:tabs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C55E1" w:rsidRPr="00110B9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4C55E1">
              <w:rPr>
                <w:rFonts w:ascii="Angsana New" w:hAnsi="Angsana New"/>
                <w:sz w:val="30"/>
                <w:szCs w:val="30"/>
              </w:rPr>
              <w:t>2,510</w:t>
            </w:r>
            <w:r w:rsidR="004C55E1" w:rsidRPr="00110B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4C55E1" w:rsidRPr="00021E83" w:rsidRDefault="004C55E1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  <w:vAlign w:val="bottom"/>
          </w:tcPr>
          <w:p w:rsidR="004C55E1" w:rsidRPr="0048209B" w:rsidRDefault="004C55E1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8209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  <w:vAlign w:val="bottom"/>
          </w:tcPr>
          <w:p w:rsidR="004C55E1" w:rsidRPr="00021E83" w:rsidRDefault="004C55E1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4C55E1" w:rsidRPr="00110B96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498"/>
                <w:tab w:val="left" w:pos="0"/>
              </w:tabs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C55E1" w:rsidRPr="00110B9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4C55E1">
              <w:rPr>
                <w:rFonts w:ascii="Angsana New" w:hAnsi="Angsana New"/>
                <w:sz w:val="30"/>
                <w:szCs w:val="30"/>
              </w:rPr>
              <w:t>3,061</w:t>
            </w:r>
            <w:r w:rsidR="004C55E1" w:rsidRPr="00110B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4C55E1" w:rsidRPr="00021E83" w:rsidRDefault="004C55E1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vAlign w:val="bottom"/>
          </w:tcPr>
          <w:p w:rsidR="004C55E1" w:rsidRPr="0048209B" w:rsidRDefault="004C55E1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8209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</w:tbl>
    <w:p w:rsidR="00355EF6" w:rsidRDefault="00355EF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862" w:type="dxa"/>
        <w:tblInd w:w="-34" w:type="dxa"/>
        <w:tblLayout w:type="fixed"/>
        <w:tblLook w:val="04A0"/>
      </w:tblPr>
      <w:tblGrid>
        <w:gridCol w:w="3292"/>
        <w:gridCol w:w="1530"/>
        <w:gridCol w:w="284"/>
        <w:gridCol w:w="1336"/>
        <w:gridCol w:w="284"/>
        <w:gridCol w:w="1516"/>
        <w:gridCol w:w="283"/>
        <w:gridCol w:w="1337"/>
      </w:tblGrid>
      <w:tr w:rsidR="001A72DD" w:rsidRPr="00044076" w:rsidTr="00C23A9C">
        <w:trPr>
          <w:tblHeader/>
        </w:trPr>
        <w:tc>
          <w:tcPr>
            <w:tcW w:w="3292" w:type="dxa"/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  <w:tcBorders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งวดหกเดือน (พัน</w:t>
            </w:r>
            <w:r w:rsidRPr="0004407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A72DD" w:rsidRPr="00044076" w:rsidTr="00C23A9C">
        <w:trPr>
          <w:tblHeader/>
        </w:trPr>
        <w:tc>
          <w:tcPr>
            <w:tcW w:w="3292" w:type="dxa"/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2DD" w:rsidRPr="00044076" w:rsidTr="00C23A9C">
        <w:trPr>
          <w:tblHeader/>
        </w:trPr>
        <w:tc>
          <w:tcPr>
            <w:tcW w:w="3292" w:type="dxa"/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  <w:tc>
          <w:tcPr>
            <w:tcW w:w="284" w:type="dxa"/>
            <w:vAlign w:val="center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3" w:type="dxa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</w:tr>
      <w:tr w:rsidR="00021E83" w:rsidRPr="00044076" w:rsidTr="00C23A9C">
        <w:tc>
          <w:tcPr>
            <w:tcW w:w="3292" w:type="dxa"/>
            <w:vAlign w:val="bottom"/>
          </w:tcPr>
          <w:p w:rsidR="00021E83" w:rsidRPr="0048209B" w:rsidRDefault="00021E83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209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021E83" w:rsidRPr="0092346A" w:rsidRDefault="00021E83" w:rsidP="0092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46A">
              <w:rPr>
                <w:rFonts w:ascii="Angsana New" w:hAnsi="Angsana New"/>
                <w:sz w:val="30"/>
                <w:szCs w:val="30"/>
              </w:rPr>
              <w:t>6</w:t>
            </w:r>
            <w:r w:rsidR="0092346A" w:rsidRPr="0092346A">
              <w:rPr>
                <w:rFonts w:ascii="Angsana New" w:hAnsi="Angsana New"/>
                <w:sz w:val="30"/>
                <w:szCs w:val="30"/>
              </w:rPr>
              <w:t>6</w:t>
            </w:r>
            <w:r w:rsidRPr="0092346A">
              <w:rPr>
                <w:rFonts w:ascii="Angsana New" w:hAnsi="Angsana New"/>
                <w:sz w:val="30"/>
                <w:szCs w:val="30"/>
              </w:rPr>
              <w:t>,</w:t>
            </w:r>
            <w:r w:rsidR="0092346A" w:rsidRPr="0092346A"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84" w:type="dxa"/>
            <w:vAlign w:val="bottom"/>
          </w:tcPr>
          <w:p w:rsidR="00021E83" w:rsidRPr="00021E83" w:rsidRDefault="00021E83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  <w:vAlign w:val="bottom"/>
          </w:tcPr>
          <w:p w:rsidR="00021E83" w:rsidRPr="00D83960" w:rsidRDefault="00021E83" w:rsidP="00D8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396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83960" w:rsidRPr="00D8396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D8396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D83960" w:rsidRPr="00D83960">
              <w:rPr>
                <w:rFonts w:ascii="Angsana New" w:hAnsi="Angsana New" w:hint="cs"/>
                <w:sz w:val="30"/>
                <w:szCs w:val="30"/>
                <w:cs/>
              </w:rPr>
              <w:t>526</w:t>
            </w:r>
          </w:p>
        </w:tc>
        <w:tc>
          <w:tcPr>
            <w:tcW w:w="284" w:type="dxa"/>
            <w:vAlign w:val="bottom"/>
          </w:tcPr>
          <w:p w:rsidR="00021E83" w:rsidRPr="00021E83" w:rsidRDefault="00021E83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021E83" w:rsidRPr="00110B96" w:rsidRDefault="00021E83" w:rsidP="000C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0B96">
              <w:rPr>
                <w:rFonts w:ascii="Angsana New" w:hAnsi="Angsana New"/>
                <w:sz w:val="30"/>
                <w:szCs w:val="30"/>
              </w:rPr>
              <w:t>6</w:t>
            </w:r>
            <w:r w:rsidR="000C658D">
              <w:rPr>
                <w:rFonts w:ascii="Angsana New" w:hAnsi="Angsana New"/>
                <w:sz w:val="30"/>
                <w:szCs w:val="30"/>
              </w:rPr>
              <w:t>3</w:t>
            </w:r>
            <w:r w:rsidRPr="00110B96">
              <w:rPr>
                <w:rFonts w:ascii="Angsana New" w:hAnsi="Angsana New"/>
                <w:sz w:val="30"/>
                <w:szCs w:val="30"/>
              </w:rPr>
              <w:t>,</w:t>
            </w:r>
            <w:r w:rsidR="000C658D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83" w:type="dxa"/>
            <w:vAlign w:val="bottom"/>
          </w:tcPr>
          <w:p w:rsidR="00021E83" w:rsidRPr="00021E83" w:rsidRDefault="00021E83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vAlign w:val="bottom"/>
          </w:tcPr>
          <w:p w:rsidR="00021E83" w:rsidRPr="00D83960" w:rsidRDefault="00021E83" w:rsidP="00D8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3960">
              <w:rPr>
                <w:rFonts w:ascii="Angsana New" w:hAnsi="Angsana New"/>
                <w:sz w:val="30"/>
                <w:szCs w:val="30"/>
              </w:rPr>
              <w:t>6</w:t>
            </w:r>
            <w:r w:rsidR="00D83960" w:rsidRPr="00D83960">
              <w:rPr>
                <w:rFonts w:ascii="Angsana New" w:hAnsi="Angsana New"/>
                <w:sz w:val="30"/>
                <w:szCs w:val="30"/>
              </w:rPr>
              <w:t>0</w:t>
            </w:r>
            <w:r w:rsidRPr="00D83960">
              <w:rPr>
                <w:rFonts w:ascii="Angsana New" w:hAnsi="Angsana New"/>
                <w:sz w:val="30"/>
                <w:szCs w:val="30"/>
              </w:rPr>
              <w:t>,</w:t>
            </w:r>
            <w:r w:rsidR="00D83960" w:rsidRPr="00D83960">
              <w:rPr>
                <w:rFonts w:ascii="Angsana New" w:hAnsi="Angsana New"/>
                <w:sz w:val="30"/>
                <w:szCs w:val="30"/>
              </w:rPr>
              <w:t>706</w:t>
            </w:r>
          </w:p>
        </w:tc>
      </w:tr>
      <w:tr w:rsidR="0092346A" w:rsidRPr="00044076" w:rsidTr="00C23A9C">
        <w:tc>
          <w:tcPr>
            <w:tcW w:w="3292" w:type="dxa"/>
            <w:vAlign w:val="bottom"/>
          </w:tcPr>
          <w:p w:rsidR="008C3A55" w:rsidRDefault="0092346A" w:rsidP="00FF6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  <w:r w:rsidRPr="00110B96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  <w:p w:rsidR="0092346A" w:rsidRPr="0048209B" w:rsidRDefault="0092346A" w:rsidP="00FF6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0B96">
              <w:rPr>
                <w:rFonts w:ascii="Angsana New" w:hAnsi="Angsana New" w:hint="cs"/>
                <w:sz w:val="30"/>
                <w:szCs w:val="30"/>
                <w:cs/>
              </w:rPr>
              <w:t>ของลูกหนี้การค้า</w:t>
            </w:r>
            <w:r w:rsidR="0062666E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530" w:type="dxa"/>
            <w:vAlign w:val="bottom"/>
          </w:tcPr>
          <w:p w:rsidR="0092346A" w:rsidRPr="00110B96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498"/>
                <w:tab w:val="left" w:pos="0"/>
              </w:tabs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346A" w:rsidRPr="00110B9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2346A">
              <w:rPr>
                <w:rFonts w:ascii="Angsana New" w:hAnsi="Angsana New"/>
                <w:sz w:val="30"/>
                <w:szCs w:val="30"/>
              </w:rPr>
              <w:t>2,332</w:t>
            </w:r>
            <w:r w:rsidR="0092346A" w:rsidRPr="00110B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92346A" w:rsidRPr="00021E83" w:rsidRDefault="0092346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  <w:vAlign w:val="bottom"/>
          </w:tcPr>
          <w:p w:rsidR="0092346A" w:rsidRPr="00D83960" w:rsidRDefault="0092346A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960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  <w:vAlign w:val="bottom"/>
          </w:tcPr>
          <w:p w:rsidR="0092346A" w:rsidRPr="00021E83" w:rsidRDefault="0092346A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92346A" w:rsidRPr="00110B96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498"/>
                <w:tab w:val="left" w:pos="0"/>
              </w:tabs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346A" w:rsidRPr="00110B9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2346A">
              <w:rPr>
                <w:rFonts w:ascii="Angsana New" w:hAnsi="Angsana New"/>
                <w:sz w:val="30"/>
                <w:szCs w:val="30"/>
              </w:rPr>
              <w:t>3,052</w:t>
            </w:r>
            <w:r w:rsidR="0092346A" w:rsidRPr="00110B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92346A" w:rsidRPr="00021E83" w:rsidRDefault="0092346A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vAlign w:val="bottom"/>
          </w:tcPr>
          <w:p w:rsidR="0092346A" w:rsidRPr="00D83960" w:rsidRDefault="0092346A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960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</w:tbl>
    <w:p w:rsidR="001A72DD" w:rsidRPr="00044076" w:rsidRDefault="001A72DD" w:rsidP="00C23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9609FC" w:rsidRPr="00CC1F67" w:rsidRDefault="0095199B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="009609FC">
        <w:rPr>
          <w:rFonts w:ascii="Angsana New" w:hAnsi="Angsana New" w:hint="cs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:rsidR="00660749" w:rsidRPr="00384BCC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222462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C23A9C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C23A9C">
        <w:rPr>
          <w:rFonts w:ascii="Angsana New" w:hAnsi="Angsana New"/>
          <w:sz w:val="30"/>
          <w:szCs w:val="30"/>
          <w:cs/>
        </w:rPr>
        <w:t>ให้ออกโดยที่ประชุมคณะกรรมการบริษัท</w:t>
      </w:r>
      <w:r w:rsidRPr="00C23A9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97AA4" w:rsidRPr="00C23A9C">
        <w:rPr>
          <w:rFonts w:ascii="Angsana New" w:hAnsi="Angsana New"/>
          <w:sz w:val="30"/>
          <w:szCs w:val="30"/>
        </w:rPr>
        <w:t>1</w:t>
      </w:r>
      <w:r w:rsidR="00C23A9C" w:rsidRPr="00C23A9C">
        <w:rPr>
          <w:rFonts w:ascii="Angsana New" w:hAnsi="Angsana New"/>
          <w:sz w:val="30"/>
          <w:szCs w:val="30"/>
        </w:rPr>
        <w:t>4</w:t>
      </w:r>
      <w:r w:rsidR="0067593C" w:rsidRPr="00C23A9C">
        <w:rPr>
          <w:rFonts w:ascii="Angsana New" w:hAnsi="Angsana New"/>
          <w:sz w:val="30"/>
          <w:szCs w:val="30"/>
        </w:rPr>
        <w:t xml:space="preserve"> </w:t>
      </w:r>
      <w:r w:rsidR="001A72DD" w:rsidRPr="00C23A9C">
        <w:rPr>
          <w:rFonts w:ascii="Angsana New" w:hAnsi="Angsana New" w:hint="cs"/>
          <w:sz w:val="30"/>
          <w:szCs w:val="30"/>
          <w:cs/>
        </w:rPr>
        <w:t>สิงหาคม</w:t>
      </w:r>
      <w:r w:rsidR="00B74C64" w:rsidRPr="00C23A9C">
        <w:rPr>
          <w:rFonts w:ascii="Angsana New" w:hAnsi="Angsana New" w:hint="cs"/>
          <w:sz w:val="30"/>
          <w:szCs w:val="30"/>
          <w:cs/>
        </w:rPr>
        <w:t xml:space="preserve"> </w:t>
      </w:r>
      <w:r w:rsidR="005A5561" w:rsidRPr="00C23A9C">
        <w:rPr>
          <w:rFonts w:ascii="Angsana New" w:hAnsi="Angsana New"/>
          <w:sz w:val="30"/>
          <w:szCs w:val="30"/>
          <w:cs/>
        </w:rPr>
        <w:t>25</w:t>
      </w:r>
      <w:r w:rsidR="005A5561" w:rsidRPr="00C23A9C">
        <w:rPr>
          <w:rFonts w:ascii="Angsana New" w:hAnsi="Angsana New"/>
          <w:sz w:val="30"/>
          <w:szCs w:val="30"/>
        </w:rPr>
        <w:t>6</w:t>
      </w:r>
      <w:r w:rsidR="00021E83" w:rsidRPr="00C23A9C">
        <w:rPr>
          <w:rFonts w:ascii="Angsana New" w:hAnsi="Angsana New" w:hint="cs"/>
          <w:sz w:val="30"/>
          <w:szCs w:val="30"/>
          <w:cs/>
        </w:rPr>
        <w:t>4</w:t>
      </w:r>
    </w:p>
    <w:sectPr w:rsidR="00222462" w:rsidSect="00807AC8">
      <w:footerReference w:type="first" r:id="rId14"/>
      <w:pgSz w:w="11909" w:h="16834" w:code="9"/>
      <w:pgMar w:top="1219" w:right="1134" w:bottom="567" w:left="1440" w:header="992" w:footer="411" w:gutter="0"/>
      <w:pgNumType w:start="26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438" w:rsidRDefault="00756438">
      <w:r>
        <w:separator/>
      </w:r>
    </w:p>
  </w:endnote>
  <w:endnote w:type="continuationSeparator" w:id="0">
    <w:p w:rsidR="00756438" w:rsidRDefault="00756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81B" w:rsidRDefault="00672A20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3081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081B" w:rsidRDefault="0013081B" w:rsidP="00082BE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81B" w:rsidRDefault="0013081B" w:rsidP="006737A8">
    <w:pPr>
      <w:pStyle w:val="Footer"/>
      <w:framePr w:wrap="around" w:vAnchor="text" w:hAnchor="margin" w:xAlign="right" w:y="1"/>
      <w:rPr>
        <w:rStyle w:val="PageNumber"/>
      </w:rPr>
    </w:pPr>
  </w:p>
  <w:p w:rsidR="0013081B" w:rsidRPr="00EA3C0D" w:rsidRDefault="0013081B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</w:rPr>
      <w:tab/>
    </w:r>
    <w:r w:rsidR="00672A20"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672A20"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5E51DE">
      <w:rPr>
        <w:rStyle w:val="PageNumber"/>
        <w:rFonts w:ascii="Angsana New" w:hAnsi="Angsana New"/>
        <w:noProof/>
        <w:sz w:val="30"/>
        <w:szCs w:val="30"/>
      </w:rPr>
      <w:t>40</w:t>
    </w:r>
    <w:r w:rsidR="00672A20" w:rsidRPr="006F44F4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81B" w:rsidRPr="001A527B" w:rsidRDefault="00672A20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="0013081B"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 w:rsidR="004F7979">
      <w:rPr>
        <w:rFonts w:ascii="Angsana New" w:hAnsi="Angsana New"/>
        <w:noProof/>
        <w:sz w:val="30"/>
        <w:szCs w:val="30"/>
      </w:rPr>
      <w:t>15</w:t>
    </w:r>
    <w:r w:rsidRPr="001A527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81B" w:rsidRPr="001A527B" w:rsidRDefault="0013081B">
    <w:pPr>
      <w:pStyle w:val="Footer"/>
      <w:jc w:val="right"/>
      <w:rPr>
        <w:sz w:val="30"/>
        <w:szCs w:val="30"/>
      </w:rPr>
    </w:pPr>
    <w:r>
      <w:rPr>
        <w:rFonts w:hint="cs"/>
        <w:sz w:val="30"/>
        <w:szCs w:val="30"/>
        <w:cs/>
      </w:rPr>
      <w:t>25</w:t>
    </w:r>
  </w:p>
  <w:p w:rsidR="0013081B" w:rsidRPr="00D149BB" w:rsidRDefault="0013081B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81B" w:rsidRPr="005071D9" w:rsidRDefault="00672A20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13081B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4F7979">
      <w:rPr>
        <w:rFonts w:ascii="Angsana New" w:hAnsi="Angsana New"/>
        <w:noProof/>
        <w:sz w:val="30"/>
        <w:szCs w:val="30"/>
      </w:rPr>
      <w:t>26</w:t>
    </w:r>
    <w:r w:rsidRPr="005071D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438" w:rsidRDefault="00756438">
      <w:r>
        <w:separator/>
      </w:r>
    </w:p>
  </w:footnote>
  <w:footnote w:type="continuationSeparator" w:id="0">
    <w:p w:rsidR="00756438" w:rsidRDefault="007564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81B" w:rsidRPr="005875F9" w:rsidRDefault="0013081B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13081B" w:rsidRDefault="0013081B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13081B" w:rsidRDefault="0013081B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 2564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13081B" w:rsidRPr="008C160E" w:rsidRDefault="0013081B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13081B" w:rsidRPr="007A1795" w:rsidRDefault="0013081B" w:rsidP="007A1795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81B" w:rsidRPr="005875F9" w:rsidRDefault="0013081B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13081B" w:rsidRPr="00672E23" w:rsidRDefault="0013081B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</w:t>
    </w:r>
    <w:r w:rsidRPr="00672E23">
      <w:rPr>
        <w:rFonts w:ascii="Angsana New" w:hAnsi="Angsana New" w:hint="cs"/>
        <w:b/>
        <w:bCs/>
        <w:sz w:val="32"/>
        <w:szCs w:val="32"/>
        <w:cs/>
      </w:rPr>
      <w:t>ย่อ (ต่อ)</w:t>
    </w:r>
  </w:p>
  <w:p w:rsidR="0013081B" w:rsidRPr="00D03286" w:rsidRDefault="0013081B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วันที่ 3</w:t>
    </w:r>
    <w:r>
      <w:rPr>
        <w:rFonts w:ascii="Angsana New" w:hAnsi="Angsana New" w:hint="cs"/>
        <w:b/>
        <w:bCs/>
        <w:sz w:val="32"/>
        <w:szCs w:val="32"/>
        <w:cs/>
      </w:rPr>
      <w:t xml:space="preserve">0 มิถุนายน 2564 และ 2563 (ยังไม่ได้ตรวจสอบ)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13081B" w:rsidRDefault="0013081B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63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13081B" w:rsidRPr="00F11938" w:rsidRDefault="0013081B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6A362EF"/>
    <w:multiLevelType w:val="hybridMultilevel"/>
    <w:tmpl w:val="8392D59C"/>
    <w:lvl w:ilvl="0" w:tplc="4056A03A">
      <w:start w:val="7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A3350"/>
    <w:multiLevelType w:val="hybridMultilevel"/>
    <w:tmpl w:val="5186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42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41923F52"/>
    <w:multiLevelType w:val="hybridMultilevel"/>
    <w:tmpl w:val="39107416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E6788"/>
    <w:multiLevelType w:val="hybridMultilevel"/>
    <w:tmpl w:val="D5F818EA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>
    <w:nsid w:val="6DBA5AB2"/>
    <w:multiLevelType w:val="hybridMultilevel"/>
    <w:tmpl w:val="56FC6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BB7F1D"/>
    <w:multiLevelType w:val="hybridMultilevel"/>
    <w:tmpl w:val="8FA63636"/>
    <w:lvl w:ilvl="0" w:tplc="BF48A716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3"/>
  </w:num>
  <w:num w:numId="13">
    <w:abstractNumId w:val="23"/>
  </w:num>
  <w:num w:numId="14">
    <w:abstractNumId w:val="18"/>
  </w:num>
  <w:num w:numId="15">
    <w:abstractNumId w:val="20"/>
  </w:num>
  <w:num w:numId="16">
    <w:abstractNumId w:val="17"/>
  </w:num>
  <w:num w:numId="17">
    <w:abstractNumId w:val="21"/>
  </w:num>
  <w:num w:numId="18">
    <w:abstractNumId w:val="16"/>
  </w:num>
  <w:num w:numId="19">
    <w:abstractNumId w:val="11"/>
  </w:num>
  <w:num w:numId="20">
    <w:abstractNumId w:val="12"/>
  </w:num>
  <w:num w:numId="21">
    <w:abstractNumId w:val="26"/>
  </w:num>
  <w:num w:numId="22">
    <w:abstractNumId w:val="10"/>
  </w:num>
  <w:num w:numId="23">
    <w:abstractNumId w:val="14"/>
  </w:num>
  <w:num w:numId="24">
    <w:abstractNumId w:val="15"/>
  </w:num>
  <w:num w:numId="25">
    <w:abstractNumId w:val="25"/>
  </w:num>
  <w:num w:numId="26">
    <w:abstractNumId w:val="22"/>
  </w:num>
  <w:num w:numId="27">
    <w:abstractNumId w:val="24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71714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66E6"/>
    <w:rsid w:val="0000002A"/>
    <w:rsid w:val="00000058"/>
    <w:rsid w:val="0000017D"/>
    <w:rsid w:val="00000299"/>
    <w:rsid w:val="000004E4"/>
    <w:rsid w:val="0000075D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A97"/>
    <w:rsid w:val="00004DC8"/>
    <w:rsid w:val="00004F5B"/>
    <w:rsid w:val="00004FDB"/>
    <w:rsid w:val="000050AD"/>
    <w:rsid w:val="00005243"/>
    <w:rsid w:val="000059C1"/>
    <w:rsid w:val="00005A69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E21"/>
    <w:rsid w:val="00010FA5"/>
    <w:rsid w:val="00011207"/>
    <w:rsid w:val="000112AA"/>
    <w:rsid w:val="00011478"/>
    <w:rsid w:val="0001154B"/>
    <w:rsid w:val="000117B0"/>
    <w:rsid w:val="00011B30"/>
    <w:rsid w:val="00012443"/>
    <w:rsid w:val="000124DA"/>
    <w:rsid w:val="000125C1"/>
    <w:rsid w:val="000128F2"/>
    <w:rsid w:val="00012BAA"/>
    <w:rsid w:val="00012CBB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B07"/>
    <w:rsid w:val="000164A4"/>
    <w:rsid w:val="000164F1"/>
    <w:rsid w:val="0001683E"/>
    <w:rsid w:val="0001729A"/>
    <w:rsid w:val="0001767E"/>
    <w:rsid w:val="000177B6"/>
    <w:rsid w:val="0001785A"/>
    <w:rsid w:val="00017C09"/>
    <w:rsid w:val="00017CB8"/>
    <w:rsid w:val="00017DD9"/>
    <w:rsid w:val="00017F82"/>
    <w:rsid w:val="0002004E"/>
    <w:rsid w:val="000207A6"/>
    <w:rsid w:val="00021844"/>
    <w:rsid w:val="00021D86"/>
    <w:rsid w:val="00021E83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209"/>
    <w:rsid w:val="00024305"/>
    <w:rsid w:val="00024BD4"/>
    <w:rsid w:val="00024EFF"/>
    <w:rsid w:val="000252D0"/>
    <w:rsid w:val="000253B8"/>
    <w:rsid w:val="00025A8E"/>
    <w:rsid w:val="00025BFA"/>
    <w:rsid w:val="000264A4"/>
    <w:rsid w:val="00026738"/>
    <w:rsid w:val="00026870"/>
    <w:rsid w:val="00026909"/>
    <w:rsid w:val="00026E8D"/>
    <w:rsid w:val="00026F94"/>
    <w:rsid w:val="000274CE"/>
    <w:rsid w:val="000276DF"/>
    <w:rsid w:val="000277C1"/>
    <w:rsid w:val="00027DC9"/>
    <w:rsid w:val="00030053"/>
    <w:rsid w:val="000308E5"/>
    <w:rsid w:val="0003094C"/>
    <w:rsid w:val="00030FB1"/>
    <w:rsid w:val="00031ABD"/>
    <w:rsid w:val="00031CA1"/>
    <w:rsid w:val="0003266C"/>
    <w:rsid w:val="000329E7"/>
    <w:rsid w:val="00032A9F"/>
    <w:rsid w:val="00032C27"/>
    <w:rsid w:val="00032DC4"/>
    <w:rsid w:val="00032EC8"/>
    <w:rsid w:val="00032FC8"/>
    <w:rsid w:val="00033716"/>
    <w:rsid w:val="00033D0F"/>
    <w:rsid w:val="00033EF0"/>
    <w:rsid w:val="00034050"/>
    <w:rsid w:val="00034124"/>
    <w:rsid w:val="00034E04"/>
    <w:rsid w:val="00035262"/>
    <w:rsid w:val="000354D7"/>
    <w:rsid w:val="000357EB"/>
    <w:rsid w:val="00035AE8"/>
    <w:rsid w:val="00035C76"/>
    <w:rsid w:val="00035DD8"/>
    <w:rsid w:val="00035FA7"/>
    <w:rsid w:val="0003634F"/>
    <w:rsid w:val="000366F1"/>
    <w:rsid w:val="0003706F"/>
    <w:rsid w:val="00040147"/>
    <w:rsid w:val="0004072C"/>
    <w:rsid w:val="00040A5F"/>
    <w:rsid w:val="00040F91"/>
    <w:rsid w:val="00041702"/>
    <w:rsid w:val="00041B6F"/>
    <w:rsid w:val="00041E5E"/>
    <w:rsid w:val="000422F5"/>
    <w:rsid w:val="0004260D"/>
    <w:rsid w:val="0004299F"/>
    <w:rsid w:val="000429AD"/>
    <w:rsid w:val="00042A04"/>
    <w:rsid w:val="00043139"/>
    <w:rsid w:val="00043259"/>
    <w:rsid w:val="00043785"/>
    <w:rsid w:val="00043BB8"/>
    <w:rsid w:val="00044076"/>
    <w:rsid w:val="000440D0"/>
    <w:rsid w:val="00044319"/>
    <w:rsid w:val="00044797"/>
    <w:rsid w:val="00044968"/>
    <w:rsid w:val="000449C5"/>
    <w:rsid w:val="00044BD2"/>
    <w:rsid w:val="00044DDC"/>
    <w:rsid w:val="00044E7B"/>
    <w:rsid w:val="00044F27"/>
    <w:rsid w:val="00045029"/>
    <w:rsid w:val="000457FF"/>
    <w:rsid w:val="00045A1D"/>
    <w:rsid w:val="0004622E"/>
    <w:rsid w:val="000463CC"/>
    <w:rsid w:val="000467B0"/>
    <w:rsid w:val="00046FBF"/>
    <w:rsid w:val="000472ED"/>
    <w:rsid w:val="00047489"/>
    <w:rsid w:val="0004774E"/>
    <w:rsid w:val="00047ABE"/>
    <w:rsid w:val="00047C63"/>
    <w:rsid w:val="00047CBC"/>
    <w:rsid w:val="000504D0"/>
    <w:rsid w:val="000505AE"/>
    <w:rsid w:val="000507C7"/>
    <w:rsid w:val="00050B9C"/>
    <w:rsid w:val="00050E6B"/>
    <w:rsid w:val="00051A69"/>
    <w:rsid w:val="00051B88"/>
    <w:rsid w:val="00051D0D"/>
    <w:rsid w:val="00051FC5"/>
    <w:rsid w:val="00052A19"/>
    <w:rsid w:val="00052C85"/>
    <w:rsid w:val="00052E57"/>
    <w:rsid w:val="00052FD8"/>
    <w:rsid w:val="0005383A"/>
    <w:rsid w:val="000538C2"/>
    <w:rsid w:val="00053F46"/>
    <w:rsid w:val="00054051"/>
    <w:rsid w:val="0005434C"/>
    <w:rsid w:val="000544A6"/>
    <w:rsid w:val="00054911"/>
    <w:rsid w:val="000549A8"/>
    <w:rsid w:val="0005510D"/>
    <w:rsid w:val="0005516E"/>
    <w:rsid w:val="00055EDE"/>
    <w:rsid w:val="00055FAA"/>
    <w:rsid w:val="0005608B"/>
    <w:rsid w:val="00056598"/>
    <w:rsid w:val="00056664"/>
    <w:rsid w:val="000566BA"/>
    <w:rsid w:val="0005692F"/>
    <w:rsid w:val="00056A47"/>
    <w:rsid w:val="00056D20"/>
    <w:rsid w:val="00056DB4"/>
    <w:rsid w:val="00057107"/>
    <w:rsid w:val="000575F8"/>
    <w:rsid w:val="00057813"/>
    <w:rsid w:val="00057863"/>
    <w:rsid w:val="00057A8B"/>
    <w:rsid w:val="00057C59"/>
    <w:rsid w:val="00057CA6"/>
    <w:rsid w:val="00057D94"/>
    <w:rsid w:val="000602BA"/>
    <w:rsid w:val="0006052B"/>
    <w:rsid w:val="00060D9F"/>
    <w:rsid w:val="00060DF2"/>
    <w:rsid w:val="00060F4C"/>
    <w:rsid w:val="0006177A"/>
    <w:rsid w:val="00061853"/>
    <w:rsid w:val="00061D13"/>
    <w:rsid w:val="00061DC6"/>
    <w:rsid w:val="00061F15"/>
    <w:rsid w:val="000624A8"/>
    <w:rsid w:val="00062595"/>
    <w:rsid w:val="00062DAD"/>
    <w:rsid w:val="0006352C"/>
    <w:rsid w:val="00063546"/>
    <w:rsid w:val="000638B5"/>
    <w:rsid w:val="00063A01"/>
    <w:rsid w:val="00063C0E"/>
    <w:rsid w:val="00064528"/>
    <w:rsid w:val="0006477F"/>
    <w:rsid w:val="0006481E"/>
    <w:rsid w:val="00064C89"/>
    <w:rsid w:val="000654FC"/>
    <w:rsid w:val="000657C0"/>
    <w:rsid w:val="000659C3"/>
    <w:rsid w:val="00065EB1"/>
    <w:rsid w:val="0006604C"/>
    <w:rsid w:val="00066286"/>
    <w:rsid w:val="0006669A"/>
    <w:rsid w:val="00066962"/>
    <w:rsid w:val="00066AFE"/>
    <w:rsid w:val="00067110"/>
    <w:rsid w:val="0006740B"/>
    <w:rsid w:val="00067741"/>
    <w:rsid w:val="00067ACF"/>
    <w:rsid w:val="00067B49"/>
    <w:rsid w:val="00070014"/>
    <w:rsid w:val="00070140"/>
    <w:rsid w:val="00070D35"/>
    <w:rsid w:val="00071174"/>
    <w:rsid w:val="00071716"/>
    <w:rsid w:val="000719E3"/>
    <w:rsid w:val="00071BA6"/>
    <w:rsid w:val="00071D5B"/>
    <w:rsid w:val="00071FBE"/>
    <w:rsid w:val="00072163"/>
    <w:rsid w:val="00072839"/>
    <w:rsid w:val="00072BB9"/>
    <w:rsid w:val="00072EBB"/>
    <w:rsid w:val="00072F7D"/>
    <w:rsid w:val="000735BB"/>
    <w:rsid w:val="00073C4A"/>
    <w:rsid w:val="00074681"/>
    <w:rsid w:val="00074C09"/>
    <w:rsid w:val="00074C2B"/>
    <w:rsid w:val="00074C3C"/>
    <w:rsid w:val="0007532D"/>
    <w:rsid w:val="000759FD"/>
    <w:rsid w:val="00075B2B"/>
    <w:rsid w:val="00075C77"/>
    <w:rsid w:val="00075D80"/>
    <w:rsid w:val="00075D9F"/>
    <w:rsid w:val="00075EAA"/>
    <w:rsid w:val="00075F32"/>
    <w:rsid w:val="00076109"/>
    <w:rsid w:val="000764CE"/>
    <w:rsid w:val="00076777"/>
    <w:rsid w:val="00077196"/>
    <w:rsid w:val="000776F9"/>
    <w:rsid w:val="00077AA7"/>
    <w:rsid w:val="00077D25"/>
    <w:rsid w:val="00077D95"/>
    <w:rsid w:val="00080361"/>
    <w:rsid w:val="0008056D"/>
    <w:rsid w:val="00080686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E32"/>
    <w:rsid w:val="00081F14"/>
    <w:rsid w:val="00082435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939"/>
    <w:rsid w:val="00083ABC"/>
    <w:rsid w:val="00084153"/>
    <w:rsid w:val="000841C6"/>
    <w:rsid w:val="00084220"/>
    <w:rsid w:val="00084564"/>
    <w:rsid w:val="00085083"/>
    <w:rsid w:val="00085585"/>
    <w:rsid w:val="00085AD8"/>
    <w:rsid w:val="00085D4A"/>
    <w:rsid w:val="00085F25"/>
    <w:rsid w:val="0008617D"/>
    <w:rsid w:val="00086431"/>
    <w:rsid w:val="0008649F"/>
    <w:rsid w:val="000864EC"/>
    <w:rsid w:val="0008662E"/>
    <w:rsid w:val="00086DE0"/>
    <w:rsid w:val="000873FE"/>
    <w:rsid w:val="00087928"/>
    <w:rsid w:val="00087AFF"/>
    <w:rsid w:val="00087D90"/>
    <w:rsid w:val="00090340"/>
    <w:rsid w:val="0009076C"/>
    <w:rsid w:val="00090FDB"/>
    <w:rsid w:val="00090FDC"/>
    <w:rsid w:val="0009145B"/>
    <w:rsid w:val="0009180B"/>
    <w:rsid w:val="0009197F"/>
    <w:rsid w:val="00091EDF"/>
    <w:rsid w:val="0009208F"/>
    <w:rsid w:val="000921AB"/>
    <w:rsid w:val="00092637"/>
    <w:rsid w:val="0009274F"/>
    <w:rsid w:val="000929F3"/>
    <w:rsid w:val="00092A04"/>
    <w:rsid w:val="00092B7E"/>
    <w:rsid w:val="00092DA5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40C2"/>
    <w:rsid w:val="000940D8"/>
    <w:rsid w:val="0009411E"/>
    <w:rsid w:val="000945E6"/>
    <w:rsid w:val="0009464B"/>
    <w:rsid w:val="00094A14"/>
    <w:rsid w:val="00096914"/>
    <w:rsid w:val="00096B04"/>
    <w:rsid w:val="00097350"/>
    <w:rsid w:val="00097488"/>
    <w:rsid w:val="000974BC"/>
    <w:rsid w:val="0009782E"/>
    <w:rsid w:val="000979EA"/>
    <w:rsid w:val="00097E04"/>
    <w:rsid w:val="00097F22"/>
    <w:rsid w:val="000A039A"/>
    <w:rsid w:val="000A051B"/>
    <w:rsid w:val="000A0E31"/>
    <w:rsid w:val="000A0F32"/>
    <w:rsid w:val="000A1842"/>
    <w:rsid w:val="000A2064"/>
    <w:rsid w:val="000A2FA8"/>
    <w:rsid w:val="000A357D"/>
    <w:rsid w:val="000A35B4"/>
    <w:rsid w:val="000A3A08"/>
    <w:rsid w:val="000A3CC9"/>
    <w:rsid w:val="000A3D0E"/>
    <w:rsid w:val="000A3E25"/>
    <w:rsid w:val="000A4008"/>
    <w:rsid w:val="000A4251"/>
    <w:rsid w:val="000A441E"/>
    <w:rsid w:val="000A44F9"/>
    <w:rsid w:val="000A46F5"/>
    <w:rsid w:val="000A523D"/>
    <w:rsid w:val="000A54AF"/>
    <w:rsid w:val="000A5956"/>
    <w:rsid w:val="000A5EA3"/>
    <w:rsid w:val="000A5EEE"/>
    <w:rsid w:val="000A5FD9"/>
    <w:rsid w:val="000A6168"/>
    <w:rsid w:val="000A629D"/>
    <w:rsid w:val="000A66CC"/>
    <w:rsid w:val="000A685D"/>
    <w:rsid w:val="000A6909"/>
    <w:rsid w:val="000A6AA2"/>
    <w:rsid w:val="000A6BC9"/>
    <w:rsid w:val="000A6EEB"/>
    <w:rsid w:val="000A7098"/>
    <w:rsid w:val="000A7A78"/>
    <w:rsid w:val="000A7D1F"/>
    <w:rsid w:val="000B0000"/>
    <w:rsid w:val="000B048F"/>
    <w:rsid w:val="000B06E1"/>
    <w:rsid w:val="000B0C5A"/>
    <w:rsid w:val="000B15D8"/>
    <w:rsid w:val="000B1652"/>
    <w:rsid w:val="000B169D"/>
    <w:rsid w:val="000B1E10"/>
    <w:rsid w:val="000B1F05"/>
    <w:rsid w:val="000B24FF"/>
    <w:rsid w:val="000B2516"/>
    <w:rsid w:val="000B25D6"/>
    <w:rsid w:val="000B28FA"/>
    <w:rsid w:val="000B2F14"/>
    <w:rsid w:val="000B3456"/>
    <w:rsid w:val="000B360B"/>
    <w:rsid w:val="000B377A"/>
    <w:rsid w:val="000B3A7F"/>
    <w:rsid w:val="000B4308"/>
    <w:rsid w:val="000B43A8"/>
    <w:rsid w:val="000B43BF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6F86"/>
    <w:rsid w:val="000B73D4"/>
    <w:rsid w:val="000B73D7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AD"/>
    <w:rsid w:val="000C0DEA"/>
    <w:rsid w:val="000C0FE9"/>
    <w:rsid w:val="000C16AE"/>
    <w:rsid w:val="000C1864"/>
    <w:rsid w:val="000C1A21"/>
    <w:rsid w:val="000C1E18"/>
    <w:rsid w:val="000C21E0"/>
    <w:rsid w:val="000C4350"/>
    <w:rsid w:val="000C4970"/>
    <w:rsid w:val="000C4BE1"/>
    <w:rsid w:val="000C502A"/>
    <w:rsid w:val="000C517E"/>
    <w:rsid w:val="000C52D7"/>
    <w:rsid w:val="000C5B47"/>
    <w:rsid w:val="000C658D"/>
    <w:rsid w:val="000C6680"/>
    <w:rsid w:val="000C6B1B"/>
    <w:rsid w:val="000C6B21"/>
    <w:rsid w:val="000C6B32"/>
    <w:rsid w:val="000C6F0E"/>
    <w:rsid w:val="000C6FF2"/>
    <w:rsid w:val="000C7652"/>
    <w:rsid w:val="000D00C7"/>
    <w:rsid w:val="000D00F9"/>
    <w:rsid w:val="000D06C0"/>
    <w:rsid w:val="000D072F"/>
    <w:rsid w:val="000D0914"/>
    <w:rsid w:val="000D0E23"/>
    <w:rsid w:val="000D0EB4"/>
    <w:rsid w:val="000D109D"/>
    <w:rsid w:val="000D1580"/>
    <w:rsid w:val="000D1591"/>
    <w:rsid w:val="000D1AF8"/>
    <w:rsid w:val="000D1E5D"/>
    <w:rsid w:val="000D254F"/>
    <w:rsid w:val="000D2938"/>
    <w:rsid w:val="000D2AA7"/>
    <w:rsid w:val="000D300A"/>
    <w:rsid w:val="000D337D"/>
    <w:rsid w:val="000D392A"/>
    <w:rsid w:val="000D3BE1"/>
    <w:rsid w:val="000D3D40"/>
    <w:rsid w:val="000D3EAB"/>
    <w:rsid w:val="000D3ED5"/>
    <w:rsid w:val="000D4081"/>
    <w:rsid w:val="000D4420"/>
    <w:rsid w:val="000D4471"/>
    <w:rsid w:val="000D4E25"/>
    <w:rsid w:val="000D5139"/>
    <w:rsid w:val="000D5745"/>
    <w:rsid w:val="000D5793"/>
    <w:rsid w:val="000D5A16"/>
    <w:rsid w:val="000D5C7D"/>
    <w:rsid w:val="000D5F88"/>
    <w:rsid w:val="000D6030"/>
    <w:rsid w:val="000D6382"/>
    <w:rsid w:val="000D64C9"/>
    <w:rsid w:val="000D661E"/>
    <w:rsid w:val="000D6721"/>
    <w:rsid w:val="000D6856"/>
    <w:rsid w:val="000D6BA8"/>
    <w:rsid w:val="000D6CAD"/>
    <w:rsid w:val="000D7100"/>
    <w:rsid w:val="000D7450"/>
    <w:rsid w:val="000D77B8"/>
    <w:rsid w:val="000D7821"/>
    <w:rsid w:val="000D786B"/>
    <w:rsid w:val="000D78FE"/>
    <w:rsid w:val="000D7B32"/>
    <w:rsid w:val="000E0048"/>
    <w:rsid w:val="000E01BB"/>
    <w:rsid w:val="000E02EA"/>
    <w:rsid w:val="000E0379"/>
    <w:rsid w:val="000E0649"/>
    <w:rsid w:val="000E0F64"/>
    <w:rsid w:val="000E13A5"/>
    <w:rsid w:val="000E149A"/>
    <w:rsid w:val="000E164C"/>
    <w:rsid w:val="000E18C5"/>
    <w:rsid w:val="000E1B19"/>
    <w:rsid w:val="000E1B6B"/>
    <w:rsid w:val="000E1FCD"/>
    <w:rsid w:val="000E206A"/>
    <w:rsid w:val="000E227D"/>
    <w:rsid w:val="000E22BB"/>
    <w:rsid w:val="000E292D"/>
    <w:rsid w:val="000E2FA4"/>
    <w:rsid w:val="000E33EB"/>
    <w:rsid w:val="000E3490"/>
    <w:rsid w:val="000E35FA"/>
    <w:rsid w:val="000E42A9"/>
    <w:rsid w:val="000E5128"/>
    <w:rsid w:val="000E5452"/>
    <w:rsid w:val="000E6089"/>
    <w:rsid w:val="000E612B"/>
    <w:rsid w:val="000E63F6"/>
    <w:rsid w:val="000E64BF"/>
    <w:rsid w:val="000E64CF"/>
    <w:rsid w:val="000E69A8"/>
    <w:rsid w:val="000E6E65"/>
    <w:rsid w:val="000E7516"/>
    <w:rsid w:val="000E7AF1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1CAE"/>
    <w:rsid w:val="000F25FC"/>
    <w:rsid w:val="000F27FC"/>
    <w:rsid w:val="000F34E1"/>
    <w:rsid w:val="000F35E6"/>
    <w:rsid w:val="000F3AA4"/>
    <w:rsid w:val="000F3C83"/>
    <w:rsid w:val="000F3CBF"/>
    <w:rsid w:val="000F3D48"/>
    <w:rsid w:val="000F491F"/>
    <w:rsid w:val="000F49DE"/>
    <w:rsid w:val="000F4AA0"/>
    <w:rsid w:val="000F4AE9"/>
    <w:rsid w:val="000F4DD3"/>
    <w:rsid w:val="000F4E91"/>
    <w:rsid w:val="000F4FFE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ABC"/>
    <w:rsid w:val="00100EE1"/>
    <w:rsid w:val="00100F0B"/>
    <w:rsid w:val="00101689"/>
    <w:rsid w:val="00102390"/>
    <w:rsid w:val="00102631"/>
    <w:rsid w:val="00102806"/>
    <w:rsid w:val="001030AF"/>
    <w:rsid w:val="00103600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AB7"/>
    <w:rsid w:val="00105C38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10845"/>
    <w:rsid w:val="00110B96"/>
    <w:rsid w:val="00111250"/>
    <w:rsid w:val="00111306"/>
    <w:rsid w:val="001113D1"/>
    <w:rsid w:val="00111843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30D"/>
    <w:rsid w:val="00113586"/>
    <w:rsid w:val="001137AD"/>
    <w:rsid w:val="0011383B"/>
    <w:rsid w:val="001138CF"/>
    <w:rsid w:val="001139A0"/>
    <w:rsid w:val="00113FC3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5B64"/>
    <w:rsid w:val="0011635A"/>
    <w:rsid w:val="0011636B"/>
    <w:rsid w:val="001163BA"/>
    <w:rsid w:val="00116525"/>
    <w:rsid w:val="001165FA"/>
    <w:rsid w:val="00116BD2"/>
    <w:rsid w:val="00117644"/>
    <w:rsid w:val="00117C1C"/>
    <w:rsid w:val="0012086A"/>
    <w:rsid w:val="00120B1A"/>
    <w:rsid w:val="0012100B"/>
    <w:rsid w:val="00121678"/>
    <w:rsid w:val="00121944"/>
    <w:rsid w:val="0012218F"/>
    <w:rsid w:val="001224CF"/>
    <w:rsid w:val="001228D7"/>
    <w:rsid w:val="00122D45"/>
    <w:rsid w:val="00122D5F"/>
    <w:rsid w:val="00122DD2"/>
    <w:rsid w:val="001230EE"/>
    <w:rsid w:val="001233D9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04"/>
    <w:rsid w:val="00124BB8"/>
    <w:rsid w:val="00124DD4"/>
    <w:rsid w:val="0012505E"/>
    <w:rsid w:val="001252F0"/>
    <w:rsid w:val="00125972"/>
    <w:rsid w:val="0012597F"/>
    <w:rsid w:val="00126252"/>
    <w:rsid w:val="00126624"/>
    <w:rsid w:val="00126648"/>
    <w:rsid w:val="001269B4"/>
    <w:rsid w:val="00126C19"/>
    <w:rsid w:val="00126C78"/>
    <w:rsid w:val="00126CA8"/>
    <w:rsid w:val="00126D8B"/>
    <w:rsid w:val="001271EF"/>
    <w:rsid w:val="001273A6"/>
    <w:rsid w:val="00127470"/>
    <w:rsid w:val="001279C0"/>
    <w:rsid w:val="00127BD9"/>
    <w:rsid w:val="00127BE2"/>
    <w:rsid w:val="00130070"/>
    <w:rsid w:val="0013014B"/>
    <w:rsid w:val="001305CC"/>
    <w:rsid w:val="0013077C"/>
    <w:rsid w:val="0013081B"/>
    <w:rsid w:val="001313FF"/>
    <w:rsid w:val="00131943"/>
    <w:rsid w:val="00132278"/>
    <w:rsid w:val="001323C1"/>
    <w:rsid w:val="0013245C"/>
    <w:rsid w:val="00132480"/>
    <w:rsid w:val="0013275E"/>
    <w:rsid w:val="00133575"/>
    <w:rsid w:val="001338F1"/>
    <w:rsid w:val="00133A29"/>
    <w:rsid w:val="00133AF4"/>
    <w:rsid w:val="00133CEB"/>
    <w:rsid w:val="00133F11"/>
    <w:rsid w:val="001349F1"/>
    <w:rsid w:val="00134CC4"/>
    <w:rsid w:val="001353BA"/>
    <w:rsid w:val="00135440"/>
    <w:rsid w:val="001354B8"/>
    <w:rsid w:val="00135508"/>
    <w:rsid w:val="00135CD9"/>
    <w:rsid w:val="00136374"/>
    <w:rsid w:val="0013637C"/>
    <w:rsid w:val="0013684F"/>
    <w:rsid w:val="001369DD"/>
    <w:rsid w:val="00136A93"/>
    <w:rsid w:val="00136BC1"/>
    <w:rsid w:val="00136CCA"/>
    <w:rsid w:val="00136F4B"/>
    <w:rsid w:val="00136F7E"/>
    <w:rsid w:val="0013721B"/>
    <w:rsid w:val="0013723E"/>
    <w:rsid w:val="00137433"/>
    <w:rsid w:val="00137484"/>
    <w:rsid w:val="00137983"/>
    <w:rsid w:val="001379B0"/>
    <w:rsid w:val="001403B1"/>
    <w:rsid w:val="001407FE"/>
    <w:rsid w:val="00140AB9"/>
    <w:rsid w:val="00140AE6"/>
    <w:rsid w:val="00140D1E"/>
    <w:rsid w:val="00141043"/>
    <w:rsid w:val="001411E4"/>
    <w:rsid w:val="0014123F"/>
    <w:rsid w:val="001415C0"/>
    <w:rsid w:val="00141CFB"/>
    <w:rsid w:val="00142016"/>
    <w:rsid w:val="0014201F"/>
    <w:rsid w:val="001420F3"/>
    <w:rsid w:val="00142212"/>
    <w:rsid w:val="00142534"/>
    <w:rsid w:val="00142DEF"/>
    <w:rsid w:val="001432B9"/>
    <w:rsid w:val="00143652"/>
    <w:rsid w:val="001439BC"/>
    <w:rsid w:val="001439DE"/>
    <w:rsid w:val="00143B90"/>
    <w:rsid w:val="00143E8E"/>
    <w:rsid w:val="001443F3"/>
    <w:rsid w:val="001444B8"/>
    <w:rsid w:val="00144B58"/>
    <w:rsid w:val="001451C4"/>
    <w:rsid w:val="00145421"/>
    <w:rsid w:val="001456A7"/>
    <w:rsid w:val="00145797"/>
    <w:rsid w:val="001458A5"/>
    <w:rsid w:val="00145C41"/>
    <w:rsid w:val="00145D60"/>
    <w:rsid w:val="00146AA8"/>
    <w:rsid w:val="00146AF7"/>
    <w:rsid w:val="00146E81"/>
    <w:rsid w:val="00146F61"/>
    <w:rsid w:val="00147387"/>
    <w:rsid w:val="00147553"/>
    <w:rsid w:val="001477DC"/>
    <w:rsid w:val="00147AD6"/>
    <w:rsid w:val="00147ADF"/>
    <w:rsid w:val="00147C77"/>
    <w:rsid w:val="00147D79"/>
    <w:rsid w:val="00147E15"/>
    <w:rsid w:val="00150272"/>
    <w:rsid w:val="001506E9"/>
    <w:rsid w:val="00150D8D"/>
    <w:rsid w:val="00151123"/>
    <w:rsid w:val="0015186F"/>
    <w:rsid w:val="00151EB0"/>
    <w:rsid w:val="00151FE7"/>
    <w:rsid w:val="00152151"/>
    <w:rsid w:val="001524CE"/>
    <w:rsid w:val="00152645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3B8"/>
    <w:rsid w:val="00155428"/>
    <w:rsid w:val="00155479"/>
    <w:rsid w:val="00155623"/>
    <w:rsid w:val="00155E78"/>
    <w:rsid w:val="001563AA"/>
    <w:rsid w:val="00156479"/>
    <w:rsid w:val="00156520"/>
    <w:rsid w:val="0015657B"/>
    <w:rsid w:val="00156A24"/>
    <w:rsid w:val="00157136"/>
    <w:rsid w:val="0015719D"/>
    <w:rsid w:val="00157206"/>
    <w:rsid w:val="00157F34"/>
    <w:rsid w:val="001603DB"/>
    <w:rsid w:val="00160768"/>
    <w:rsid w:val="00160CEE"/>
    <w:rsid w:val="001611C1"/>
    <w:rsid w:val="00161371"/>
    <w:rsid w:val="0016161B"/>
    <w:rsid w:val="0016177E"/>
    <w:rsid w:val="00161D7B"/>
    <w:rsid w:val="00162114"/>
    <w:rsid w:val="00162C1C"/>
    <w:rsid w:val="00163046"/>
    <w:rsid w:val="001630FD"/>
    <w:rsid w:val="00163C1C"/>
    <w:rsid w:val="00164116"/>
    <w:rsid w:val="001642EF"/>
    <w:rsid w:val="00164979"/>
    <w:rsid w:val="001649A9"/>
    <w:rsid w:val="001649DD"/>
    <w:rsid w:val="00164AE4"/>
    <w:rsid w:val="00164B55"/>
    <w:rsid w:val="001653BB"/>
    <w:rsid w:val="001656EB"/>
    <w:rsid w:val="0016655A"/>
    <w:rsid w:val="00166786"/>
    <w:rsid w:val="0016691D"/>
    <w:rsid w:val="00166CAB"/>
    <w:rsid w:val="00166F03"/>
    <w:rsid w:val="001671F5"/>
    <w:rsid w:val="001672A9"/>
    <w:rsid w:val="00167493"/>
    <w:rsid w:val="00167538"/>
    <w:rsid w:val="0016756B"/>
    <w:rsid w:val="001676AD"/>
    <w:rsid w:val="001679F2"/>
    <w:rsid w:val="00167B54"/>
    <w:rsid w:val="00167ED0"/>
    <w:rsid w:val="00170F5E"/>
    <w:rsid w:val="00171263"/>
    <w:rsid w:val="001714CB"/>
    <w:rsid w:val="001718DE"/>
    <w:rsid w:val="00171A46"/>
    <w:rsid w:val="0017262B"/>
    <w:rsid w:val="00172A7C"/>
    <w:rsid w:val="00172CFB"/>
    <w:rsid w:val="00173096"/>
    <w:rsid w:val="0017319C"/>
    <w:rsid w:val="001732A2"/>
    <w:rsid w:val="001734B6"/>
    <w:rsid w:val="001734FE"/>
    <w:rsid w:val="00173751"/>
    <w:rsid w:val="00173ACF"/>
    <w:rsid w:val="001741DF"/>
    <w:rsid w:val="001744D9"/>
    <w:rsid w:val="00174695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76"/>
    <w:rsid w:val="00176EFA"/>
    <w:rsid w:val="00177361"/>
    <w:rsid w:val="001773E5"/>
    <w:rsid w:val="00177A35"/>
    <w:rsid w:val="00177BEA"/>
    <w:rsid w:val="00177EFE"/>
    <w:rsid w:val="00180441"/>
    <w:rsid w:val="001809E1"/>
    <w:rsid w:val="00180A49"/>
    <w:rsid w:val="00180C10"/>
    <w:rsid w:val="00181226"/>
    <w:rsid w:val="00181AC5"/>
    <w:rsid w:val="00181D6B"/>
    <w:rsid w:val="0018230B"/>
    <w:rsid w:val="00182986"/>
    <w:rsid w:val="0018391F"/>
    <w:rsid w:val="00183EB9"/>
    <w:rsid w:val="00183F90"/>
    <w:rsid w:val="00184746"/>
    <w:rsid w:val="00185029"/>
    <w:rsid w:val="0018530D"/>
    <w:rsid w:val="001855A8"/>
    <w:rsid w:val="00185621"/>
    <w:rsid w:val="001858D5"/>
    <w:rsid w:val="00185A27"/>
    <w:rsid w:val="00185AFB"/>
    <w:rsid w:val="00185C54"/>
    <w:rsid w:val="00185E19"/>
    <w:rsid w:val="0018636C"/>
    <w:rsid w:val="001865F1"/>
    <w:rsid w:val="0018663C"/>
    <w:rsid w:val="00186B70"/>
    <w:rsid w:val="00186B9E"/>
    <w:rsid w:val="0018749D"/>
    <w:rsid w:val="0019014C"/>
    <w:rsid w:val="00190642"/>
    <w:rsid w:val="0019064E"/>
    <w:rsid w:val="0019074F"/>
    <w:rsid w:val="001915C2"/>
    <w:rsid w:val="0019164C"/>
    <w:rsid w:val="00191B15"/>
    <w:rsid w:val="0019202E"/>
    <w:rsid w:val="001937FC"/>
    <w:rsid w:val="00193960"/>
    <w:rsid w:val="00193991"/>
    <w:rsid w:val="00193B7F"/>
    <w:rsid w:val="00193F2E"/>
    <w:rsid w:val="00193FE3"/>
    <w:rsid w:val="001944A1"/>
    <w:rsid w:val="00194696"/>
    <w:rsid w:val="00194702"/>
    <w:rsid w:val="00194841"/>
    <w:rsid w:val="00194F7C"/>
    <w:rsid w:val="0019521A"/>
    <w:rsid w:val="00195641"/>
    <w:rsid w:val="00195695"/>
    <w:rsid w:val="0019626A"/>
    <w:rsid w:val="001967A2"/>
    <w:rsid w:val="001974E1"/>
    <w:rsid w:val="001975F1"/>
    <w:rsid w:val="00197804"/>
    <w:rsid w:val="00197819"/>
    <w:rsid w:val="00197964"/>
    <w:rsid w:val="00197E1B"/>
    <w:rsid w:val="001A075B"/>
    <w:rsid w:val="001A0C77"/>
    <w:rsid w:val="001A0CEB"/>
    <w:rsid w:val="001A0DFD"/>
    <w:rsid w:val="001A0FE8"/>
    <w:rsid w:val="001A1357"/>
    <w:rsid w:val="001A14B7"/>
    <w:rsid w:val="001A1A85"/>
    <w:rsid w:val="001A219E"/>
    <w:rsid w:val="001A29AC"/>
    <w:rsid w:val="001A2CCA"/>
    <w:rsid w:val="001A3160"/>
    <w:rsid w:val="001A34B5"/>
    <w:rsid w:val="001A36A1"/>
    <w:rsid w:val="001A3E2F"/>
    <w:rsid w:val="001A3F4B"/>
    <w:rsid w:val="001A4278"/>
    <w:rsid w:val="001A4466"/>
    <w:rsid w:val="001A4AA7"/>
    <w:rsid w:val="001A527B"/>
    <w:rsid w:val="001A5955"/>
    <w:rsid w:val="001A5A47"/>
    <w:rsid w:val="001A5B54"/>
    <w:rsid w:val="001A6603"/>
    <w:rsid w:val="001A6612"/>
    <w:rsid w:val="001A6886"/>
    <w:rsid w:val="001A69FC"/>
    <w:rsid w:val="001A6BC7"/>
    <w:rsid w:val="001A72DD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3C9"/>
    <w:rsid w:val="001B28EF"/>
    <w:rsid w:val="001B2C21"/>
    <w:rsid w:val="001B2DE7"/>
    <w:rsid w:val="001B2F4B"/>
    <w:rsid w:val="001B3637"/>
    <w:rsid w:val="001B3E2A"/>
    <w:rsid w:val="001B42A5"/>
    <w:rsid w:val="001B4365"/>
    <w:rsid w:val="001B468B"/>
    <w:rsid w:val="001B4702"/>
    <w:rsid w:val="001B5468"/>
    <w:rsid w:val="001B623B"/>
    <w:rsid w:val="001B6728"/>
    <w:rsid w:val="001B6738"/>
    <w:rsid w:val="001B6B80"/>
    <w:rsid w:val="001B6DED"/>
    <w:rsid w:val="001B7015"/>
    <w:rsid w:val="001B7173"/>
    <w:rsid w:val="001B73A0"/>
    <w:rsid w:val="001B7747"/>
    <w:rsid w:val="001B79CD"/>
    <w:rsid w:val="001B7CB1"/>
    <w:rsid w:val="001C0020"/>
    <w:rsid w:val="001C0989"/>
    <w:rsid w:val="001C0A1B"/>
    <w:rsid w:val="001C0B0B"/>
    <w:rsid w:val="001C11D2"/>
    <w:rsid w:val="001C124D"/>
    <w:rsid w:val="001C19D9"/>
    <w:rsid w:val="001C2171"/>
    <w:rsid w:val="001C272F"/>
    <w:rsid w:val="001C2CE7"/>
    <w:rsid w:val="001C3145"/>
    <w:rsid w:val="001C31E6"/>
    <w:rsid w:val="001C31EE"/>
    <w:rsid w:val="001C382D"/>
    <w:rsid w:val="001C39F3"/>
    <w:rsid w:val="001C3EDB"/>
    <w:rsid w:val="001C3FCF"/>
    <w:rsid w:val="001C40A6"/>
    <w:rsid w:val="001C4144"/>
    <w:rsid w:val="001C4536"/>
    <w:rsid w:val="001C476C"/>
    <w:rsid w:val="001C4920"/>
    <w:rsid w:val="001C4F24"/>
    <w:rsid w:val="001C52C6"/>
    <w:rsid w:val="001C530E"/>
    <w:rsid w:val="001C5691"/>
    <w:rsid w:val="001C5821"/>
    <w:rsid w:val="001C5C19"/>
    <w:rsid w:val="001C5CC5"/>
    <w:rsid w:val="001C5D40"/>
    <w:rsid w:val="001C635C"/>
    <w:rsid w:val="001C6371"/>
    <w:rsid w:val="001C6716"/>
    <w:rsid w:val="001C697A"/>
    <w:rsid w:val="001C69B4"/>
    <w:rsid w:val="001C6AC6"/>
    <w:rsid w:val="001C6C11"/>
    <w:rsid w:val="001C7002"/>
    <w:rsid w:val="001C73F8"/>
    <w:rsid w:val="001D01CB"/>
    <w:rsid w:val="001D093A"/>
    <w:rsid w:val="001D0AA4"/>
    <w:rsid w:val="001D0B06"/>
    <w:rsid w:val="001D0DA9"/>
    <w:rsid w:val="001D0E66"/>
    <w:rsid w:val="001D0FB9"/>
    <w:rsid w:val="001D0FF0"/>
    <w:rsid w:val="001D1372"/>
    <w:rsid w:val="001D1426"/>
    <w:rsid w:val="001D1578"/>
    <w:rsid w:val="001D19A2"/>
    <w:rsid w:val="001D1B3B"/>
    <w:rsid w:val="001D213C"/>
    <w:rsid w:val="001D22B0"/>
    <w:rsid w:val="001D2787"/>
    <w:rsid w:val="001D2C61"/>
    <w:rsid w:val="001D327C"/>
    <w:rsid w:val="001D3399"/>
    <w:rsid w:val="001D363F"/>
    <w:rsid w:val="001D39FA"/>
    <w:rsid w:val="001D3A62"/>
    <w:rsid w:val="001D3ADC"/>
    <w:rsid w:val="001D3E2C"/>
    <w:rsid w:val="001D444A"/>
    <w:rsid w:val="001D484F"/>
    <w:rsid w:val="001D4979"/>
    <w:rsid w:val="001D4C5D"/>
    <w:rsid w:val="001D4DF5"/>
    <w:rsid w:val="001D54E6"/>
    <w:rsid w:val="001D58D3"/>
    <w:rsid w:val="001D59D8"/>
    <w:rsid w:val="001D60D0"/>
    <w:rsid w:val="001D69B6"/>
    <w:rsid w:val="001D72F6"/>
    <w:rsid w:val="001D73E2"/>
    <w:rsid w:val="001D7592"/>
    <w:rsid w:val="001D76BC"/>
    <w:rsid w:val="001D7D9C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20"/>
    <w:rsid w:val="001E20D1"/>
    <w:rsid w:val="001E21FE"/>
    <w:rsid w:val="001E24CF"/>
    <w:rsid w:val="001E2696"/>
    <w:rsid w:val="001E2A9F"/>
    <w:rsid w:val="001E2CD3"/>
    <w:rsid w:val="001E3518"/>
    <w:rsid w:val="001E3950"/>
    <w:rsid w:val="001E39A7"/>
    <w:rsid w:val="001E3B3B"/>
    <w:rsid w:val="001E4020"/>
    <w:rsid w:val="001E46D2"/>
    <w:rsid w:val="001E4874"/>
    <w:rsid w:val="001E4F49"/>
    <w:rsid w:val="001E5336"/>
    <w:rsid w:val="001E5576"/>
    <w:rsid w:val="001E56C8"/>
    <w:rsid w:val="001E5E49"/>
    <w:rsid w:val="001E62D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02C4"/>
    <w:rsid w:val="001F1219"/>
    <w:rsid w:val="001F17E8"/>
    <w:rsid w:val="001F21F3"/>
    <w:rsid w:val="001F2295"/>
    <w:rsid w:val="001F2318"/>
    <w:rsid w:val="001F25A9"/>
    <w:rsid w:val="001F2959"/>
    <w:rsid w:val="001F2F7A"/>
    <w:rsid w:val="001F3491"/>
    <w:rsid w:val="001F368C"/>
    <w:rsid w:val="001F38C5"/>
    <w:rsid w:val="001F3913"/>
    <w:rsid w:val="001F3DAC"/>
    <w:rsid w:val="001F41E0"/>
    <w:rsid w:val="001F427A"/>
    <w:rsid w:val="001F4716"/>
    <w:rsid w:val="001F4844"/>
    <w:rsid w:val="001F5F1F"/>
    <w:rsid w:val="001F5F2E"/>
    <w:rsid w:val="001F656F"/>
    <w:rsid w:val="001F68D1"/>
    <w:rsid w:val="001F6C28"/>
    <w:rsid w:val="001F6C4C"/>
    <w:rsid w:val="001F72E3"/>
    <w:rsid w:val="001F7432"/>
    <w:rsid w:val="001F774B"/>
    <w:rsid w:val="001F7C96"/>
    <w:rsid w:val="0020009C"/>
    <w:rsid w:val="00200BAF"/>
    <w:rsid w:val="00201AD1"/>
    <w:rsid w:val="002028DC"/>
    <w:rsid w:val="00202928"/>
    <w:rsid w:val="00202936"/>
    <w:rsid w:val="00203093"/>
    <w:rsid w:val="0020311C"/>
    <w:rsid w:val="00204026"/>
    <w:rsid w:val="0020466C"/>
    <w:rsid w:val="00204684"/>
    <w:rsid w:val="00204715"/>
    <w:rsid w:val="00204D8E"/>
    <w:rsid w:val="00204D98"/>
    <w:rsid w:val="00204ECB"/>
    <w:rsid w:val="00204EDB"/>
    <w:rsid w:val="00204F6F"/>
    <w:rsid w:val="00205033"/>
    <w:rsid w:val="0020505A"/>
    <w:rsid w:val="002051C2"/>
    <w:rsid w:val="00205B67"/>
    <w:rsid w:val="0020607D"/>
    <w:rsid w:val="002060DD"/>
    <w:rsid w:val="00206A2F"/>
    <w:rsid w:val="00206AD5"/>
    <w:rsid w:val="00206B69"/>
    <w:rsid w:val="00206E18"/>
    <w:rsid w:val="00207349"/>
    <w:rsid w:val="002073BA"/>
    <w:rsid w:val="00207778"/>
    <w:rsid w:val="0021007B"/>
    <w:rsid w:val="002100DA"/>
    <w:rsid w:val="002104CF"/>
    <w:rsid w:val="002107F3"/>
    <w:rsid w:val="00211217"/>
    <w:rsid w:val="00211708"/>
    <w:rsid w:val="0021193E"/>
    <w:rsid w:val="00211B08"/>
    <w:rsid w:val="00211D5D"/>
    <w:rsid w:val="00211D62"/>
    <w:rsid w:val="00211F4D"/>
    <w:rsid w:val="00212491"/>
    <w:rsid w:val="00212706"/>
    <w:rsid w:val="002127C8"/>
    <w:rsid w:val="00212F29"/>
    <w:rsid w:val="0021325D"/>
    <w:rsid w:val="002132D5"/>
    <w:rsid w:val="00213D21"/>
    <w:rsid w:val="00213D93"/>
    <w:rsid w:val="00213E42"/>
    <w:rsid w:val="00214065"/>
    <w:rsid w:val="002144DB"/>
    <w:rsid w:val="00214655"/>
    <w:rsid w:val="00214907"/>
    <w:rsid w:val="00215510"/>
    <w:rsid w:val="00215639"/>
    <w:rsid w:val="002161C2"/>
    <w:rsid w:val="002163F4"/>
    <w:rsid w:val="002166A6"/>
    <w:rsid w:val="00216B05"/>
    <w:rsid w:val="00216CC6"/>
    <w:rsid w:val="00217391"/>
    <w:rsid w:val="00217913"/>
    <w:rsid w:val="00217D46"/>
    <w:rsid w:val="00220928"/>
    <w:rsid w:val="00221333"/>
    <w:rsid w:val="0022168B"/>
    <w:rsid w:val="002216F9"/>
    <w:rsid w:val="00221778"/>
    <w:rsid w:val="0022180A"/>
    <w:rsid w:val="00221E75"/>
    <w:rsid w:val="00222462"/>
    <w:rsid w:val="0022266A"/>
    <w:rsid w:val="0022269A"/>
    <w:rsid w:val="00222EB0"/>
    <w:rsid w:val="00222F4D"/>
    <w:rsid w:val="00223513"/>
    <w:rsid w:val="00223ABA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9CA"/>
    <w:rsid w:val="00227A04"/>
    <w:rsid w:val="00227A2B"/>
    <w:rsid w:val="00227BE8"/>
    <w:rsid w:val="0023010C"/>
    <w:rsid w:val="0023031C"/>
    <w:rsid w:val="00230702"/>
    <w:rsid w:val="0023073A"/>
    <w:rsid w:val="00230CDE"/>
    <w:rsid w:val="00230E74"/>
    <w:rsid w:val="00230F80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9B0"/>
    <w:rsid w:val="00233EAD"/>
    <w:rsid w:val="00234002"/>
    <w:rsid w:val="0023491C"/>
    <w:rsid w:val="00235344"/>
    <w:rsid w:val="002361B9"/>
    <w:rsid w:val="0023624D"/>
    <w:rsid w:val="00236365"/>
    <w:rsid w:val="002364CA"/>
    <w:rsid w:val="002365D7"/>
    <w:rsid w:val="002365E2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114D"/>
    <w:rsid w:val="00241268"/>
    <w:rsid w:val="0024145C"/>
    <w:rsid w:val="0024182E"/>
    <w:rsid w:val="00241930"/>
    <w:rsid w:val="00241F21"/>
    <w:rsid w:val="002421B9"/>
    <w:rsid w:val="0024245B"/>
    <w:rsid w:val="00242CED"/>
    <w:rsid w:val="00242DA6"/>
    <w:rsid w:val="00242DD8"/>
    <w:rsid w:val="002431A9"/>
    <w:rsid w:val="002440B7"/>
    <w:rsid w:val="00244938"/>
    <w:rsid w:val="00244961"/>
    <w:rsid w:val="002450E2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7365"/>
    <w:rsid w:val="002475EF"/>
    <w:rsid w:val="002478D9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C70"/>
    <w:rsid w:val="00252435"/>
    <w:rsid w:val="0025289A"/>
    <w:rsid w:val="00253598"/>
    <w:rsid w:val="002538DA"/>
    <w:rsid w:val="00253C46"/>
    <w:rsid w:val="00253C70"/>
    <w:rsid w:val="00254943"/>
    <w:rsid w:val="00254B73"/>
    <w:rsid w:val="00254BA2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A1A"/>
    <w:rsid w:val="00257E7F"/>
    <w:rsid w:val="002605AE"/>
    <w:rsid w:val="00260C3F"/>
    <w:rsid w:val="00260E28"/>
    <w:rsid w:val="00260FB7"/>
    <w:rsid w:val="0026142E"/>
    <w:rsid w:val="002615A1"/>
    <w:rsid w:val="0026167F"/>
    <w:rsid w:val="00261698"/>
    <w:rsid w:val="00261701"/>
    <w:rsid w:val="00261F2A"/>
    <w:rsid w:val="0026207F"/>
    <w:rsid w:val="00262A47"/>
    <w:rsid w:val="00262DFE"/>
    <w:rsid w:val="002630A4"/>
    <w:rsid w:val="00263F45"/>
    <w:rsid w:val="002640E4"/>
    <w:rsid w:val="00264716"/>
    <w:rsid w:val="00264E85"/>
    <w:rsid w:val="00265361"/>
    <w:rsid w:val="002655A5"/>
    <w:rsid w:val="002655B0"/>
    <w:rsid w:val="0026590C"/>
    <w:rsid w:val="00265D16"/>
    <w:rsid w:val="00265F26"/>
    <w:rsid w:val="00266057"/>
    <w:rsid w:val="00266307"/>
    <w:rsid w:val="00266317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C"/>
    <w:rsid w:val="0027010E"/>
    <w:rsid w:val="00270126"/>
    <w:rsid w:val="00270206"/>
    <w:rsid w:val="0027029E"/>
    <w:rsid w:val="00270703"/>
    <w:rsid w:val="002707B7"/>
    <w:rsid w:val="00270B4A"/>
    <w:rsid w:val="00270EBC"/>
    <w:rsid w:val="0027121C"/>
    <w:rsid w:val="002715A5"/>
    <w:rsid w:val="0027206C"/>
    <w:rsid w:val="002722F8"/>
    <w:rsid w:val="0027239E"/>
    <w:rsid w:val="0027272A"/>
    <w:rsid w:val="002732DE"/>
    <w:rsid w:val="00273348"/>
    <w:rsid w:val="0027370C"/>
    <w:rsid w:val="00273AED"/>
    <w:rsid w:val="00273DC3"/>
    <w:rsid w:val="00273FB0"/>
    <w:rsid w:val="0027463F"/>
    <w:rsid w:val="00274C6F"/>
    <w:rsid w:val="00274D83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C68"/>
    <w:rsid w:val="00277166"/>
    <w:rsid w:val="0027756F"/>
    <w:rsid w:val="00277C5A"/>
    <w:rsid w:val="00280010"/>
    <w:rsid w:val="002806D9"/>
    <w:rsid w:val="00281240"/>
    <w:rsid w:val="0028152D"/>
    <w:rsid w:val="00281725"/>
    <w:rsid w:val="00281F55"/>
    <w:rsid w:val="002822CA"/>
    <w:rsid w:val="002827A7"/>
    <w:rsid w:val="00282933"/>
    <w:rsid w:val="0028293F"/>
    <w:rsid w:val="00282BD7"/>
    <w:rsid w:val="00282F75"/>
    <w:rsid w:val="00283232"/>
    <w:rsid w:val="00284027"/>
    <w:rsid w:val="002843B1"/>
    <w:rsid w:val="002844EF"/>
    <w:rsid w:val="00284C1A"/>
    <w:rsid w:val="0028538F"/>
    <w:rsid w:val="00285643"/>
    <w:rsid w:val="0028582A"/>
    <w:rsid w:val="00285910"/>
    <w:rsid w:val="00285912"/>
    <w:rsid w:val="00285B25"/>
    <w:rsid w:val="0028697F"/>
    <w:rsid w:val="00286BA1"/>
    <w:rsid w:val="00286CB3"/>
    <w:rsid w:val="00287261"/>
    <w:rsid w:val="0028778A"/>
    <w:rsid w:val="00287B06"/>
    <w:rsid w:val="00290119"/>
    <w:rsid w:val="00290797"/>
    <w:rsid w:val="002907CD"/>
    <w:rsid w:val="00290CF3"/>
    <w:rsid w:val="00290D95"/>
    <w:rsid w:val="0029129C"/>
    <w:rsid w:val="002915FA"/>
    <w:rsid w:val="00291722"/>
    <w:rsid w:val="00292157"/>
    <w:rsid w:val="00292261"/>
    <w:rsid w:val="002924D9"/>
    <w:rsid w:val="002926D8"/>
    <w:rsid w:val="00292E90"/>
    <w:rsid w:val="00293150"/>
    <w:rsid w:val="00293227"/>
    <w:rsid w:val="00293301"/>
    <w:rsid w:val="002933D3"/>
    <w:rsid w:val="0029364A"/>
    <w:rsid w:val="00293F4C"/>
    <w:rsid w:val="002947CF"/>
    <w:rsid w:val="00294A6F"/>
    <w:rsid w:val="00294FB5"/>
    <w:rsid w:val="0029502C"/>
    <w:rsid w:val="00295412"/>
    <w:rsid w:val="00295BE7"/>
    <w:rsid w:val="00295DFA"/>
    <w:rsid w:val="0029607B"/>
    <w:rsid w:val="00296124"/>
    <w:rsid w:val="0029624C"/>
    <w:rsid w:val="00296537"/>
    <w:rsid w:val="00296781"/>
    <w:rsid w:val="002970B6"/>
    <w:rsid w:val="0029726B"/>
    <w:rsid w:val="0029739F"/>
    <w:rsid w:val="002978EF"/>
    <w:rsid w:val="0029791A"/>
    <w:rsid w:val="00297B74"/>
    <w:rsid w:val="00297CB3"/>
    <w:rsid w:val="00297DE2"/>
    <w:rsid w:val="002A0365"/>
    <w:rsid w:val="002A0386"/>
    <w:rsid w:val="002A0823"/>
    <w:rsid w:val="002A0A87"/>
    <w:rsid w:val="002A0F00"/>
    <w:rsid w:val="002A15D8"/>
    <w:rsid w:val="002A18B5"/>
    <w:rsid w:val="002A1A25"/>
    <w:rsid w:val="002A1A7A"/>
    <w:rsid w:val="002A1D58"/>
    <w:rsid w:val="002A2327"/>
    <w:rsid w:val="002A2410"/>
    <w:rsid w:val="002A26A9"/>
    <w:rsid w:val="002A2A78"/>
    <w:rsid w:val="002A2CA5"/>
    <w:rsid w:val="002A3128"/>
    <w:rsid w:val="002A315A"/>
    <w:rsid w:val="002A350B"/>
    <w:rsid w:val="002A3864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401"/>
    <w:rsid w:val="002A74DA"/>
    <w:rsid w:val="002A7686"/>
    <w:rsid w:val="002A7D4F"/>
    <w:rsid w:val="002A7D95"/>
    <w:rsid w:val="002B01D2"/>
    <w:rsid w:val="002B0D84"/>
    <w:rsid w:val="002B0FCF"/>
    <w:rsid w:val="002B0FED"/>
    <w:rsid w:val="002B132D"/>
    <w:rsid w:val="002B17C4"/>
    <w:rsid w:val="002B17D5"/>
    <w:rsid w:val="002B2039"/>
    <w:rsid w:val="002B2816"/>
    <w:rsid w:val="002B287A"/>
    <w:rsid w:val="002B28F2"/>
    <w:rsid w:val="002B290B"/>
    <w:rsid w:val="002B298D"/>
    <w:rsid w:val="002B2AAC"/>
    <w:rsid w:val="002B2B58"/>
    <w:rsid w:val="002B2C39"/>
    <w:rsid w:val="002B2DB2"/>
    <w:rsid w:val="002B30AC"/>
    <w:rsid w:val="002B30D5"/>
    <w:rsid w:val="002B3607"/>
    <w:rsid w:val="002B4326"/>
    <w:rsid w:val="002B4483"/>
    <w:rsid w:val="002B48AC"/>
    <w:rsid w:val="002B4B69"/>
    <w:rsid w:val="002B5089"/>
    <w:rsid w:val="002B554A"/>
    <w:rsid w:val="002B5C03"/>
    <w:rsid w:val="002B5F7A"/>
    <w:rsid w:val="002B6046"/>
    <w:rsid w:val="002B6663"/>
    <w:rsid w:val="002B700D"/>
    <w:rsid w:val="002B7702"/>
    <w:rsid w:val="002B79CF"/>
    <w:rsid w:val="002C044F"/>
    <w:rsid w:val="002C0536"/>
    <w:rsid w:val="002C08B3"/>
    <w:rsid w:val="002C0C1A"/>
    <w:rsid w:val="002C0C7B"/>
    <w:rsid w:val="002C0C9C"/>
    <w:rsid w:val="002C0E41"/>
    <w:rsid w:val="002C10D9"/>
    <w:rsid w:val="002C1921"/>
    <w:rsid w:val="002C1FF4"/>
    <w:rsid w:val="002C215C"/>
    <w:rsid w:val="002C255C"/>
    <w:rsid w:val="002C27ED"/>
    <w:rsid w:val="002C2AF8"/>
    <w:rsid w:val="002C2EA7"/>
    <w:rsid w:val="002C2F89"/>
    <w:rsid w:val="002C359F"/>
    <w:rsid w:val="002C38E3"/>
    <w:rsid w:val="002C3CD4"/>
    <w:rsid w:val="002C3F80"/>
    <w:rsid w:val="002C43D7"/>
    <w:rsid w:val="002C4916"/>
    <w:rsid w:val="002C4A82"/>
    <w:rsid w:val="002C4B49"/>
    <w:rsid w:val="002C51FB"/>
    <w:rsid w:val="002C5609"/>
    <w:rsid w:val="002C58F3"/>
    <w:rsid w:val="002C5A4D"/>
    <w:rsid w:val="002C5DCE"/>
    <w:rsid w:val="002C5F71"/>
    <w:rsid w:val="002C6202"/>
    <w:rsid w:val="002C6470"/>
    <w:rsid w:val="002C6EB8"/>
    <w:rsid w:val="002C6FA4"/>
    <w:rsid w:val="002C7113"/>
    <w:rsid w:val="002C71BA"/>
    <w:rsid w:val="002C76F9"/>
    <w:rsid w:val="002C7847"/>
    <w:rsid w:val="002C79AE"/>
    <w:rsid w:val="002C7A09"/>
    <w:rsid w:val="002C7C7E"/>
    <w:rsid w:val="002D03E8"/>
    <w:rsid w:val="002D08A9"/>
    <w:rsid w:val="002D0DEF"/>
    <w:rsid w:val="002D129D"/>
    <w:rsid w:val="002D1623"/>
    <w:rsid w:val="002D2034"/>
    <w:rsid w:val="002D20EE"/>
    <w:rsid w:val="002D23A8"/>
    <w:rsid w:val="002D2E14"/>
    <w:rsid w:val="002D2E7E"/>
    <w:rsid w:val="002D3BA8"/>
    <w:rsid w:val="002D3D89"/>
    <w:rsid w:val="002D3E4B"/>
    <w:rsid w:val="002D482A"/>
    <w:rsid w:val="002D49DA"/>
    <w:rsid w:val="002D5440"/>
    <w:rsid w:val="002D57FB"/>
    <w:rsid w:val="002D58CF"/>
    <w:rsid w:val="002D5D26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E01C4"/>
    <w:rsid w:val="002E04A2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4DE"/>
    <w:rsid w:val="002E25A5"/>
    <w:rsid w:val="002E2781"/>
    <w:rsid w:val="002E308F"/>
    <w:rsid w:val="002E367F"/>
    <w:rsid w:val="002E370D"/>
    <w:rsid w:val="002E37FC"/>
    <w:rsid w:val="002E3A5E"/>
    <w:rsid w:val="002E3ACD"/>
    <w:rsid w:val="002E3B56"/>
    <w:rsid w:val="002E3EED"/>
    <w:rsid w:val="002E499F"/>
    <w:rsid w:val="002E50EC"/>
    <w:rsid w:val="002E554B"/>
    <w:rsid w:val="002E5595"/>
    <w:rsid w:val="002E56E5"/>
    <w:rsid w:val="002E6A13"/>
    <w:rsid w:val="002E6DF0"/>
    <w:rsid w:val="002E6FAE"/>
    <w:rsid w:val="002E7EDE"/>
    <w:rsid w:val="002F01EF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DAF"/>
    <w:rsid w:val="002F1FCF"/>
    <w:rsid w:val="002F215A"/>
    <w:rsid w:val="002F22BD"/>
    <w:rsid w:val="002F25BB"/>
    <w:rsid w:val="002F25C3"/>
    <w:rsid w:val="002F2A8C"/>
    <w:rsid w:val="002F2B91"/>
    <w:rsid w:val="002F2BF4"/>
    <w:rsid w:val="002F2CA5"/>
    <w:rsid w:val="002F2D47"/>
    <w:rsid w:val="002F2E12"/>
    <w:rsid w:val="002F2EA6"/>
    <w:rsid w:val="002F3B00"/>
    <w:rsid w:val="002F40C8"/>
    <w:rsid w:val="002F44CB"/>
    <w:rsid w:val="002F4611"/>
    <w:rsid w:val="002F4778"/>
    <w:rsid w:val="002F4806"/>
    <w:rsid w:val="002F5ED1"/>
    <w:rsid w:val="002F639F"/>
    <w:rsid w:val="002F6783"/>
    <w:rsid w:val="002F6913"/>
    <w:rsid w:val="002F6BFB"/>
    <w:rsid w:val="002F6E2B"/>
    <w:rsid w:val="002F73D1"/>
    <w:rsid w:val="002F7412"/>
    <w:rsid w:val="002F7C34"/>
    <w:rsid w:val="002F7D09"/>
    <w:rsid w:val="0030006F"/>
    <w:rsid w:val="00300392"/>
    <w:rsid w:val="00300620"/>
    <w:rsid w:val="00300875"/>
    <w:rsid w:val="003009F2"/>
    <w:rsid w:val="00300B41"/>
    <w:rsid w:val="00300CB7"/>
    <w:rsid w:val="0030100F"/>
    <w:rsid w:val="00301611"/>
    <w:rsid w:val="00301676"/>
    <w:rsid w:val="003016E8"/>
    <w:rsid w:val="00301BDC"/>
    <w:rsid w:val="003022B5"/>
    <w:rsid w:val="003024BF"/>
    <w:rsid w:val="00302CA0"/>
    <w:rsid w:val="003036FE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50E0"/>
    <w:rsid w:val="003050E3"/>
    <w:rsid w:val="003058EC"/>
    <w:rsid w:val="00305C32"/>
    <w:rsid w:val="00305EDD"/>
    <w:rsid w:val="00305EFD"/>
    <w:rsid w:val="003060BE"/>
    <w:rsid w:val="00306783"/>
    <w:rsid w:val="0030696F"/>
    <w:rsid w:val="00306D30"/>
    <w:rsid w:val="00306F15"/>
    <w:rsid w:val="00306F19"/>
    <w:rsid w:val="00307B6F"/>
    <w:rsid w:val="00307D8A"/>
    <w:rsid w:val="00310253"/>
    <w:rsid w:val="00310643"/>
    <w:rsid w:val="003114FF"/>
    <w:rsid w:val="003115B4"/>
    <w:rsid w:val="003115EF"/>
    <w:rsid w:val="00311705"/>
    <w:rsid w:val="00311AD1"/>
    <w:rsid w:val="00311E42"/>
    <w:rsid w:val="00311EED"/>
    <w:rsid w:val="0031215A"/>
    <w:rsid w:val="0031235A"/>
    <w:rsid w:val="003123D8"/>
    <w:rsid w:val="0031342C"/>
    <w:rsid w:val="003148A9"/>
    <w:rsid w:val="00314DAE"/>
    <w:rsid w:val="00314DE2"/>
    <w:rsid w:val="0031516A"/>
    <w:rsid w:val="003153D4"/>
    <w:rsid w:val="003156DC"/>
    <w:rsid w:val="00315E04"/>
    <w:rsid w:val="00315E89"/>
    <w:rsid w:val="00316028"/>
    <w:rsid w:val="00316340"/>
    <w:rsid w:val="003169FF"/>
    <w:rsid w:val="00316DFD"/>
    <w:rsid w:val="0031741C"/>
    <w:rsid w:val="00317666"/>
    <w:rsid w:val="00317764"/>
    <w:rsid w:val="00317901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470"/>
    <w:rsid w:val="00322795"/>
    <w:rsid w:val="00322890"/>
    <w:rsid w:val="00322A3C"/>
    <w:rsid w:val="00322E48"/>
    <w:rsid w:val="00322EB8"/>
    <w:rsid w:val="0032319D"/>
    <w:rsid w:val="003234BD"/>
    <w:rsid w:val="00323860"/>
    <w:rsid w:val="00323FF3"/>
    <w:rsid w:val="00324345"/>
    <w:rsid w:val="0032444E"/>
    <w:rsid w:val="0032463D"/>
    <w:rsid w:val="00324B6A"/>
    <w:rsid w:val="00324FA5"/>
    <w:rsid w:val="0032522E"/>
    <w:rsid w:val="00325578"/>
    <w:rsid w:val="003259AA"/>
    <w:rsid w:val="003260BB"/>
    <w:rsid w:val="003260FE"/>
    <w:rsid w:val="003262D4"/>
    <w:rsid w:val="00326548"/>
    <w:rsid w:val="0032671C"/>
    <w:rsid w:val="00326872"/>
    <w:rsid w:val="0032712A"/>
    <w:rsid w:val="003274BE"/>
    <w:rsid w:val="00327747"/>
    <w:rsid w:val="003306E5"/>
    <w:rsid w:val="003307AA"/>
    <w:rsid w:val="00330CFA"/>
    <w:rsid w:val="003311E9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6C9"/>
    <w:rsid w:val="00333AE4"/>
    <w:rsid w:val="00333CA6"/>
    <w:rsid w:val="00334376"/>
    <w:rsid w:val="00334412"/>
    <w:rsid w:val="0033482D"/>
    <w:rsid w:val="00334A37"/>
    <w:rsid w:val="003354FF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831"/>
    <w:rsid w:val="00341BD4"/>
    <w:rsid w:val="00341C26"/>
    <w:rsid w:val="00341DA2"/>
    <w:rsid w:val="00341F55"/>
    <w:rsid w:val="003420F7"/>
    <w:rsid w:val="00342AA1"/>
    <w:rsid w:val="00343117"/>
    <w:rsid w:val="0034317A"/>
    <w:rsid w:val="0034327A"/>
    <w:rsid w:val="00343DA5"/>
    <w:rsid w:val="00343E38"/>
    <w:rsid w:val="00344273"/>
    <w:rsid w:val="0034447C"/>
    <w:rsid w:val="00344A56"/>
    <w:rsid w:val="00345147"/>
    <w:rsid w:val="00345182"/>
    <w:rsid w:val="00345272"/>
    <w:rsid w:val="003454C8"/>
    <w:rsid w:val="00345BCB"/>
    <w:rsid w:val="00345E8B"/>
    <w:rsid w:val="00346091"/>
    <w:rsid w:val="0034624B"/>
    <w:rsid w:val="003462F7"/>
    <w:rsid w:val="0034698B"/>
    <w:rsid w:val="00346C78"/>
    <w:rsid w:val="00346DCB"/>
    <w:rsid w:val="003472F4"/>
    <w:rsid w:val="00347592"/>
    <w:rsid w:val="00347812"/>
    <w:rsid w:val="0034799E"/>
    <w:rsid w:val="00347BA2"/>
    <w:rsid w:val="00350D0B"/>
    <w:rsid w:val="00350F0D"/>
    <w:rsid w:val="003514B9"/>
    <w:rsid w:val="003514C5"/>
    <w:rsid w:val="00351AC5"/>
    <w:rsid w:val="00352543"/>
    <w:rsid w:val="00352E2E"/>
    <w:rsid w:val="00352E82"/>
    <w:rsid w:val="00353386"/>
    <w:rsid w:val="00353421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0B1"/>
    <w:rsid w:val="00355306"/>
    <w:rsid w:val="003558A9"/>
    <w:rsid w:val="003559B0"/>
    <w:rsid w:val="00355A9C"/>
    <w:rsid w:val="00355D99"/>
    <w:rsid w:val="00355DE4"/>
    <w:rsid w:val="00355E0C"/>
    <w:rsid w:val="00355EF6"/>
    <w:rsid w:val="00355F21"/>
    <w:rsid w:val="00356067"/>
    <w:rsid w:val="00356261"/>
    <w:rsid w:val="00356678"/>
    <w:rsid w:val="00356C1A"/>
    <w:rsid w:val="003572A7"/>
    <w:rsid w:val="003572A8"/>
    <w:rsid w:val="00357389"/>
    <w:rsid w:val="0035744C"/>
    <w:rsid w:val="00357BD9"/>
    <w:rsid w:val="00357E05"/>
    <w:rsid w:val="00360285"/>
    <w:rsid w:val="003603C6"/>
    <w:rsid w:val="00360429"/>
    <w:rsid w:val="00360992"/>
    <w:rsid w:val="00360A53"/>
    <w:rsid w:val="00360AC4"/>
    <w:rsid w:val="00360CFF"/>
    <w:rsid w:val="003612DC"/>
    <w:rsid w:val="00361597"/>
    <w:rsid w:val="003617CD"/>
    <w:rsid w:val="00361C19"/>
    <w:rsid w:val="0036213E"/>
    <w:rsid w:val="00362313"/>
    <w:rsid w:val="0036241F"/>
    <w:rsid w:val="00362458"/>
    <w:rsid w:val="00362675"/>
    <w:rsid w:val="00362708"/>
    <w:rsid w:val="003638FD"/>
    <w:rsid w:val="003646F7"/>
    <w:rsid w:val="00364CFA"/>
    <w:rsid w:val="0036504B"/>
    <w:rsid w:val="00365451"/>
    <w:rsid w:val="003654E4"/>
    <w:rsid w:val="00365D3C"/>
    <w:rsid w:val="003663A1"/>
    <w:rsid w:val="00366A3A"/>
    <w:rsid w:val="00366CA5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2B6"/>
    <w:rsid w:val="00371A56"/>
    <w:rsid w:val="00371C20"/>
    <w:rsid w:val="00371D6B"/>
    <w:rsid w:val="00371E17"/>
    <w:rsid w:val="00371F64"/>
    <w:rsid w:val="0037207C"/>
    <w:rsid w:val="00372393"/>
    <w:rsid w:val="00372495"/>
    <w:rsid w:val="0037268A"/>
    <w:rsid w:val="00372C8C"/>
    <w:rsid w:val="00373332"/>
    <w:rsid w:val="003737BF"/>
    <w:rsid w:val="003737D0"/>
    <w:rsid w:val="00373943"/>
    <w:rsid w:val="00373EFC"/>
    <w:rsid w:val="00374726"/>
    <w:rsid w:val="00374C95"/>
    <w:rsid w:val="00374F61"/>
    <w:rsid w:val="00374FC2"/>
    <w:rsid w:val="0037559E"/>
    <w:rsid w:val="003755D2"/>
    <w:rsid w:val="00375859"/>
    <w:rsid w:val="003758E2"/>
    <w:rsid w:val="0037629E"/>
    <w:rsid w:val="00376378"/>
    <w:rsid w:val="0037670C"/>
    <w:rsid w:val="003771E0"/>
    <w:rsid w:val="00377335"/>
    <w:rsid w:val="0037734F"/>
    <w:rsid w:val="00377799"/>
    <w:rsid w:val="00377891"/>
    <w:rsid w:val="00377933"/>
    <w:rsid w:val="00377EAE"/>
    <w:rsid w:val="0038007F"/>
    <w:rsid w:val="00380618"/>
    <w:rsid w:val="00380824"/>
    <w:rsid w:val="00380A6C"/>
    <w:rsid w:val="00381BD1"/>
    <w:rsid w:val="00381BDD"/>
    <w:rsid w:val="00381BF9"/>
    <w:rsid w:val="0038200A"/>
    <w:rsid w:val="00382069"/>
    <w:rsid w:val="00382242"/>
    <w:rsid w:val="0038231D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7B"/>
    <w:rsid w:val="003846B2"/>
    <w:rsid w:val="00384752"/>
    <w:rsid w:val="0038492D"/>
    <w:rsid w:val="00384BCC"/>
    <w:rsid w:val="00384C2A"/>
    <w:rsid w:val="003855BF"/>
    <w:rsid w:val="0038565F"/>
    <w:rsid w:val="00385EDE"/>
    <w:rsid w:val="0038601E"/>
    <w:rsid w:val="00386285"/>
    <w:rsid w:val="00386A87"/>
    <w:rsid w:val="00386BB7"/>
    <w:rsid w:val="00386C41"/>
    <w:rsid w:val="00386DC8"/>
    <w:rsid w:val="0038721A"/>
    <w:rsid w:val="00387603"/>
    <w:rsid w:val="00387635"/>
    <w:rsid w:val="00387663"/>
    <w:rsid w:val="00387CBA"/>
    <w:rsid w:val="00387D7A"/>
    <w:rsid w:val="0039037A"/>
    <w:rsid w:val="003906BD"/>
    <w:rsid w:val="003911D7"/>
    <w:rsid w:val="003911FD"/>
    <w:rsid w:val="003916BB"/>
    <w:rsid w:val="0039172B"/>
    <w:rsid w:val="003918D2"/>
    <w:rsid w:val="00391F85"/>
    <w:rsid w:val="0039202C"/>
    <w:rsid w:val="00392121"/>
    <w:rsid w:val="00392175"/>
    <w:rsid w:val="003924F4"/>
    <w:rsid w:val="0039289D"/>
    <w:rsid w:val="00392984"/>
    <w:rsid w:val="00392D36"/>
    <w:rsid w:val="0039364D"/>
    <w:rsid w:val="00393F8C"/>
    <w:rsid w:val="00394322"/>
    <w:rsid w:val="00394450"/>
    <w:rsid w:val="00394601"/>
    <w:rsid w:val="003949ED"/>
    <w:rsid w:val="00394FFD"/>
    <w:rsid w:val="00395509"/>
    <w:rsid w:val="003957B1"/>
    <w:rsid w:val="003959E5"/>
    <w:rsid w:val="00395B80"/>
    <w:rsid w:val="00395CCB"/>
    <w:rsid w:val="00396415"/>
    <w:rsid w:val="00396ADF"/>
    <w:rsid w:val="00396FD8"/>
    <w:rsid w:val="003971B4"/>
    <w:rsid w:val="00397304"/>
    <w:rsid w:val="0039757C"/>
    <w:rsid w:val="0039784F"/>
    <w:rsid w:val="003A017C"/>
    <w:rsid w:val="003A0184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B27"/>
    <w:rsid w:val="003A3DA0"/>
    <w:rsid w:val="003A3FBC"/>
    <w:rsid w:val="003A43A9"/>
    <w:rsid w:val="003A4734"/>
    <w:rsid w:val="003A4D0B"/>
    <w:rsid w:val="003A4D6B"/>
    <w:rsid w:val="003A4EC6"/>
    <w:rsid w:val="003A4FFD"/>
    <w:rsid w:val="003A5048"/>
    <w:rsid w:val="003A5155"/>
    <w:rsid w:val="003A53E4"/>
    <w:rsid w:val="003A5BA8"/>
    <w:rsid w:val="003A62A4"/>
    <w:rsid w:val="003A6B3A"/>
    <w:rsid w:val="003A6D91"/>
    <w:rsid w:val="003A79A0"/>
    <w:rsid w:val="003B09F8"/>
    <w:rsid w:val="003B0A8E"/>
    <w:rsid w:val="003B0D6B"/>
    <w:rsid w:val="003B165C"/>
    <w:rsid w:val="003B17EE"/>
    <w:rsid w:val="003B1873"/>
    <w:rsid w:val="003B1EE6"/>
    <w:rsid w:val="003B1F21"/>
    <w:rsid w:val="003B21E8"/>
    <w:rsid w:val="003B233A"/>
    <w:rsid w:val="003B3779"/>
    <w:rsid w:val="003B3ED9"/>
    <w:rsid w:val="003B40B5"/>
    <w:rsid w:val="003B4200"/>
    <w:rsid w:val="003B448D"/>
    <w:rsid w:val="003B465B"/>
    <w:rsid w:val="003B49D6"/>
    <w:rsid w:val="003B4B0F"/>
    <w:rsid w:val="003B50FF"/>
    <w:rsid w:val="003B5103"/>
    <w:rsid w:val="003B536E"/>
    <w:rsid w:val="003B5EBA"/>
    <w:rsid w:val="003B62B7"/>
    <w:rsid w:val="003B6860"/>
    <w:rsid w:val="003B74BC"/>
    <w:rsid w:val="003B77CC"/>
    <w:rsid w:val="003B77D3"/>
    <w:rsid w:val="003B7CCA"/>
    <w:rsid w:val="003B7D0B"/>
    <w:rsid w:val="003C0333"/>
    <w:rsid w:val="003C05A0"/>
    <w:rsid w:val="003C0BC8"/>
    <w:rsid w:val="003C0BD9"/>
    <w:rsid w:val="003C0FB9"/>
    <w:rsid w:val="003C1245"/>
    <w:rsid w:val="003C1B74"/>
    <w:rsid w:val="003C2213"/>
    <w:rsid w:val="003C3239"/>
    <w:rsid w:val="003C32A6"/>
    <w:rsid w:val="003C34C8"/>
    <w:rsid w:val="003C38E9"/>
    <w:rsid w:val="003C3C6D"/>
    <w:rsid w:val="003C4099"/>
    <w:rsid w:val="003C42BC"/>
    <w:rsid w:val="003C4323"/>
    <w:rsid w:val="003C471F"/>
    <w:rsid w:val="003C47D6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C7D61"/>
    <w:rsid w:val="003D065D"/>
    <w:rsid w:val="003D0760"/>
    <w:rsid w:val="003D0E4C"/>
    <w:rsid w:val="003D123E"/>
    <w:rsid w:val="003D1D0A"/>
    <w:rsid w:val="003D1D0E"/>
    <w:rsid w:val="003D2337"/>
    <w:rsid w:val="003D25DB"/>
    <w:rsid w:val="003D2A89"/>
    <w:rsid w:val="003D3571"/>
    <w:rsid w:val="003D3AF7"/>
    <w:rsid w:val="003D3ED3"/>
    <w:rsid w:val="003D47C3"/>
    <w:rsid w:val="003D4886"/>
    <w:rsid w:val="003D4916"/>
    <w:rsid w:val="003D4AB9"/>
    <w:rsid w:val="003D4D49"/>
    <w:rsid w:val="003D4FAC"/>
    <w:rsid w:val="003D4FBF"/>
    <w:rsid w:val="003D520A"/>
    <w:rsid w:val="003D530A"/>
    <w:rsid w:val="003D57C4"/>
    <w:rsid w:val="003D5C50"/>
    <w:rsid w:val="003D5E4B"/>
    <w:rsid w:val="003D6BB9"/>
    <w:rsid w:val="003D71B5"/>
    <w:rsid w:val="003D740D"/>
    <w:rsid w:val="003D7712"/>
    <w:rsid w:val="003D78DA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A9F"/>
    <w:rsid w:val="003E0F00"/>
    <w:rsid w:val="003E118C"/>
    <w:rsid w:val="003E1218"/>
    <w:rsid w:val="003E1736"/>
    <w:rsid w:val="003E217B"/>
    <w:rsid w:val="003E26EA"/>
    <w:rsid w:val="003E2980"/>
    <w:rsid w:val="003E2ADB"/>
    <w:rsid w:val="003E32F1"/>
    <w:rsid w:val="003E375B"/>
    <w:rsid w:val="003E4102"/>
    <w:rsid w:val="003E417D"/>
    <w:rsid w:val="003E4490"/>
    <w:rsid w:val="003E4651"/>
    <w:rsid w:val="003E47CB"/>
    <w:rsid w:val="003E4825"/>
    <w:rsid w:val="003E52A3"/>
    <w:rsid w:val="003E5313"/>
    <w:rsid w:val="003E536D"/>
    <w:rsid w:val="003E5434"/>
    <w:rsid w:val="003E5A08"/>
    <w:rsid w:val="003E5E0B"/>
    <w:rsid w:val="003E62FD"/>
    <w:rsid w:val="003E637B"/>
    <w:rsid w:val="003E65AC"/>
    <w:rsid w:val="003E65E1"/>
    <w:rsid w:val="003E671F"/>
    <w:rsid w:val="003E6CDC"/>
    <w:rsid w:val="003E6E4D"/>
    <w:rsid w:val="003E6F70"/>
    <w:rsid w:val="003E6FE0"/>
    <w:rsid w:val="003E7266"/>
    <w:rsid w:val="003E74FC"/>
    <w:rsid w:val="003E75E2"/>
    <w:rsid w:val="003E76DD"/>
    <w:rsid w:val="003E7938"/>
    <w:rsid w:val="003E7986"/>
    <w:rsid w:val="003F01AD"/>
    <w:rsid w:val="003F05A8"/>
    <w:rsid w:val="003F107E"/>
    <w:rsid w:val="003F11BA"/>
    <w:rsid w:val="003F11BD"/>
    <w:rsid w:val="003F1305"/>
    <w:rsid w:val="003F179C"/>
    <w:rsid w:val="003F19DB"/>
    <w:rsid w:val="003F26DE"/>
    <w:rsid w:val="003F27AC"/>
    <w:rsid w:val="003F2933"/>
    <w:rsid w:val="003F2C91"/>
    <w:rsid w:val="003F2D17"/>
    <w:rsid w:val="003F2D7F"/>
    <w:rsid w:val="003F2F53"/>
    <w:rsid w:val="003F2FE1"/>
    <w:rsid w:val="003F3F87"/>
    <w:rsid w:val="003F45D1"/>
    <w:rsid w:val="003F4A30"/>
    <w:rsid w:val="003F4A31"/>
    <w:rsid w:val="003F4E22"/>
    <w:rsid w:val="003F57DB"/>
    <w:rsid w:val="003F597E"/>
    <w:rsid w:val="003F5E4B"/>
    <w:rsid w:val="003F60BF"/>
    <w:rsid w:val="003F63FC"/>
    <w:rsid w:val="003F677F"/>
    <w:rsid w:val="003F6D0F"/>
    <w:rsid w:val="003F6D2B"/>
    <w:rsid w:val="003F6DA5"/>
    <w:rsid w:val="003F6FCA"/>
    <w:rsid w:val="003F709D"/>
    <w:rsid w:val="003F728B"/>
    <w:rsid w:val="003F7389"/>
    <w:rsid w:val="003F73A4"/>
    <w:rsid w:val="003F74BB"/>
    <w:rsid w:val="003F76E9"/>
    <w:rsid w:val="003F78B3"/>
    <w:rsid w:val="003F7ADC"/>
    <w:rsid w:val="00400336"/>
    <w:rsid w:val="00400D09"/>
    <w:rsid w:val="00401058"/>
    <w:rsid w:val="004011AA"/>
    <w:rsid w:val="00401250"/>
    <w:rsid w:val="0040137B"/>
    <w:rsid w:val="00401454"/>
    <w:rsid w:val="00401509"/>
    <w:rsid w:val="0040184B"/>
    <w:rsid w:val="00401922"/>
    <w:rsid w:val="00401CB8"/>
    <w:rsid w:val="00402055"/>
    <w:rsid w:val="004022C0"/>
    <w:rsid w:val="0040257C"/>
    <w:rsid w:val="00402D8D"/>
    <w:rsid w:val="00403006"/>
    <w:rsid w:val="0040377D"/>
    <w:rsid w:val="00403799"/>
    <w:rsid w:val="00403807"/>
    <w:rsid w:val="004038C8"/>
    <w:rsid w:val="00403A64"/>
    <w:rsid w:val="00403FA2"/>
    <w:rsid w:val="0040406B"/>
    <w:rsid w:val="004040FC"/>
    <w:rsid w:val="004041AC"/>
    <w:rsid w:val="0040427E"/>
    <w:rsid w:val="00404336"/>
    <w:rsid w:val="00404514"/>
    <w:rsid w:val="00404BB9"/>
    <w:rsid w:val="00404D72"/>
    <w:rsid w:val="00405144"/>
    <w:rsid w:val="0040540C"/>
    <w:rsid w:val="0040561C"/>
    <w:rsid w:val="00405991"/>
    <w:rsid w:val="00406672"/>
    <w:rsid w:val="00406946"/>
    <w:rsid w:val="00406DDD"/>
    <w:rsid w:val="00407AC8"/>
    <w:rsid w:val="00407B1E"/>
    <w:rsid w:val="00407D4D"/>
    <w:rsid w:val="004102B4"/>
    <w:rsid w:val="004102ED"/>
    <w:rsid w:val="00410392"/>
    <w:rsid w:val="004108C4"/>
    <w:rsid w:val="00410BCF"/>
    <w:rsid w:val="00411023"/>
    <w:rsid w:val="00411443"/>
    <w:rsid w:val="00411870"/>
    <w:rsid w:val="00411CC2"/>
    <w:rsid w:val="00411CFD"/>
    <w:rsid w:val="00411E69"/>
    <w:rsid w:val="00411EA3"/>
    <w:rsid w:val="00411F68"/>
    <w:rsid w:val="0041254C"/>
    <w:rsid w:val="00412794"/>
    <w:rsid w:val="00412F86"/>
    <w:rsid w:val="004137EC"/>
    <w:rsid w:val="00413BAB"/>
    <w:rsid w:val="00413C41"/>
    <w:rsid w:val="004140CA"/>
    <w:rsid w:val="004145F5"/>
    <w:rsid w:val="004146F7"/>
    <w:rsid w:val="00414952"/>
    <w:rsid w:val="00415613"/>
    <w:rsid w:val="00415C12"/>
    <w:rsid w:val="00415EF3"/>
    <w:rsid w:val="00415F7B"/>
    <w:rsid w:val="004163EF"/>
    <w:rsid w:val="004164F0"/>
    <w:rsid w:val="004166F4"/>
    <w:rsid w:val="00416B60"/>
    <w:rsid w:val="00416ED6"/>
    <w:rsid w:val="00417103"/>
    <w:rsid w:val="004178DD"/>
    <w:rsid w:val="00417962"/>
    <w:rsid w:val="00417FAD"/>
    <w:rsid w:val="0042016B"/>
    <w:rsid w:val="0042024F"/>
    <w:rsid w:val="004203A6"/>
    <w:rsid w:val="004206DF"/>
    <w:rsid w:val="004209DB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E4D"/>
    <w:rsid w:val="00423B0A"/>
    <w:rsid w:val="00423D73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61BA"/>
    <w:rsid w:val="00426C66"/>
    <w:rsid w:val="00426DB9"/>
    <w:rsid w:val="004270A2"/>
    <w:rsid w:val="004277E4"/>
    <w:rsid w:val="004278A7"/>
    <w:rsid w:val="00427CCD"/>
    <w:rsid w:val="00427D4F"/>
    <w:rsid w:val="00427D80"/>
    <w:rsid w:val="00430075"/>
    <w:rsid w:val="004306BA"/>
    <w:rsid w:val="004306D3"/>
    <w:rsid w:val="00430996"/>
    <w:rsid w:val="00430C58"/>
    <w:rsid w:val="00431024"/>
    <w:rsid w:val="004315E2"/>
    <w:rsid w:val="00431D50"/>
    <w:rsid w:val="00431D66"/>
    <w:rsid w:val="0043212C"/>
    <w:rsid w:val="0043236C"/>
    <w:rsid w:val="0043237B"/>
    <w:rsid w:val="004328D9"/>
    <w:rsid w:val="0043329E"/>
    <w:rsid w:val="00433604"/>
    <w:rsid w:val="00433846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9E2"/>
    <w:rsid w:val="00435C51"/>
    <w:rsid w:val="00435CE1"/>
    <w:rsid w:val="00435E7E"/>
    <w:rsid w:val="00435F35"/>
    <w:rsid w:val="00436345"/>
    <w:rsid w:val="004366A9"/>
    <w:rsid w:val="004368DA"/>
    <w:rsid w:val="00436929"/>
    <w:rsid w:val="0043695F"/>
    <w:rsid w:val="00436AA0"/>
    <w:rsid w:val="00436AD4"/>
    <w:rsid w:val="00436EFC"/>
    <w:rsid w:val="004371A1"/>
    <w:rsid w:val="00437475"/>
    <w:rsid w:val="00437671"/>
    <w:rsid w:val="00437841"/>
    <w:rsid w:val="004379C9"/>
    <w:rsid w:val="00437B39"/>
    <w:rsid w:val="00437BA4"/>
    <w:rsid w:val="00437CC7"/>
    <w:rsid w:val="00440140"/>
    <w:rsid w:val="00440192"/>
    <w:rsid w:val="00440341"/>
    <w:rsid w:val="00440599"/>
    <w:rsid w:val="0044071D"/>
    <w:rsid w:val="004408D0"/>
    <w:rsid w:val="00440DA6"/>
    <w:rsid w:val="00441D20"/>
    <w:rsid w:val="00441DE8"/>
    <w:rsid w:val="004421B5"/>
    <w:rsid w:val="004422A8"/>
    <w:rsid w:val="00442413"/>
    <w:rsid w:val="004427BE"/>
    <w:rsid w:val="00442C23"/>
    <w:rsid w:val="00442D18"/>
    <w:rsid w:val="00443643"/>
    <w:rsid w:val="00443DFD"/>
    <w:rsid w:val="00443E44"/>
    <w:rsid w:val="00444551"/>
    <w:rsid w:val="00444892"/>
    <w:rsid w:val="00444DB6"/>
    <w:rsid w:val="00444E0F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860"/>
    <w:rsid w:val="00447918"/>
    <w:rsid w:val="00447A30"/>
    <w:rsid w:val="004501EB"/>
    <w:rsid w:val="004506AF"/>
    <w:rsid w:val="004506C9"/>
    <w:rsid w:val="004507D9"/>
    <w:rsid w:val="00450809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2CFE"/>
    <w:rsid w:val="0045300A"/>
    <w:rsid w:val="004532F4"/>
    <w:rsid w:val="004533B7"/>
    <w:rsid w:val="0045342B"/>
    <w:rsid w:val="00453DAE"/>
    <w:rsid w:val="00454176"/>
    <w:rsid w:val="00454C2E"/>
    <w:rsid w:val="00454E0D"/>
    <w:rsid w:val="0045542B"/>
    <w:rsid w:val="00455DD2"/>
    <w:rsid w:val="00455EFE"/>
    <w:rsid w:val="0045600F"/>
    <w:rsid w:val="0045642F"/>
    <w:rsid w:val="00456DE6"/>
    <w:rsid w:val="00456EEF"/>
    <w:rsid w:val="00456F7F"/>
    <w:rsid w:val="004575CD"/>
    <w:rsid w:val="0045775F"/>
    <w:rsid w:val="00457AD5"/>
    <w:rsid w:val="0046054A"/>
    <w:rsid w:val="00460667"/>
    <w:rsid w:val="00460F34"/>
    <w:rsid w:val="0046143E"/>
    <w:rsid w:val="004617CD"/>
    <w:rsid w:val="00461BDC"/>
    <w:rsid w:val="00461FCE"/>
    <w:rsid w:val="00462628"/>
    <w:rsid w:val="0046268C"/>
    <w:rsid w:val="004628CE"/>
    <w:rsid w:val="0046299B"/>
    <w:rsid w:val="004631D9"/>
    <w:rsid w:val="0046361E"/>
    <w:rsid w:val="0046370B"/>
    <w:rsid w:val="00463967"/>
    <w:rsid w:val="00463BA6"/>
    <w:rsid w:val="00463D4A"/>
    <w:rsid w:val="004641EA"/>
    <w:rsid w:val="004642CC"/>
    <w:rsid w:val="004642F6"/>
    <w:rsid w:val="00464A56"/>
    <w:rsid w:val="00464B35"/>
    <w:rsid w:val="004650C7"/>
    <w:rsid w:val="004654F4"/>
    <w:rsid w:val="00465766"/>
    <w:rsid w:val="004663C7"/>
    <w:rsid w:val="004663CB"/>
    <w:rsid w:val="00466422"/>
    <w:rsid w:val="004664EB"/>
    <w:rsid w:val="00466512"/>
    <w:rsid w:val="00466A94"/>
    <w:rsid w:val="004671DC"/>
    <w:rsid w:val="004672EA"/>
    <w:rsid w:val="004673E9"/>
    <w:rsid w:val="004679F1"/>
    <w:rsid w:val="00467C9F"/>
    <w:rsid w:val="00467FA6"/>
    <w:rsid w:val="00467FF3"/>
    <w:rsid w:val="00470110"/>
    <w:rsid w:val="0047042B"/>
    <w:rsid w:val="004708EE"/>
    <w:rsid w:val="00470D01"/>
    <w:rsid w:val="00470DA1"/>
    <w:rsid w:val="004710E7"/>
    <w:rsid w:val="00471339"/>
    <w:rsid w:val="00471477"/>
    <w:rsid w:val="004714CD"/>
    <w:rsid w:val="004719C9"/>
    <w:rsid w:val="00471DFD"/>
    <w:rsid w:val="00471EB2"/>
    <w:rsid w:val="0047210B"/>
    <w:rsid w:val="00472469"/>
    <w:rsid w:val="00472513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92B"/>
    <w:rsid w:val="00476EF0"/>
    <w:rsid w:val="00476FAB"/>
    <w:rsid w:val="00477615"/>
    <w:rsid w:val="00477697"/>
    <w:rsid w:val="00477709"/>
    <w:rsid w:val="0047782F"/>
    <w:rsid w:val="00477892"/>
    <w:rsid w:val="004778B4"/>
    <w:rsid w:val="00477900"/>
    <w:rsid w:val="00477BED"/>
    <w:rsid w:val="00477C59"/>
    <w:rsid w:val="00477F35"/>
    <w:rsid w:val="004809A7"/>
    <w:rsid w:val="00480CA2"/>
    <w:rsid w:val="0048109F"/>
    <w:rsid w:val="00481773"/>
    <w:rsid w:val="004819DC"/>
    <w:rsid w:val="00481A79"/>
    <w:rsid w:val="00481FCA"/>
    <w:rsid w:val="004822DD"/>
    <w:rsid w:val="004826B3"/>
    <w:rsid w:val="004827AE"/>
    <w:rsid w:val="00483982"/>
    <w:rsid w:val="00484216"/>
    <w:rsid w:val="004848C3"/>
    <w:rsid w:val="00484FB8"/>
    <w:rsid w:val="0048506B"/>
    <w:rsid w:val="0048507B"/>
    <w:rsid w:val="004855FC"/>
    <w:rsid w:val="00485F8B"/>
    <w:rsid w:val="00486227"/>
    <w:rsid w:val="004864E4"/>
    <w:rsid w:val="0048664A"/>
    <w:rsid w:val="004866C1"/>
    <w:rsid w:val="00486768"/>
    <w:rsid w:val="00486B35"/>
    <w:rsid w:val="00486DFF"/>
    <w:rsid w:val="0048700A"/>
    <w:rsid w:val="00487BD7"/>
    <w:rsid w:val="00487C4F"/>
    <w:rsid w:val="00490243"/>
    <w:rsid w:val="0049054C"/>
    <w:rsid w:val="0049096E"/>
    <w:rsid w:val="00490997"/>
    <w:rsid w:val="00490E95"/>
    <w:rsid w:val="00491097"/>
    <w:rsid w:val="004913BB"/>
    <w:rsid w:val="00491443"/>
    <w:rsid w:val="00491B4B"/>
    <w:rsid w:val="00491CB1"/>
    <w:rsid w:val="004926C9"/>
    <w:rsid w:val="0049273B"/>
    <w:rsid w:val="0049367A"/>
    <w:rsid w:val="00493824"/>
    <w:rsid w:val="004939BC"/>
    <w:rsid w:val="00493A61"/>
    <w:rsid w:val="0049412E"/>
    <w:rsid w:val="00494138"/>
    <w:rsid w:val="00494953"/>
    <w:rsid w:val="004949CE"/>
    <w:rsid w:val="004949E2"/>
    <w:rsid w:val="004954EC"/>
    <w:rsid w:val="004958DD"/>
    <w:rsid w:val="00495C27"/>
    <w:rsid w:val="00496138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46A"/>
    <w:rsid w:val="004A0682"/>
    <w:rsid w:val="004A1778"/>
    <w:rsid w:val="004A1A52"/>
    <w:rsid w:val="004A1E93"/>
    <w:rsid w:val="004A20EA"/>
    <w:rsid w:val="004A245E"/>
    <w:rsid w:val="004A260E"/>
    <w:rsid w:val="004A2B5B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4BD4"/>
    <w:rsid w:val="004A5501"/>
    <w:rsid w:val="004A55B1"/>
    <w:rsid w:val="004A56CD"/>
    <w:rsid w:val="004A5A4C"/>
    <w:rsid w:val="004A5CC3"/>
    <w:rsid w:val="004A5DF1"/>
    <w:rsid w:val="004A5E78"/>
    <w:rsid w:val="004A5E80"/>
    <w:rsid w:val="004A6202"/>
    <w:rsid w:val="004A6205"/>
    <w:rsid w:val="004A63FE"/>
    <w:rsid w:val="004A6AF1"/>
    <w:rsid w:val="004A6D61"/>
    <w:rsid w:val="004A6F59"/>
    <w:rsid w:val="004A7452"/>
    <w:rsid w:val="004A74A1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221"/>
    <w:rsid w:val="004B340D"/>
    <w:rsid w:val="004B3A3C"/>
    <w:rsid w:val="004B40FF"/>
    <w:rsid w:val="004B43EE"/>
    <w:rsid w:val="004B4693"/>
    <w:rsid w:val="004B49D9"/>
    <w:rsid w:val="004B534E"/>
    <w:rsid w:val="004B53FE"/>
    <w:rsid w:val="004B5530"/>
    <w:rsid w:val="004B5656"/>
    <w:rsid w:val="004B56FA"/>
    <w:rsid w:val="004B57DC"/>
    <w:rsid w:val="004B5892"/>
    <w:rsid w:val="004B5E56"/>
    <w:rsid w:val="004B6023"/>
    <w:rsid w:val="004B61BC"/>
    <w:rsid w:val="004B65B1"/>
    <w:rsid w:val="004B66C1"/>
    <w:rsid w:val="004B67D6"/>
    <w:rsid w:val="004B6D58"/>
    <w:rsid w:val="004B72E0"/>
    <w:rsid w:val="004B736B"/>
    <w:rsid w:val="004B787D"/>
    <w:rsid w:val="004B7D4B"/>
    <w:rsid w:val="004B7F62"/>
    <w:rsid w:val="004C00AB"/>
    <w:rsid w:val="004C03AB"/>
    <w:rsid w:val="004C1782"/>
    <w:rsid w:val="004C1AD7"/>
    <w:rsid w:val="004C1C1B"/>
    <w:rsid w:val="004C2E43"/>
    <w:rsid w:val="004C36E4"/>
    <w:rsid w:val="004C448D"/>
    <w:rsid w:val="004C4557"/>
    <w:rsid w:val="004C49F7"/>
    <w:rsid w:val="004C4A05"/>
    <w:rsid w:val="004C4D03"/>
    <w:rsid w:val="004C4D33"/>
    <w:rsid w:val="004C4E9F"/>
    <w:rsid w:val="004C501D"/>
    <w:rsid w:val="004C55E1"/>
    <w:rsid w:val="004C5797"/>
    <w:rsid w:val="004C5895"/>
    <w:rsid w:val="004C5B9A"/>
    <w:rsid w:val="004C5C56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8"/>
    <w:rsid w:val="004D1C59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5310"/>
    <w:rsid w:val="004D6285"/>
    <w:rsid w:val="004D66B1"/>
    <w:rsid w:val="004D6986"/>
    <w:rsid w:val="004D7ADA"/>
    <w:rsid w:val="004D7AFF"/>
    <w:rsid w:val="004D7BBA"/>
    <w:rsid w:val="004D7D21"/>
    <w:rsid w:val="004E01CE"/>
    <w:rsid w:val="004E062C"/>
    <w:rsid w:val="004E0BFC"/>
    <w:rsid w:val="004E0D37"/>
    <w:rsid w:val="004E1106"/>
    <w:rsid w:val="004E11C8"/>
    <w:rsid w:val="004E1713"/>
    <w:rsid w:val="004E1898"/>
    <w:rsid w:val="004E2685"/>
    <w:rsid w:val="004E2750"/>
    <w:rsid w:val="004E291C"/>
    <w:rsid w:val="004E2B4F"/>
    <w:rsid w:val="004E33AC"/>
    <w:rsid w:val="004E3601"/>
    <w:rsid w:val="004E3E5F"/>
    <w:rsid w:val="004E4268"/>
    <w:rsid w:val="004E4653"/>
    <w:rsid w:val="004E4658"/>
    <w:rsid w:val="004E4794"/>
    <w:rsid w:val="004E49DF"/>
    <w:rsid w:val="004E4A53"/>
    <w:rsid w:val="004E4DAB"/>
    <w:rsid w:val="004E4F97"/>
    <w:rsid w:val="004E5447"/>
    <w:rsid w:val="004E588B"/>
    <w:rsid w:val="004E5915"/>
    <w:rsid w:val="004E5E0D"/>
    <w:rsid w:val="004E61D7"/>
    <w:rsid w:val="004E6375"/>
    <w:rsid w:val="004E63DB"/>
    <w:rsid w:val="004E6541"/>
    <w:rsid w:val="004E65C7"/>
    <w:rsid w:val="004E68F7"/>
    <w:rsid w:val="004E69D9"/>
    <w:rsid w:val="004E6D95"/>
    <w:rsid w:val="004E6F7F"/>
    <w:rsid w:val="004E702A"/>
    <w:rsid w:val="004E7069"/>
    <w:rsid w:val="004F01CE"/>
    <w:rsid w:val="004F0295"/>
    <w:rsid w:val="004F0C0B"/>
    <w:rsid w:val="004F0F44"/>
    <w:rsid w:val="004F1338"/>
    <w:rsid w:val="004F1905"/>
    <w:rsid w:val="004F1A67"/>
    <w:rsid w:val="004F1EB7"/>
    <w:rsid w:val="004F22DA"/>
    <w:rsid w:val="004F2B65"/>
    <w:rsid w:val="004F3371"/>
    <w:rsid w:val="004F3E74"/>
    <w:rsid w:val="004F43CD"/>
    <w:rsid w:val="004F4C52"/>
    <w:rsid w:val="004F4D67"/>
    <w:rsid w:val="004F5042"/>
    <w:rsid w:val="004F5177"/>
    <w:rsid w:val="004F5771"/>
    <w:rsid w:val="004F57C9"/>
    <w:rsid w:val="004F57E8"/>
    <w:rsid w:val="004F643B"/>
    <w:rsid w:val="004F669F"/>
    <w:rsid w:val="004F68DC"/>
    <w:rsid w:val="004F7979"/>
    <w:rsid w:val="004F7C03"/>
    <w:rsid w:val="004F7D21"/>
    <w:rsid w:val="0050038C"/>
    <w:rsid w:val="005003DF"/>
    <w:rsid w:val="0050059A"/>
    <w:rsid w:val="005005D3"/>
    <w:rsid w:val="005017B1"/>
    <w:rsid w:val="0050182C"/>
    <w:rsid w:val="00501855"/>
    <w:rsid w:val="00501C1E"/>
    <w:rsid w:val="00501E1A"/>
    <w:rsid w:val="00501E8D"/>
    <w:rsid w:val="00502100"/>
    <w:rsid w:val="00502132"/>
    <w:rsid w:val="005023B4"/>
    <w:rsid w:val="005026F3"/>
    <w:rsid w:val="00502726"/>
    <w:rsid w:val="00502F79"/>
    <w:rsid w:val="005035A3"/>
    <w:rsid w:val="00503789"/>
    <w:rsid w:val="00503904"/>
    <w:rsid w:val="005040E6"/>
    <w:rsid w:val="005041DB"/>
    <w:rsid w:val="005042DF"/>
    <w:rsid w:val="00504660"/>
    <w:rsid w:val="00504A06"/>
    <w:rsid w:val="00504BE4"/>
    <w:rsid w:val="005060CD"/>
    <w:rsid w:val="00506263"/>
    <w:rsid w:val="00506523"/>
    <w:rsid w:val="00506966"/>
    <w:rsid w:val="00506CBD"/>
    <w:rsid w:val="00506E05"/>
    <w:rsid w:val="005071D9"/>
    <w:rsid w:val="0050782C"/>
    <w:rsid w:val="00507BEC"/>
    <w:rsid w:val="00507FFB"/>
    <w:rsid w:val="00510469"/>
    <w:rsid w:val="0051062B"/>
    <w:rsid w:val="0051076F"/>
    <w:rsid w:val="00510B04"/>
    <w:rsid w:val="00510E44"/>
    <w:rsid w:val="00511016"/>
    <w:rsid w:val="00511025"/>
    <w:rsid w:val="00511108"/>
    <w:rsid w:val="00511999"/>
    <w:rsid w:val="00511A76"/>
    <w:rsid w:val="00511E5E"/>
    <w:rsid w:val="00511F3E"/>
    <w:rsid w:val="0051228B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FBA"/>
    <w:rsid w:val="00514101"/>
    <w:rsid w:val="00514201"/>
    <w:rsid w:val="00514F51"/>
    <w:rsid w:val="00515106"/>
    <w:rsid w:val="00515921"/>
    <w:rsid w:val="00515EA4"/>
    <w:rsid w:val="00516130"/>
    <w:rsid w:val="0051632D"/>
    <w:rsid w:val="005165C7"/>
    <w:rsid w:val="00516C5B"/>
    <w:rsid w:val="0051707D"/>
    <w:rsid w:val="005174D7"/>
    <w:rsid w:val="0051769F"/>
    <w:rsid w:val="005178FD"/>
    <w:rsid w:val="00517EF3"/>
    <w:rsid w:val="0052058D"/>
    <w:rsid w:val="00520610"/>
    <w:rsid w:val="005213D5"/>
    <w:rsid w:val="005214A8"/>
    <w:rsid w:val="00521D80"/>
    <w:rsid w:val="00521E1F"/>
    <w:rsid w:val="005220F3"/>
    <w:rsid w:val="005220FF"/>
    <w:rsid w:val="00522D30"/>
    <w:rsid w:val="00522EC8"/>
    <w:rsid w:val="0052344F"/>
    <w:rsid w:val="00523542"/>
    <w:rsid w:val="005236FF"/>
    <w:rsid w:val="0052401C"/>
    <w:rsid w:val="00524090"/>
    <w:rsid w:val="00524323"/>
    <w:rsid w:val="005243D5"/>
    <w:rsid w:val="00524A72"/>
    <w:rsid w:val="00525193"/>
    <w:rsid w:val="00525836"/>
    <w:rsid w:val="005258E1"/>
    <w:rsid w:val="0052590B"/>
    <w:rsid w:val="00525ADF"/>
    <w:rsid w:val="00525C12"/>
    <w:rsid w:val="00525C41"/>
    <w:rsid w:val="005263E1"/>
    <w:rsid w:val="005267B0"/>
    <w:rsid w:val="0052684C"/>
    <w:rsid w:val="00526913"/>
    <w:rsid w:val="00526CCE"/>
    <w:rsid w:val="00526E2C"/>
    <w:rsid w:val="00526EFB"/>
    <w:rsid w:val="00526F8D"/>
    <w:rsid w:val="00526FD7"/>
    <w:rsid w:val="0052789D"/>
    <w:rsid w:val="00527D21"/>
    <w:rsid w:val="00530052"/>
    <w:rsid w:val="005303C2"/>
    <w:rsid w:val="005306AF"/>
    <w:rsid w:val="005309C6"/>
    <w:rsid w:val="00530B5D"/>
    <w:rsid w:val="00530FE5"/>
    <w:rsid w:val="00531D7F"/>
    <w:rsid w:val="0053218E"/>
    <w:rsid w:val="005324A0"/>
    <w:rsid w:val="0053275A"/>
    <w:rsid w:val="0053276E"/>
    <w:rsid w:val="00532786"/>
    <w:rsid w:val="005329CC"/>
    <w:rsid w:val="00532CB8"/>
    <w:rsid w:val="00532E61"/>
    <w:rsid w:val="005334BE"/>
    <w:rsid w:val="005336D6"/>
    <w:rsid w:val="005338BC"/>
    <w:rsid w:val="00533B1F"/>
    <w:rsid w:val="00533B9E"/>
    <w:rsid w:val="00534275"/>
    <w:rsid w:val="00534D3B"/>
    <w:rsid w:val="0053556F"/>
    <w:rsid w:val="00535978"/>
    <w:rsid w:val="0053611B"/>
    <w:rsid w:val="00536A41"/>
    <w:rsid w:val="00536A81"/>
    <w:rsid w:val="00537745"/>
    <w:rsid w:val="00540202"/>
    <w:rsid w:val="00540347"/>
    <w:rsid w:val="00540B54"/>
    <w:rsid w:val="00540B78"/>
    <w:rsid w:val="00540BF2"/>
    <w:rsid w:val="0054139C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F86"/>
    <w:rsid w:val="005433CD"/>
    <w:rsid w:val="005435BA"/>
    <w:rsid w:val="00544E08"/>
    <w:rsid w:val="00545141"/>
    <w:rsid w:val="005452AE"/>
    <w:rsid w:val="005456CC"/>
    <w:rsid w:val="005458B8"/>
    <w:rsid w:val="00545A37"/>
    <w:rsid w:val="00546702"/>
    <w:rsid w:val="0054674E"/>
    <w:rsid w:val="00546BCF"/>
    <w:rsid w:val="00546C7D"/>
    <w:rsid w:val="00546C98"/>
    <w:rsid w:val="00546DFF"/>
    <w:rsid w:val="00546FC5"/>
    <w:rsid w:val="005471C4"/>
    <w:rsid w:val="005471ED"/>
    <w:rsid w:val="00547351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1909"/>
    <w:rsid w:val="005519B0"/>
    <w:rsid w:val="00551E9F"/>
    <w:rsid w:val="00552222"/>
    <w:rsid w:val="00552286"/>
    <w:rsid w:val="00552309"/>
    <w:rsid w:val="00552638"/>
    <w:rsid w:val="00552D8E"/>
    <w:rsid w:val="0055329A"/>
    <w:rsid w:val="0055379B"/>
    <w:rsid w:val="00553CC8"/>
    <w:rsid w:val="00553EF6"/>
    <w:rsid w:val="00554733"/>
    <w:rsid w:val="0055473A"/>
    <w:rsid w:val="005559A6"/>
    <w:rsid w:val="00555A76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CB3"/>
    <w:rsid w:val="005602B5"/>
    <w:rsid w:val="00560CFD"/>
    <w:rsid w:val="00560D12"/>
    <w:rsid w:val="00561249"/>
    <w:rsid w:val="0056125A"/>
    <w:rsid w:val="00561E5E"/>
    <w:rsid w:val="005622C2"/>
    <w:rsid w:val="00562393"/>
    <w:rsid w:val="00563310"/>
    <w:rsid w:val="00563340"/>
    <w:rsid w:val="00563A1C"/>
    <w:rsid w:val="00563FA8"/>
    <w:rsid w:val="005644A5"/>
    <w:rsid w:val="00564664"/>
    <w:rsid w:val="0056468E"/>
    <w:rsid w:val="005647FA"/>
    <w:rsid w:val="00564AE7"/>
    <w:rsid w:val="00564F17"/>
    <w:rsid w:val="00564FF0"/>
    <w:rsid w:val="00565006"/>
    <w:rsid w:val="0056527D"/>
    <w:rsid w:val="005653BD"/>
    <w:rsid w:val="00565679"/>
    <w:rsid w:val="00565910"/>
    <w:rsid w:val="00565A43"/>
    <w:rsid w:val="00565D74"/>
    <w:rsid w:val="00565F84"/>
    <w:rsid w:val="00565FDA"/>
    <w:rsid w:val="005661FB"/>
    <w:rsid w:val="00566345"/>
    <w:rsid w:val="005663ED"/>
    <w:rsid w:val="00566AA0"/>
    <w:rsid w:val="00566E18"/>
    <w:rsid w:val="00566F73"/>
    <w:rsid w:val="00567446"/>
    <w:rsid w:val="0056778A"/>
    <w:rsid w:val="00570239"/>
    <w:rsid w:val="005702BC"/>
    <w:rsid w:val="0057037D"/>
    <w:rsid w:val="00570466"/>
    <w:rsid w:val="005709A9"/>
    <w:rsid w:val="00570AA8"/>
    <w:rsid w:val="00570DA4"/>
    <w:rsid w:val="00570F67"/>
    <w:rsid w:val="0057110B"/>
    <w:rsid w:val="0057147F"/>
    <w:rsid w:val="00571605"/>
    <w:rsid w:val="005717B4"/>
    <w:rsid w:val="00571E56"/>
    <w:rsid w:val="005720A5"/>
    <w:rsid w:val="00572394"/>
    <w:rsid w:val="0057239F"/>
    <w:rsid w:val="00572861"/>
    <w:rsid w:val="00572B0A"/>
    <w:rsid w:val="00572C08"/>
    <w:rsid w:val="00572D47"/>
    <w:rsid w:val="00573059"/>
    <w:rsid w:val="00573C1C"/>
    <w:rsid w:val="00573D44"/>
    <w:rsid w:val="00573DBF"/>
    <w:rsid w:val="00573DF2"/>
    <w:rsid w:val="00573E75"/>
    <w:rsid w:val="00574182"/>
    <w:rsid w:val="005742F5"/>
    <w:rsid w:val="0057449E"/>
    <w:rsid w:val="0057473F"/>
    <w:rsid w:val="005750F0"/>
    <w:rsid w:val="005751E0"/>
    <w:rsid w:val="00575334"/>
    <w:rsid w:val="005761B2"/>
    <w:rsid w:val="00576375"/>
    <w:rsid w:val="005768D4"/>
    <w:rsid w:val="0057717A"/>
    <w:rsid w:val="0057740D"/>
    <w:rsid w:val="005774BF"/>
    <w:rsid w:val="0057787F"/>
    <w:rsid w:val="00577D70"/>
    <w:rsid w:val="0058046D"/>
    <w:rsid w:val="00580486"/>
    <w:rsid w:val="005804A1"/>
    <w:rsid w:val="00580747"/>
    <w:rsid w:val="00580CEB"/>
    <w:rsid w:val="005811F8"/>
    <w:rsid w:val="00581213"/>
    <w:rsid w:val="00581214"/>
    <w:rsid w:val="0058132B"/>
    <w:rsid w:val="00581472"/>
    <w:rsid w:val="005819D5"/>
    <w:rsid w:val="00581DC7"/>
    <w:rsid w:val="00581F50"/>
    <w:rsid w:val="005828F3"/>
    <w:rsid w:val="00582AF2"/>
    <w:rsid w:val="00582FC4"/>
    <w:rsid w:val="00583496"/>
    <w:rsid w:val="005834C1"/>
    <w:rsid w:val="0058378B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5B4"/>
    <w:rsid w:val="00586A4C"/>
    <w:rsid w:val="00586C94"/>
    <w:rsid w:val="005875F9"/>
    <w:rsid w:val="005879B7"/>
    <w:rsid w:val="0059002C"/>
    <w:rsid w:val="005900A6"/>
    <w:rsid w:val="0059036E"/>
    <w:rsid w:val="00590438"/>
    <w:rsid w:val="00590588"/>
    <w:rsid w:val="00590722"/>
    <w:rsid w:val="00590802"/>
    <w:rsid w:val="00590B26"/>
    <w:rsid w:val="00590D6B"/>
    <w:rsid w:val="00590F7F"/>
    <w:rsid w:val="00590FE8"/>
    <w:rsid w:val="00591635"/>
    <w:rsid w:val="00591779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DD1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99D"/>
    <w:rsid w:val="005A0CA7"/>
    <w:rsid w:val="005A113F"/>
    <w:rsid w:val="005A1392"/>
    <w:rsid w:val="005A14C4"/>
    <w:rsid w:val="005A1B18"/>
    <w:rsid w:val="005A2156"/>
    <w:rsid w:val="005A23F0"/>
    <w:rsid w:val="005A2456"/>
    <w:rsid w:val="005A260C"/>
    <w:rsid w:val="005A2829"/>
    <w:rsid w:val="005A2B41"/>
    <w:rsid w:val="005A2BCA"/>
    <w:rsid w:val="005A3329"/>
    <w:rsid w:val="005A3712"/>
    <w:rsid w:val="005A38A0"/>
    <w:rsid w:val="005A38B5"/>
    <w:rsid w:val="005A3A18"/>
    <w:rsid w:val="005A3EC5"/>
    <w:rsid w:val="005A4455"/>
    <w:rsid w:val="005A5125"/>
    <w:rsid w:val="005A54D2"/>
    <w:rsid w:val="005A54F7"/>
    <w:rsid w:val="005A5561"/>
    <w:rsid w:val="005A5B67"/>
    <w:rsid w:val="005A5F58"/>
    <w:rsid w:val="005A61A5"/>
    <w:rsid w:val="005A65F8"/>
    <w:rsid w:val="005A679E"/>
    <w:rsid w:val="005A6A91"/>
    <w:rsid w:val="005A6E81"/>
    <w:rsid w:val="005A7063"/>
    <w:rsid w:val="005A74CB"/>
    <w:rsid w:val="005A7BF4"/>
    <w:rsid w:val="005A7C2C"/>
    <w:rsid w:val="005B0125"/>
    <w:rsid w:val="005B0730"/>
    <w:rsid w:val="005B0D02"/>
    <w:rsid w:val="005B13FF"/>
    <w:rsid w:val="005B1607"/>
    <w:rsid w:val="005B1621"/>
    <w:rsid w:val="005B16EE"/>
    <w:rsid w:val="005B17C3"/>
    <w:rsid w:val="005B219C"/>
    <w:rsid w:val="005B2383"/>
    <w:rsid w:val="005B2391"/>
    <w:rsid w:val="005B26F2"/>
    <w:rsid w:val="005B2A50"/>
    <w:rsid w:val="005B30DB"/>
    <w:rsid w:val="005B34E4"/>
    <w:rsid w:val="005B3691"/>
    <w:rsid w:val="005B36A2"/>
    <w:rsid w:val="005B376A"/>
    <w:rsid w:val="005B39DB"/>
    <w:rsid w:val="005B3E04"/>
    <w:rsid w:val="005B4875"/>
    <w:rsid w:val="005B48DE"/>
    <w:rsid w:val="005B4A93"/>
    <w:rsid w:val="005B5436"/>
    <w:rsid w:val="005B59F2"/>
    <w:rsid w:val="005B5B99"/>
    <w:rsid w:val="005B5E4C"/>
    <w:rsid w:val="005B5F7D"/>
    <w:rsid w:val="005B6137"/>
    <w:rsid w:val="005B6549"/>
    <w:rsid w:val="005B6A86"/>
    <w:rsid w:val="005B7575"/>
    <w:rsid w:val="005B7A79"/>
    <w:rsid w:val="005B7DA4"/>
    <w:rsid w:val="005C0006"/>
    <w:rsid w:val="005C0C5F"/>
    <w:rsid w:val="005C0F70"/>
    <w:rsid w:val="005C1392"/>
    <w:rsid w:val="005C183D"/>
    <w:rsid w:val="005C20BF"/>
    <w:rsid w:val="005C215A"/>
    <w:rsid w:val="005C2294"/>
    <w:rsid w:val="005C2400"/>
    <w:rsid w:val="005C2CF9"/>
    <w:rsid w:val="005C36C0"/>
    <w:rsid w:val="005C370F"/>
    <w:rsid w:val="005C3DBB"/>
    <w:rsid w:val="005C429C"/>
    <w:rsid w:val="005C47CC"/>
    <w:rsid w:val="005C484C"/>
    <w:rsid w:val="005C4AD7"/>
    <w:rsid w:val="005C4BC4"/>
    <w:rsid w:val="005C4BDD"/>
    <w:rsid w:val="005C4D54"/>
    <w:rsid w:val="005C4E29"/>
    <w:rsid w:val="005C4EC5"/>
    <w:rsid w:val="005C4F9E"/>
    <w:rsid w:val="005C53D4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94C"/>
    <w:rsid w:val="005C7F3D"/>
    <w:rsid w:val="005D0160"/>
    <w:rsid w:val="005D0377"/>
    <w:rsid w:val="005D0450"/>
    <w:rsid w:val="005D0745"/>
    <w:rsid w:val="005D101F"/>
    <w:rsid w:val="005D11A9"/>
    <w:rsid w:val="005D1447"/>
    <w:rsid w:val="005D159C"/>
    <w:rsid w:val="005D1E73"/>
    <w:rsid w:val="005D2071"/>
    <w:rsid w:val="005D247B"/>
    <w:rsid w:val="005D2A92"/>
    <w:rsid w:val="005D2C7B"/>
    <w:rsid w:val="005D2CC6"/>
    <w:rsid w:val="005D2CE1"/>
    <w:rsid w:val="005D2D37"/>
    <w:rsid w:val="005D2F99"/>
    <w:rsid w:val="005D34BB"/>
    <w:rsid w:val="005D3574"/>
    <w:rsid w:val="005D4397"/>
    <w:rsid w:val="005D4420"/>
    <w:rsid w:val="005D477A"/>
    <w:rsid w:val="005D4D00"/>
    <w:rsid w:val="005D56B4"/>
    <w:rsid w:val="005D5B34"/>
    <w:rsid w:val="005D647D"/>
    <w:rsid w:val="005D6666"/>
    <w:rsid w:val="005D6912"/>
    <w:rsid w:val="005D6949"/>
    <w:rsid w:val="005D6CDD"/>
    <w:rsid w:val="005D7094"/>
    <w:rsid w:val="005D7BCE"/>
    <w:rsid w:val="005E086D"/>
    <w:rsid w:val="005E0E44"/>
    <w:rsid w:val="005E0F73"/>
    <w:rsid w:val="005E121B"/>
    <w:rsid w:val="005E167A"/>
    <w:rsid w:val="005E16EF"/>
    <w:rsid w:val="005E1CCF"/>
    <w:rsid w:val="005E24EC"/>
    <w:rsid w:val="005E27DE"/>
    <w:rsid w:val="005E2808"/>
    <w:rsid w:val="005E288C"/>
    <w:rsid w:val="005E2DFF"/>
    <w:rsid w:val="005E3030"/>
    <w:rsid w:val="005E38F0"/>
    <w:rsid w:val="005E3A9E"/>
    <w:rsid w:val="005E46C7"/>
    <w:rsid w:val="005E4760"/>
    <w:rsid w:val="005E478A"/>
    <w:rsid w:val="005E4969"/>
    <w:rsid w:val="005E4A9D"/>
    <w:rsid w:val="005E4B3A"/>
    <w:rsid w:val="005E51DE"/>
    <w:rsid w:val="005E538C"/>
    <w:rsid w:val="005E58B8"/>
    <w:rsid w:val="005E5D1C"/>
    <w:rsid w:val="005E6259"/>
    <w:rsid w:val="005E63AC"/>
    <w:rsid w:val="005E6787"/>
    <w:rsid w:val="005E6E56"/>
    <w:rsid w:val="005E73B1"/>
    <w:rsid w:val="005E7795"/>
    <w:rsid w:val="005E79FD"/>
    <w:rsid w:val="005F0419"/>
    <w:rsid w:val="005F0D36"/>
    <w:rsid w:val="005F0E95"/>
    <w:rsid w:val="005F1559"/>
    <w:rsid w:val="005F1A63"/>
    <w:rsid w:val="005F1C49"/>
    <w:rsid w:val="005F1D96"/>
    <w:rsid w:val="005F1EB1"/>
    <w:rsid w:val="005F29CB"/>
    <w:rsid w:val="005F30DC"/>
    <w:rsid w:val="005F3308"/>
    <w:rsid w:val="005F3616"/>
    <w:rsid w:val="005F3E6F"/>
    <w:rsid w:val="005F408A"/>
    <w:rsid w:val="005F45A5"/>
    <w:rsid w:val="005F4617"/>
    <w:rsid w:val="005F4B93"/>
    <w:rsid w:val="005F4DB8"/>
    <w:rsid w:val="005F4F96"/>
    <w:rsid w:val="005F5041"/>
    <w:rsid w:val="005F52B7"/>
    <w:rsid w:val="005F53B1"/>
    <w:rsid w:val="005F5D65"/>
    <w:rsid w:val="005F5E3F"/>
    <w:rsid w:val="005F61A9"/>
    <w:rsid w:val="005F62A3"/>
    <w:rsid w:val="005F69A7"/>
    <w:rsid w:val="005F6FE8"/>
    <w:rsid w:val="005F7B9D"/>
    <w:rsid w:val="005F7D1E"/>
    <w:rsid w:val="005F7DCD"/>
    <w:rsid w:val="005F7E20"/>
    <w:rsid w:val="006001CC"/>
    <w:rsid w:val="0060033A"/>
    <w:rsid w:val="00600714"/>
    <w:rsid w:val="00600724"/>
    <w:rsid w:val="00600CF8"/>
    <w:rsid w:val="006010C0"/>
    <w:rsid w:val="006018BE"/>
    <w:rsid w:val="00601B7C"/>
    <w:rsid w:val="00601C49"/>
    <w:rsid w:val="006020AE"/>
    <w:rsid w:val="006021AD"/>
    <w:rsid w:val="0060234A"/>
    <w:rsid w:val="00602850"/>
    <w:rsid w:val="00602BE5"/>
    <w:rsid w:val="0060384C"/>
    <w:rsid w:val="00603876"/>
    <w:rsid w:val="00603B2D"/>
    <w:rsid w:val="00603B92"/>
    <w:rsid w:val="00603BB7"/>
    <w:rsid w:val="00603EF2"/>
    <w:rsid w:val="006040C7"/>
    <w:rsid w:val="00604749"/>
    <w:rsid w:val="00604ABF"/>
    <w:rsid w:val="00604D14"/>
    <w:rsid w:val="00604E4A"/>
    <w:rsid w:val="00605261"/>
    <w:rsid w:val="006053DD"/>
    <w:rsid w:val="00605433"/>
    <w:rsid w:val="00605574"/>
    <w:rsid w:val="00605C47"/>
    <w:rsid w:val="00605DC3"/>
    <w:rsid w:val="006066E6"/>
    <w:rsid w:val="0060694E"/>
    <w:rsid w:val="00606FDA"/>
    <w:rsid w:val="006071B9"/>
    <w:rsid w:val="006072C1"/>
    <w:rsid w:val="00607645"/>
    <w:rsid w:val="006077B9"/>
    <w:rsid w:val="006077D4"/>
    <w:rsid w:val="0060795A"/>
    <w:rsid w:val="00607988"/>
    <w:rsid w:val="00607A80"/>
    <w:rsid w:val="0061026B"/>
    <w:rsid w:val="006105F0"/>
    <w:rsid w:val="00610762"/>
    <w:rsid w:val="0061112B"/>
    <w:rsid w:val="00611394"/>
    <w:rsid w:val="00612020"/>
    <w:rsid w:val="00612308"/>
    <w:rsid w:val="00612333"/>
    <w:rsid w:val="006127C3"/>
    <w:rsid w:val="00612A05"/>
    <w:rsid w:val="00612A0B"/>
    <w:rsid w:val="00612EB6"/>
    <w:rsid w:val="0061334B"/>
    <w:rsid w:val="006134E5"/>
    <w:rsid w:val="00613521"/>
    <w:rsid w:val="0061377B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8D6"/>
    <w:rsid w:val="00617E2C"/>
    <w:rsid w:val="006200AE"/>
    <w:rsid w:val="00620237"/>
    <w:rsid w:val="00620D7C"/>
    <w:rsid w:val="00620FD8"/>
    <w:rsid w:val="00621717"/>
    <w:rsid w:val="006218A4"/>
    <w:rsid w:val="006218DE"/>
    <w:rsid w:val="0062190E"/>
    <w:rsid w:val="00622675"/>
    <w:rsid w:val="00622762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4DB9"/>
    <w:rsid w:val="006253C1"/>
    <w:rsid w:val="006254D6"/>
    <w:rsid w:val="006259E1"/>
    <w:rsid w:val="00626107"/>
    <w:rsid w:val="0062666E"/>
    <w:rsid w:val="00626956"/>
    <w:rsid w:val="006270B5"/>
    <w:rsid w:val="006273C9"/>
    <w:rsid w:val="0062799A"/>
    <w:rsid w:val="006279B8"/>
    <w:rsid w:val="00627CB6"/>
    <w:rsid w:val="00627CBB"/>
    <w:rsid w:val="00627E7E"/>
    <w:rsid w:val="00627F36"/>
    <w:rsid w:val="00630003"/>
    <w:rsid w:val="006300EE"/>
    <w:rsid w:val="00630BAB"/>
    <w:rsid w:val="006315C8"/>
    <w:rsid w:val="00631A48"/>
    <w:rsid w:val="0063209F"/>
    <w:rsid w:val="0063220D"/>
    <w:rsid w:val="00632259"/>
    <w:rsid w:val="006322A6"/>
    <w:rsid w:val="0063257D"/>
    <w:rsid w:val="006325D5"/>
    <w:rsid w:val="00632698"/>
    <w:rsid w:val="006328EF"/>
    <w:rsid w:val="00632AB9"/>
    <w:rsid w:val="00632C23"/>
    <w:rsid w:val="00632C48"/>
    <w:rsid w:val="00632ED2"/>
    <w:rsid w:val="00632F06"/>
    <w:rsid w:val="00633487"/>
    <w:rsid w:val="006334E6"/>
    <w:rsid w:val="0063398E"/>
    <w:rsid w:val="006339A2"/>
    <w:rsid w:val="00633A73"/>
    <w:rsid w:val="00633C92"/>
    <w:rsid w:val="00633FCB"/>
    <w:rsid w:val="006342DC"/>
    <w:rsid w:val="006343F3"/>
    <w:rsid w:val="0063484E"/>
    <w:rsid w:val="0063490C"/>
    <w:rsid w:val="00634C19"/>
    <w:rsid w:val="00635047"/>
    <w:rsid w:val="00635118"/>
    <w:rsid w:val="0063540F"/>
    <w:rsid w:val="00635EC5"/>
    <w:rsid w:val="0063634C"/>
    <w:rsid w:val="00636C43"/>
    <w:rsid w:val="00636F45"/>
    <w:rsid w:val="006376A6"/>
    <w:rsid w:val="00637B00"/>
    <w:rsid w:val="00637F55"/>
    <w:rsid w:val="00640887"/>
    <w:rsid w:val="006408A6"/>
    <w:rsid w:val="00640CB9"/>
    <w:rsid w:val="00640D56"/>
    <w:rsid w:val="00640ED8"/>
    <w:rsid w:val="00641060"/>
    <w:rsid w:val="0064152A"/>
    <w:rsid w:val="00641CD9"/>
    <w:rsid w:val="00642018"/>
    <w:rsid w:val="00642627"/>
    <w:rsid w:val="00642AB8"/>
    <w:rsid w:val="00642DBF"/>
    <w:rsid w:val="00642E4A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38B"/>
    <w:rsid w:val="00646C57"/>
    <w:rsid w:val="00647190"/>
    <w:rsid w:val="0064736A"/>
    <w:rsid w:val="0064773B"/>
    <w:rsid w:val="0064787E"/>
    <w:rsid w:val="006479AF"/>
    <w:rsid w:val="00647B23"/>
    <w:rsid w:val="00647D07"/>
    <w:rsid w:val="0065051E"/>
    <w:rsid w:val="00650641"/>
    <w:rsid w:val="00650871"/>
    <w:rsid w:val="00650FA6"/>
    <w:rsid w:val="0065132C"/>
    <w:rsid w:val="00651746"/>
    <w:rsid w:val="0065186F"/>
    <w:rsid w:val="00651CBD"/>
    <w:rsid w:val="00652363"/>
    <w:rsid w:val="00652442"/>
    <w:rsid w:val="00652496"/>
    <w:rsid w:val="00652525"/>
    <w:rsid w:val="00652554"/>
    <w:rsid w:val="0065260D"/>
    <w:rsid w:val="00652FDA"/>
    <w:rsid w:val="00653602"/>
    <w:rsid w:val="006537BD"/>
    <w:rsid w:val="006537C6"/>
    <w:rsid w:val="00653E49"/>
    <w:rsid w:val="006545FB"/>
    <w:rsid w:val="006549E8"/>
    <w:rsid w:val="0065503C"/>
    <w:rsid w:val="006555D3"/>
    <w:rsid w:val="00655739"/>
    <w:rsid w:val="00655CF1"/>
    <w:rsid w:val="006560B8"/>
    <w:rsid w:val="00656281"/>
    <w:rsid w:val="0065631C"/>
    <w:rsid w:val="00656D2A"/>
    <w:rsid w:val="00656F5F"/>
    <w:rsid w:val="00657278"/>
    <w:rsid w:val="006574B2"/>
    <w:rsid w:val="006578AE"/>
    <w:rsid w:val="00657996"/>
    <w:rsid w:val="00657A44"/>
    <w:rsid w:val="0066015A"/>
    <w:rsid w:val="0066021C"/>
    <w:rsid w:val="006602A5"/>
    <w:rsid w:val="00660749"/>
    <w:rsid w:val="00660885"/>
    <w:rsid w:val="00661138"/>
    <w:rsid w:val="00661474"/>
    <w:rsid w:val="00661B07"/>
    <w:rsid w:val="006621CA"/>
    <w:rsid w:val="006621DB"/>
    <w:rsid w:val="00662D02"/>
    <w:rsid w:val="00663032"/>
    <w:rsid w:val="00663480"/>
    <w:rsid w:val="006634C7"/>
    <w:rsid w:val="00663A38"/>
    <w:rsid w:val="00663B66"/>
    <w:rsid w:val="00663E9F"/>
    <w:rsid w:val="0066428F"/>
    <w:rsid w:val="00664663"/>
    <w:rsid w:val="00664959"/>
    <w:rsid w:val="00664AEF"/>
    <w:rsid w:val="00664E5D"/>
    <w:rsid w:val="006660CA"/>
    <w:rsid w:val="006667E1"/>
    <w:rsid w:val="00666E0E"/>
    <w:rsid w:val="00667417"/>
    <w:rsid w:val="0066741A"/>
    <w:rsid w:val="006674AA"/>
    <w:rsid w:val="00667546"/>
    <w:rsid w:val="006676F5"/>
    <w:rsid w:val="00667AAD"/>
    <w:rsid w:val="00667E84"/>
    <w:rsid w:val="0067047D"/>
    <w:rsid w:val="00670E7B"/>
    <w:rsid w:val="00670EE9"/>
    <w:rsid w:val="006712D0"/>
    <w:rsid w:val="00671462"/>
    <w:rsid w:val="00671528"/>
    <w:rsid w:val="006719CF"/>
    <w:rsid w:val="0067247A"/>
    <w:rsid w:val="00672513"/>
    <w:rsid w:val="006726AD"/>
    <w:rsid w:val="00672A20"/>
    <w:rsid w:val="00672D63"/>
    <w:rsid w:val="00672E23"/>
    <w:rsid w:val="00672F19"/>
    <w:rsid w:val="00673090"/>
    <w:rsid w:val="00673688"/>
    <w:rsid w:val="006737A8"/>
    <w:rsid w:val="00674232"/>
    <w:rsid w:val="006744D9"/>
    <w:rsid w:val="00674529"/>
    <w:rsid w:val="006746E5"/>
    <w:rsid w:val="006747F5"/>
    <w:rsid w:val="00674A82"/>
    <w:rsid w:val="00675031"/>
    <w:rsid w:val="00675417"/>
    <w:rsid w:val="006757F9"/>
    <w:rsid w:val="0067593C"/>
    <w:rsid w:val="006765BB"/>
    <w:rsid w:val="0067669D"/>
    <w:rsid w:val="00677082"/>
    <w:rsid w:val="00677317"/>
    <w:rsid w:val="0067757A"/>
    <w:rsid w:val="00677A41"/>
    <w:rsid w:val="00677A7C"/>
    <w:rsid w:val="00677BC3"/>
    <w:rsid w:val="00677D8A"/>
    <w:rsid w:val="006807BF"/>
    <w:rsid w:val="00680A79"/>
    <w:rsid w:val="00680B4A"/>
    <w:rsid w:val="006810C5"/>
    <w:rsid w:val="00681C80"/>
    <w:rsid w:val="00682183"/>
    <w:rsid w:val="00682374"/>
    <w:rsid w:val="0068252F"/>
    <w:rsid w:val="00682898"/>
    <w:rsid w:val="00682B99"/>
    <w:rsid w:val="00682CBA"/>
    <w:rsid w:val="00682E0B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E33"/>
    <w:rsid w:val="00685081"/>
    <w:rsid w:val="006851E3"/>
    <w:rsid w:val="00685470"/>
    <w:rsid w:val="00685D66"/>
    <w:rsid w:val="006861EB"/>
    <w:rsid w:val="006865F4"/>
    <w:rsid w:val="00686691"/>
    <w:rsid w:val="00686D98"/>
    <w:rsid w:val="00686E8B"/>
    <w:rsid w:val="0068702E"/>
    <w:rsid w:val="006871B8"/>
    <w:rsid w:val="006873AA"/>
    <w:rsid w:val="0068745F"/>
    <w:rsid w:val="00687C36"/>
    <w:rsid w:val="00687C92"/>
    <w:rsid w:val="00687FE9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D78"/>
    <w:rsid w:val="00694312"/>
    <w:rsid w:val="0069441E"/>
    <w:rsid w:val="00694756"/>
    <w:rsid w:val="00694CD4"/>
    <w:rsid w:val="00694EC8"/>
    <w:rsid w:val="006952A8"/>
    <w:rsid w:val="00695302"/>
    <w:rsid w:val="0069547C"/>
    <w:rsid w:val="00695498"/>
    <w:rsid w:val="00695505"/>
    <w:rsid w:val="0069553D"/>
    <w:rsid w:val="00695A2D"/>
    <w:rsid w:val="00695B3E"/>
    <w:rsid w:val="00695FBE"/>
    <w:rsid w:val="00696000"/>
    <w:rsid w:val="00696083"/>
    <w:rsid w:val="006964E9"/>
    <w:rsid w:val="00696CB3"/>
    <w:rsid w:val="00696D36"/>
    <w:rsid w:val="00697229"/>
    <w:rsid w:val="00697891"/>
    <w:rsid w:val="00697A0A"/>
    <w:rsid w:val="00697C7E"/>
    <w:rsid w:val="00697D1E"/>
    <w:rsid w:val="006A1312"/>
    <w:rsid w:val="006A1516"/>
    <w:rsid w:val="006A1799"/>
    <w:rsid w:val="006A2182"/>
    <w:rsid w:val="006A2906"/>
    <w:rsid w:val="006A2996"/>
    <w:rsid w:val="006A2BCC"/>
    <w:rsid w:val="006A3194"/>
    <w:rsid w:val="006A36D4"/>
    <w:rsid w:val="006A36ED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6476"/>
    <w:rsid w:val="006A674C"/>
    <w:rsid w:val="006A681F"/>
    <w:rsid w:val="006A6A80"/>
    <w:rsid w:val="006A6C80"/>
    <w:rsid w:val="006A708C"/>
    <w:rsid w:val="006A7338"/>
    <w:rsid w:val="006A73C2"/>
    <w:rsid w:val="006A73FC"/>
    <w:rsid w:val="006A7491"/>
    <w:rsid w:val="006A7570"/>
    <w:rsid w:val="006A75FB"/>
    <w:rsid w:val="006A7633"/>
    <w:rsid w:val="006A77A2"/>
    <w:rsid w:val="006A7AED"/>
    <w:rsid w:val="006A7B00"/>
    <w:rsid w:val="006B01D8"/>
    <w:rsid w:val="006B07BF"/>
    <w:rsid w:val="006B09C1"/>
    <w:rsid w:val="006B0D3C"/>
    <w:rsid w:val="006B13E1"/>
    <w:rsid w:val="006B16A0"/>
    <w:rsid w:val="006B1C8F"/>
    <w:rsid w:val="006B1E33"/>
    <w:rsid w:val="006B244A"/>
    <w:rsid w:val="006B2674"/>
    <w:rsid w:val="006B279F"/>
    <w:rsid w:val="006B2F5F"/>
    <w:rsid w:val="006B33FD"/>
    <w:rsid w:val="006B3647"/>
    <w:rsid w:val="006B3863"/>
    <w:rsid w:val="006B3A32"/>
    <w:rsid w:val="006B3B38"/>
    <w:rsid w:val="006B3EAB"/>
    <w:rsid w:val="006B3FB9"/>
    <w:rsid w:val="006B4103"/>
    <w:rsid w:val="006B4149"/>
    <w:rsid w:val="006B453B"/>
    <w:rsid w:val="006B475A"/>
    <w:rsid w:val="006B4A3D"/>
    <w:rsid w:val="006B4B11"/>
    <w:rsid w:val="006B4EC9"/>
    <w:rsid w:val="006B50D9"/>
    <w:rsid w:val="006B51E3"/>
    <w:rsid w:val="006B5338"/>
    <w:rsid w:val="006B572E"/>
    <w:rsid w:val="006B64C3"/>
    <w:rsid w:val="006B718A"/>
    <w:rsid w:val="006B72E2"/>
    <w:rsid w:val="006B78F1"/>
    <w:rsid w:val="006B7CA2"/>
    <w:rsid w:val="006B7D3D"/>
    <w:rsid w:val="006B7ECC"/>
    <w:rsid w:val="006C0551"/>
    <w:rsid w:val="006C077B"/>
    <w:rsid w:val="006C0787"/>
    <w:rsid w:val="006C0901"/>
    <w:rsid w:val="006C0C5E"/>
    <w:rsid w:val="006C1C4F"/>
    <w:rsid w:val="006C23E7"/>
    <w:rsid w:val="006C23F1"/>
    <w:rsid w:val="006C29D0"/>
    <w:rsid w:val="006C2B96"/>
    <w:rsid w:val="006C2FE7"/>
    <w:rsid w:val="006C356A"/>
    <w:rsid w:val="006C3621"/>
    <w:rsid w:val="006C39B8"/>
    <w:rsid w:val="006C3EB7"/>
    <w:rsid w:val="006C3EF0"/>
    <w:rsid w:val="006C47F8"/>
    <w:rsid w:val="006C4A28"/>
    <w:rsid w:val="006C4C21"/>
    <w:rsid w:val="006C4C6B"/>
    <w:rsid w:val="006C5060"/>
    <w:rsid w:val="006C5092"/>
    <w:rsid w:val="006C5177"/>
    <w:rsid w:val="006C5D92"/>
    <w:rsid w:val="006C6491"/>
    <w:rsid w:val="006C689B"/>
    <w:rsid w:val="006C69B6"/>
    <w:rsid w:val="006C7211"/>
    <w:rsid w:val="006C7A64"/>
    <w:rsid w:val="006D0ACA"/>
    <w:rsid w:val="006D114B"/>
    <w:rsid w:val="006D129B"/>
    <w:rsid w:val="006D2521"/>
    <w:rsid w:val="006D26E5"/>
    <w:rsid w:val="006D282A"/>
    <w:rsid w:val="006D2F2A"/>
    <w:rsid w:val="006D3066"/>
    <w:rsid w:val="006D31F0"/>
    <w:rsid w:val="006D321D"/>
    <w:rsid w:val="006D3F6E"/>
    <w:rsid w:val="006D41A6"/>
    <w:rsid w:val="006D41D0"/>
    <w:rsid w:val="006D4A29"/>
    <w:rsid w:val="006D4BED"/>
    <w:rsid w:val="006D52E6"/>
    <w:rsid w:val="006D531D"/>
    <w:rsid w:val="006D56CD"/>
    <w:rsid w:val="006D5CA6"/>
    <w:rsid w:val="006D61A5"/>
    <w:rsid w:val="006D6613"/>
    <w:rsid w:val="006D684B"/>
    <w:rsid w:val="006D69DD"/>
    <w:rsid w:val="006D6A20"/>
    <w:rsid w:val="006D6E34"/>
    <w:rsid w:val="006D7BE8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7FF"/>
    <w:rsid w:val="006E4CCC"/>
    <w:rsid w:val="006E4DF1"/>
    <w:rsid w:val="006E4E0C"/>
    <w:rsid w:val="006E5254"/>
    <w:rsid w:val="006E52E8"/>
    <w:rsid w:val="006E53DE"/>
    <w:rsid w:val="006E5CC6"/>
    <w:rsid w:val="006E5E4A"/>
    <w:rsid w:val="006E6083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3AC"/>
    <w:rsid w:val="006F0430"/>
    <w:rsid w:val="006F0876"/>
    <w:rsid w:val="006F0944"/>
    <w:rsid w:val="006F0E7D"/>
    <w:rsid w:val="006F0E86"/>
    <w:rsid w:val="006F20C6"/>
    <w:rsid w:val="006F20F7"/>
    <w:rsid w:val="006F241F"/>
    <w:rsid w:val="006F2429"/>
    <w:rsid w:val="006F296F"/>
    <w:rsid w:val="006F3129"/>
    <w:rsid w:val="006F3585"/>
    <w:rsid w:val="006F3741"/>
    <w:rsid w:val="006F39B9"/>
    <w:rsid w:val="006F3C96"/>
    <w:rsid w:val="006F3E36"/>
    <w:rsid w:val="006F437E"/>
    <w:rsid w:val="006F448E"/>
    <w:rsid w:val="006F44F4"/>
    <w:rsid w:val="006F4523"/>
    <w:rsid w:val="006F48B8"/>
    <w:rsid w:val="006F59CD"/>
    <w:rsid w:val="006F5B5C"/>
    <w:rsid w:val="006F6A30"/>
    <w:rsid w:val="006F6A85"/>
    <w:rsid w:val="006F7491"/>
    <w:rsid w:val="006F7E30"/>
    <w:rsid w:val="00700206"/>
    <w:rsid w:val="007003BF"/>
    <w:rsid w:val="0070048C"/>
    <w:rsid w:val="00700522"/>
    <w:rsid w:val="00700990"/>
    <w:rsid w:val="00701647"/>
    <w:rsid w:val="00701BFD"/>
    <w:rsid w:val="00701E37"/>
    <w:rsid w:val="00702746"/>
    <w:rsid w:val="00702976"/>
    <w:rsid w:val="00702ADF"/>
    <w:rsid w:val="00702D61"/>
    <w:rsid w:val="00702D90"/>
    <w:rsid w:val="007032BC"/>
    <w:rsid w:val="007033D4"/>
    <w:rsid w:val="007037C8"/>
    <w:rsid w:val="00703BD9"/>
    <w:rsid w:val="007041BB"/>
    <w:rsid w:val="0070439B"/>
    <w:rsid w:val="00704573"/>
    <w:rsid w:val="0070469D"/>
    <w:rsid w:val="00704803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617E"/>
    <w:rsid w:val="00706389"/>
    <w:rsid w:val="007064CD"/>
    <w:rsid w:val="00706C69"/>
    <w:rsid w:val="007071E0"/>
    <w:rsid w:val="00707311"/>
    <w:rsid w:val="00707C6A"/>
    <w:rsid w:val="00707CF1"/>
    <w:rsid w:val="00710060"/>
    <w:rsid w:val="007104EF"/>
    <w:rsid w:val="007105D4"/>
    <w:rsid w:val="007107FE"/>
    <w:rsid w:val="00710B50"/>
    <w:rsid w:val="007111A3"/>
    <w:rsid w:val="00711449"/>
    <w:rsid w:val="00711FD7"/>
    <w:rsid w:val="00712248"/>
    <w:rsid w:val="00712252"/>
    <w:rsid w:val="00712F3C"/>
    <w:rsid w:val="00712FD2"/>
    <w:rsid w:val="007136CF"/>
    <w:rsid w:val="0071399C"/>
    <w:rsid w:val="00713EDF"/>
    <w:rsid w:val="0071460B"/>
    <w:rsid w:val="00714D2C"/>
    <w:rsid w:val="00714FBD"/>
    <w:rsid w:val="0071540F"/>
    <w:rsid w:val="00715863"/>
    <w:rsid w:val="00715BF9"/>
    <w:rsid w:val="00715F65"/>
    <w:rsid w:val="00716130"/>
    <w:rsid w:val="00716589"/>
    <w:rsid w:val="00716D92"/>
    <w:rsid w:val="00716FC9"/>
    <w:rsid w:val="0071799C"/>
    <w:rsid w:val="00717EB8"/>
    <w:rsid w:val="00720266"/>
    <w:rsid w:val="00720308"/>
    <w:rsid w:val="0072035E"/>
    <w:rsid w:val="0072055C"/>
    <w:rsid w:val="0072065A"/>
    <w:rsid w:val="00720764"/>
    <w:rsid w:val="0072092D"/>
    <w:rsid w:val="00720954"/>
    <w:rsid w:val="0072163B"/>
    <w:rsid w:val="00721895"/>
    <w:rsid w:val="00721B7A"/>
    <w:rsid w:val="00721F37"/>
    <w:rsid w:val="00722ACB"/>
    <w:rsid w:val="00722C6E"/>
    <w:rsid w:val="00723276"/>
    <w:rsid w:val="00723490"/>
    <w:rsid w:val="00723757"/>
    <w:rsid w:val="0072376E"/>
    <w:rsid w:val="00723942"/>
    <w:rsid w:val="00723A43"/>
    <w:rsid w:val="00723EDB"/>
    <w:rsid w:val="0072456B"/>
    <w:rsid w:val="007247D3"/>
    <w:rsid w:val="0072529F"/>
    <w:rsid w:val="00725795"/>
    <w:rsid w:val="00725B45"/>
    <w:rsid w:val="00726053"/>
    <w:rsid w:val="00726216"/>
    <w:rsid w:val="00726298"/>
    <w:rsid w:val="007264F8"/>
    <w:rsid w:val="007266B5"/>
    <w:rsid w:val="00726918"/>
    <w:rsid w:val="00726B1D"/>
    <w:rsid w:val="00727175"/>
    <w:rsid w:val="00727488"/>
    <w:rsid w:val="007275A0"/>
    <w:rsid w:val="007275A9"/>
    <w:rsid w:val="00727E82"/>
    <w:rsid w:val="00727EC4"/>
    <w:rsid w:val="00730465"/>
    <w:rsid w:val="00730C02"/>
    <w:rsid w:val="00730D48"/>
    <w:rsid w:val="00730EC5"/>
    <w:rsid w:val="00731DE3"/>
    <w:rsid w:val="00732134"/>
    <w:rsid w:val="007321DF"/>
    <w:rsid w:val="0073296C"/>
    <w:rsid w:val="00732CBD"/>
    <w:rsid w:val="00732E46"/>
    <w:rsid w:val="00732F2A"/>
    <w:rsid w:val="00732F81"/>
    <w:rsid w:val="0073317B"/>
    <w:rsid w:val="007331B5"/>
    <w:rsid w:val="0073327A"/>
    <w:rsid w:val="00733538"/>
    <w:rsid w:val="00733E98"/>
    <w:rsid w:val="007340DE"/>
    <w:rsid w:val="00734F5C"/>
    <w:rsid w:val="00735064"/>
    <w:rsid w:val="007353D5"/>
    <w:rsid w:val="00735C14"/>
    <w:rsid w:val="00735FD3"/>
    <w:rsid w:val="00736016"/>
    <w:rsid w:val="00736434"/>
    <w:rsid w:val="00736466"/>
    <w:rsid w:val="00736523"/>
    <w:rsid w:val="00736B53"/>
    <w:rsid w:val="007375CB"/>
    <w:rsid w:val="00737795"/>
    <w:rsid w:val="00737975"/>
    <w:rsid w:val="00737B8F"/>
    <w:rsid w:val="00737BB0"/>
    <w:rsid w:val="00737C0D"/>
    <w:rsid w:val="00740584"/>
    <w:rsid w:val="007408D6"/>
    <w:rsid w:val="007411A2"/>
    <w:rsid w:val="0074122B"/>
    <w:rsid w:val="00741479"/>
    <w:rsid w:val="007414A2"/>
    <w:rsid w:val="00741772"/>
    <w:rsid w:val="00741DFF"/>
    <w:rsid w:val="007428EB"/>
    <w:rsid w:val="0074297F"/>
    <w:rsid w:val="00742BB5"/>
    <w:rsid w:val="00742F22"/>
    <w:rsid w:val="007430AA"/>
    <w:rsid w:val="007432EB"/>
    <w:rsid w:val="00743995"/>
    <w:rsid w:val="00743CA3"/>
    <w:rsid w:val="00743E4B"/>
    <w:rsid w:val="00744066"/>
    <w:rsid w:val="007440C5"/>
    <w:rsid w:val="00744248"/>
    <w:rsid w:val="00744360"/>
    <w:rsid w:val="0074480E"/>
    <w:rsid w:val="00744D86"/>
    <w:rsid w:val="00744ED0"/>
    <w:rsid w:val="007459B4"/>
    <w:rsid w:val="00745D81"/>
    <w:rsid w:val="00745EAC"/>
    <w:rsid w:val="00746105"/>
    <w:rsid w:val="0074615E"/>
    <w:rsid w:val="007463D8"/>
    <w:rsid w:val="00746680"/>
    <w:rsid w:val="00746891"/>
    <w:rsid w:val="00746A21"/>
    <w:rsid w:val="00746D9E"/>
    <w:rsid w:val="00747096"/>
    <w:rsid w:val="00747563"/>
    <w:rsid w:val="00747837"/>
    <w:rsid w:val="00747C3F"/>
    <w:rsid w:val="00747FCF"/>
    <w:rsid w:val="00750091"/>
    <w:rsid w:val="007502F2"/>
    <w:rsid w:val="0075084B"/>
    <w:rsid w:val="00751A24"/>
    <w:rsid w:val="00751F19"/>
    <w:rsid w:val="00752155"/>
    <w:rsid w:val="0075296D"/>
    <w:rsid w:val="00753296"/>
    <w:rsid w:val="00753645"/>
    <w:rsid w:val="007537AF"/>
    <w:rsid w:val="0075381F"/>
    <w:rsid w:val="00753F4A"/>
    <w:rsid w:val="0075407E"/>
    <w:rsid w:val="00754138"/>
    <w:rsid w:val="0075431B"/>
    <w:rsid w:val="00754B44"/>
    <w:rsid w:val="00754C61"/>
    <w:rsid w:val="00754D78"/>
    <w:rsid w:val="00754EAF"/>
    <w:rsid w:val="0075541E"/>
    <w:rsid w:val="00755654"/>
    <w:rsid w:val="0075572F"/>
    <w:rsid w:val="00755A54"/>
    <w:rsid w:val="00755C49"/>
    <w:rsid w:val="00755F94"/>
    <w:rsid w:val="0075621A"/>
    <w:rsid w:val="00756438"/>
    <w:rsid w:val="00756568"/>
    <w:rsid w:val="0075686E"/>
    <w:rsid w:val="007570CE"/>
    <w:rsid w:val="00757880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1DC"/>
    <w:rsid w:val="0076123D"/>
    <w:rsid w:val="007613A8"/>
    <w:rsid w:val="0076156F"/>
    <w:rsid w:val="00761A7D"/>
    <w:rsid w:val="00761AD1"/>
    <w:rsid w:val="00761FC7"/>
    <w:rsid w:val="007620E3"/>
    <w:rsid w:val="0076226B"/>
    <w:rsid w:val="0076293F"/>
    <w:rsid w:val="00762A09"/>
    <w:rsid w:val="0076369F"/>
    <w:rsid w:val="00763A56"/>
    <w:rsid w:val="00764184"/>
    <w:rsid w:val="00764332"/>
    <w:rsid w:val="007644BC"/>
    <w:rsid w:val="00764B12"/>
    <w:rsid w:val="00764C23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1AF2"/>
    <w:rsid w:val="00771F13"/>
    <w:rsid w:val="00772802"/>
    <w:rsid w:val="00772C94"/>
    <w:rsid w:val="00773625"/>
    <w:rsid w:val="007736B3"/>
    <w:rsid w:val="00773969"/>
    <w:rsid w:val="00773A13"/>
    <w:rsid w:val="00773C1D"/>
    <w:rsid w:val="00773CA7"/>
    <w:rsid w:val="00773FEB"/>
    <w:rsid w:val="00774009"/>
    <w:rsid w:val="007746D2"/>
    <w:rsid w:val="00774B90"/>
    <w:rsid w:val="00774E50"/>
    <w:rsid w:val="007752A9"/>
    <w:rsid w:val="00775F95"/>
    <w:rsid w:val="00776650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77635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408"/>
    <w:rsid w:val="00782675"/>
    <w:rsid w:val="0078390D"/>
    <w:rsid w:val="00784476"/>
    <w:rsid w:val="0078481A"/>
    <w:rsid w:val="0078490F"/>
    <w:rsid w:val="00784C99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641"/>
    <w:rsid w:val="00790AD8"/>
    <w:rsid w:val="0079177F"/>
    <w:rsid w:val="007919F5"/>
    <w:rsid w:val="00791A91"/>
    <w:rsid w:val="00791D40"/>
    <w:rsid w:val="0079228A"/>
    <w:rsid w:val="0079232D"/>
    <w:rsid w:val="00792514"/>
    <w:rsid w:val="0079273C"/>
    <w:rsid w:val="007929F3"/>
    <w:rsid w:val="00792CA9"/>
    <w:rsid w:val="007931EB"/>
    <w:rsid w:val="00793A4C"/>
    <w:rsid w:val="00793DC5"/>
    <w:rsid w:val="0079415D"/>
    <w:rsid w:val="0079442E"/>
    <w:rsid w:val="007946C0"/>
    <w:rsid w:val="00794D2B"/>
    <w:rsid w:val="0079543A"/>
    <w:rsid w:val="007957D0"/>
    <w:rsid w:val="00795828"/>
    <w:rsid w:val="00795918"/>
    <w:rsid w:val="007959AA"/>
    <w:rsid w:val="00795DC4"/>
    <w:rsid w:val="00795E4B"/>
    <w:rsid w:val="007962F3"/>
    <w:rsid w:val="00796957"/>
    <w:rsid w:val="00796BD2"/>
    <w:rsid w:val="00796FCA"/>
    <w:rsid w:val="0079756A"/>
    <w:rsid w:val="0079790E"/>
    <w:rsid w:val="0079798E"/>
    <w:rsid w:val="00797FAE"/>
    <w:rsid w:val="007A03EA"/>
    <w:rsid w:val="007A07CE"/>
    <w:rsid w:val="007A0828"/>
    <w:rsid w:val="007A0EAA"/>
    <w:rsid w:val="007A1795"/>
    <w:rsid w:val="007A235B"/>
    <w:rsid w:val="007A2578"/>
    <w:rsid w:val="007A26A0"/>
    <w:rsid w:val="007A2864"/>
    <w:rsid w:val="007A28B6"/>
    <w:rsid w:val="007A2DE3"/>
    <w:rsid w:val="007A413E"/>
    <w:rsid w:val="007A4322"/>
    <w:rsid w:val="007A4688"/>
    <w:rsid w:val="007A4A36"/>
    <w:rsid w:val="007A509C"/>
    <w:rsid w:val="007A516C"/>
    <w:rsid w:val="007A559F"/>
    <w:rsid w:val="007A58AD"/>
    <w:rsid w:val="007A5CDB"/>
    <w:rsid w:val="007A5FA3"/>
    <w:rsid w:val="007A64C5"/>
    <w:rsid w:val="007A6745"/>
    <w:rsid w:val="007A6E53"/>
    <w:rsid w:val="007A7408"/>
    <w:rsid w:val="007A7B30"/>
    <w:rsid w:val="007B0087"/>
    <w:rsid w:val="007B045A"/>
    <w:rsid w:val="007B0819"/>
    <w:rsid w:val="007B096D"/>
    <w:rsid w:val="007B0FC6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640"/>
    <w:rsid w:val="007B27A1"/>
    <w:rsid w:val="007B2E08"/>
    <w:rsid w:val="007B2ED6"/>
    <w:rsid w:val="007B33CF"/>
    <w:rsid w:val="007B35BB"/>
    <w:rsid w:val="007B3634"/>
    <w:rsid w:val="007B3C4A"/>
    <w:rsid w:val="007B47B9"/>
    <w:rsid w:val="007B4A1A"/>
    <w:rsid w:val="007B5E83"/>
    <w:rsid w:val="007B60AA"/>
    <w:rsid w:val="007B6181"/>
    <w:rsid w:val="007B6466"/>
    <w:rsid w:val="007B68C6"/>
    <w:rsid w:val="007B68E5"/>
    <w:rsid w:val="007B6A73"/>
    <w:rsid w:val="007B6AC0"/>
    <w:rsid w:val="007B6B44"/>
    <w:rsid w:val="007B74FF"/>
    <w:rsid w:val="007B7ADB"/>
    <w:rsid w:val="007C00C1"/>
    <w:rsid w:val="007C017B"/>
    <w:rsid w:val="007C067F"/>
    <w:rsid w:val="007C0B6B"/>
    <w:rsid w:val="007C0C5E"/>
    <w:rsid w:val="007C1CD6"/>
    <w:rsid w:val="007C1F20"/>
    <w:rsid w:val="007C27BC"/>
    <w:rsid w:val="007C2C90"/>
    <w:rsid w:val="007C3085"/>
    <w:rsid w:val="007C30F9"/>
    <w:rsid w:val="007C33ED"/>
    <w:rsid w:val="007C35BB"/>
    <w:rsid w:val="007C386F"/>
    <w:rsid w:val="007C38AE"/>
    <w:rsid w:val="007C4044"/>
    <w:rsid w:val="007C40CA"/>
    <w:rsid w:val="007C40D1"/>
    <w:rsid w:val="007C45F7"/>
    <w:rsid w:val="007C46B8"/>
    <w:rsid w:val="007C4A76"/>
    <w:rsid w:val="007C4DFF"/>
    <w:rsid w:val="007C4ED1"/>
    <w:rsid w:val="007C575D"/>
    <w:rsid w:val="007C5AE4"/>
    <w:rsid w:val="007C5B6F"/>
    <w:rsid w:val="007C5BBD"/>
    <w:rsid w:val="007C61A9"/>
    <w:rsid w:val="007C6408"/>
    <w:rsid w:val="007C66B5"/>
    <w:rsid w:val="007C7490"/>
    <w:rsid w:val="007C7DE0"/>
    <w:rsid w:val="007C7EB5"/>
    <w:rsid w:val="007D0221"/>
    <w:rsid w:val="007D03DF"/>
    <w:rsid w:val="007D044D"/>
    <w:rsid w:val="007D0749"/>
    <w:rsid w:val="007D0966"/>
    <w:rsid w:val="007D0A4B"/>
    <w:rsid w:val="007D148F"/>
    <w:rsid w:val="007D188F"/>
    <w:rsid w:val="007D1A7C"/>
    <w:rsid w:val="007D1B59"/>
    <w:rsid w:val="007D2255"/>
    <w:rsid w:val="007D2A10"/>
    <w:rsid w:val="007D2A36"/>
    <w:rsid w:val="007D2B9E"/>
    <w:rsid w:val="007D2C71"/>
    <w:rsid w:val="007D3858"/>
    <w:rsid w:val="007D3E2A"/>
    <w:rsid w:val="007D402C"/>
    <w:rsid w:val="007D4084"/>
    <w:rsid w:val="007D4148"/>
    <w:rsid w:val="007D446D"/>
    <w:rsid w:val="007D4471"/>
    <w:rsid w:val="007D47E8"/>
    <w:rsid w:val="007D4AEB"/>
    <w:rsid w:val="007D4C1C"/>
    <w:rsid w:val="007D4EFF"/>
    <w:rsid w:val="007D53D0"/>
    <w:rsid w:val="007D5F77"/>
    <w:rsid w:val="007D5FD7"/>
    <w:rsid w:val="007D634C"/>
    <w:rsid w:val="007D63FB"/>
    <w:rsid w:val="007D6497"/>
    <w:rsid w:val="007D6820"/>
    <w:rsid w:val="007D6A5D"/>
    <w:rsid w:val="007D6CF9"/>
    <w:rsid w:val="007D6EBD"/>
    <w:rsid w:val="007D727C"/>
    <w:rsid w:val="007D7461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F9B"/>
    <w:rsid w:val="007E2136"/>
    <w:rsid w:val="007E23D6"/>
    <w:rsid w:val="007E2F67"/>
    <w:rsid w:val="007E3598"/>
    <w:rsid w:val="007E390E"/>
    <w:rsid w:val="007E3C21"/>
    <w:rsid w:val="007E4652"/>
    <w:rsid w:val="007E4808"/>
    <w:rsid w:val="007E4921"/>
    <w:rsid w:val="007E4BF3"/>
    <w:rsid w:val="007E5079"/>
    <w:rsid w:val="007E533C"/>
    <w:rsid w:val="007E5678"/>
    <w:rsid w:val="007E5992"/>
    <w:rsid w:val="007E5AF9"/>
    <w:rsid w:val="007E5C59"/>
    <w:rsid w:val="007E5DFB"/>
    <w:rsid w:val="007E5EC6"/>
    <w:rsid w:val="007E6DAB"/>
    <w:rsid w:val="007E6F98"/>
    <w:rsid w:val="007E72C7"/>
    <w:rsid w:val="007E7A46"/>
    <w:rsid w:val="007E7AC7"/>
    <w:rsid w:val="007E7C88"/>
    <w:rsid w:val="007E7DBE"/>
    <w:rsid w:val="007F0A62"/>
    <w:rsid w:val="007F0BDB"/>
    <w:rsid w:val="007F0C03"/>
    <w:rsid w:val="007F0E6A"/>
    <w:rsid w:val="007F12E6"/>
    <w:rsid w:val="007F16C8"/>
    <w:rsid w:val="007F18B5"/>
    <w:rsid w:val="007F1C48"/>
    <w:rsid w:val="007F1C88"/>
    <w:rsid w:val="007F1D39"/>
    <w:rsid w:val="007F1EC1"/>
    <w:rsid w:val="007F1F46"/>
    <w:rsid w:val="007F1FC3"/>
    <w:rsid w:val="007F31B1"/>
    <w:rsid w:val="007F34F1"/>
    <w:rsid w:val="007F410A"/>
    <w:rsid w:val="007F4121"/>
    <w:rsid w:val="007F4333"/>
    <w:rsid w:val="007F471C"/>
    <w:rsid w:val="007F4A00"/>
    <w:rsid w:val="007F4B24"/>
    <w:rsid w:val="007F5415"/>
    <w:rsid w:val="007F5588"/>
    <w:rsid w:val="007F5EF2"/>
    <w:rsid w:val="007F5FE7"/>
    <w:rsid w:val="007F65E0"/>
    <w:rsid w:val="007F6CD9"/>
    <w:rsid w:val="007F6D4E"/>
    <w:rsid w:val="007F6F6A"/>
    <w:rsid w:val="007F7ABC"/>
    <w:rsid w:val="008003C5"/>
    <w:rsid w:val="00800B5D"/>
    <w:rsid w:val="00800BD0"/>
    <w:rsid w:val="00800D83"/>
    <w:rsid w:val="00801050"/>
    <w:rsid w:val="00801171"/>
    <w:rsid w:val="008016EB"/>
    <w:rsid w:val="00801C97"/>
    <w:rsid w:val="00801D4F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65B"/>
    <w:rsid w:val="00804338"/>
    <w:rsid w:val="008046A0"/>
    <w:rsid w:val="00804C4B"/>
    <w:rsid w:val="00804F07"/>
    <w:rsid w:val="00804F9D"/>
    <w:rsid w:val="00804FB0"/>
    <w:rsid w:val="00805058"/>
    <w:rsid w:val="0080505E"/>
    <w:rsid w:val="008051FE"/>
    <w:rsid w:val="00805399"/>
    <w:rsid w:val="00805514"/>
    <w:rsid w:val="00805F0C"/>
    <w:rsid w:val="00805FDA"/>
    <w:rsid w:val="0080622D"/>
    <w:rsid w:val="00806257"/>
    <w:rsid w:val="00806277"/>
    <w:rsid w:val="008064BA"/>
    <w:rsid w:val="00806E7D"/>
    <w:rsid w:val="00806EDF"/>
    <w:rsid w:val="00806FC0"/>
    <w:rsid w:val="00807472"/>
    <w:rsid w:val="00807835"/>
    <w:rsid w:val="00807AC8"/>
    <w:rsid w:val="00807AD5"/>
    <w:rsid w:val="00807C7C"/>
    <w:rsid w:val="00811196"/>
    <w:rsid w:val="0081150B"/>
    <w:rsid w:val="00811651"/>
    <w:rsid w:val="0081172C"/>
    <w:rsid w:val="00811744"/>
    <w:rsid w:val="00811830"/>
    <w:rsid w:val="00811DEB"/>
    <w:rsid w:val="00811EB0"/>
    <w:rsid w:val="00812068"/>
    <w:rsid w:val="008123D3"/>
    <w:rsid w:val="0081248D"/>
    <w:rsid w:val="00812D70"/>
    <w:rsid w:val="00813468"/>
    <w:rsid w:val="008138BA"/>
    <w:rsid w:val="00813B1A"/>
    <w:rsid w:val="00813E9A"/>
    <w:rsid w:val="00814187"/>
    <w:rsid w:val="008143D4"/>
    <w:rsid w:val="008145C8"/>
    <w:rsid w:val="00814A5B"/>
    <w:rsid w:val="00814DEE"/>
    <w:rsid w:val="00814DFB"/>
    <w:rsid w:val="00815209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24A"/>
    <w:rsid w:val="00820261"/>
    <w:rsid w:val="00820518"/>
    <w:rsid w:val="00820532"/>
    <w:rsid w:val="00820603"/>
    <w:rsid w:val="00820CD6"/>
    <w:rsid w:val="00820CDC"/>
    <w:rsid w:val="00821085"/>
    <w:rsid w:val="00821559"/>
    <w:rsid w:val="0082194A"/>
    <w:rsid w:val="00821BA2"/>
    <w:rsid w:val="00821D1C"/>
    <w:rsid w:val="008225C0"/>
    <w:rsid w:val="0082261B"/>
    <w:rsid w:val="008226B0"/>
    <w:rsid w:val="008226F2"/>
    <w:rsid w:val="0082330E"/>
    <w:rsid w:val="00823388"/>
    <w:rsid w:val="00823B85"/>
    <w:rsid w:val="00823F38"/>
    <w:rsid w:val="0082401C"/>
    <w:rsid w:val="00824169"/>
    <w:rsid w:val="008242BB"/>
    <w:rsid w:val="00824425"/>
    <w:rsid w:val="0082454E"/>
    <w:rsid w:val="00824728"/>
    <w:rsid w:val="0082499C"/>
    <w:rsid w:val="008249F9"/>
    <w:rsid w:val="00824D89"/>
    <w:rsid w:val="00824F1D"/>
    <w:rsid w:val="0082509C"/>
    <w:rsid w:val="008259F7"/>
    <w:rsid w:val="00825C60"/>
    <w:rsid w:val="00825C82"/>
    <w:rsid w:val="00825F56"/>
    <w:rsid w:val="0082619D"/>
    <w:rsid w:val="00826379"/>
    <w:rsid w:val="0082639A"/>
    <w:rsid w:val="00826C0D"/>
    <w:rsid w:val="00826F42"/>
    <w:rsid w:val="0082748F"/>
    <w:rsid w:val="008275BA"/>
    <w:rsid w:val="00827F32"/>
    <w:rsid w:val="00827F81"/>
    <w:rsid w:val="00830542"/>
    <w:rsid w:val="00830547"/>
    <w:rsid w:val="00830D1B"/>
    <w:rsid w:val="00830DAE"/>
    <w:rsid w:val="00830F12"/>
    <w:rsid w:val="00831071"/>
    <w:rsid w:val="00831B0B"/>
    <w:rsid w:val="00831F5B"/>
    <w:rsid w:val="00831FA9"/>
    <w:rsid w:val="00832789"/>
    <w:rsid w:val="008329DA"/>
    <w:rsid w:val="00832C24"/>
    <w:rsid w:val="0083341B"/>
    <w:rsid w:val="008335AF"/>
    <w:rsid w:val="00833B4C"/>
    <w:rsid w:val="00834147"/>
    <w:rsid w:val="0083422A"/>
    <w:rsid w:val="008352C2"/>
    <w:rsid w:val="008353BD"/>
    <w:rsid w:val="00835BD4"/>
    <w:rsid w:val="00835C6E"/>
    <w:rsid w:val="00835D68"/>
    <w:rsid w:val="00835EE9"/>
    <w:rsid w:val="008364B8"/>
    <w:rsid w:val="00836553"/>
    <w:rsid w:val="00836B60"/>
    <w:rsid w:val="00836EE0"/>
    <w:rsid w:val="0083709A"/>
    <w:rsid w:val="008370C3"/>
    <w:rsid w:val="008372B2"/>
    <w:rsid w:val="0083736D"/>
    <w:rsid w:val="008377CE"/>
    <w:rsid w:val="00837C8B"/>
    <w:rsid w:val="008403CD"/>
    <w:rsid w:val="0084078B"/>
    <w:rsid w:val="00840BCF"/>
    <w:rsid w:val="00841242"/>
    <w:rsid w:val="008415F3"/>
    <w:rsid w:val="00841863"/>
    <w:rsid w:val="008418E1"/>
    <w:rsid w:val="00841C59"/>
    <w:rsid w:val="00841F56"/>
    <w:rsid w:val="00842B2A"/>
    <w:rsid w:val="00842C7D"/>
    <w:rsid w:val="00842D16"/>
    <w:rsid w:val="00842D5D"/>
    <w:rsid w:val="00842F3E"/>
    <w:rsid w:val="00843301"/>
    <w:rsid w:val="00843342"/>
    <w:rsid w:val="0084383B"/>
    <w:rsid w:val="00843F5C"/>
    <w:rsid w:val="00844233"/>
    <w:rsid w:val="0084498F"/>
    <w:rsid w:val="00844D6F"/>
    <w:rsid w:val="008450FB"/>
    <w:rsid w:val="00845155"/>
    <w:rsid w:val="00845158"/>
    <w:rsid w:val="008451BC"/>
    <w:rsid w:val="00845767"/>
    <w:rsid w:val="00846631"/>
    <w:rsid w:val="0084671F"/>
    <w:rsid w:val="00846729"/>
    <w:rsid w:val="008467FD"/>
    <w:rsid w:val="00847156"/>
    <w:rsid w:val="008472F1"/>
    <w:rsid w:val="008478B0"/>
    <w:rsid w:val="008479FF"/>
    <w:rsid w:val="00847C99"/>
    <w:rsid w:val="00847DE2"/>
    <w:rsid w:val="00847E26"/>
    <w:rsid w:val="00847FA4"/>
    <w:rsid w:val="00850816"/>
    <w:rsid w:val="00850F5D"/>
    <w:rsid w:val="0085118B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0B"/>
    <w:rsid w:val="008543F8"/>
    <w:rsid w:val="00854628"/>
    <w:rsid w:val="00854E64"/>
    <w:rsid w:val="00855573"/>
    <w:rsid w:val="0085582E"/>
    <w:rsid w:val="00856134"/>
    <w:rsid w:val="00856200"/>
    <w:rsid w:val="008565AF"/>
    <w:rsid w:val="00856B89"/>
    <w:rsid w:val="00857291"/>
    <w:rsid w:val="008576A8"/>
    <w:rsid w:val="0085770A"/>
    <w:rsid w:val="00857AFF"/>
    <w:rsid w:val="00857BDB"/>
    <w:rsid w:val="00857DE6"/>
    <w:rsid w:val="008605C8"/>
    <w:rsid w:val="00860863"/>
    <w:rsid w:val="008608CB"/>
    <w:rsid w:val="00860A3D"/>
    <w:rsid w:val="00860E03"/>
    <w:rsid w:val="00860F70"/>
    <w:rsid w:val="00861D29"/>
    <w:rsid w:val="00861F4C"/>
    <w:rsid w:val="00861F7E"/>
    <w:rsid w:val="0086259E"/>
    <w:rsid w:val="00862C2D"/>
    <w:rsid w:val="008632DA"/>
    <w:rsid w:val="008633F7"/>
    <w:rsid w:val="0086356D"/>
    <w:rsid w:val="008637A0"/>
    <w:rsid w:val="00863815"/>
    <w:rsid w:val="00863B4D"/>
    <w:rsid w:val="00864EB4"/>
    <w:rsid w:val="00864F25"/>
    <w:rsid w:val="0086597A"/>
    <w:rsid w:val="00865C2F"/>
    <w:rsid w:val="00865E27"/>
    <w:rsid w:val="00866181"/>
    <w:rsid w:val="00866D05"/>
    <w:rsid w:val="00866E97"/>
    <w:rsid w:val="00867127"/>
    <w:rsid w:val="00867CC9"/>
    <w:rsid w:val="00867F0B"/>
    <w:rsid w:val="00870D40"/>
    <w:rsid w:val="008710F6"/>
    <w:rsid w:val="008712B7"/>
    <w:rsid w:val="008713C3"/>
    <w:rsid w:val="008713F0"/>
    <w:rsid w:val="00871456"/>
    <w:rsid w:val="00871CB1"/>
    <w:rsid w:val="008722E9"/>
    <w:rsid w:val="008729D1"/>
    <w:rsid w:val="00872B0A"/>
    <w:rsid w:val="00872B3D"/>
    <w:rsid w:val="00872D11"/>
    <w:rsid w:val="00872FA9"/>
    <w:rsid w:val="0087335A"/>
    <w:rsid w:val="008734BE"/>
    <w:rsid w:val="00873597"/>
    <w:rsid w:val="008737F5"/>
    <w:rsid w:val="00873867"/>
    <w:rsid w:val="00873C8A"/>
    <w:rsid w:val="00873DE3"/>
    <w:rsid w:val="008743C7"/>
    <w:rsid w:val="00874458"/>
    <w:rsid w:val="00874A46"/>
    <w:rsid w:val="00874CEB"/>
    <w:rsid w:val="008751EB"/>
    <w:rsid w:val="008756E3"/>
    <w:rsid w:val="008757A2"/>
    <w:rsid w:val="00875A6D"/>
    <w:rsid w:val="00875BEF"/>
    <w:rsid w:val="008763CA"/>
    <w:rsid w:val="00876646"/>
    <w:rsid w:val="00876901"/>
    <w:rsid w:val="00876C39"/>
    <w:rsid w:val="0087741D"/>
    <w:rsid w:val="0087742F"/>
    <w:rsid w:val="008778ED"/>
    <w:rsid w:val="00877D3E"/>
    <w:rsid w:val="00877E67"/>
    <w:rsid w:val="00880587"/>
    <w:rsid w:val="00880A3C"/>
    <w:rsid w:val="008810FD"/>
    <w:rsid w:val="008811FC"/>
    <w:rsid w:val="00881218"/>
    <w:rsid w:val="0088128B"/>
    <w:rsid w:val="0088146C"/>
    <w:rsid w:val="008819FC"/>
    <w:rsid w:val="00881BE2"/>
    <w:rsid w:val="00881C0C"/>
    <w:rsid w:val="00881C30"/>
    <w:rsid w:val="00881C42"/>
    <w:rsid w:val="00881E9E"/>
    <w:rsid w:val="008826D9"/>
    <w:rsid w:val="008828EC"/>
    <w:rsid w:val="00882D81"/>
    <w:rsid w:val="0088376B"/>
    <w:rsid w:val="00883EA7"/>
    <w:rsid w:val="0088417C"/>
    <w:rsid w:val="00884264"/>
    <w:rsid w:val="008842F8"/>
    <w:rsid w:val="008844B8"/>
    <w:rsid w:val="00884718"/>
    <w:rsid w:val="0088482B"/>
    <w:rsid w:val="00884A95"/>
    <w:rsid w:val="00884D7F"/>
    <w:rsid w:val="0088589E"/>
    <w:rsid w:val="00885F2C"/>
    <w:rsid w:val="008863A7"/>
    <w:rsid w:val="0088644C"/>
    <w:rsid w:val="0088674E"/>
    <w:rsid w:val="0088686B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921"/>
    <w:rsid w:val="008909A1"/>
    <w:rsid w:val="00890F8C"/>
    <w:rsid w:val="00890FAC"/>
    <w:rsid w:val="008910D7"/>
    <w:rsid w:val="00891342"/>
    <w:rsid w:val="00891601"/>
    <w:rsid w:val="0089179F"/>
    <w:rsid w:val="00891A32"/>
    <w:rsid w:val="00891AFA"/>
    <w:rsid w:val="00891D95"/>
    <w:rsid w:val="0089222D"/>
    <w:rsid w:val="008922F2"/>
    <w:rsid w:val="00892E83"/>
    <w:rsid w:val="008933A9"/>
    <w:rsid w:val="008935EB"/>
    <w:rsid w:val="00893687"/>
    <w:rsid w:val="008937C7"/>
    <w:rsid w:val="00893F74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2B8"/>
    <w:rsid w:val="00896472"/>
    <w:rsid w:val="00896929"/>
    <w:rsid w:val="00896B68"/>
    <w:rsid w:val="00896BE0"/>
    <w:rsid w:val="00896E9B"/>
    <w:rsid w:val="00896FB0"/>
    <w:rsid w:val="00897124"/>
    <w:rsid w:val="00897500"/>
    <w:rsid w:val="00897B61"/>
    <w:rsid w:val="00897BC4"/>
    <w:rsid w:val="008A02F9"/>
    <w:rsid w:val="008A0500"/>
    <w:rsid w:val="008A0A37"/>
    <w:rsid w:val="008A0C19"/>
    <w:rsid w:val="008A1536"/>
    <w:rsid w:val="008A1606"/>
    <w:rsid w:val="008A1808"/>
    <w:rsid w:val="008A18F9"/>
    <w:rsid w:val="008A199B"/>
    <w:rsid w:val="008A1D44"/>
    <w:rsid w:val="008A1FD5"/>
    <w:rsid w:val="008A208E"/>
    <w:rsid w:val="008A20FC"/>
    <w:rsid w:val="008A214A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43D"/>
    <w:rsid w:val="008A57B2"/>
    <w:rsid w:val="008A57C3"/>
    <w:rsid w:val="008A585D"/>
    <w:rsid w:val="008A5B70"/>
    <w:rsid w:val="008A5C06"/>
    <w:rsid w:val="008A5EA2"/>
    <w:rsid w:val="008A5ED1"/>
    <w:rsid w:val="008A5F9C"/>
    <w:rsid w:val="008A6257"/>
    <w:rsid w:val="008A68A0"/>
    <w:rsid w:val="008A6B55"/>
    <w:rsid w:val="008A6CAB"/>
    <w:rsid w:val="008A71BE"/>
    <w:rsid w:val="008A7E42"/>
    <w:rsid w:val="008A7E44"/>
    <w:rsid w:val="008B00C1"/>
    <w:rsid w:val="008B081B"/>
    <w:rsid w:val="008B0841"/>
    <w:rsid w:val="008B1768"/>
    <w:rsid w:val="008B24D4"/>
    <w:rsid w:val="008B274E"/>
    <w:rsid w:val="008B2CE4"/>
    <w:rsid w:val="008B2F81"/>
    <w:rsid w:val="008B30B6"/>
    <w:rsid w:val="008B356E"/>
    <w:rsid w:val="008B3B46"/>
    <w:rsid w:val="008B465A"/>
    <w:rsid w:val="008B467A"/>
    <w:rsid w:val="008B48C1"/>
    <w:rsid w:val="008B4E06"/>
    <w:rsid w:val="008B4FC8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E0"/>
    <w:rsid w:val="008C0502"/>
    <w:rsid w:val="008C0554"/>
    <w:rsid w:val="008C0562"/>
    <w:rsid w:val="008C0A9C"/>
    <w:rsid w:val="008C0ADC"/>
    <w:rsid w:val="008C1048"/>
    <w:rsid w:val="008C126C"/>
    <w:rsid w:val="008C1419"/>
    <w:rsid w:val="008C14C5"/>
    <w:rsid w:val="008C160E"/>
    <w:rsid w:val="008C17E7"/>
    <w:rsid w:val="008C186E"/>
    <w:rsid w:val="008C1C0D"/>
    <w:rsid w:val="008C1F76"/>
    <w:rsid w:val="008C2203"/>
    <w:rsid w:val="008C2295"/>
    <w:rsid w:val="008C24CC"/>
    <w:rsid w:val="008C2D8F"/>
    <w:rsid w:val="008C34AB"/>
    <w:rsid w:val="008C370D"/>
    <w:rsid w:val="008C37FF"/>
    <w:rsid w:val="008C3A55"/>
    <w:rsid w:val="008C3D7B"/>
    <w:rsid w:val="008C3E91"/>
    <w:rsid w:val="008C45F1"/>
    <w:rsid w:val="008C4786"/>
    <w:rsid w:val="008C482D"/>
    <w:rsid w:val="008C4FF9"/>
    <w:rsid w:val="008C5494"/>
    <w:rsid w:val="008C581B"/>
    <w:rsid w:val="008C584E"/>
    <w:rsid w:val="008C646D"/>
    <w:rsid w:val="008C70FB"/>
    <w:rsid w:val="008D0211"/>
    <w:rsid w:val="008D0B8E"/>
    <w:rsid w:val="008D1027"/>
    <w:rsid w:val="008D1032"/>
    <w:rsid w:val="008D2216"/>
    <w:rsid w:val="008D2296"/>
    <w:rsid w:val="008D22BC"/>
    <w:rsid w:val="008D2411"/>
    <w:rsid w:val="008D2C30"/>
    <w:rsid w:val="008D2C3C"/>
    <w:rsid w:val="008D2D13"/>
    <w:rsid w:val="008D2E38"/>
    <w:rsid w:val="008D378E"/>
    <w:rsid w:val="008D37A8"/>
    <w:rsid w:val="008D3B0C"/>
    <w:rsid w:val="008D3E8A"/>
    <w:rsid w:val="008D4387"/>
    <w:rsid w:val="008D445B"/>
    <w:rsid w:val="008D466A"/>
    <w:rsid w:val="008D4D9F"/>
    <w:rsid w:val="008D5013"/>
    <w:rsid w:val="008D52A8"/>
    <w:rsid w:val="008D5464"/>
    <w:rsid w:val="008D562A"/>
    <w:rsid w:val="008D56DF"/>
    <w:rsid w:val="008D57FA"/>
    <w:rsid w:val="008D6387"/>
    <w:rsid w:val="008D69AE"/>
    <w:rsid w:val="008D6C2C"/>
    <w:rsid w:val="008D70C0"/>
    <w:rsid w:val="008D723C"/>
    <w:rsid w:val="008D75C2"/>
    <w:rsid w:val="008D76B3"/>
    <w:rsid w:val="008D77A5"/>
    <w:rsid w:val="008D77D4"/>
    <w:rsid w:val="008D78B2"/>
    <w:rsid w:val="008D7990"/>
    <w:rsid w:val="008D7BE2"/>
    <w:rsid w:val="008D7F56"/>
    <w:rsid w:val="008E051E"/>
    <w:rsid w:val="008E0AF5"/>
    <w:rsid w:val="008E0E95"/>
    <w:rsid w:val="008E133C"/>
    <w:rsid w:val="008E14C8"/>
    <w:rsid w:val="008E19EE"/>
    <w:rsid w:val="008E1AEF"/>
    <w:rsid w:val="008E1BB3"/>
    <w:rsid w:val="008E2081"/>
    <w:rsid w:val="008E24AA"/>
    <w:rsid w:val="008E290F"/>
    <w:rsid w:val="008E31F3"/>
    <w:rsid w:val="008E421B"/>
    <w:rsid w:val="008E426A"/>
    <w:rsid w:val="008E42F7"/>
    <w:rsid w:val="008E453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63E9"/>
    <w:rsid w:val="008E6689"/>
    <w:rsid w:val="008E66BE"/>
    <w:rsid w:val="008E67B9"/>
    <w:rsid w:val="008E7694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686"/>
    <w:rsid w:val="008F4835"/>
    <w:rsid w:val="008F4889"/>
    <w:rsid w:val="008F4BC4"/>
    <w:rsid w:val="008F525D"/>
    <w:rsid w:val="008F5E74"/>
    <w:rsid w:val="008F5FB3"/>
    <w:rsid w:val="008F6EEF"/>
    <w:rsid w:val="008F7620"/>
    <w:rsid w:val="008F7632"/>
    <w:rsid w:val="008F7AB2"/>
    <w:rsid w:val="0090041C"/>
    <w:rsid w:val="009008AE"/>
    <w:rsid w:val="009009ED"/>
    <w:rsid w:val="00900BC6"/>
    <w:rsid w:val="00900C85"/>
    <w:rsid w:val="00900E79"/>
    <w:rsid w:val="0090132E"/>
    <w:rsid w:val="00901E27"/>
    <w:rsid w:val="00902220"/>
    <w:rsid w:val="00902390"/>
    <w:rsid w:val="009029F7"/>
    <w:rsid w:val="00902A27"/>
    <w:rsid w:val="00902D82"/>
    <w:rsid w:val="009033C7"/>
    <w:rsid w:val="00903443"/>
    <w:rsid w:val="0090376E"/>
    <w:rsid w:val="00903857"/>
    <w:rsid w:val="00903D71"/>
    <w:rsid w:val="00903F32"/>
    <w:rsid w:val="009040B2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70F5"/>
    <w:rsid w:val="00907196"/>
    <w:rsid w:val="0090741A"/>
    <w:rsid w:val="0091023B"/>
    <w:rsid w:val="009103BB"/>
    <w:rsid w:val="009105C2"/>
    <w:rsid w:val="00910A71"/>
    <w:rsid w:val="00910F6C"/>
    <w:rsid w:val="00911DAC"/>
    <w:rsid w:val="0091245B"/>
    <w:rsid w:val="00912970"/>
    <w:rsid w:val="00912ED8"/>
    <w:rsid w:val="009130AF"/>
    <w:rsid w:val="0091310F"/>
    <w:rsid w:val="00913458"/>
    <w:rsid w:val="00913603"/>
    <w:rsid w:val="009136EE"/>
    <w:rsid w:val="009137F8"/>
    <w:rsid w:val="00913BFA"/>
    <w:rsid w:val="0091412E"/>
    <w:rsid w:val="0091429A"/>
    <w:rsid w:val="009142F6"/>
    <w:rsid w:val="009145E7"/>
    <w:rsid w:val="0091473D"/>
    <w:rsid w:val="009147D6"/>
    <w:rsid w:val="00914831"/>
    <w:rsid w:val="00914E22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585"/>
    <w:rsid w:val="00916872"/>
    <w:rsid w:val="00916CFB"/>
    <w:rsid w:val="00917BB7"/>
    <w:rsid w:val="00920143"/>
    <w:rsid w:val="00920B64"/>
    <w:rsid w:val="0092114F"/>
    <w:rsid w:val="009214E8"/>
    <w:rsid w:val="009215D5"/>
    <w:rsid w:val="009216C8"/>
    <w:rsid w:val="009217D8"/>
    <w:rsid w:val="00921D8C"/>
    <w:rsid w:val="00921DA1"/>
    <w:rsid w:val="0092226C"/>
    <w:rsid w:val="00922C0B"/>
    <w:rsid w:val="00922D57"/>
    <w:rsid w:val="00923239"/>
    <w:rsid w:val="0092346A"/>
    <w:rsid w:val="00923684"/>
    <w:rsid w:val="0092376A"/>
    <w:rsid w:val="00923872"/>
    <w:rsid w:val="00924112"/>
    <w:rsid w:val="00924349"/>
    <w:rsid w:val="00924653"/>
    <w:rsid w:val="009249E8"/>
    <w:rsid w:val="00924B82"/>
    <w:rsid w:val="00924FB8"/>
    <w:rsid w:val="0092533E"/>
    <w:rsid w:val="00925375"/>
    <w:rsid w:val="0092541C"/>
    <w:rsid w:val="009256B9"/>
    <w:rsid w:val="00925804"/>
    <w:rsid w:val="00925927"/>
    <w:rsid w:val="009264CD"/>
    <w:rsid w:val="00926E81"/>
    <w:rsid w:val="00926F96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1FFE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4915"/>
    <w:rsid w:val="00935438"/>
    <w:rsid w:val="009354F4"/>
    <w:rsid w:val="0093550C"/>
    <w:rsid w:val="009355ED"/>
    <w:rsid w:val="00935E57"/>
    <w:rsid w:val="00936480"/>
    <w:rsid w:val="00936A72"/>
    <w:rsid w:val="00936FB5"/>
    <w:rsid w:val="00937B68"/>
    <w:rsid w:val="00937FD4"/>
    <w:rsid w:val="00940228"/>
    <w:rsid w:val="00940265"/>
    <w:rsid w:val="009402FC"/>
    <w:rsid w:val="00940954"/>
    <w:rsid w:val="00941066"/>
    <w:rsid w:val="00941136"/>
    <w:rsid w:val="00941D95"/>
    <w:rsid w:val="0094216A"/>
    <w:rsid w:val="00942494"/>
    <w:rsid w:val="009424FF"/>
    <w:rsid w:val="00942CBC"/>
    <w:rsid w:val="00942F10"/>
    <w:rsid w:val="00943375"/>
    <w:rsid w:val="009434DE"/>
    <w:rsid w:val="00943D1C"/>
    <w:rsid w:val="009445C8"/>
    <w:rsid w:val="0094498F"/>
    <w:rsid w:val="00944EC9"/>
    <w:rsid w:val="00944EDA"/>
    <w:rsid w:val="00945793"/>
    <w:rsid w:val="0094584C"/>
    <w:rsid w:val="00945A02"/>
    <w:rsid w:val="00945E48"/>
    <w:rsid w:val="00946676"/>
    <w:rsid w:val="009468ED"/>
    <w:rsid w:val="00946E13"/>
    <w:rsid w:val="00947277"/>
    <w:rsid w:val="0094765A"/>
    <w:rsid w:val="00947A73"/>
    <w:rsid w:val="00947AB7"/>
    <w:rsid w:val="00947EA2"/>
    <w:rsid w:val="0095027A"/>
    <w:rsid w:val="0095066F"/>
    <w:rsid w:val="00950ACF"/>
    <w:rsid w:val="009515F9"/>
    <w:rsid w:val="0095188F"/>
    <w:rsid w:val="0095199B"/>
    <w:rsid w:val="00951AB8"/>
    <w:rsid w:val="00951C68"/>
    <w:rsid w:val="009525EC"/>
    <w:rsid w:val="00952661"/>
    <w:rsid w:val="00952719"/>
    <w:rsid w:val="009529E8"/>
    <w:rsid w:val="00952AAE"/>
    <w:rsid w:val="00952CA4"/>
    <w:rsid w:val="00952F8B"/>
    <w:rsid w:val="009530A4"/>
    <w:rsid w:val="00953210"/>
    <w:rsid w:val="0095347E"/>
    <w:rsid w:val="0095358E"/>
    <w:rsid w:val="0095373D"/>
    <w:rsid w:val="009537D6"/>
    <w:rsid w:val="00953928"/>
    <w:rsid w:val="00953BCE"/>
    <w:rsid w:val="00953BE0"/>
    <w:rsid w:val="00953ED7"/>
    <w:rsid w:val="009542A7"/>
    <w:rsid w:val="00954354"/>
    <w:rsid w:val="009548A0"/>
    <w:rsid w:val="00954904"/>
    <w:rsid w:val="00954FE3"/>
    <w:rsid w:val="00955358"/>
    <w:rsid w:val="00955E4E"/>
    <w:rsid w:val="00956405"/>
    <w:rsid w:val="00956A69"/>
    <w:rsid w:val="00957007"/>
    <w:rsid w:val="0095748F"/>
    <w:rsid w:val="00957601"/>
    <w:rsid w:val="0095762A"/>
    <w:rsid w:val="009578DA"/>
    <w:rsid w:val="009603C3"/>
    <w:rsid w:val="009604DD"/>
    <w:rsid w:val="009606C2"/>
    <w:rsid w:val="009606CE"/>
    <w:rsid w:val="009609FC"/>
    <w:rsid w:val="00960B59"/>
    <w:rsid w:val="00960FB5"/>
    <w:rsid w:val="00961194"/>
    <w:rsid w:val="009616F0"/>
    <w:rsid w:val="00961855"/>
    <w:rsid w:val="00961D28"/>
    <w:rsid w:val="00961E1E"/>
    <w:rsid w:val="00961F4E"/>
    <w:rsid w:val="00962262"/>
    <w:rsid w:val="0096229A"/>
    <w:rsid w:val="009629B9"/>
    <w:rsid w:val="00962D2A"/>
    <w:rsid w:val="00962D49"/>
    <w:rsid w:val="0096332F"/>
    <w:rsid w:val="009633EC"/>
    <w:rsid w:val="009635BF"/>
    <w:rsid w:val="00963B16"/>
    <w:rsid w:val="00963D69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1A5"/>
    <w:rsid w:val="00970329"/>
    <w:rsid w:val="00970338"/>
    <w:rsid w:val="009704B7"/>
    <w:rsid w:val="0097054A"/>
    <w:rsid w:val="00970CC7"/>
    <w:rsid w:val="00970DB5"/>
    <w:rsid w:val="00971039"/>
    <w:rsid w:val="0097175E"/>
    <w:rsid w:val="00971CEB"/>
    <w:rsid w:val="009722D4"/>
    <w:rsid w:val="00972409"/>
    <w:rsid w:val="0097243F"/>
    <w:rsid w:val="009724AB"/>
    <w:rsid w:val="00973268"/>
    <w:rsid w:val="00973512"/>
    <w:rsid w:val="00973611"/>
    <w:rsid w:val="00973752"/>
    <w:rsid w:val="009738FD"/>
    <w:rsid w:val="00974520"/>
    <w:rsid w:val="009745D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6C39"/>
    <w:rsid w:val="009770B3"/>
    <w:rsid w:val="00977ADD"/>
    <w:rsid w:val="00977C50"/>
    <w:rsid w:val="0098035C"/>
    <w:rsid w:val="00980712"/>
    <w:rsid w:val="009809A7"/>
    <w:rsid w:val="00980B0F"/>
    <w:rsid w:val="00980E0D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2D7"/>
    <w:rsid w:val="00982302"/>
    <w:rsid w:val="009824EC"/>
    <w:rsid w:val="009827F3"/>
    <w:rsid w:val="009828AE"/>
    <w:rsid w:val="00982AA7"/>
    <w:rsid w:val="00983072"/>
    <w:rsid w:val="00983279"/>
    <w:rsid w:val="00983285"/>
    <w:rsid w:val="009834CA"/>
    <w:rsid w:val="00983511"/>
    <w:rsid w:val="00983745"/>
    <w:rsid w:val="00983861"/>
    <w:rsid w:val="00983A01"/>
    <w:rsid w:val="00983DF9"/>
    <w:rsid w:val="00983E8B"/>
    <w:rsid w:val="0098410A"/>
    <w:rsid w:val="00984436"/>
    <w:rsid w:val="0098474F"/>
    <w:rsid w:val="009848DF"/>
    <w:rsid w:val="00984C8E"/>
    <w:rsid w:val="00985045"/>
    <w:rsid w:val="00985C93"/>
    <w:rsid w:val="00985F64"/>
    <w:rsid w:val="0098659A"/>
    <w:rsid w:val="009865D0"/>
    <w:rsid w:val="00986606"/>
    <w:rsid w:val="00986E4B"/>
    <w:rsid w:val="009870BC"/>
    <w:rsid w:val="009873BD"/>
    <w:rsid w:val="009877D4"/>
    <w:rsid w:val="00987842"/>
    <w:rsid w:val="009878FE"/>
    <w:rsid w:val="00987EF0"/>
    <w:rsid w:val="00990064"/>
    <w:rsid w:val="009901CA"/>
    <w:rsid w:val="00990200"/>
    <w:rsid w:val="009902B5"/>
    <w:rsid w:val="009905BA"/>
    <w:rsid w:val="00990916"/>
    <w:rsid w:val="00990ABB"/>
    <w:rsid w:val="00990B7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272"/>
    <w:rsid w:val="00994400"/>
    <w:rsid w:val="00995226"/>
    <w:rsid w:val="009952FF"/>
    <w:rsid w:val="009956D2"/>
    <w:rsid w:val="0099575D"/>
    <w:rsid w:val="009959F4"/>
    <w:rsid w:val="00995A9B"/>
    <w:rsid w:val="00995DEB"/>
    <w:rsid w:val="00995FBB"/>
    <w:rsid w:val="009966AC"/>
    <w:rsid w:val="009966FE"/>
    <w:rsid w:val="00996CCC"/>
    <w:rsid w:val="00996D6B"/>
    <w:rsid w:val="00996D74"/>
    <w:rsid w:val="0099712D"/>
    <w:rsid w:val="0099732D"/>
    <w:rsid w:val="009973AC"/>
    <w:rsid w:val="00997479"/>
    <w:rsid w:val="00997577"/>
    <w:rsid w:val="00997A56"/>
    <w:rsid w:val="00997EBF"/>
    <w:rsid w:val="009A0019"/>
    <w:rsid w:val="009A06B2"/>
    <w:rsid w:val="009A0995"/>
    <w:rsid w:val="009A10DC"/>
    <w:rsid w:val="009A14C6"/>
    <w:rsid w:val="009A1FB2"/>
    <w:rsid w:val="009A2285"/>
    <w:rsid w:val="009A292F"/>
    <w:rsid w:val="009A31DE"/>
    <w:rsid w:val="009A32DF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D5F"/>
    <w:rsid w:val="009A5F36"/>
    <w:rsid w:val="009A60CE"/>
    <w:rsid w:val="009A63AA"/>
    <w:rsid w:val="009A6449"/>
    <w:rsid w:val="009A69A3"/>
    <w:rsid w:val="009A6DE6"/>
    <w:rsid w:val="009A751B"/>
    <w:rsid w:val="009A757E"/>
    <w:rsid w:val="009A769B"/>
    <w:rsid w:val="009A782C"/>
    <w:rsid w:val="009A78CF"/>
    <w:rsid w:val="009A7D20"/>
    <w:rsid w:val="009A7DF3"/>
    <w:rsid w:val="009B0CC3"/>
    <w:rsid w:val="009B0CDF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C64"/>
    <w:rsid w:val="009B2E12"/>
    <w:rsid w:val="009B3671"/>
    <w:rsid w:val="009B36D5"/>
    <w:rsid w:val="009B3C4E"/>
    <w:rsid w:val="009B42D2"/>
    <w:rsid w:val="009B47B0"/>
    <w:rsid w:val="009B50C6"/>
    <w:rsid w:val="009B5117"/>
    <w:rsid w:val="009B5260"/>
    <w:rsid w:val="009B52FA"/>
    <w:rsid w:val="009B558A"/>
    <w:rsid w:val="009B56F4"/>
    <w:rsid w:val="009B57F2"/>
    <w:rsid w:val="009B5D09"/>
    <w:rsid w:val="009B5FA4"/>
    <w:rsid w:val="009B609F"/>
    <w:rsid w:val="009B6885"/>
    <w:rsid w:val="009B690F"/>
    <w:rsid w:val="009B691C"/>
    <w:rsid w:val="009B6BFA"/>
    <w:rsid w:val="009B6E50"/>
    <w:rsid w:val="009B6F4C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32B2"/>
    <w:rsid w:val="009C35A7"/>
    <w:rsid w:val="009C380D"/>
    <w:rsid w:val="009C390E"/>
    <w:rsid w:val="009C3914"/>
    <w:rsid w:val="009C40CE"/>
    <w:rsid w:val="009C41FE"/>
    <w:rsid w:val="009C45A2"/>
    <w:rsid w:val="009C45BB"/>
    <w:rsid w:val="009C49FB"/>
    <w:rsid w:val="009C4E61"/>
    <w:rsid w:val="009C5103"/>
    <w:rsid w:val="009C5262"/>
    <w:rsid w:val="009C5B4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1317"/>
    <w:rsid w:val="009D167F"/>
    <w:rsid w:val="009D1830"/>
    <w:rsid w:val="009D1876"/>
    <w:rsid w:val="009D1BBD"/>
    <w:rsid w:val="009D1C05"/>
    <w:rsid w:val="009D1C85"/>
    <w:rsid w:val="009D1E93"/>
    <w:rsid w:val="009D2950"/>
    <w:rsid w:val="009D2D51"/>
    <w:rsid w:val="009D3204"/>
    <w:rsid w:val="009D3728"/>
    <w:rsid w:val="009D39EF"/>
    <w:rsid w:val="009D3AC7"/>
    <w:rsid w:val="009D3CF9"/>
    <w:rsid w:val="009D3F9D"/>
    <w:rsid w:val="009D3FE0"/>
    <w:rsid w:val="009D4193"/>
    <w:rsid w:val="009D4F39"/>
    <w:rsid w:val="009D4F6A"/>
    <w:rsid w:val="009D5FC6"/>
    <w:rsid w:val="009D648D"/>
    <w:rsid w:val="009D6496"/>
    <w:rsid w:val="009D685E"/>
    <w:rsid w:val="009D7139"/>
    <w:rsid w:val="009D73C4"/>
    <w:rsid w:val="009D7496"/>
    <w:rsid w:val="009D7C3D"/>
    <w:rsid w:val="009D7DCE"/>
    <w:rsid w:val="009E09EC"/>
    <w:rsid w:val="009E0A7E"/>
    <w:rsid w:val="009E0E7A"/>
    <w:rsid w:val="009E0EEB"/>
    <w:rsid w:val="009E147E"/>
    <w:rsid w:val="009E1D91"/>
    <w:rsid w:val="009E2042"/>
    <w:rsid w:val="009E20AC"/>
    <w:rsid w:val="009E2216"/>
    <w:rsid w:val="009E2979"/>
    <w:rsid w:val="009E2A3E"/>
    <w:rsid w:val="009E2D2A"/>
    <w:rsid w:val="009E374B"/>
    <w:rsid w:val="009E3CE8"/>
    <w:rsid w:val="009E3EB7"/>
    <w:rsid w:val="009E3FD5"/>
    <w:rsid w:val="009E403F"/>
    <w:rsid w:val="009E443D"/>
    <w:rsid w:val="009E44FE"/>
    <w:rsid w:val="009E4DA5"/>
    <w:rsid w:val="009E4EF7"/>
    <w:rsid w:val="009E4F15"/>
    <w:rsid w:val="009E50AD"/>
    <w:rsid w:val="009E50DD"/>
    <w:rsid w:val="009E558C"/>
    <w:rsid w:val="009E5A50"/>
    <w:rsid w:val="009E5ABC"/>
    <w:rsid w:val="009E5C3A"/>
    <w:rsid w:val="009E5F42"/>
    <w:rsid w:val="009E6974"/>
    <w:rsid w:val="009E6AC1"/>
    <w:rsid w:val="009E77D6"/>
    <w:rsid w:val="009E7CC0"/>
    <w:rsid w:val="009F004B"/>
    <w:rsid w:val="009F013D"/>
    <w:rsid w:val="009F0D9C"/>
    <w:rsid w:val="009F0F53"/>
    <w:rsid w:val="009F1424"/>
    <w:rsid w:val="009F1874"/>
    <w:rsid w:val="009F1BFC"/>
    <w:rsid w:val="009F1D43"/>
    <w:rsid w:val="009F2E1F"/>
    <w:rsid w:val="009F2EFC"/>
    <w:rsid w:val="009F37F5"/>
    <w:rsid w:val="009F3ABE"/>
    <w:rsid w:val="009F3F3F"/>
    <w:rsid w:val="009F3F7F"/>
    <w:rsid w:val="009F4150"/>
    <w:rsid w:val="009F42CA"/>
    <w:rsid w:val="009F48BF"/>
    <w:rsid w:val="009F4D6A"/>
    <w:rsid w:val="009F55A3"/>
    <w:rsid w:val="009F5736"/>
    <w:rsid w:val="009F5A87"/>
    <w:rsid w:val="009F6408"/>
    <w:rsid w:val="009F643F"/>
    <w:rsid w:val="009F6A94"/>
    <w:rsid w:val="009F77BA"/>
    <w:rsid w:val="009F79C5"/>
    <w:rsid w:val="009F7B27"/>
    <w:rsid w:val="009F7CD7"/>
    <w:rsid w:val="009F7DCA"/>
    <w:rsid w:val="00A00194"/>
    <w:rsid w:val="00A003EF"/>
    <w:rsid w:val="00A00419"/>
    <w:rsid w:val="00A0086E"/>
    <w:rsid w:val="00A00D33"/>
    <w:rsid w:val="00A00E81"/>
    <w:rsid w:val="00A01E86"/>
    <w:rsid w:val="00A021DE"/>
    <w:rsid w:val="00A02A7D"/>
    <w:rsid w:val="00A02B15"/>
    <w:rsid w:val="00A02B9D"/>
    <w:rsid w:val="00A02C46"/>
    <w:rsid w:val="00A02EDB"/>
    <w:rsid w:val="00A0328F"/>
    <w:rsid w:val="00A035EF"/>
    <w:rsid w:val="00A038A2"/>
    <w:rsid w:val="00A039A3"/>
    <w:rsid w:val="00A03E6F"/>
    <w:rsid w:val="00A040D8"/>
    <w:rsid w:val="00A04433"/>
    <w:rsid w:val="00A04497"/>
    <w:rsid w:val="00A044EF"/>
    <w:rsid w:val="00A04595"/>
    <w:rsid w:val="00A04D43"/>
    <w:rsid w:val="00A054DC"/>
    <w:rsid w:val="00A05705"/>
    <w:rsid w:val="00A059F8"/>
    <w:rsid w:val="00A05B0E"/>
    <w:rsid w:val="00A0602C"/>
    <w:rsid w:val="00A06311"/>
    <w:rsid w:val="00A0658B"/>
    <w:rsid w:val="00A06A75"/>
    <w:rsid w:val="00A06F6A"/>
    <w:rsid w:val="00A07144"/>
    <w:rsid w:val="00A10594"/>
    <w:rsid w:val="00A1079C"/>
    <w:rsid w:val="00A10CC4"/>
    <w:rsid w:val="00A11B6F"/>
    <w:rsid w:val="00A11E1A"/>
    <w:rsid w:val="00A120A7"/>
    <w:rsid w:val="00A120E6"/>
    <w:rsid w:val="00A12241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F7D"/>
    <w:rsid w:val="00A1417C"/>
    <w:rsid w:val="00A14261"/>
    <w:rsid w:val="00A146DD"/>
    <w:rsid w:val="00A15077"/>
    <w:rsid w:val="00A1527A"/>
    <w:rsid w:val="00A15E47"/>
    <w:rsid w:val="00A160A3"/>
    <w:rsid w:val="00A161C2"/>
    <w:rsid w:val="00A1660A"/>
    <w:rsid w:val="00A166A0"/>
    <w:rsid w:val="00A166DD"/>
    <w:rsid w:val="00A167E6"/>
    <w:rsid w:val="00A16B61"/>
    <w:rsid w:val="00A16F7B"/>
    <w:rsid w:val="00A172AB"/>
    <w:rsid w:val="00A178E5"/>
    <w:rsid w:val="00A17CED"/>
    <w:rsid w:val="00A17E60"/>
    <w:rsid w:val="00A201A4"/>
    <w:rsid w:val="00A205F8"/>
    <w:rsid w:val="00A20754"/>
    <w:rsid w:val="00A2085A"/>
    <w:rsid w:val="00A20CD9"/>
    <w:rsid w:val="00A20DB8"/>
    <w:rsid w:val="00A20F07"/>
    <w:rsid w:val="00A20F97"/>
    <w:rsid w:val="00A219AE"/>
    <w:rsid w:val="00A21A49"/>
    <w:rsid w:val="00A21BC3"/>
    <w:rsid w:val="00A21BEC"/>
    <w:rsid w:val="00A21D85"/>
    <w:rsid w:val="00A22300"/>
    <w:rsid w:val="00A22485"/>
    <w:rsid w:val="00A22A61"/>
    <w:rsid w:val="00A22C18"/>
    <w:rsid w:val="00A22D96"/>
    <w:rsid w:val="00A231B4"/>
    <w:rsid w:val="00A231EE"/>
    <w:rsid w:val="00A23898"/>
    <w:rsid w:val="00A24287"/>
    <w:rsid w:val="00A242B1"/>
    <w:rsid w:val="00A245B6"/>
    <w:rsid w:val="00A2464C"/>
    <w:rsid w:val="00A24726"/>
    <w:rsid w:val="00A2516A"/>
    <w:rsid w:val="00A25466"/>
    <w:rsid w:val="00A2548B"/>
    <w:rsid w:val="00A258B9"/>
    <w:rsid w:val="00A25ED1"/>
    <w:rsid w:val="00A262AD"/>
    <w:rsid w:val="00A26561"/>
    <w:rsid w:val="00A2696E"/>
    <w:rsid w:val="00A26EB5"/>
    <w:rsid w:val="00A26FE7"/>
    <w:rsid w:val="00A275CB"/>
    <w:rsid w:val="00A27A5E"/>
    <w:rsid w:val="00A27E7B"/>
    <w:rsid w:val="00A30044"/>
    <w:rsid w:val="00A30197"/>
    <w:rsid w:val="00A307C8"/>
    <w:rsid w:val="00A30AE2"/>
    <w:rsid w:val="00A30BAD"/>
    <w:rsid w:val="00A31355"/>
    <w:rsid w:val="00A314FD"/>
    <w:rsid w:val="00A3175D"/>
    <w:rsid w:val="00A317D4"/>
    <w:rsid w:val="00A318B5"/>
    <w:rsid w:val="00A31913"/>
    <w:rsid w:val="00A31AF9"/>
    <w:rsid w:val="00A31E5E"/>
    <w:rsid w:val="00A321E9"/>
    <w:rsid w:val="00A3258C"/>
    <w:rsid w:val="00A32C9D"/>
    <w:rsid w:val="00A33767"/>
    <w:rsid w:val="00A338C3"/>
    <w:rsid w:val="00A33C17"/>
    <w:rsid w:val="00A33C46"/>
    <w:rsid w:val="00A33CC4"/>
    <w:rsid w:val="00A33FCE"/>
    <w:rsid w:val="00A3401F"/>
    <w:rsid w:val="00A343F9"/>
    <w:rsid w:val="00A346E6"/>
    <w:rsid w:val="00A349A4"/>
    <w:rsid w:val="00A34F88"/>
    <w:rsid w:val="00A34F89"/>
    <w:rsid w:val="00A3525E"/>
    <w:rsid w:val="00A35331"/>
    <w:rsid w:val="00A357EA"/>
    <w:rsid w:val="00A35C28"/>
    <w:rsid w:val="00A363BB"/>
    <w:rsid w:val="00A364A1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D5D"/>
    <w:rsid w:val="00A37E1B"/>
    <w:rsid w:val="00A402E6"/>
    <w:rsid w:val="00A4033A"/>
    <w:rsid w:val="00A404B1"/>
    <w:rsid w:val="00A405DD"/>
    <w:rsid w:val="00A40E12"/>
    <w:rsid w:val="00A410ED"/>
    <w:rsid w:val="00A41535"/>
    <w:rsid w:val="00A4156F"/>
    <w:rsid w:val="00A416D0"/>
    <w:rsid w:val="00A418DB"/>
    <w:rsid w:val="00A41DFD"/>
    <w:rsid w:val="00A42135"/>
    <w:rsid w:val="00A421E2"/>
    <w:rsid w:val="00A42676"/>
    <w:rsid w:val="00A42DA9"/>
    <w:rsid w:val="00A42E10"/>
    <w:rsid w:val="00A4328F"/>
    <w:rsid w:val="00A43969"/>
    <w:rsid w:val="00A43AD8"/>
    <w:rsid w:val="00A43E4C"/>
    <w:rsid w:val="00A43F57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6F2B"/>
    <w:rsid w:val="00A471D6"/>
    <w:rsid w:val="00A47531"/>
    <w:rsid w:val="00A47966"/>
    <w:rsid w:val="00A5014F"/>
    <w:rsid w:val="00A501E3"/>
    <w:rsid w:val="00A50358"/>
    <w:rsid w:val="00A51699"/>
    <w:rsid w:val="00A52231"/>
    <w:rsid w:val="00A5242A"/>
    <w:rsid w:val="00A52873"/>
    <w:rsid w:val="00A5321F"/>
    <w:rsid w:val="00A5358F"/>
    <w:rsid w:val="00A53847"/>
    <w:rsid w:val="00A539D3"/>
    <w:rsid w:val="00A53ED2"/>
    <w:rsid w:val="00A53F6C"/>
    <w:rsid w:val="00A5414A"/>
    <w:rsid w:val="00A54325"/>
    <w:rsid w:val="00A5457C"/>
    <w:rsid w:val="00A54666"/>
    <w:rsid w:val="00A54676"/>
    <w:rsid w:val="00A54705"/>
    <w:rsid w:val="00A54BDD"/>
    <w:rsid w:val="00A54C02"/>
    <w:rsid w:val="00A5508F"/>
    <w:rsid w:val="00A55196"/>
    <w:rsid w:val="00A55890"/>
    <w:rsid w:val="00A55925"/>
    <w:rsid w:val="00A55ED4"/>
    <w:rsid w:val="00A562CB"/>
    <w:rsid w:val="00A5654A"/>
    <w:rsid w:val="00A5687A"/>
    <w:rsid w:val="00A56C06"/>
    <w:rsid w:val="00A57008"/>
    <w:rsid w:val="00A570A1"/>
    <w:rsid w:val="00A5719B"/>
    <w:rsid w:val="00A574A8"/>
    <w:rsid w:val="00A578FD"/>
    <w:rsid w:val="00A57930"/>
    <w:rsid w:val="00A57E65"/>
    <w:rsid w:val="00A60334"/>
    <w:rsid w:val="00A60A46"/>
    <w:rsid w:val="00A60D12"/>
    <w:rsid w:val="00A617C8"/>
    <w:rsid w:val="00A61848"/>
    <w:rsid w:val="00A61D40"/>
    <w:rsid w:val="00A61EDA"/>
    <w:rsid w:val="00A61F5E"/>
    <w:rsid w:val="00A61FFB"/>
    <w:rsid w:val="00A62910"/>
    <w:rsid w:val="00A62AED"/>
    <w:rsid w:val="00A63039"/>
    <w:rsid w:val="00A634FA"/>
    <w:rsid w:val="00A63641"/>
    <w:rsid w:val="00A63BB5"/>
    <w:rsid w:val="00A63E21"/>
    <w:rsid w:val="00A649AC"/>
    <w:rsid w:val="00A64C50"/>
    <w:rsid w:val="00A6508D"/>
    <w:rsid w:val="00A652FD"/>
    <w:rsid w:val="00A65631"/>
    <w:rsid w:val="00A65990"/>
    <w:rsid w:val="00A65E49"/>
    <w:rsid w:val="00A66428"/>
    <w:rsid w:val="00A6643F"/>
    <w:rsid w:val="00A664FA"/>
    <w:rsid w:val="00A6659C"/>
    <w:rsid w:val="00A669B5"/>
    <w:rsid w:val="00A66CA8"/>
    <w:rsid w:val="00A66CE2"/>
    <w:rsid w:val="00A671C0"/>
    <w:rsid w:val="00A676E9"/>
    <w:rsid w:val="00A676F3"/>
    <w:rsid w:val="00A67833"/>
    <w:rsid w:val="00A67A55"/>
    <w:rsid w:val="00A709C2"/>
    <w:rsid w:val="00A70D82"/>
    <w:rsid w:val="00A71332"/>
    <w:rsid w:val="00A715D4"/>
    <w:rsid w:val="00A717B5"/>
    <w:rsid w:val="00A71E53"/>
    <w:rsid w:val="00A72469"/>
    <w:rsid w:val="00A72580"/>
    <w:rsid w:val="00A72629"/>
    <w:rsid w:val="00A72761"/>
    <w:rsid w:val="00A72CDE"/>
    <w:rsid w:val="00A72D51"/>
    <w:rsid w:val="00A73257"/>
    <w:rsid w:val="00A73933"/>
    <w:rsid w:val="00A73C3F"/>
    <w:rsid w:val="00A7405D"/>
    <w:rsid w:val="00A74188"/>
    <w:rsid w:val="00A74223"/>
    <w:rsid w:val="00A74DAE"/>
    <w:rsid w:val="00A74FDF"/>
    <w:rsid w:val="00A75260"/>
    <w:rsid w:val="00A7555D"/>
    <w:rsid w:val="00A755F0"/>
    <w:rsid w:val="00A75B39"/>
    <w:rsid w:val="00A75BAD"/>
    <w:rsid w:val="00A75C03"/>
    <w:rsid w:val="00A76134"/>
    <w:rsid w:val="00A767EE"/>
    <w:rsid w:val="00A7711E"/>
    <w:rsid w:val="00A77314"/>
    <w:rsid w:val="00A774A7"/>
    <w:rsid w:val="00A774D5"/>
    <w:rsid w:val="00A77885"/>
    <w:rsid w:val="00A77B48"/>
    <w:rsid w:val="00A77E9F"/>
    <w:rsid w:val="00A800C7"/>
    <w:rsid w:val="00A809D9"/>
    <w:rsid w:val="00A80EEC"/>
    <w:rsid w:val="00A8109C"/>
    <w:rsid w:val="00A816FC"/>
    <w:rsid w:val="00A81E0A"/>
    <w:rsid w:val="00A81E9C"/>
    <w:rsid w:val="00A81FE2"/>
    <w:rsid w:val="00A82095"/>
    <w:rsid w:val="00A82742"/>
    <w:rsid w:val="00A82D83"/>
    <w:rsid w:val="00A82ED6"/>
    <w:rsid w:val="00A831D7"/>
    <w:rsid w:val="00A837DD"/>
    <w:rsid w:val="00A838F5"/>
    <w:rsid w:val="00A8459F"/>
    <w:rsid w:val="00A845F4"/>
    <w:rsid w:val="00A84B01"/>
    <w:rsid w:val="00A84BAC"/>
    <w:rsid w:val="00A850AF"/>
    <w:rsid w:val="00A851BE"/>
    <w:rsid w:val="00A85278"/>
    <w:rsid w:val="00A856E4"/>
    <w:rsid w:val="00A85801"/>
    <w:rsid w:val="00A8585B"/>
    <w:rsid w:val="00A861F6"/>
    <w:rsid w:val="00A869BF"/>
    <w:rsid w:val="00A86AAD"/>
    <w:rsid w:val="00A86E25"/>
    <w:rsid w:val="00A87571"/>
    <w:rsid w:val="00A879CD"/>
    <w:rsid w:val="00A90179"/>
    <w:rsid w:val="00A902E8"/>
    <w:rsid w:val="00A90519"/>
    <w:rsid w:val="00A9087C"/>
    <w:rsid w:val="00A90B6F"/>
    <w:rsid w:val="00A90C3B"/>
    <w:rsid w:val="00A90CCA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220"/>
    <w:rsid w:val="00A952A5"/>
    <w:rsid w:val="00A95F55"/>
    <w:rsid w:val="00A9640B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2F35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4EA5"/>
    <w:rsid w:val="00AA5659"/>
    <w:rsid w:val="00AA59DC"/>
    <w:rsid w:val="00AA59ED"/>
    <w:rsid w:val="00AA604B"/>
    <w:rsid w:val="00AA61AD"/>
    <w:rsid w:val="00AA6558"/>
    <w:rsid w:val="00AA672B"/>
    <w:rsid w:val="00AA69D2"/>
    <w:rsid w:val="00AA6C54"/>
    <w:rsid w:val="00AA7431"/>
    <w:rsid w:val="00AA75E2"/>
    <w:rsid w:val="00AA7896"/>
    <w:rsid w:val="00AA7C36"/>
    <w:rsid w:val="00AB008B"/>
    <w:rsid w:val="00AB02E1"/>
    <w:rsid w:val="00AB0F68"/>
    <w:rsid w:val="00AB17F6"/>
    <w:rsid w:val="00AB18A9"/>
    <w:rsid w:val="00AB1C6E"/>
    <w:rsid w:val="00AB1EEF"/>
    <w:rsid w:val="00AB25FB"/>
    <w:rsid w:val="00AB2735"/>
    <w:rsid w:val="00AB2747"/>
    <w:rsid w:val="00AB28AA"/>
    <w:rsid w:val="00AB2AEE"/>
    <w:rsid w:val="00AB2FFD"/>
    <w:rsid w:val="00AB319C"/>
    <w:rsid w:val="00AB335D"/>
    <w:rsid w:val="00AB3BE2"/>
    <w:rsid w:val="00AB3C64"/>
    <w:rsid w:val="00AB4141"/>
    <w:rsid w:val="00AB4944"/>
    <w:rsid w:val="00AB5470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EBA"/>
    <w:rsid w:val="00AB6F1D"/>
    <w:rsid w:val="00AB70BB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B1E"/>
    <w:rsid w:val="00AC2D71"/>
    <w:rsid w:val="00AC3079"/>
    <w:rsid w:val="00AC35E9"/>
    <w:rsid w:val="00AC3937"/>
    <w:rsid w:val="00AC3CA9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51D9"/>
    <w:rsid w:val="00AC5B73"/>
    <w:rsid w:val="00AC5CA4"/>
    <w:rsid w:val="00AC6232"/>
    <w:rsid w:val="00AC7244"/>
    <w:rsid w:val="00AC734B"/>
    <w:rsid w:val="00AC7701"/>
    <w:rsid w:val="00AC772B"/>
    <w:rsid w:val="00AC7D41"/>
    <w:rsid w:val="00AC7D5B"/>
    <w:rsid w:val="00AC7E1C"/>
    <w:rsid w:val="00AD0006"/>
    <w:rsid w:val="00AD0141"/>
    <w:rsid w:val="00AD04F4"/>
    <w:rsid w:val="00AD055E"/>
    <w:rsid w:val="00AD0B84"/>
    <w:rsid w:val="00AD0F03"/>
    <w:rsid w:val="00AD1152"/>
    <w:rsid w:val="00AD16EA"/>
    <w:rsid w:val="00AD190B"/>
    <w:rsid w:val="00AD1B49"/>
    <w:rsid w:val="00AD1C6C"/>
    <w:rsid w:val="00AD24D6"/>
    <w:rsid w:val="00AD256D"/>
    <w:rsid w:val="00AD2EAD"/>
    <w:rsid w:val="00AD2EEA"/>
    <w:rsid w:val="00AD40AF"/>
    <w:rsid w:val="00AD4186"/>
    <w:rsid w:val="00AD42DC"/>
    <w:rsid w:val="00AD449F"/>
    <w:rsid w:val="00AD4E09"/>
    <w:rsid w:val="00AD5120"/>
    <w:rsid w:val="00AD5184"/>
    <w:rsid w:val="00AD5293"/>
    <w:rsid w:val="00AD558C"/>
    <w:rsid w:val="00AD56F3"/>
    <w:rsid w:val="00AD5EDA"/>
    <w:rsid w:val="00AD6675"/>
    <w:rsid w:val="00AD6B77"/>
    <w:rsid w:val="00AD6FC9"/>
    <w:rsid w:val="00AD7A17"/>
    <w:rsid w:val="00AD7A1D"/>
    <w:rsid w:val="00AD7CC9"/>
    <w:rsid w:val="00AE0EED"/>
    <w:rsid w:val="00AE159D"/>
    <w:rsid w:val="00AE19A3"/>
    <w:rsid w:val="00AE1E0E"/>
    <w:rsid w:val="00AE203D"/>
    <w:rsid w:val="00AE2197"/>
    <w:rsid w:val="00AE29EF"/>
    <w:rsid w:val="00AE2BAD"/>
    <w:rsid w:val="00AE2C3E"/>
    <w:rsid w:val="00AE2D5D"/>
    <w:rsid w:val="00AE311E"/>
    <w:rsid w:val="00AE3CDA"/>
    <w:rsid w:val="00AE3D10"/>
    <w:rsid w:val="00AE3F35"/>
    <w:rsid w:val="00AE3FA5"/>
    <w:rsid w:val="00AE4238"/>
    <w:rsid w:val="00AE44C5"/>
    <w:rsid w:val="00AE451A"/>
    <w:rsid w:val="00AE489C"/>
    <w:rsid w:val="00AE48FE"/>
    <w:rsid w:val="00AE491D"/>
    <w:rsid w:val="00AE4BD6"/>
    <w:rsid w:val="00AE550A"/>
    <w:rsid w:val="00AE5F39"/>
    <w:rsid w:val="00AE6025"/>
    <w:rsid w:val="00AE602B"/>
    <w:rsid w:val="00AE6496"/>
    <w:rsid w:val="00AE67DE"/>
    <w:rsid w:val="00AE6849"/>
    <w:rsid w:val="00AE6B1D"/>
    <w:rsid w:val="00AE6DC4"/>
    <w:rsid w:val="00AE6DF5"/>
    <w:rsid w:val="00AE6E4E"/>
    <w:rsid w:val="00AE704E"/>
    <w:rsid w:val="00AE72D2"/>
    <w:rsid w:val="00AE732F"/>
    <w:rsid w:val="00AE738D"/>
    <w:rsid w:val="00AE7659"/>
    <w:rsid w:val="00AE788E"/>
    <w:rsid w:val="00AE7964"/>
    <w:rsid w:val="00AE7C41"/>
    <w:rsid w:val="00AE7FD2"/>
    <w:rsid w:val="00AF0678"/>
    <w:rsid w:val="00AF086A"/>
    <w:rsid w:val="00AF0945"/>
    <w:rsid w:val="00AF09F1"/>
    <w:rsid w:val="00AF0AB5"/>
    <w:rsid w:val="00AF113B"/>
    <w:rsid w:val="00AF1739"/>
    <w:rsid w:val="00AF1B25"/>
    <w:rsid w:val="00AF1C2E"/>
    <w:rsid w:val="00AF1F2B"/>
    <w:rsid w:val="00AF1FA6"/>
    <w:rsid w:val="00AF2A03"/>
    <w:rsid w:val="00AF2B8D"/>
    <w:rsid w:val="00AF2DBF"/>
    <w:rsid w:val="00AF3832"/>
    <w:rsid w:val="00AF3AA6"/>
    <w:rsid w:val="00AF3C33"/>
    <w:rsid w:val="00AF435B"/>
    <w:rsid w:val="00AF4535"/>
    <w:rsid w:val="00AF486F"/>
    <w:rsid w:val="00AF490C"/>
    <w:rsid w:val="00AF4C0F"/>
    <w:rsid w:val="00AF50D3"/>
    <w:rsid w:val="00AF51EF"/>
    <w:rsid w:val="00AF557B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D3A"/>
    <w:rsid w:val="00AF7F71"/>
    <w:rsid w:val="00B00676"/>
    <w:rsid w:val="00B0093F"/>
    <w:rsid w:val="00B00D04"/>
    <w:rsid w:val="00B0126D"/>
    <w:rsid w:val="00B015E3"/>
    <w:rsid w:val="00B01D7A"/>
    <w:rsid w:val="00B01DDC"/>
    <w:rsid w:val="00B023D4"/>
    <w:rsid w:val="00B025E1"/>
    <w:rsid w:val="00B02C2C"/>
    <w:rsid w:val="00B030E3"/>
    <w:rsid w:val="00B033E6"/>
    <w:rsid w:val="00B039BC"/>
    <w:rsid w:val="00B03A81"/>
    <w:rsid w:val="00B03F10"/>
    <w:rsid w:val="00B04375"/>
    <w:rsid w:val="00B0440A"/>
    <w:rsid w:val="00B044DB"/>
    <w:rsid w:val="00B049DA"/>
    <w:rsid w:val="00B04C08"/>
    <w:rsid w:val="00B04DC5"/>
    <w:rsid w:val="00B05263"/>
    <w:rsid w:val="00B05630"/>
    <w:rsid w:val="00B05B10"/>
    <w:rsid w:val="00B05B2D"/>
    <w:rsid w:val="00B05C75"/>
    <w:rsid w:val="00B060F5"/>
    <w:rsid w:val="00B06163"/>
    <w:rsid w:val="00B06221"/>
    <w:rsid w:val="00B0700F"/>
    <w:rsid w:val="00B07042"/>
    <w:rsid w:val="00B07243"/>
    <w:rsid w:val="00B072E0"/>
    <w:rsid w:val="00B07612"/>
    <w:rsid w:val="00B07F2E"/>
    <w:rsid w:val="00B07FE0"/>
    <w:rsid w:val="00B1019F"/>
    <w:rsid w:val="00B10491"/>
    <w:rsid w:val="00B10AC0"/>
    <w:rsid w:val="00B10EA8"/>
    <w:rsid w:val="00B11454"/>
    <w:rsid w:val="00B11523"/>
    <w:rsid w:val="00B11935"/>
    <w:rsid w:val="00B11A3B"/>
    <w:rsid w:val="00B11EEF"/>
    <w:rsid w:val="00B1206F"/>
    <w:rsid w:val="00B1230C"/>
    <w:rsid w:val="00B127F0"/>
    <w:rsid w:val="00B12E56"/>
    <w:rsid w:val="00B12F1D"/>
    <w:rsid w:val="00B12F6F"/>
    <w:rsid w:val="00B131F5"/>
    <w:rsid w:val="00B13321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3EF"/>
    <w:rsid w:val="00B16836"/>
    <w:rsid w:val="00B1698B"/>
    <w:rsid w:val="00B16F3F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856"/>
    <w:rsid w:val="00B21A96"/>
    <w:rsid w:val="00B21C89"/>
    <w:rsid w:val="00B21EC4"/>
    <w:rsid w:val="00B21EF7"/>
    <w:rsid w:val="00B22731"/>
    <w:rsid w:val="00B22D44"/>
    <w:rsid w:val="00B22DB9"/>
    <w:rsid w:val="00B2399E"/>
    <w:rsid w:val="00B23EE9"/>
    <w:rsid w:val="00B242E0"/>
    <w:rsid w:val="00B247CC"/>
    <w:rsid w:val="00B248F4"/>
    <w:rsid w:val="00B24A9F"/>
    <w:rsid w:val="00B24AFC"/>
    <w:rsid w:val="00B24DA6"/>
    <w:rsid w:val="00B24E2C"/>
    <w:rsid w:val="00B24F1C"/>
    <w:rsid w:val="00B25297"/>
    <w:rsid w:val="00B25697"/>
    <w:rsid w:val="00B256EE"/>
    <w:rsid w:val="00B25A3F"/>
    <w:rsid w:val="00B25D08"/>
    <w:rsid w:val="00B25F9A"/>
    <w:rsid w:val="00B26B2C"/>
    <w:rsid w:val="00B26B71"/>
    <w:rsid w:val="00B27175"/>
    <w:rsid w:val="00B27466"/>
    <w:rsid w:val="00B274C1"/>
    <w:rsid w:val="00B274E1"/>
    <w:rsid w:val="00B27956"/>
    <w:rsid w:val="00B27A45"/>
    <w:rsid w:val="00B27DE4"/>
    <w:rsid w:val="00B305A2"/>
    <w:rsid w:val="00B3068B"/>
    <w:rsid w:val="00B30DAB"/>
    <w:rsid w:val="00B3116B"/>
    <w:rsid w:val="00B312A3"/>
    <w:rsid w:val="00B31632"/>
    <w:rsid w:val="00B317FE"/>
    <w:rsid w:val="00B31901"/>
    <w:rsid w:val="00B31BDF"/>
    <w:rsid w:val="00B3212D"/>
    <w:rsid w:val="00B325E8"/>
    <w:rsid w:val="00B32D9F"/>
    <w:rsid w:val="00B32E95"/>
    <w:rsid w:val="00B332BA"/>
    <w:rsid w:val="00B335D4"/>
    <w:rsid w:val="00B337DC"/>
    <w:rsid w:val="00B33E63"/>
    <w:rsid w:val="00B33F82"/>
    <w:rsid w:val="00B34A47"/>
    <w:rsid w:val="00B34DAC"/>
    <w:rsid w:val="00B3568A"/>
    <w:rsid w:val="00B356D0"/>
    <w:rsid w:val="00B365BA"/>
    <w:rsid w:val="00B36ED2"/>
    <w:rsid w:val="00B37056"/>
    <w:rsid w:val="00B3716D"/>
    <w:rsid w:val="00B371F0"/>
    <w:rsid w:val="00B37379"/>
    <w:rsid w:val="00B3791B"/>
    <w:rsid w:val="00B40148"/>
    <w:rsid w:val="00B40384"/>
    <w:rsid w:val="00B404DD"/>
    <w:rsid w:val="00B4103E"/>
    <w:rsid w:val="00B411FF"/>
    <w:rsid w:val="00B414D3"/>
    <w:rsid w:val="00B41636"/>
    <w:rsid w:val="00B41ACD"/>
    <w:rsid w:val="00B41B41"/>
    <w:rsid w:val="00B41D16"/>
    <w:rsid w:val="00B41F0D"/>
    <w:rsid w:val="00B42350"/>
    <w:rsid w:val="00B43CB4"/>
    <w:rsid w:val="00B44657"/>
    <w:rsid w:val="00B44BD6"/>
    <w:rsid w:val="00B458CB"/>
    <w:rsid w:val="00B45DD2"/>
    <w:rsid w:val="00B460B4"/>
    <w:rsid w:val="00B463BA"/>
    <w:rsid w:val="00B464D0"/>
    <w:rsid w:val="00B46EDE"/>
    <w:rsid w:val="00B4720F"/>
    <w:rsid w:val="00B475C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214D"/>
    <w:rsid w:val="00B5249F"/>
    <w:rsid w:val="00B52521"/>
    <w:rsid w:val="00B528C5"/>
    <w:rsid w:val="00B528CA"/>
    <w:rsid w:val="00B52994"/>
    <w:rsid w:val="00B52C39"/>
    <w:rsid w:val="00B52D68"/>
    <w:rsid w:val="00B532F7"/>
    <w:rsid w:val="00B538C8"/>
    <w:rsid w:val="00B5515B"/>
    <w:rsid w:val="00B551E5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596"/>
    <w:rsid w:val="00B61D7B"/>
    <w:rsid w:val="00B61D89"/>
    <w:rsid w:val="00B61E47"/>
    <w:rsid w:val="00B61F87"/>
    <w:rsid w:val="00B6218D"/>
    <w:rsid w:val="00B62530"/>
    <w:rsid w:val="00B62EF7"/>
    <w:rsid w:val="00B63599"/>
    <w:rsid w:val="00B635D9"/>
    <w:rsid w:val="00B63641"/>
    <w:rsid w:val="00B639BB"/>
    <w:rsid w:val="00B63A7D"/>
    <w:rsid w:val="00B63C05"/>
    <w:rsid w:val="00B63FD1"/>
    <w:rsid w:val="00B64455"/>
    <w:rsid w:val="00B645F0"/>
    <w:rsid w:val="00B647CB"/>
    <w:rsid w:val="00B648D9"/>
    <w:rsid w:val="00B648F8"/>
    <w:rsid w:val="00B6573C"/>
    <w:rsid w:val="00B658E3"/>
    <w:rsid w:val="00B65C8B"/>
    <w:rsid w:val="00B65D02"/>
    <w:rsid w:val="00B6664D"/>
    <w:rsid w:val="00B66786"/>
    <w:rsid w:val="00B66EF2"/>
    <w:rsid w:val="00B671EF"/>
    <w:rsid w:val="00B67216"/>
    <w:rsid w:val="00B6778B"/>
    <w:rsid w:val="00B678FE"/>
    <w:rsid w:val="00B67A3D"/>
    <w:rsid w:val="00B67F09"/>
    <w:rsid w:val="00B70741"/>
    <w:rsid w:val="00B70CD6"/>
    <w:rsid w:val="00B70E2F"/>
    <w:rsid w:val="00B70E64"/>
    <w:rsid w:val="00B711E8"/>
    <w:rsid w:val="00B71E1A"/>
    <w:rsid w:val="00B71E9C"/>
    <w:rsid w:val="00B72297"/>
    <w:rsid w:val="00B723AF"/>
    <w:rsid w:val="00B72757"/>
    <w:rsid w:val="00B72A4A"/>
    <w:rsid w:val="00B72B11"/>
    <w:rsid w:val="00B72E86"/>
    <w:rsid w:val="00B73101"/>
    <w:rsid w:val="00B73163"/>
    <w:rsid w:val="00B73273"/>
    <w:rsid w:val="00B738CB"/>
    <w:rsid w:val="00B73B4B"/>
    <w:rsid w:val="00B73CC8"/>
    <w:rsid w:val="00B73F33"/>
    <w:rsid w:val="00B747AD"/>
    <w:rsid w:val="00B748EA"/>
    <w:rsid w:val="00B74C64"/>
    <w:rsid w:val="00B74F9C"/>
    <w:rsid w:val="00B75344"/>
    <w:rsid w:val="00B7541D"/>
    <w:rsid w:val="00B75621"/>
    <w:rsid w:val="00B760BB"/>
    <w:rsid w:val="00B76263"/>
    <w:rsid w:val="00B76462"/>
    <w:rsid w:val="00B768A9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A6A"/>
    <w:rsid w:val="00B8304F"/>
    <w:rsid w:val="00B8311B"/>
    <w:rsid w:val="00B833BC"/>
    <w:rsid w:val="00B83616"/>
    <w:rsid w:val="00B8368F"/>
    <w:rsid w:val="00B83746"/>
    <w:rsid w:val="00B83A30"/>
    <w:rsid w:val="00B83A83"/>
    <w:rsid w:val="00B83B06"/>
    <w:rsid w:val="00B83BF5"/>
    <w:rsid w:val="00B83D04"/>
    <w:rsid w:val="00B842C1"/>
    <w:rsid w:val="00B845B7"/>
    <w:rsid w:val="00B84720"/>
    <w:rsid w:val="00B847AD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E89"/>
    <w:rsid w:val="00B87D14"/>
    <w:rsid w:val="00B87FAF"/>
    <w:rsid w:val="00B900F8"/>
    <w:rsid w:val="00B90879"/>
    <w:rsid w:val="00B9126E"/>
    <w:rsid w:val="00B913FB"/>
    <w:rsid w:val="00B91495"/>
    <w:rsid w:val="00B91791"/>
    <w:rsid w:val="00B91845"/>
    <w:rsid w:val="00B91CCF"/>
    <w:rsid w:val="00B91CE9"/>
    <w:rsid w:val="00B929A9"/>
    <w:rsid w:val="00B92FDD"/>
    <w:rsid w:val="00B931CC"/>
    <w:rsid w:val="00B93323"/>
    <w:rsid w:val="00B93338"/>
    <w:rsid w:val="00B933C6"/>
    <w:rsid w:val="00B9354E"/>
    <w:rsid w:val="00B9376D"/>
    <w:rsid w:val="00B9379A"/>
    <w:rsid w:val="00B938C8"/>
    <w:rsid w:val="00B93A94"/>
    <w:rsid w:val="00B94086"/>
    <w:rsid w:val="00B94210"/>
    <w:rsid w:val="00B944A2"/>
    <w:rsid w:val="00B94839"/>
    <w:rsid w:val="00B9485D"/>
    <w:rsid w:val="00B94A33"/>
    <w:rsid w:val="00B94ACF"/>
    <w:rsid w:val="00B94B31"/>
    <w:rsid w:val="00B94C8A"/>
    <w:rsid w:val="00B94EBE"/>
    <w:rsid w:val="00B956D7"/>
    <w:rsid w:val="00B95825"/>
    <w:rsid w:val="00B958D6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30A"/>
    <w:rsid w:val="00BA0920"/>
    <w:rsid w:val="00BA0B1A"/>
    <w:rsid w:val="00BA0B3A"/>
    <w:rsid w:val="00BA0C16"/>
    <w:rsid w:val="00BA0E65"/>
    <w:rsid w:val="00BA0FE6"/>
    <w:rsid w:val="00BA19D9"/>
    <w:rsid w:val="00BA2377"/>
    <w:rsid w:val="00BA26A9"/>
    <w:rsid w:val="00BA2A11"/>
    <w:rsid w:val="00BA2FB7"/>
    <w:rsid w:val="00BA32FA"/>
    <w:rsid w:val="00BA3344"/>
    <w:rsid w:val="00BA3559"/>
    <w:rsid w:val="00BA3759"/>
    <w:rsid w:val="00BA3E92"/>
    <w:rsid w:val="00BA43E9"/>
    <w:rsid w:val="00BA55C8"/>
    <w:rsid w:val="00BA5745"/>
    <w:rsid w:val="00BA602C"/>
    <w:rsid w:val="00BA607F"/>
    <w:rsid w:val="00BA62A8"/>
    <w:rsid w:val="00BA6D2C"/>
    <w:rsid w:val="00BA6E39"/>
    <w:rsid w:val="00BA767E"/>
    <w:rsid w:val="00BA77C4"/>
    <w:rsid w:val="00BA7815"/>
    <w:rsid w:val="00BA7C3B"/>
    <w:rsid w:val="00BA7C53"/>
    <w:rsid w:val="00BA7FBD"/>
    <w:rsid w:val="00BB0205"/>
    <w:rsid w:val="00BB0530"/>
    <w:rsid w:val="00BB056E"/>
    <w:rsid w:val="00BB0BDF"/>
    <w:rsid w:val="00BB158D"/>
    <w:rsid w:val="00BB166C"/>
    <w:rsid w:val="00BB1C9C"/>
    <w:rsid w:val="00BB23B2"/>
    <w:rsid w:val="00BB24FC"/>
    <w:rsid w:val="00BB2B0F"/>
    <w:rsid w:val="00BB33B4"/>
    <w:rsid w:val="00BB3D5C"/>
    <w:rsid w:val="00BB3F98"/>
    <w:rsid w:val="00BB48D8"/>
    <w:rsid w:val="00BB4AC8"/>
    <w:rsid w:val="00BB4C1E"/>
    <w:rsid w:val="00BB4E80"/>
    <w:rsid w:val="00BB4EB1"/>
    <w:rsid w:val="00BB52FD"/>
    <w:rsid w:val="00BB536D"/>
    <w:rsid w:val="00BB57AD"/>
    <w:rsid w:val="00BB5B0E"/>
    <w:rsid w:val="00BB602E"/>
    <w:rsid w:val="00BB6580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CFE"/>
    <w:rsid w:val="00BC150C"/>
    <w:rsid w:val="00BC18EF"/>
    <w:rsid w:val="00BC1F29"/>
    <w:rsid w:val="00BC225D"/>
    <w:rsid w:val="00BC2606"/>
    <w:rsid w:val="00BC269B"/>
    <w:rsid w:val="00BC3045"/>
    <w:rsid w:val="00BC34BB"/>
    <w:rsid w:val="00BC3584"/>
    <w:rsid w:val="00BC36AB"/>
    <w:rsid w:val="00BC378F"/>
    <w:rsid w:val="00BC4172"/>
    <w:rsid w:val="00BC4292"/>
    <w:rsid w:val="00BC4AF3"/>
    <w:rsid w:val="00BC4DD8"/>
    <w:rsid w:val="00BC564B"/>
    <w:rsid w:val="00BC59FA"/>
    <w:rsid w:val="00BC6198"/>
    <w:rsid w:val="00BC635C"/>
    <w:rsid w:val="00BC65FF"/>
    <w:rsid w:val="00BC6A79"/>
    <w:rsid w:val="00BC6C61"/>
    <w:rsid w:val="00BC6D55"/>
    <w:rsid w:val="00BC70C8"/>
    <w:rsid w:val="00BC7171"/>
    <w:rsid w:val="00BC7349"/>
    <w:rsid w:val="00BC74DB"/>
    <w:rsid w:val="00BC75A7"/>
    <w:rsid w:val="00BC781F"/>
    <w:rsid w:val="00BC78F6"/>
    <w:rsid w:val="00BC7A7D"/>
    <w:rsid w:val="00BC7DE2"/>
    <w:rsid w:val="00BD0A41"/>
    <w:rsid w:val="00BD0A71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3678"/>
    <w:rsid w:val="00BD40EB"/>
    <w:rsid w:val="00BD4870"/>
    <w:rsid w:val="00BD4ABA"/>
    <w:rsid w:val="00BD5166"/>
    <w:rsid w:val="00BD5442"/>
    <w:rsid w:val="00BD5DCC"/>
    <w:rsid w:val="00BD601E"/>
    <w:rsid w:val="00BD63E1"/>
    <w:rsid w:val="00BD68B2"/>
    <w:rsid w:val="00BD6B85"/>
    <w:rsid w:val="00BD6C7A"/>
    <w:rsid w:val="00BD6F86"/>
    <w:rsid w:val="00BD71FE"/>
    <w:rsid w:val="00BD7417"/>
    <w:rsid w:val="00BD7BD2"/>
    <w:rsid w:val="00BE017B"/>
    <w:rsid w:val="00BE01AD"/>
    <w:rsid w:val="00BE02D1"/>
    <w:rsid w:val="00BE09CB"/>
    <w:rsid w:val="00BE09F6"/>
    <w:rsid w:val="00BE0C06"/>
    <w:rsid w:val="00BE0D1C"/>
    <w:rsid w:val="00BE1002"/>
    <w:rsid w:val="00BE11E1"/>
    <w:rsid w:val="00BE144B"/>
    <w:rsid w:val="00BE1B7B"/>
    <w:rsid w:val="00BE1D46"/>
    <w:rsid w:val="00BE203B"/>
    <w:rsid w:val="00BE2271"/>
    <w:rsid w:val="00BE2435"/>
    <w:rsid w:val="00BE2B88"/>
    <w:rsid w:val="00BE314F"/>
    <w:rsid w:val="00BE35BB"/>
    <w:rsid w:val="00BE37C1"/>
    <w:rsid w:val="00BE3B46"/>
    <w:rsid w:val="00BE3C0E"/>
    <w:rsid w:val="00BE3E3C"/>
    <w:rsid w:val="00BE4378"/>
    <w:rsid w:val="00BE4526"/>
    <w:rsid w:val="00BE4605"/>
    <w:rsid w:val="00BE4CEF"/>
    <w:rsid w:val="00BE4DCC"/>
    <w:rsid w:val="00BE5B2D"/>
    <w:rsid w:val="00BE60CB"/>
    <w:rsid w:val="00BE63EE"/>
    <w:rsid w:val="00BE6BE1"/>
    <w:rsid w:val="00BE6DFB"/>
    <w:rsid w:val="00BE7525"/>
    <w:rsid w:val="00BF02AF"/>
    <w:rsid w:val="00BF0683"/>
    <w:rsid w:val="00BF09DA"/>
    <w:rsid w:val="00BF09F2"/>
    <w:rsid w:val="00BF0B53"/>
    <w:rsid w:val="00BF0C21"/>
    <w:rsid w:val="00BF0C43"/>
    <w:rsid w:val="00BF0E05"/>
    <w:rsid w:val="00BF0F04"/>
    <w:rsid w:val="00BF0FE4"/>
    <w:rsid w:val="00BF128E"/>
    <w:rsid w:val="00BF1538"/>
    <w:rsid w:val="00BF1FE0"/>
    <w:rsid w:val="00BF20FB"/>
    <w:rsid w:val="00BF2286"/>
    <w:rsid w:val="00BF2357"/>
    <w:rsid w:val="00BF274C"/>
    <w:rsid w:val="00BF2E0D"/>
    <w:rsid w:val="00BF344F"/>
    <w:rsid w:val="00BF374D"/>
    <w:rsid w:val="00BF396A"/>
    <w:rsid w:val="00BF3EBA"/>
    <w:rsid w:val="00BF41DA"/>
    <w:rsid w:val="00BF45A4"/>
    <w:rsid w:val="00BF4979"/>
    <w:rsid w:val="00BF4CF0"/>
    <w:rsid w:val="00BF4F90"/>
    <w:rsid w:val="00BF527A"/>
    <w:rsid w:val="00BF5707"/>
    <w:rsid w:val="00BF5D92"/>
    <w:rsid w:val="00BF5F4B"/>
    <w:rsid w:val="00BF6396"/>
    <w:rsid w:val="00BF72A7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D90"/>
    <w:rsid w:val="00C02E02"/>
    <w:rsid w:val="00C03472"/>
    <w:rsid w:val="00C035FC"/>
    <w:rsid w:val="00C03C2C"/>
    <w:rsid w:val="00C042B6"/>
    <w:rsid w:val="00C04324"/>
    <w:rsid w:val="00C04A62"/>
    <w:rsid w:val="00C04B59"/>
    <w:rsid w:val="00C04D28"/>
    <w:rsid w:val="00C04DC7"/>
    <w:rsid w:val="00C051BA"/>
    <w:rsid w:val="00C052A9"/>
    <w:rsid w:val="00C055D7"/>
    <w:rsid w:val="00C0583B"/>
    <w:rsid w:val="00C06207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208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2EAB"/>
    <w:rsid w:val="00C13138"/>
    <w:rsid w:val="00C1316E"/>
    <w:rsid w:val="00C131D5"/>
    <w:rsid w:val="00C13361"/>
    <w:rsid w:val="00C1356B"/>
    <w:rsid w:val="00C135A7"/>
    <w:rsid w:val="00C136C0"/>
    <w:rsid w:val="00C13DE6"/>
    <w:rsid w:val="00C13FAD"/>
    <w:rsid w:val="00C14102"/>
    <w:rsid w:val="00C14715"/>
    <w:rsid w:val="00C158C3"/>
    <w:rsid w:val="00C159A5"/>
    <w:rsid w:val="00C159C4"/>
    <w:rsid w:val="00C15C7E"/>
    <w:rsid w:val="00C15EBD"/>
    <w:rsid w:val="00C15EC3"/>
    <w:rsid w:val="00C15FA2"/>
    <w:rsid w:val="00C16220"/>
    <w:rsid w:val="00C16267"/>
    <w:rsid w:val="00C165FA"/>
    <w:rsid w:val="00C165FE"/>
    <w:rsid w:val="00C1664A"/>
    <w:rsid w:val="00C16C0D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12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8B9"/>
    <w:rsid w:val="00C21B02"/>
    <w:rsid w:val="00C21F19"/>
    <w:rsid w:val="00C22111"/>
    <w:rsid w:val="00C222D2"/>
    <w:rsid w:val="00C22858"/>
    <w:rsid w:val="00C22AB9"/>
    <w:rsid w:val="00C22CD8"/>
    <w:rsid w:val="00C22DBA"/>
    <w:rsid w:val="00C22FD7"/>
    <w:rsid w:val="00C23001"/>
    <w:rsid w:val="00C230E4"/>
    <w:rsid w:val="00C23391"/>
    <w:rsid w:val="00C236AF"/>
    <w:rsid w:val="00C23A9C"/>
    <w:rsid w:val="00C23AFD"/>
    <w:rsid w:val="00C23FA6"/>
    <w:rsid w:val="00C24448"/>
    <w:rsid w:val="00C245E2"/>
    <w:rsid w:val="00C2511E"/>
    <w:rsid w:val="00C25508"/>
    <w:rsid w:val="00C25961"/>
    <w:rsid w:val="00C2599B"/>
    <w:rsid w:val="00C25E07"/>
    <w:rsid w:val="00C25ECC"/>
    <w:rsid w:val="00C260A9"/>
    <w:rsid w:val="00C263DD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1BB"/>
    <w:rsid w:val="00C318FA"/>
    <w:rsid w:val="00C31908"/>
    <w:rsid w:val="00C31B19"/>
    <w:rsid w:val="00C31D30"/>
    <w:rsid w:val="00C31F2A"/>
    <w:rsid w:val="00C32383"/>
    <w:rsid w:val="00C32474"/>
    <w:rsid w:val="00C32499"/>
    <w:rsid w:val="00C32AC7"/>
    <w:rsid w:val="00C32D0B"/>
    <w:rsid w:val="00C32E4B"/>
    <w:rsid w:val="00C33422"/>
    <w:rsid w:val="00C334C7"/>
    <w:rsid w:val="00C33891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CE9"/>
    <w:rsid w:val="00C35E85"/>
    <w:rsid w:val="00C366D6"/>
    <w:rsid w:val="00C36A2D"/>
    <w:rsid w:val="00C36BD0"/>
    <w:rsid w:val="00C36E97"/>
    <w:rsid w:val="00C371FD"/>
    <w:rsid w:val="00C376B1"/>
    <w:rsid w:val="00C37AB9"/>
    <w:rsid w:val="00C37F5A"/>
    <w:rsid w:val="00C40B6B"/>
    <w:rsid w:val="00C41C9C"/>
    <w:rsid w:val="00C41FAD"/>
    <w:rsid w:val="00C420D4"/>
    <w:rsid w:val="00C422AB"/>
    <w:rsid w:val="00C42344"/>
    <w:rsid w:val="00C42AAA"/>
    <w:rsid w:val="00C42D51"/>
    <w:rsid w:val="00C42E1D"/>
    <w:rsid w:val="00C42E70"/>
    <w:rsid w:val="00C43BBD"/>
    <w:rsid w:val="00C43C6C"/>
    <w:rsid w:val="00C43F29"/>
    <w:rsid w:val="00C44352"/>
    <w:rsid w:val="00C44413"/>
    <w:rsid w:val="00C44AEF"/>
    <w:rsid w:val="00C44B10"/>
    <w:rsid w:val="00C45337"/>
    <w:rsid w:val="00C453D4"/>
    <w:rsid w:val="00C45860"/>
    <w:rsid w:val="00C45966"/>
    <w:rsid w:val="00C460B8"/>
    <w:rsid w:val="00C46A02"/>
    <w:rsid w:val="00C46CAC"/>
    <w:rsid w:val="00C46CED"/>
    <w:rsid w:val="00C4704E"/>
    <w:rsid w:val="00C47473"/>
    <w:rsid w:val="00C4769F"/>
    <w:rsid w:val="00C47BEB"/>
    <w:rsid w:val="00C504C3"/>
    <w:rsid w:val="00C50AAE"/>
    <w:rsid w:val="00C50E0C"/>
    <w:rsid w:val="00C5111A"/>
    <w:rsid w:val="00C51131"/>
    <w:rsid w:val="00C512D7"/>
    <w:rsid w:val="00C51B8B"/>
    <w:rsid w:val="00C51C4D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1F6"/>
    <w:rsid w:val="00C532EB"/>
    <w:rsid w:val="00C533BE"/>
    <w:rsid w:val="00C534BF"/>
    <w:rsid w:val="00C537BA"/>
    <w:rsid w:val="00C53ED3"/>
    <w:rsid w:val="00C541C7"/>
    <w:rsid w:val="00C541F3"/>
    <w:rsid w:val="00C544B2"/>
    <w:rsid w:val="00C5485A"/>
    <w:rsid w:val="00C54B59"/>
    <w:rsid w:val="00C54D70"/>
    <w:rsid w:val="00C55677"/>
    <w:rsid w:val="00C5576D"/>
    <w:rsid w:val="00C55890"/>
    <w:rsid w:val="00C56348"/>
    <w:rsid w:val="00C5669D"/>
    <w:rsid w:val="00C56BF7"/>
    <w:rsid w:val="00C57503"/>
    <w:rsid w:val="00C579F6"/>
    <w:rsid w:val="00C60595"/>
    <w:rsid w:val="00C60B28"/>
    <w:rsid w:val="00C61180"/>
    <w:rsid w:val="00C61698"/>
    <w:rsid w:val="00C61D75"/>
    <w:rsid w:val="00C61FAC"/>
    <w:rsid w:val="00C625E5"/>
    <w:rsid w:val="00C634B2"/>
    <w:rsid w:val="00C63A31"/>
    <w:rsid w:val="00C63BD4"/>
    <w:rsid w:val="00C63CFC"/>
    <w:rsid w:val="00C648C5"/>
    <w:rsid w:val="00C64D54"/>
    <w:rsid w:val="00C64DC7"/>
    <w:rsid w:val="00C64EFE"/>
    <w:rsid w:val="00C65134"/>
    <w:rsid w:val="00C65428"/>
    <w:rsid w:val="00C6561A"/>
    <w:rsid w:val="00C65853"/>
    <w:rsid w:val="00C65873"/>
    <w:rsid w:val="00C658BD"/>
    <w:rsid w:val="00C66106"/>
    <w:rsid w:val="00C6658A"/>
    <w:rsid w:val="00C66B39"/>
    <w:rsid w:val="00C66C08"/>
    <w:rsid w:val="00C66CB8"/>
    <w:rsid w:val="00C6711E"/>
    <w:rsid w:val="00C67383"/>
    <w:rsid w:val="00C70108"/>
    <w:rsid w:val="00C7032D"/>
    <w:rsid w:val="00C70344"/>
    <w:rsid w:val="00C70BC5"/>
    <w:rsid w:val="00C71218"/>
    <w:rsid w:val="00C71709"/>
    <w:rsid w:val="00C7186D"/>
    <w:rsid w:val="00C719F1"/>
    <w:rsid w:val="00C71A05"/>
    <w:rsid w:val="00C71C81"/>
    <w:rsid w:val="00C7228D"/>
    <w:rsid w:val="00C723FB"/>
    <w:rsid w:val="00C72E7D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CE"/>
    <w:rsid w:val="00C7429B"/>
    <w:rsid w:val="00C74514"/>
    <w:rsid w:val="00C745A9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7815"/>
    <w:rsid w:val="00C77BD8"/>
    <w:rsid w:val="00C808C7"/>
    <w:rsid w:val="00C80B06"/>
    <w:rsid w:val="00C81578"/>
    <w:rsid w:val="00C815F4"/>
    <w:rsid w:val="00C81AF1"/>
    <w:rsid w:val="00C82082"/>
    <w:rsid w:val="00C822DB"/>
    <w:rsid w:val="00C824B9"/>
    <w:rsid w:val="00C82699"/>
    <w:rsid w:val="00C82B85"/>
    <w:rsid w:val="00C8300A"/>
    <w:rsid w:val="00C83207"/>
    <w:rsid w:val="00C8338E"/>
    <w:rsid w:val="00C8346A"/>
    <w:rsid w:val="00C83542"/>
    <w:rsid w:val="00C8362D"/>
    <w:rsid w:val="00C8363B"/>
    <w:rsid w:val="00C8374F"/>
    <w:rsid w:val="00C83950"/>
    <w:rsid w:val="00C83FEF"/>
    <w:rsid w:val="00C847B9"/>
    <w:rsid w:val="00C84933"/>
    <w:rsid w:val="00C84BFB"/>
    <w:rsid w:val="00C84DDC"/>
    <w:rsid w:val="00C859EE"/>
    <w:rsid w:val="00C86110"/>
    <w:rsid w:val="00C8645B"/>
    <w:rsid w:val="00C86707"/>
    <w:rsid w:val="00C868C2"/>
    <w:rsid w:val="00C86923"/>
    <w:rsid w:val="00C86BE8"/>
    <w:rsid w:val="00C86DF8"/>
    <w:rsid w:val="00C87501"/>
    <w:rsid w:val="00C8793A"/>
    <w:rsid w:val="00C87A8A"/>
    <w:rsid w:val="00C87B58"/>
    <w:rsid w:val="00C90132"/>
    <w:rsid w:val="00C90360"/>
    <w:rsid w:val="00C90526"/>
    <w:rsid w:val="00C90624"/>
    <w:rsid w:val="00C90BB8"/>
    <w:rsid w:val="00C91595"/>
    <w:rsid w:val="00C91681"/>
    <w:rsid w:val="00C9190C"/>
    <w:rsid w:val="00C91A96"/>
    <w:rsid w:val="00C91F36"/>
    <w:rsid w:val="00C9205C"/>
    <w:rsid w:val="00C92609"/>
    <w:rsid w:val="00C9275F"/>
    <w:rsid w:val="00C92FE2"/>
    <w:rsid w:val="00C93067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40B"/>
    <w:rsid w:val="00C95796"/>
    <w:rsid w:val="00C960B1"/>
    <w:rsid w:val="00C96266"/>
    <w:rsid w:val="00C96A70"/>
    <w:rsid w:val="00C96E33"/>
    <w:rsid w:val="00C96F38"/>
    <w:rsid w:val="00C96FDD"/>
    <w:rsid w:val="00C9737D"/>
    <w:rsid w:val="00C977BC"/>
    <w:rsid w:val="00CA0B56"/>
    <w:rsid w:val="00CA0CA6"/>
    <w:rsid w:val="00CA0D68"/>
    <w:rsid w:val="00CA1301"/>
    <w:rsid w:val="00CA1398"/>
    <w:rsid w:val="00CA153F"/>
    <w:rsid w:val="00CA1567"/>
    <w:rsid w:val="00CA1E94"/>
    <w:rsid w:val="00CA30CF"/>
    <w:rsid w:val="00CA3134"/>
    <w:rsid w:val="00CA32A6"/>
    <w:rsid w:val="00CA348A"/>
    <w:rsid w:val="00CA3C49"/>
    <w:rsid w:val="00CA4585"/>
    <w:rsid w:val="00CA46D9"/>
    <w:rsid w:val="00CA4998"/>
    <w:rsid w:val="00CA4B99"/>
    <w:rsid w:val="00CA670B"/>
    <w:rsid w:val="00CA695A"/>
    <w:rsid w:val="00CA6969"/>
    <w:rsid w:val="00CA6CE5"/>
    <w:rsid w:val="00CA6DC4"/>
    <w:rsid w:val="00CA75EA"/>
    <w:rsid w:val="00CA7F78"/>
    <w:rsid w:val="00CA7FC9"/>
    <w:rsid w:val="00CB0213"/>
    <w:rsid w:val="00CB0398"/>
    <w:rsid w:val="00CB048C"/>
    <w:rsid w:val="00CB098E"/>
    <w:rsid w:val="00CB0A58"/>
    <w:rsid w:val="00CB112A"/>
    <w:rsid w:val="00CB1318"/>
    <w:rsid w:val="00CB17ED"/>
    <w:rsid w:val="00CB2D55"/>
    <w:rsid w:val="00CB3476"/>
    <w:rsid w:val="00CB35EB"/>
    <w:rsid w:val="00CB38C8"/>
    <w:rsid w:val="00CB404B"/>
    <w:rsid w:val="00CB44BD"/>
    <w:rsid w:val="00CB53DE"/>
    <w:rsid w:val="00CB551F"/>
    <w:rsid w:val="00CB55B8"/>
    <w:rsid w:val="00CB563B"/>
    <w:rsid w:val="00CB56C7"/>
    <w:rsid w:val="00CB5C2F"/>
    <w:rsid w:val="00CB614A"/>
    <w:rsid w:val="00CB6869"/>
    <w:rsid w:val="00CB6DCD"/>
    <w:rsid w:val="00CB6F96"/>
    <w:rsid w:val="00CB72E3"/>
    <w:rsid w:val="00CB7E82"/>
    <w:rsid w:val="00CB7FE7"/>
    <w:rsid w:val="00CC013A"/>
    <w:rsid w:val="00CC039C"/>
    <w:rsid w:val="00CC0661"/>
    <w:rsid w:val="00CC07F5"/>
    <w:rsid w:val="00CC1447"/>
    <w:rsid w:val="00CC19A8"/>
    <w:rsid w:val="00CC1A4E"/>
    <w:rsid w:val="00CC1A89"/>
    <w:rsid w:val="00CC1DF7"/>
    <w:rsid w:val="00CC1F67"/>
    <w:rsid w:val="00CC258D"/>
    <w:rsid w:val="00CC2695"/>
    <w:rsid w:val="00CC2882"/>
    <w:rsid w:val="00CC2A3A"/>
    <w:rsid w:val="00CC2B79"/>
    <w:rsid w:val="00CC30A2"/>
    <w:rsid w:val="00CC30F4"/>
    <w:rsid w:val="00CC3B96"/>
    <w:rsid w:val="00CC4118"/>
    <w:rsid w:val="00CC44DE"/>
    <w:rsid w:val="00CC4DC8"/>
    <w:rsid w:val="00CC4EF5"/>
    <w:rsid w:val="00CC579A"/>
    <w:rsid w:val="00CC5BF9"/>
    <w:rsid w:val="00CC5C70"/>
    <w:rsid w:val="00CC5D20"/>
    <w:rsid w:val="00CC5EFD"/>
    <w:rsid w:val="00CC66AA"/>
    <w:rsid w:val="00CC6A4B"/>
    <w:rsid w:val="00CC6AEB"/>
    <w:rsid w:val="00CC6CD4"/>
    <w:rsid w:val="00CC6E10"/>
    <w:rsid w:val="00CC6E9C"/>
    <w:rsid w:val="00CC716F"/>
    <w:rsid w:val="00CC74E9"/>
    <w:rsid w:val="00CC79C3"/>
    <w:rsid w:val="00CC79D8"/>
    <w:rsid w:val="00CC7A57"/>
    <w:rsid w:val="00CC7A96"/>
    <w:rsid w:val="00CC7E85"/>
    <w:rsid w:val="00CD0373"/>
    <w:rsid w:val="00CD0756"/>
    <w:rsid w:val="00CD07FC"/>
    <w:rsid w:val="00CD09B4"/>
    <w:rsid w:val="00CD0A8C"/>
    <w:rsid w:val="00CD0E73"/>
    <w:rsid w:val="00CD0F1D"/>
    <w:rsid w:val="00CD0F25"/>
    <w:rsid w:val="00CD12AD"/>
    <w:rsid w:val="00CD18DE"/>
    <w:rsid w:val="00CD1BFC"/>
    <w:rsid w:val="00CD1EA8"/>
    <w:rsid w:val="00CD22BF"/>
    <w:rsid w:val="00CD2441"/>
    <w:rsid w:val="00CD2500"/>
    <w:rsid w:val="00CD276F"/>
    <w:rsid w:val="00CD289A"/>
    <w:rsid w:val="00CD2C5D"/>
    <w:rsid w:val="00CD2FB8"/>
    <w:rsid w:val="00CD3BBB"/>
    <w:rsid w:val="00CD3D53"/>
    <w:rsid w:val="00CD410B"/>
    <w:rsid w:val="00CD45DD"/>
    <w:rsid w:val="00CD461D"/>
    <w:rsid w:val="00CD488F"/>
    <w:rsid w:val="00CD4E2E"/>
    <w:rsid w:val="00CD5F02"/>
    <w:rsid w:val="00CD6468"/>
    <w:rsid w:val="00CD6690"/>
    <w:rsid w:val="00CD6A53"/>
    <w:rsid w:val="00CD715C"/>
    <w:rsid w:val="00CD71A6"/>
    <w:rsid w:val="00CD7481"/>
    <w:rsid w:val="00CD78CC"/>
    <w:rsid w:val="00CD7904"/>
    <w:rsid w:val="00CD7AD9"/>
    <w:rsid w:val="00CD7B1B"/>
    <w:rsid w:val="00CE00E1"/>
    <w:rsid w:val="00CE061B"/>
    <w:rsid w:val="00CE092B"/>
    <w:rsid w:val="00CE093B"/>
    <w:rsid w:val="00CE110A"/>
    <w:rsid w:val="00CE1BF8"/>
    <w:rsid w:val="00CE2169"/>
    <w:rsid w:val="00CE3366"/>
    <w:rsid w:val="00CE3451"/>
    <w:rsid w:val="00CE3D89"/>
    <w:rsid w:val="00CE3F80"/>
    <w:rsid w:val="00CE45F4"/>
    <w:rsid w:val="00CE4D1E"/>
    <w:rsid w:val="00CE5436"/>
    <w:rsid w:val="00CE5662"/>
    <w:rsid w:val="00CE5756"/>
    <w:rsid w:val="00CE5A11"/>
    <w:rsid w:val="00CE5A73"/>
    <w:rsid w:val="00CE6041"/>
    <w:rsid w:val="00CE63B7"/>
    <w:rsid w:val="00CE65A8"/>
    <w:rsid w:val="00CE70D4"/>
    <w:rsid w:val="00CE7142"/>
    <w:rsid w:val="00CE7154"/>
    <w:rsid w:val="00CE720A"/>
    <w:rsid w:val="00CE7597"/>
    <w:rsid w:val="00CE7870"/>
    <w:rsid w:val="00CE78E0"/>
    <w:rsid w:val="00CE7E7F"/>
    <w:rsid w:val="00CF03B5"/>
    <w:rsid w:val="00CF0862"/>
    <w:rsid w:val="00CF0C43"/>
    <w:rsid w:val="00CF0DD8"/>
    <w:rsid w:val="00CF1324"/>
    <w:rsid w:val="00CF1924"/>
    <w:rsid w:val="00CF1955"/>
    <w:rsid w:val="00CF20DD"/>
    <w:rsid w:val="00CF2163"/>
    <w:rsid w:val="00CF22E0"/>
    <w:rsid w:val="00CF2872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7B2"/>
    <w:rsid w:val="00CF5EEC"/>
    <w:rsid w:val="00CF635C"/>
    <w:rsid w:val="00CF636B"/>
    <w:rsid w:val="00CF6750"/>
    <w:rsid w:val="00CF6FD7"/>
    <w:rsid w:val="00D0051E"/>
    <w:rsid w:val="00D0086E"/>
    <w:rsid w:val="00D00A55"/>
    <w:rsid w:val="00D01012"/>
    <w:rsid w:val="00D01D10"/>
    <w:rsid w:val="00D01F26"/>
    <w:rsid w:val="00D0205F"/>
    <w:rsid w:val="00D021DE"/>
    <w:rsid w:val="00D029F9"/>
    <w:rsid w:val="00D0303B"/>
    <w:rsid w:val="00D03286"/>
    <w:rsid w:val="00D03BA2"/>
    <w:rsid w:val="00D03E31"/>
    <w:rsid w:val="00D043B8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420"/>
    <w:rsid w:val="00D07445"/>
    <w:rsid w:val="00D07B62"/>
    <w:rsid w:val="00D07D06"/>
    <w:rsid w:val="00D07D35"/>
    <w:rsid w:val="00D1027F"/>
    <w:rsid w:val="00D102E6"/>
    <w:rsid w:val="00D10487"/>
    <w:rsid w:val="00D1058F"/>
    <w:rsid w:val="00D10613"/>
    <w:rsid w:val="00D1097D"/>
    <w:rsid w:val="00D109E9"/>
    <w:rsid w:val="00D11101"/>
    <w:rsid w:val="00D1144B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399"/>
    <w:rsid w:val="00D138FA"/>
    <w:rsid w:val="00D13BD4"/>
    <w:rsid w:val="00D13D38"/>
    <w:rsid w:val="00D13EC3"/>
    <w:rsid w:val="00D1435A"/>
    <w:rsid w:val="00D14650"/>
    <w:rsid w:val="00D14884"/>
    <w:rsid w:val="00D149BB"/>
    <w:rsid w:val="00D149D0"/>
    <w:rsid w:val="00D14D9B"/>
    <w:rsid w:val="00D15146"/>
    <w:rsid w:val="00D151DB"/>
    <w:rsid w:val="00D1522E"/>
    <w:rsid w:val="00D154B0"/>
    <w:rsid w:val="00D155DE"/>
    <w:rsid w:val="00D15922"/>
    <w:rsid w:val="00D15CF7"/>
    <w:rsid w:val="00D1646B"/>
    <w:rsid w:val="00D166E4"/>
    <w:rsid w:val="00D1688C"/>
    <w:rsid w:val="00D1698A"/>
    <w:rsid w:val="00D16AAD"/>
    <w:rsid w:val="00D16F49"/>
    <w:rsid w:val="00D17181"/>
    <w:rsid w:val="00D17304"/>
    <w:rsid w:val="00D1758A"/>
    <w:rsid w:val="00D175BC"/>
    <w:rsid w:val="00D17859"/>
    <w:rsid w:val="00D17F23"/>
    <w:rsid w:val="00D200A5"/>
    <w:rsid w:val="00D2067E"/>
    <w:rsid w:val="00D206AA"/>
    <w:rsid w:val="00D2090B"/>
    <w:rsid w:val="00D20F76"/>
    <w:rsid w:val="00D2134B"/>
    <w:rsid w:val="00D221B7"/>
    <w:rsid w:val="00D22733"/>
    <w:rsid w:val="00D22E1C"/>
    <w:rsid w:val="00D22F6E"/>
    <w:rsid w:val="00D22F76"/>
    <w:rsid w:val="00D23997"/>
    <w:rsid w:val="00D23C88"/>
    <w:rsid w:val="00D23DA4"/>
    <w:rsid w:val="00D24764"/>
    <w:rsid w:val="00D24D9A"/>
    <w:rsid w:val="00D24E6E"/>
    <w:rsid w:val="00D24FD0"/>
    <w:rsid w:val="00D2529F"/>
    <w:rsid w:val="00D254C6"/>
    <w:rsid w:val="00D2564C"/>
    <w:rsid w:val="00D25D71"/>
    <w:rsid w:val="00D25EAF"/>
    <w:rsid w:val="00D2629C"/>
    <w:rsid w:val="00D274DF"/>
    <w:rsid w:val="00D27B7A"/>
    <w:rsid w:val="00D27C37"/>
    <w:rsid w:val="00D30172"/>
    <w:rsid w:val="00D30228"/>
    <w:rsid w:val="00D310A4"/>
    <w:rsid w:val="00D310E8"/>
    <w:rsid w:val="00D31383"/>
    <w:rsid w:val="00D31488"/>
    <w:rsid w:val="00D31BEC"/>
    <w:rsid w:val="00D3239E"/>
    <w:rsid w:val="00D327A5"/>
    <w:rsid w:val="00D330CE"/>
    <w:rsid w:val="00D3331B"/>
    <w:rsid w:val="00D33608"/>
    <w:rsid w:val="00D33727"/>
    <w:rsid w:val="00D33E18"/>
    <w:rsid w:val="00D340E2"/>
    <w:rsid w:val="00D343A6"/>
    <w:rsid w:val="00D3533F"/>
    <w:rsid w:val="00D356EE"/>
    <w:rsid w:val="00D35953"/>
    <w:rsid w:val="00D362A2"/>
    <w:rsid w:val="00D36D01"/>
    <w:rsid w:val="00D37061"/>
    <w:rsid w:val="00D37290"/>
    <w:rsid w:val="00D37407"/>
    <w:rsid w:val="00D377D8"/>
    <w:rsid w:val="00D37B4A"/>
    <w:rsid w:val="00D37B8E"/>
    <w:rsid w:val="00D409EA"/>
    <w:rsid w:val="00D40B2C"/>
    <w:rsid w:val="00D40B52"/>
    <w:rsid w:val="00D40DF0"/>
    <w:rsid w:val="00D41B83"/>
    <w:rsid w:val="00D41D03"/>
    <w:rsid w:val="00D4209E"/>
    <w:rsid w:val="00D427A9"/>
    <w:rsid w:val="00D42B82"/>
    <w:rsid w:val="00D43659"/>
    <w:rsid w:val="00D436FF"/>
    <w:rsid w:val="00D43854"/>
    <w:rsid w:val="00D43D06"/>
    <w:rsid w:val="00D43FDC"/>
    <w:rsid w:val="00D44006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A91"/>
    <w:rsid w:val="00D46C28"/>
    <w:rsid w:val="00D46C54"/>
    <w:rsid w:val="00D46E48"/>
    <w:rsid w:val="00D46EA9"/>
    <w:rsid w:val="00D47A33"/>
    <w:rsid w:val="00D47E39"/>
    <w:rsid w:val="00D47F8D"/>
    <w:rsid w:val="00D5043F"/>
    <w:rsid w:val="00D509BB"/>
    <w:rsid w:val="00D50F8A"/>
    <w:rsid w:val="00D515F5"/>
    <w:rsid w:val="00D51E0D"/>
    <w:rsid w:val="00D52113"/>
    <w:rsid w:val="00D523C9"/>
    <w:rsid w:val="00D52472"/>
    <w:rsid w:val="00D52B9D"/>
    <w:rsid w:val="00D52F11"/>
    <w:rsid w:val="00D52F39"/>
    <w:rsid w:val="00D53B7A"/>
    <w:rsid w:val="00D53BAC"/>
    <w:rsid w:val="00D53D87"/>
    <w:rsid w:val="00D53DAF"/>
    <w:rsid w:val="00D54337"/>
    <w:rsid w:val="00D54A97"/>
    <w:rsid w:val="00D54E7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703D"/>
    <w:rsid w:val="00D571BB"/>
    <w:rsid w:val="00D574F3"/>
    <w:rsid w:val="00D577ED"/>
    <w:rsid w:val="00D5781B"/>
    <w:rsid w:val="00D57BF7"/>
    <w:rsid w:val="00D57CA4"/>
    <w:rsid w:val="00D6084A"/>
    <w:rsid w:val="00D609C0"/>
    <w:rsid w:val="00D60AC8"/>
    <w:rsid w:val="00D60B8B"/>
    <w:rsid w:val="00D60CC3"/>
    <w:rsid w:val="00D60F14"/>
    <w:rsid w:val="00D61506"/>
    <w:rsid w:val="00D61524"/>
    <w:rsid w:val="00D61935"/>
    <w:rsid w:val="00D61942"/>
    <w:rsid w:val="00D62A7B"/>
    <w:rsid w:val="00D62B59"/>
    <w:rsid w:val="00D62BE3"/>
    <w:rsid w:val="00D62D1C"/>
    <w:rsid w:val="00D636CA"/>
    <w:rsid w:val="00D63833"/>
    <w:rsid w:val="00D63CCA"/>
    <w:rsid w:val="00D64554"/>
    <w:rsid w:val="00D64585"/>
    <w:rsid w:val="00D645A1"/>
    <w:rsid w:val="00D645A2"/>
    <w:rsid w:val="00D6492E"/>
    <w:rsid w:val="00D64A28"/>
    <w:rsid w:val="00D64CC1"/>
    <w:rsid w:val="00D65EA7"/>
    <w:rsid w:val="00D66359"/>
    <w:rsid w:val="00D6669D"/>
    <w:rsid w:val="00D66B64"/>
    <w:rsid w:val="00D671F7"/>
    <w:rsid w:val="00D6787D"/>
    <w:rsid w:val="00D679A1"/>
    <w:rsid w:val="00D7011E"/>
    <w:rsid w:val="00D701D4"/>
    <w:rsid w:val="00D7046E"/>
    <w:rsid w:val="00D70D40"/>
    <w:rsid w:val="00D710E4"/>
    <w:rsid w:val="00D71D09"/>
    <w:rsid w:val="00D7263E"/>
    <w:rsid w:val="00D72994"/>
    <w:rsid w:val="00D73A13"/>
    <w:rsid w:val="00D73A37"/>
    <w:rsid w:val="00D73D5E"/>
    <w:rsid w:val="00D73E2E"/>
    <w:rsid w:val="00D74231"/>
    <w:rsid w:val="00D7457E"/>
    <w:rsid w:val="00D747F8"/>
    <w:rsid w:val="00D748B6"/>
    <w:rsid w:val="00D7498B"/>
    <w:rsid w:val="00D74B3F"/>
    <w:rsid w:val="00D74BD8"/>
    <w:rsid w:val="00D75015"/>
    <w:rsid w:val="00D75176"/>
    <w:rsid w:val="00D753BF"/>
    <w:rsid w:val="00D754F0"/>
    <w:rsid w:val="00D75542"/>
    <w:rsid w:val="00D755BC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8EC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C2B"/>
    <w:rsid w:val="00D82F81"/>
    <w:rsid w:val="00D8339E"/>
    <w:rsid w:val="00D83960"/>
    <w:rsid w:val="00D83B74"/>
    <w:rsid w:val="00D83E1F"/>
    <w:rsid w:val="00D841F3"/>
    <w:rsid w:val="00D842A0"/>
    <w:rsid w:val="00D846A2"/>
    <w:rsid w:val="00D84E0E"/>
    <w:rsid w:val="00D84EEF"/>
    <w:rsid w:val="00D85136"/>
    <w:rsid w:val="00D85259"/>
    <w:rsid w:val="00D85F3F"/>
    <w:rsid w:val="00D868EE"/>
    <w:rsid w:val="00D86AE8"/>
    <w:rsid w:val="00D86D9C"/>
    <w:rsid w:val="00D86EFB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0F62"/>
    <w:rsid w:val="00D92A76"/>
    <w:rsid w:val="00D92ADE"/>
    <w:rsid w:val="00D9312C"/>
    <w:rsid w:val="00D9327C"/>
    <w:rsid w:val="00D9348E"/>
    <w:rsid w:val="00D93CCF"/>
    <w:rsid w:val="00D93CD1"/>
    <w:rsid w:val="00D93DE4"/>
    <w:rsid w:val="00D94030"/>
    <w:rsid w:val="00D9411C"/>
    <w:rsid w:val="00D94D55"/>
    <w:rsid w:val="00D95215"/>
    <w:rsid w:val="00D954E5"/>
    <w:rsid w:val="00D9594D"/>
    <w:rsid w:val="00D95C64"/>
    <w:rsid w:val="00D960D1"/>
    <w:rsid w:val="00D96409"/>
    <w:rsid w:val="00D96428"/>
    <w:rsid w:val="00D96B05"/>
    <w:rsid w:val="00D96C84"/>
    <w:rsid w:val="00D96D79"/>
    <w:rsid w:val="00D96DCF"/>
    <w:rsid w:val="00D9729A"/>
    <w:rsid w:val="00D97787"/>
    <w:rsid w:val="00D97BF5"/>
    <w:rsid w:val="00DA08D3"/>
    <w:rsid w:val="00DA0C94"/>
    <w:rsid w:val="00DA0D7A"/>
    <w:rsid w:val="00DA1623"/>
    <w:rsid w:val="00DA1626"/>
    <w:rsid w:val="00DA1B59"/>
    <w:rsid w:val="00DA2176"/>
    <w:rsid w:val="00DA2742"/>
    <w:rsid w:val="00DA2E6D"/>
    <w:rsid w:val="00DA2EA9"/>
    <w:rsid w:val="00DA31F0"/>
    <w:rsid w:val="00DA321C"/>
    <w:rsid w:val="00DA328A"/>
    <w:rsid w:val="00DA35B7"/>
    <w:rsid w:val="00DA38D1"/>
    <w:rsid w:val="00DA3BAB"/>
    <w:rsid w:val="00DA3E73"/>
    <w:rsid w:val="00DA423E"/>
    <w:rsid w:val="00DA45D8"/>
    <w:rsid w:val="00DA47CB"/>
    <w:rsid w:val="00DA4B61"/>
    <w:rsid w:val="00DA4D1D"/>
    <w:rsid w:val="00DA4D6A"/>
    <w:rsid w:val="00DA4FFE"/>
    <w:rsid w:val="00DA5143"/>
    <w:rsid w:val="00DA5397"/>
    <w:rsid w:val="00DA5895"/>
    <w:rsid w:val="00DA5AA9"/>
    <w:rsid w:val="00DA5CD4"/>
    <w:rsid w:val="00DA5D9A"/>
    <w:rsid w:val="00DA5E85"/>
    <w:rsid w:val="00DA5EBD"/>
    <w:rsid w:val="00DA7310"/>
    <w:rsid w:val="00DA7349"/>
    <w:rsid w:val="00DA76DF"/>
    <w:rsid w:val="00DA7CD9"/>
    <w:rsid w:val="00DA7EF7"/>
    <w:rsid w:val="00DB0801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32F0"/>
    <w:rsid w:val="00DB35E5"/>
    <w:rsid w:val="00DB39BD"/>
    <w:rsid w:val="00DB3D75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145"/>
    <w:rsid w:val="00DC11A9"/>
    <w:rsid w:val="00DC11CF"/>
    <w:rsid w:val="00DC11F6"/>
    <w:rsid w:val="00DC1569"/>
    <w:rsid w:val="00DC156B"/>
    <w:rsid w:val="00DC1C9D"/>
    <w:rsid w:val="00DC2080"/>
    <w:rsid w:val="00DC20C9"/>
    <w:rsid w:val="00DC24DB"/>
    <w:rsid w:val="00DC2816"/>
    <w:rsid w:val="00DC2BE8"/>
    <w:rsid w:val="00DC306C"/>
    <w:rsid w:val="00DC35CB"/>
    <w:rsid w:val="00DC3F1E"/>
    <w:rsid w:val="00DC3FA1"/>
    <w:rsid w:val="00DC40A8"/>
    <w:rsid w:val="00DC417E"/>
    <w:rsid w:val="00DC42E5"/>
    <w:rsid w:val="00DC50C9"/>
    <w:rsid w:val="00DC5113"/>
    <w:rsid w:val="00DC51C2"/>
    <w:rsid w:val="00DC5CE8"/>
    <w:rsid w:val="00DC5FEE"/>
    <w:rsid w:val="00DC62FB"/>
    <w:rsid w:val="00DC65FE"/>
    <w:rsid w:val="00DC666B"/>
    <w:rsid w:val="00DC678D"/>
    <w:rsid w:val="00DC68E3"/>
    <w:rsid w:val="00DC6970"/>
    <w:rsid w:val="00DC6A67"/>
    <w:rsid w:val="00DC6D51"/>
    <w:rsid w:val="00DC6EA0"/>
    <w:rsid w:val="00DC77E7"/>
    <w:rsid w:val="00DC7D0A"/>
    <w:rsid w:val="00DD0049"/>
    <w:rsid w:val="00DD007C"/>
    <w:rsid w:val="00DD07A8"/>
    <w:rsid w:val="00DD0DB6"/>
    <w:rsid w:val="00DD10C4"/>
    <w:rsid w:val="00DD1BA5"/>
    <w:rsid w:val="00DD1BED"/>
    <w:rsid w:val="00DD2253"/>
    <w:rsid w:val="00DD2DA7"/>
    <w:rsid w:val="00DD331F"/>
    <w:rsid w:val="00DD35D1"/>
    <w:rsid w:val="00DD363A"/>
    <w:rsid w:val="00DD36ED"/>
    <w:rsid w:val="00DD3D70"/>
    <w:rsid w:val="00DD4012"/>
    <w:rsid w:val="00DD474A"/>
    <w:rsid w:val="00DD4BDD"/>
    <w:rsid w:val="00DD50F0"/>
    <w:rsid w:val="00DD589B"/>
    <w:rsid w:val="00DD5BF1"/>
    <w:rsid w:val="00DD6031"/>
    <w:rsid w:val="00DD63B7"/>
    <w:rsid w:val="00DD6CDA"/>
    <w:rsid w:val="00DD751A"/>
    <w:rsid w:val="00DD769B"/>
    <w:rsid w:val="00DD7DF1"/>
    <w:rsid w:val="00DE02D4"/>
    <w:rsid w:val="00DE0339"/>
    <w:rsid w:val="00DE0541"/>
    <w:rsid w:val="00DE055D"/>
    <w:rsid w:val="00DE07D9"/>
    <w:rsid w:val="00DE0B8A"/>
    <w:rsid w:val="00DE0F68"/>
    <w:rsid w:val="00DE153F"/>
    <w:rsid w:val="00DE1D6D"/>
    <w:rsid w:val="00DE1D82"/>
    <w:rsid w:val="00DE1FE1"/>
    <w:rsid w:val="00DE33A0"/>
    <w:rsid w:val="00DE353D"/>
    <w:rsid w:val="00DE36BA"/>
    <w:rsid w:val="00DE38B7"/>
    <w:rsid w:val="00DE3981"/>
    <w:rsid w:val="00DE3C97"/>
    <w:rsid w:val="00DE3DCE"/>
    <w:rsid w:val="00DE4126"/>
    <w:rsid w:val="00DE4815"/>
    <w:rsid w:val="00DE49AE"/>
    <w:rsid w:val="00DE4A74"/>
    <w:rsid w:val="00DE4E80"/>
    <w:rsid w:val="00DE4F8D"/>
    <w:rsid w:val="00DE505D"/>
    <w:rsid w:val="00DE5240"/>
    <w:rsid w:val="00DE52B9"/>
    <w:rsid w:val="00DE56AB"/>
    <w:rsid w:val="00DE5701"/>
    <w:rsid w:val="00DE5721"/>
    <w:rsid w:val="00DE57E6"/>
    <w:rsid w:val="00DE5883"/>
    <w:rsid w:val="00DE5CAA"/>
    <w:rsid w:val="00DE5FD9"/>
    <w:rsid w:val="00DE6157"/>
    <w:rsid w:val="00DE66D3"/>
    <w:rsid w:val="00DE67B7"/>
    <w:rsid w:val="00DE6B5E"/>
    <w:rsid w:val="00DE6FEA"/>
    <w:rsid w:val="00DE70C0"/>
    <w:rsid w:val="00DE79CB"/>
    <w:rsid w:val="00DE7D1C"/>
    <w:rsid w:val="00DF03AB"/>
    <w:rsid w:val="00DF0945"/>
    <w:rsid w:val="00DF0D73"/>
    <w:rsid w:val="00DF13BA"/>
    <w:rsid w:val="00DF14D3"/>
    <w:rsid w:val="00DF197F"/>
    <w:rsid w:val="00DF1A28"/>
    <w:rsid w:val="00DF1F5A"/>
    <w:rsid w:val="00DF227B"/>
    <w:rsid w:val="00DF2453"/>
    <w:rsid w:val="00DF2BCD"/>
    <w:rsid w:val="00DF3615"/>
    <w:rsid w:val="00DF3BAC"/>
    <w:rsid w:val="00DF40B7"/>
    <w:rsid w:val="00DF421F"/>
    <w:rsid w:val="00DF422E"/>
    <w:rsid w:val="00DF42E0"/>
    <w:rsid w:val="00DF434D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6F72"/>
    <w:rsid w:val="00DF726B"/>
    <w:rsid w:val="00DF761C"/>
    <w:rsid w:val="00DF7888"/>
    <w:rsid w:val="00DF7C15"/>
    <w:rsid w:val="00DF7C63"/>
    <w:rsid w:val="00DF7CE6"/>
    <w:rsid w:val="00DF7EBC"/>
    <w:rsid w:val="00E0020A"/>
    <w:rsid w:val="00E004E2"/>
    <w:rsid w:val="00E005BF"/>
    <w:rsid w:val="00E00608"/>
    <w:rsid w:val="00E00AEE"/>
    <w:rsid w:val="00E00D90"/>
    <w:rsid w:val="00E0134D"/>
    <w:rsid w:val="00E014CC"/>
    <w:rsid w:val="00E015B8"/>
    <w:rsid w:val="00E0168E"/>
    <w:rsid w:val="00E01F00"/>
    <w:rsid w:val="00E01FBC"/>
    <w:rsid w:val="00E02144"/>
    <w:rsid w:val="00E02B66"/>
    <w:rsid w:val="00E02FC7"/>
    <w:rsid w:val="00E032CF"/>
    <w:rsid w:val="00E0393F"/>
    <w:rsid w:val="00E03AF5"/>
    <w:rsid w:val="00E03CAF"/>
    <w:rsid w:val="00E04117"/>
    <w:rsid w:val="00E041E5"/>
    <w:rsid w:val="00E049E8"/>
    <w:rsid w:val="00E04BE0"/>
    <w:rsid w:val="00E04D0D"/>
    <w:rsid w:val="00E04EA6"/>
    <w:rsid w:val="00E0527A"/>
    <w:rsid w:val="00E05482"/>
    <w:rsid w:val="00E05555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0DF0"/>
    <w:rsid w:val="00E11303"/>
    <w:rsid w:val="00E11771"/>
    <w:rsid w:val="00E11BB5"/>
    <w:rsid w:val="00E11D25"/>
    <w:rsid w:val="00E11DDD"/>
    <w:rsid w:val="00E11F94"/>
    <w:rsid w:val="00E11FD6"/>
    <w:rsid w:val="00E124AC"/>
    <w:rsid w:val="00E12AEB"/>
    <w:rsid w:val="00E12D18"/>
    <w:rsid w:val="00E12F16"/>
    <w:rsid w:val="00E12F7D"/>
    <w:rsid w:val="00E13201"/>
    <w:rsid w:val="00E13865"/>
    <w:rsid w:val="00E138C3"/>
    <w:rsid w:val="00E13A98"/>
    <w:rsid w:val="00E13DFF"/>
    <w:rsid w:val="00E13EC5"/>
    <w:rsid w:val="00E140C2"/>
    <w:rsid w:val="00E141F9"/>
    <w:rsid w:val="00E143B5"/>
    <w:rsid w:val="00E143E4"/>
    <w:rsid w:val="00E14C6C"/>
    <w:rsid w:val="00E14E38"/>
    <w:rsid w:val="00E14E81"/>
    <w:rsid w:val="00E15530"/>
    <w:rsid w:val="00E15A10"/>
    <w:rsid w:val="00E15A17"/>
    <w:rsid w:val="00E15E51"/>
    <w:rsid w:val="00E15E6E"/>
    <w:rsid w:val="00E15E7F"/>
    <w:rsid w:val="00E15F8C"/>
    <w:rsid w:val="00E1600D"/>
    <w:rsid w:val="00E16155"/>
    <w:rsid w:val="00E16205"/>
    <w:rsid w:val="00E16461"/>
    <w:rsid w:val="00E16469"/>
    <w:rsid w:val="00E164E9"/>
    <w:rsid w:val="00E16E88"/>
    <w:rsid w:val="00E171CF"/>
    <w:rsid w:val="00E1737B"/>
    <w:rsid w:val="00E1751C"/>
    <w:rsid w:val="00E17914"/>
    <w:rsid w:val="00E1793F"/>
    <w:rsid w:val="00E17B4C"/>
    <w:rsid w:val="00E17BA9"/>
    <w:rsid w:val="00E17FF1"/>
    <w:rsid w:val="00E206E3"/>
    <w:rsid w:val="00E2095F"/>
    <w:rsid w:val="00E20B50"/>
    <w:rsid w:val="00E20D9C"/>
    <w:rsid w:val="00E20EAC"/>
    <w:rsid w:val="00E21085"/>
    <w:rsid w:val="00E2158F"/>
    <w:rsid w:val="00E216BF"/>
    <w:rsid w:val="00E21B07"/>
    <w:rsid w:val="00E21BEF"/>
    <w:rsid w:val="00E21CC5"/>
    <w:rsid w:val="00E21EAF"/>
    <w:rsid w:val="00E21F12"/>
    <w:rsid w:val="00E22204"/>
    <w:rsid w:val="00E22947"/>
    <w:rsid w:val="00E22B12"/>
    <w:rsid w:val="00E22EC9"/>
    <w:rsid w:val="00E23690"/>
    <w:rsid w:val="00E237D9"/>
    <w:rsid w:val="00E23A59"/>
    <w:rsid w:val="00E246E3"/>
    <w:rsid w:val="00E249DC"/>
    <w:rsid w:val="00E24B0E"/>
    <w:rsid w:val="00E24B21"/>
    <w:rsid w:val="00E2510E"/>
    <w:rsid w:val="00E2522E"/>
    <w:rsid w:val="00E25438"/>
    <w:rsid w:val="00E2562A"/>
    <w:rsid w:val="00E2565E"/>
    <w:rsid w:val="00E25730"/>
    <w:rsid w:val="00E25B37"/>
    <w:rsid w:val="00E25C84"/>
    <w:rsid w:val="00E2608B"/>
    <w:rsid w:val="00E2616E"/>
    <w:rsid w:val="00E267A0"/>
    <w:rsid w:val="00E267CC"/>
    <w:rsid w:val="00E26D21"/>
    <w:rsid w:val="00E27009"/>
    <w:rsid w:val="00E27069"/>
    <w:rsid w:val="00E278F8"/>
    <w:rsid w:val="00E27E5D"/>
    <w:rsid w:val="00E3032E"/>
    <w:rsid w:val="00E30D76"/>
    <w:rsid w:val="00E312A7"/>
    <w:rsid w:val="00E3135D"/>
    <w:rsid w:val="00E3193A"/>
    <w:rsid w:val="00E31AE5"/>
    <w:rsid w:val="00E31E3B"/>
    <w:rsid w:val="00E3226C"/>
    <w:rsid w:val="00E322BF"/>
    <w:rsid w:val="00E32D1C"/>
    <w:rsid w:val="00E3309F"/>
    <w:rsid w:val="00E334F2"/>
    <w:rsid w:val="00E34147"/>
    <w:rsid w:val="00E34351"/>
    <w:rsid w:val="00E348E8"/>
    <w:rsid w:val="00E3499F"/>
    <w:rsid w:val="00E349F3"/>
    <w:rsid w:val="00E3529B"/>
    <w:rsid w:val="00E356D9"/>
    <w:rsid w:val="00E3595F"/>
    <w:rsid w:val="00E35E94"/>
    <w:rsid w:val="00E36350"/>
    <w:rsid w:val="00E36CF1"/>
    <w:rsid w:val="00E372A0"/>
    <w:rsid w:val="00E37517"/>
    <w:rsid w:val="00E375F5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29B3"/>
    <w:rsid w:val="00E436EE"/>
    <w:rsid w:val="00E43FCC"/>
    <w:rsid w:val="00E44673"/>
    <w:rsid w:val="00E44834"/>
    <w:rsid w:val="00E448F0"/>
    <w:rsid w:val="00E44AD4"/>
    <w:rsid w:val="00E44FF2"/>
    <w:rsid w:val="00E45370"/>
    <w:rsid w:val="00E456C3"/>
    <w:rsid w:val="00E45850"/>
    <w:rsid w:val="00E458F0"/>
    <w:rsid w:val="00E45996"/>
    <w:rsid w:val="00E45D1E"/>
    <w:rsid w:val="00E45DEB"/>
    <w:rsid w:val="00E460BA"/>
    <w:rsid w:val="00E46958"/>
    <w:rsid w:val="00E46BA1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AB5"/>
    <w:rsid w:val="00E51E18"/>
    <w:rsid w:val="00E51EE6"/>
    <w:rsid w:val="00E5211B"/>
    <w:rsid w:val="00E5242D"/>
    <w:rsid w:val="00E526D9"/>
    <w:rsid w:val="00E527A0"/>
    <w:rsid w:val="00E527F7"/>
    <w:rsid w:val="00E52958"/>
    <w:rsid w:val="00E53283"/>
    <w:rsid w:val="00E542D4"/>
    <w:rsid w:val="00E5433E"/>
    <w:rsid w:val="00E5441E"/>
    <w:rsid w:val="00E546C7"/>
    <w:rsid w:val="00E54B6C"/>
    <w:rsid w:val="00E55116"/>
    <w:rsid w:val="00E551C8"/>
    <w:rsid w:val="00E556FD"/>
    <w:rsid w:val="00E565D7"/>
    <w:rsid w:val="00E56F5D"/>
    <w:rsid w:val="00E5708C"/>
    <w:rsid w:val="00E5742C"/>
    <w:rsid w:val="00E576B9"/>
    <w:rsid w:val="00E57A23"/>
    <w:rsid w:val="00E57AF2"/>
    <w:rsid w:val="00E57F52"/>
    <w:rsid w:val="00E602B3"/>
    <w:rsid w:val="00E607B7"/>
    <w:rsid w:val="00E60A3C"/>
    <w:rsid w:val="00E60A41"/>
    <w:rsid w:val="00E60C05"/>
    <w:rsid w:val="00E6132C"/>
    <w:rsid w:val="00E616F4"/>
    <w:rsid w:val="00E61B08"/>
    <w:rsid w:val="00E6219F"/>
    <w:rsid w:val="00E6223C"/>
    <w:rsid w:val="00E624C0"/>
    <w:rsid w:val="00E62755"/>
    <w:rsid w:val="00E62AA1"/>
    <w:rsid w:val="00E62DC7"/>
    <w:rsid w:val="00E63537"/>
    <w:rsid w:val="00E63EC3"/>
    <w:rsid w:val="00E64379"/>
    <w:rsid w:val="00E64C05"/>
    <w:rsid w:val="00E6544C"/>
    <w:rsid w:val="00E65EEB"/>
    <w:rsid w:val="00E65F18"/>
    <w:rsid w:val="00E66032"/>
    <w:rsid w:val="00E660F7"/>
    <w:rsid w:val="00E66306"/>
    <w:rsid w:val="00E669A2"/>
    <w:rsid w:val="00E66AB4"/>
    <w:rsid w:val="00E66F72"/>
    <w:rsid w:val="00E66FE1"/>
    <w:rsid w:val="00E67277"/>
    <w:rsid w:val="00E675F0"/>
    <w:rsid w:val="00E67B24"/>
    <w:rsid w:val="00E67CF5"/>
    <w:rsid w:val="00E708E9"/>
    <w:rsid w:val="00E70BD8"/>
    <w:rsid w:val="00E70D9F"/>
    <w:rsid w:val="00E71E19"/>
    <w:rsid w:val="00E71E68"/>
    <w:rsid w:val="00E7214B"/>
    <w:rsid w:val="00E725C6"/>
    <w:rsid w:val="00E7275A"/>
    <w:rsid w:val="00E73121"/>
    <w:rsid w:val="00E731E8"/>
    <w:rsid w:val="00E73607"/>
    <w:rsid w:val="00E73700"/>
    <w:rsid w:val="00E73A6D"/>
    <w:rsid w:val="00E73B33"/>
    <w:rsid w:val="00E73D37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2DE"/>
    <w:rsid w:val="00E813ED"/>
    <w:rsid w:val="00E814B5"/>
    <w:rsid w:val="00E816D5"/>
    <w:rsid w:val="00E81A04"/>
    <w:rsid w:val="00E81DF2"/>
    <w:rsid w:val="00E81FBC"/>
    <w:rsid w:val="00E82443"/>
    <w:rsid w:val="00E82528"/>
    <w:rsid w:val="00E82612"/>
    <w:rsid w:val="00E8262B"/>
    <w:rsid w:val="00E82DDB"/>
    <w:rsid w:val="00E82E57"/>
    <w:rsid w:val="00E8347C"/>
    <w:rsid w:val="00E8368A"/>
    <w:rsid w:val="00E83E9F"/>
    <w:rsid w:val="00E8403C"/>
    <w:rsid w:val="00E842F7"/>
    <w:rsid w:val="00E84C9C"/>
    <w:rsid w:val="00E8550C"/>
    <w:rsid w:val="00E85971"/>
    <w:rsid w:val="00E864DD"/>
    <w:rsid w:val="00E86783"/>
    <w:rsid w:val="00E8682A"/>
    <w:rsid w:val="00E868A0"/>
    <w:rsid w:val="00E86AE6"/>
    <w:rsid w:val="00E86C98"/>
    <w:rsid w:val="00E86EE9"/>
    <w:rsid w:val="00E87276"/>
    <w:rsid w:val="00E87C7F"/>
    <w:rsid w:val="00E87DD8"/>
    <w:rsid w:val="00E90616"/>
    <w:rsid w:val="00E90939"/>
    <w:rsid w:val="00E90A33"/>
    <w:rsid w:val="00E90C48"/>
    <w:rsid w:val="00E9102C"/>
    <w:rsid w:val="00E91536"/>
    <w:rsid w:val="00E916E4"/>
    <w:rsid w:val="00E91DEE"/>
    <w:rsid w:val="00E92CFB"/>
    <w:rsid w:val="00E939AC"/>
    <w:rsid w:val="00E93C86"/>
    <w:rsid w:val="00E93ECA"/>
    <w:rsid w:val="00E94011"/>
    <w:rsid w:val="00E946CD"/>
    <w:rsid w:val="00E94E6D"/>
    <w:rsid w:val="00E952C9"/>
    <w:rsid w:val="00E956AF"/>
    <w:rsid w:val="00E9570D"/>
    <w:rsid w:val="00E96070"/>
    <w:rsid w:val="00E966F0"/>
    <w:rsid w:val="00E96842"/>
    <w:rsid w:val="00E96AFA"/>
    <w:rsid w:val="00E96BC2"/>
    <w:rsid w:val="00E96BE2"/>
    <w:rsid w:val="00E96E3C"/>
    <w:rsid w:val="00E96EB0"/>
    <w:rsid w:val="00E970E9"/>
    <w:rsid w:val="00E978CE"/>
    <w:rsid w:val="00E9798B"/>
    <w:rsid w:val="00E979FE"/>
    <w:rsid w:val="00E97A16"/>
    <w:rsid w:val="00E97DDF"/>
    <w:rsid w:val="00E97FBF"/>
    <w:rsid w:val="00EA0B31"/>
    <w:rsid w:val="00EA0BF9"/>
    <w:rsid w:val="00EA0DEF"/>
    <w:rsid w:val="00EA0E5A"/>
    <w:rsid w:val="00EA1056"/>
    <w:rsid w:val="00EA120D"/>
    <w:rsid w:val="00EA16CF"/>
    <w:rsid w:val="00EA193D"/>
    <w:rsid w:val="00EA1E61"/>
    <w:rsid w:val="00EA202E"/>
    <w:rsid w:val="00EA24FA"/>
    <w:rsid w:val="00EA2A4C"/>
    <w:rsid w:val="00EA2B6B"/>
    <w:rsid w:val="00EA307F"/>
    <w:rsid w:val="00EA3615"/>
    <w:rsid w:val="00EA36D7"/>
    <w:rsid w:val="00EA37AC"/>
    <w:rsid w:val="00EA37C9"/>
    <w:rsid w:val="00EA3870"/>
    <w:rsid w:val="00EA3C0D"/>
    <w:rsid w:val="00EA3F11"/>
    <w:rsid w:val="00EA4A01"/>
    <w:rsid w:val="00EA4B97"/>
    <w:rsid w:val="00EA512E"/>
    <w:rsid w:val="00EA5181"/>
    <w:rsid w:val="00EA530D"/>
    <w:rsid w:val="00EA581A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807"/>
    <w:rsid w:val="00EA7A2A"/>
    <w:rsid w:val="00EA7E03"/>
    <w:rsid w:val="00EB0E56"/>
    <w:rsid w:val="00EB1605"/>
    <w:rsid w:val="00EB16D1"/>
    <w:rsid w:val="00EB1A18"/>
    <w:rsid w:val="00EB20C0"/>
    <w:rsid w:val="00EB2395"/>
    <w:rsid w:val="00EB2CA3"/>
    <w:rsid w:val="00EB2E33"/>
    <w:rsid w:val="00EB2E95"/>
    <w:rsid w:val="00EB2F3D"/>
    <w:rsid w:val="00EB3020"/>
    <w:rsid w:val="00EB3839"/>
    <w:rsid w:val="00EB396C"/>
    <w:rsid w:val="00EB3AD5"/>
    <w:rsid w:val="00EB3AE7"/>
    <w:rsid w:val="00EB3D4C"/>
    <w:rsid w:val="00EB3FB1"/>
    <w:rsid w:val="00EB40EC"/>
    <w:rsid w:val="00EB4192"/>
    <w:rsid w:val="00EB44EF"/>
    <w:rsid w:val="00EB4735"/>
    <w:rsid w:val="00EB47C7"/>
    <w:rsid w:val="00EB4847"/>
    <w:rsid w:val="00EB4B8D"/>
    <w:rsid w:val="00EB5FDE"/>
    <w:rsid w:val="00EB602C"/>
    <w:rsid w:val="00EB690F"/>
    <w:rsid w:val="00EB6D21"/>
    <w:rsid w:val="00EB6F8A"/>
    <w:rsid w:val="00EB713C"/>
    <w:rsid w:val="00EB7A87"/>
    <w:rsid w:val="00EB7E49"/>
    <w:rsid w:val="00EC07DF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9D6"/>
    <w:rsid w:val="00EC3DDD"/>
    <w:rsid w:val="00EC3FFE"/>
    <w:rsid w:val="00EC4921"/>
    <w:rsid w:val="00EC4D5D"/>
    <w:rsid w:val="00EC4E39"/>
    <w:rsid w:val="00EC4F1D"/>
    <w:rsid w:val="00EC57FA"/>
    <w:rsid w:val="00EC5824"/>
    <w:rsid w:val="00EC5BF1"/>
    <w:rsid w:val="00EC678A"/>
    <w:rsid w:val="00EC75B8"/>
    <w:rsid w:val="00EC7749"/>
    <w:rsid w:val="00EC779F"/>
    <w:rsid w:val="00EC7B54"/>
    <w:rsid w:val="00EC7D79"/>
    <w:rsid w:val="00ED0367"/>
    <w:rsid w:val="00ED036B"/>
    <w:rsid w:val="00ED05CD"/>
    <w:rsid w:val="00ED0C46"/>
    <w:rsid w:val="00ED0DB4"/>
    <w:rsid w:val="00ED0F76"/>
    <w:rsid w:val="00ED1213"/>
    <w:rsid w:val="00ED1442"/>
    <w:rsid w:val="00ED1976"/>
    <w:rsid w:val="00ED1D24"/>
    <w:rsid w:val="00ED200F"/>
    <w:rsid w:val="00ED2535"/>
    <w:rsid w:val="00ED2692"/>
    <w:rsid w:val="00ED2741"/>
    <w:rsid w:val="00ED27DB"/>
    <w:rsid w:val="00ED2A3B"/>
    <w:rsid w:val="00ED31CA"/>
    <w:rsid w:val="00ED3966"/>
    <w:rsid w:val="00ED3F5C"/>
    <w:rsid w:val="00ED4159"/>
    <w:rsid w:val="00ED471E"/>
    <w:rsid w:val="00ED48B3"/>
    <w:rsid w:val="00ED48EA"/>
    <w:rsid w:val="00ED494E"/>
    <w:rsid w:val="00ED4C8D"/>
    <w:rsid w:val="00ED51B6"/>
    <w:rsid w:val="00ED5578"/>
    <w:rsid w:val="00ED5601"/>
    <w:rsid w:val="00ED57F4"/>
    <w:rsid w:val="00ED5972"/>
    <w:rsid w:val="00ED5A36"/>
    <w:rsid w:val="00ED5D7D"/>
    <w:rsid w:val="00ED5DA9"/>
    <w:rsid w:val="00ED5E29"/>
    <w:rsid w:val="00ED673C"/>
    <w:rsid w:val="00ED6BF9"/>
    <w:rsid w:val="00ED6E2F"/>
    <w:rsid w:val="00ED710F"/>
    <w:rsid w:val="00ED7873"/>
    <w:rsid w:val="00ED7917"/>
    <w:rsid w:val="00ED7F91"/>
    <w:rsid w:val="00EE0428"/>
    <w:rsid w:val="00EE071D"/>
    <w:rsid w:val="00EE0A94"/>
    <w:rsid w:val="00EE0AB0"/>
    <w:rsid w:val="00EE0D60"/>
    <w:rsid w:val="00EE1034"/>
    <w:rsid w:val="00EE1652"/>
    <w:rsid w:val="00EE1D4A"/>
    <w:rsid w:val="00EE1DCA"/>
    <w:rsid w:val="00EE1F47"/>
    <w:rsid w:val="00EE25DD"/>
    <w:rsid w:val="00EE29E3"/>
    <w:rsid w:val="00EE2E41"/>
    <w:rsid w:val="00EE2FF3"/>
    <w:rsid w:val="00EE3184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4E0"/>
    <w:rsid w:val="00EE5840"/>
    <w:rsid w:val="00EE5953"/>
    <w:rsid w:val="00EE5D13"/>
    <w:rsid w:val="00EE5D14"/>
    <w:rsid w:val="00EE6089"/>
    <w:rsid w:val="00EE6554"/>
    <w:rsid w:val="00EE67AC"/>
    <w:rsid w:val="00EE6ABE"/>
    <w:rsid w:val="00EE71FB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FF"/>
    <w:rsid w:val="00EF22ED"/>
    <w:rsid w:val="00EF2451"/>
    <w:rsid w:val="00EF2509"/>
    <w:rsid w:val="00EF283C"/>
    <w:rsid w:val="00EF2AFD"/>
    <w:rsid w:val="00EF2C44"/>
    <w:rsid w:val="00EF31A7"/>
    <w:rsid w:val="00EF3503"/>
    <w:rsid w:val="00EF3F45"/>
    <w:rsid w:val="00EF452F"/>
    <w:rsid w:val="00EF47A7"/>
    <w:rsid w:val="00EF4898"/>
    <w:rsid w:val="00EF4A48"/>
    <w:rsid w:val="00EF4C65"/>
    <w:rsid w:val="00EF4F42"/>
    <w:rsid w:val="00EF51A2"/>
    <w:rsid w:val="00EF57A2"/>
    <w:rsid w:val="00EF5AF3"/>
    <w:rsid w:val="00EF6372"/>
    <w:rsid w:val="00EF66A6"/>
    <w:rsid w:val="00EF6ABC"/>
    <w:rsid w:val="00EF6C95"/>
    <w:rsid w:val="00EF6D91"/>
    <w:rsid w:val="00EF6E47"/>
    <w:rsid w:val="00EF70DE"/>
    <w:rsid w:val="00EF7148"/>
    <w:rsid w:val="00EF73EF"/>
    <w:rsid w:val="00EF764E"/>
    <w:rsid w:val="00EF7B0A"/>
    <w:rsid w:val="00EF7D12"/>
    <w:rsid w:val="00F009BE"/>
    <w:rsid w:val="00F00C95"/>
    <w:rsid w:val="00F01064"/>
    <w:rsid w:val="00F013C9"/>
    <w:rsid w:val="00F01527"/>
    <w:rsid w:val="00F01A4A"/>
    <w:rsid w:val="00F01E11"/>
    <w:rsid w:val="00F02543"/>
    <w:rsid w:val="00F02890"/>
    <w:rsid w:val="00F02DAD"/>
    <w:rsid w:val="00F036ED"/>
    <w:rsid w:val="00F0388E"/>
    <w:rsid w:val="00F03A37"/>
    <w:rsid w:val="00F03B11"/>
    <w:rsid w:val="00F03DBE"/>
    <w:rsid w:val="00F03EE1"/>
    <w:rsid w:val="00F04019"/>
    <w:rsid w:val="00F0430E"/>
    <w:rsid w:val="00F04415"/>
    <w:rsid w:val="00F04821"/>
    <w:rsid w:val="00F04EE3"/>
    <w:rsid w:val="00F05138"/>
    <w:rsid w:val="00F054EE"/>
    <w:rsid w:val="00F05780"/>
    <w:rsid w:val="00F05804"/>
    <w:rsid w:val="00F059B5"/>
    <w:rsid w:val="00F05A6C"/>
    <w:rsid w:val="00F05A7E"/>
    <w:rsid w:val="00F05C9B"/>
    <w:rsid w:val="00F05E39"/>
    <w:rsid w:val="00F063F2"/>
    <w:rsid w:val="00F06646"/>
    <w:rsid w:val="00F066F0"/>
    <w:rsid w:val="00F06CF1"/>
    <w:rsid w:val="00F0716F"/>
    <w:rsid w:val="00F0771D"/>
    <w:rsid w:val="00F077E8"/>
    <w:rsid w:val="00F07839"/>
    <w:rsid w:val="00F07971"/>
    <w:rsid w:val="00F07A71"/>
    <w:rsid w:val="00F100E9"/>
    <w:rsid w:val="00F10117"/>
    <w:rsid w:val="00F101D6"/>
    <w:rsid w:val="00F105B3"/>
    <w:rsid w:val="00F109EF"/>
    <w:rsid w:val="00F10DED"/>
    <w:rsid w:val="00F112E6"/>
    <w:rsid w:val="00F115B2"/>
    <w:rsid w:val="00F11938"/>
    <w:rsid w:val="00F11AF8"/>
    <w:rsid w:val="00F11D4A"/>
    <w:rsid w:val="00F11E32"/>
    <w:rsid w:val="00F12041"/>
    <w:rsid w:val="00F12492"/>
    <w:rsid w:val="00F1267D"/>
    <w:rsid w:val="00F127CC"/>
    <w:rsid w:val="00F12A9C"/>
    <w:rsid w:val="00F12CDA"/>
    <w:rsid w:val="00F131DC"/>
    <w:rsid w:val="00F1328F"/>
    <w:rsid w:val="00F133D9"/>
    <w:rsid w:val="00F14028"/>
    <w:rsid w:val="00F1402A"/>
    <w:rsid w:val="00F14208"/>
    <w:rsid w:val="00F142D8"/>
    <w:rsid w:val="00F143BE"/>
    <w:rsid w:val="00F1454D"/>
    <w:rsid w:val="00F14802"/>
    <w:rsid w:val="00F14D65"/>
    <w:rsid w:val="00F14F3E"/>
    <w:rsid w:val="00F15B7E"/>
    <w:rsid w:val="00F15EE9"/>
    <w:rsid w:val="00F16317"/>
    <w:rsid w:val="00F16A07"/>
    <w:rsid w:val="00F16A33"/>
    <w:rsid w:val="00F16C39"/>
    <w:rsid w:val="00F17277"/>
    <w:rsid w:val="00F17DBD"/>
    <w:rsid w:val="00F20B06"/>
    <w:rsid w:val="00F20B3E"/>
    <w:rsid w:val="00F20C0A"/>
    <w:rsid w:val="00F20C38"/>
    <w:rsid w:val="00F20E67"/>
    <w:rsid w:val="00F2139D"/>
    <w:rsid w:val="00F2154C"/>
    <w:rsid w:val="00F21E90"/>
    <w:rsid w:val="00F21FB8"/>
    <w:rsid w:val="00F22635"/>
    <w:rsid w:val="00F22FFA"/>
    <w:rsid w:val="00F2390F"/>
    <w:rsid w:val="00F239FC"/>
    <w:rsid w:val="00F23BBE"/>
    <w:rsid w:val="00F23CBF"/>
    <w:rsid w:val="00F24462"/>
    <w:rsid w:val="00F2447D"/>
    <w:rsid w:val="00F24530"/>
    <w:rsid w:val="00F2462B"/>
    <w:rsid w:val="00F248A0"/>
    <w:rsid w:val="00F249EE"/>
    <w:rsid w:val="00F24A66"/>
    <w:rsid w:val="00F24ADC"/>
    <w:rsid w:val="00F24FF5"/>
    <w:rsid w:val="00F25443"/>
    <w:rsid w:val="00F25EE8"/>
    <w:rsid w:val="00F2607C"/>
    <w:rsid w:val="00F263E5"/>
    <w:rsid w:val="00F26495"/>
    <w:rsid w:val="00F27E4E"/>
    <w:rsid w:val="00F3005D"/>
    <w:rsid w:val="00F3009E"/>
    <w:rsid w:val="00F30171"/>
    <w:rsid w:val="00F30514"/>
    <w:rsid w:val="00F30BF8"/>
    <w:rsid w:val="00F30FF2"/>
    <w:rsid w:val="00F31050"/>
    <w:rsid w:val="00F31ABD"/>
    <w:rsid w:val="00F32115"/>
    <w:rsid w:val="00F32273"/>
    <w:rsid w:val="00F32482"/>
    <w:rsid w:val="00F32674"/>
    <w:rsid w:val="00F32C06"/>
    <w:rsid w:val="00F32EAC"/>
    <w:rsid w:val="00F32F81"/>
    <w:rsid w:val="00F3309E"/>
    <w:rsid w:val="00F330CD"/>
    <w:rsid w:val="00F33160"/>
    <w:rsid w:val="00F3336B"/>
    <w:rsid w:val="00F3342C"/>
    <w:rsid w:val="00F3343E"/>
    <w:rsid w:val="00F33BB1"/>
    <w:rsid w:val="00F33CAD"/>
    <w:rsid w:val="00F33E37"/>
    <w:rsid w:val="00F34792"/>
    <w:rsid w:val="00F34A13"/>
    <w:rsid w:val="00F34D87"/>
    <w:rsid w:val="00F352F7"/>
    <w:rsid w:val="00F353DE"/>
    <w:rsid w:val="00F35ED3"/>
    <w:rsid w:val="00F365FD"/>
    <w:rsid w:val="00F36FD7"/>
    <w:rsid w:val="00F370D8"/>
    <w:rsid w:val="00F370FA"/>
    <w:rsid w:val="00F37172"/>
    <w:rsid w:val="00F37B91"/>
    <w:rsid w:val="00F37C87"/>
    <w:rsid w:val="00F40237"/>
    <w:rsid w:val="00F4028C"/>
    <w:rsid w:val="00F402CF"/>
    <w:rsid w:val="00F40FC0"/>
    <w:rsid w:val="00F410C4"/>
    <w:rsid w:val="00F41196"/>
    <w:rsid w:val="00F411F1"/>
    <w:rsid w:val="00F41884"/>
    <w:rsid w:val="00F41B01"/>
    <w:rsid w:val="00F42094"/>
    <w:rsid w:val="00F4256D"/>
    <w:rsid w:val="00F427AB"/>
    <w:rsid w:val="00F42C23"/>
    <w:rsid w:val="00F42D15"/>
    <w:rsid w:val="00F42F3C"/>
    <w:rsid w:val="00F4331A"/>
    <w:rsid w:val="00F43627"/>
    <w:rsid w:val="00F43A27"/>
    <w:rsid w:val="00F43BAE"/>
    <w:rsid w:val="00F4416A"/>
    <w:rsid w:val="00F44313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6D2F"/>
    <w:rsid w:val="00F478CB"/>
    <w:rsid w:val="00F4795D"/>
    <w:rsid w:val="00F47D86"/>
    <w:rsid w:val="00F47D90"/>
    <w:rsid w:val="00F50010"/>
    <w:rsid w:val="00F50628"/>
    <w:rsid w:val="00F5112B"/>
    <w:rsid w:val="00F51A85"/>
    <w:rsid w:val="00F51BE9"/>
    <w:rsid w:val="00F52390"/>
    <w:rsid w:val="00F52478"/>
    <w:rsid w:val="00F5282B"/>
    <w:rsid w:val="00F5292E"/>
    <w:rsid w:val="00F52BE2"/>
    <w:rsid w:val="00F5326F"/>
    <w:rsid w:val="00F5387D"/>
    <w:rsid w:val="00F5391F"/>
    <w:rsid w:val="00F539FF"/>
    <w:rsid w:val="00F53A18"/>
    <w:rsid w:val="00F53F13"/>
    <w:rsid w:val="00F54239"/>
    <w:rsid w:val="00F543D2"/>
    <w:rsid w:val="00F543E2"/>
    <w:rsid w:val="00F54766"/>
    <w:rsid w:val="00F54B13"/>
    <w:rsid w:val="00F54BE2"/>
    <w:rsid w:val="00F54EFF"/>
    <w:rsid w:val="00F552F6"/>
    <w:rsid w:val="00F556FF"/>
    <w:rsid w:val="00F5638C"/>
    <w:rsid w:val="00F564D8"/>
    <w:rsid w:val="00F56583"/>
    <w:rsid w:val="00F5662B"/>
    <w:rsid w:val="00F57046"/>
    <w:rsid w:val="00F57C0C"/>
    <w:rsid w:val="00F57E74"/>
    <w:rsid w:val="00F60085"/>
    <w:rsid w:val="00F605D8"/>
    <w:rsid w:val="00F6074C"/>
    <w:rsid w:val="00F607F1"/>
    <w:rsid w:val="00F60A94"/>
    <w:rsid w:val="00F60B28"/>
    <w:rsid w:val="00F60C52"/>
    <w:rsid w:val="00F60F03"/>
    <w:rsid w:val="00F61253"/>
    <w:rsid w:val="00F61316"/>
    <w:rsid w:val="00F619AC"/>
    <w:rsid w:val="00F61C42"/>
    <w:rsid w:val="00F61E18"/>
    <w:rsid w:val="00F61FD4"/>
    <w:rsid w:val="00F62089"/>
    <w:rsid w:val="00F624D6"/>
    <w:rsid w:val="00F62B8E"/>
    <w:rsid w:val="00F62C03"/>
    <w:rsid w:val="00F62DFE"/>
    <w:rsid w:val="00F638DD"/>
    <w:rsid w:val="00F63DD6"/>
    <w:rsid w:val="00F640E5"/>
    <w:rsid w:val="00F64120"/>
    <w:rsid w:val="00F641D3"/>
    <w:rsid w:val="00F646C8"/>
    <w:rsid w:val="00F65123"/>
    <w:rsid w:val="00F655C6"/>
    <w:rsid w:val="00F65899"/>
    <w:rsid w:val="00F659A2"/>
    <w:rsid w:val="00F661AE"/>
    <w:rsid w:val="00F664E8"/>
    <w:rsid w:val="00F66B4C"/>
    <w:rsid w:val="00F66B8C"/>
    <w:rsid w:val="00F66F00"/>
    <w:rsid w:val="00F6728C"/>
    <w:rsid w:val="00F6770E"/>
    <w:rsid w:val="00F67994"/>
    <w:rsid w:val="00F67AD2"/>
    <w:rsid w:val="00F70439"/>
    <w:rsid w:val="00F70F29"/>
    <w:rsid w:val="00F710B9"/>
    <w:rsid w:val="00F71125"/>
    <w:rsid w:val="00F71813"/>
    <w:rsid w:val="00F71867"/>
    <w:rsid w:val="00F71F2D"/>
    <w:rsid w:val="00F72074"/>
    <w:rsid w:val="00F7265B"/>
    <w:rsid w:val="00F728A4"/>
    <w:rsid w:val="00F729BA"/>
    <w:rsid w:val="00F72F05"/>
    <w:rsid w:val="00F72F32"/>
    <w:rsid w:val="00F72F96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B1C"/>
    <w:rsid w:val="00F74CB7"/>
    <w:rsid w:val="00F74EF2"/>
    <w:rsid w:val="00F74F59"/>
    <w:rsid w:val="00F750F2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9C7"/>
    <w:rsid w:val="00F7752C"/>
    <w:rsid w:val="00F775EE"/>
    <w:rsid w:val="00F801AF"/>
    <w:rsid w:val="00F805CE"/>
    <w:rsid w:val="00F80B0A"/>
    <w:rsid w:val="00F80C5B"/>
    <w:rsid w:val="00F813A5"/>
    <w:rsid w:val="00F8199D"/>
    <w:rsid w:val="00F8231C"/>
    <w:rsid w:val="00F82F0F"/>
    <w:rsid w:val="00F82FFB"/>
    <w:rsid w:val="00F83761"/>
    <w:rsid w:val="00F8421E"/>
    <w:rsid w:val="00F84452"/>
    <w:rsid w:val="00F84B01"/>
    <w:rsid w:val="00F84F29"/>
    <w:rsid w:val="00F84F79"/>
    <w:rsid w:val="00F850F1"/>
    <w:rsid w:val="00F852A6"/>
    <w:rsid w:val="00F85E05"/>
    <w:rsid w:val="00F86416"/>
    <w:rsid w:val="00F86605"/>
    <w:rsid w:val="00F86FEF"/>
    <w:rsid w:val="00F87293"/>
    <w:rsid w:val="00F878CA"/>
    <w:rsid w:val="00F87BCD"/>
    <w:rsid w:val="00F87C33"/>
    <w:rsid w:val="00F905B5"/>
    <w:rsid w:val="00F90D73"/>
    <w:rsid w:val="00F90DDA"/>
    <w:rsid w:val="00F90E5E"/>
    <w:rsid w:val="00F90F85"/>
    <w:rsid w:val="00F912FA"/>
    <w:rsid w:val="00F91532"/>
    <w:rsid w:val="00F91EBD"/>
    <w:rsid w:val="00F92539"/>
    <w:rsid w:val="00F936E0"/>
    <w:rsid w:val="00F936ED"/>
    <w:rsid w:val="00F93ABE"/>
    <w:rsid w:val="00F93BF8"/>
    <w:rsid w:val="00F94EB3"/>
    <w:rsid w:val="00F9557D"/>
    <w:rsid w:val="00F9577A"/>
    <w:rsid w:val="00F959AA"/>
    <w:rsid w:val="00F95B5E"/>
    <w:rsid w:val="00F95BB4"/>
    <w:rsid w:val="00F95D48"/>
    <w:rsid w:val="00F96025"/>
    <w:rsid w:val="00F96B1F"/>
    <w:rsid w:val="00F96EA6"/>
    <w:rsid w:val="00F96EC3"/>
    <w:rsid w:val="00F970C1"/>
    <w:rsid w:val="00F973AF"/>
    <w:rsid w:val="00F973B7"/>
    <w:rsid w:val="00F9744B"/>
    <w:rsid w:val="00F97A8A"/>
    <w:rsid w:val="00FA0022"/>
    <w:rsid w:val="00FA00F8"/>
    <w:rsid w:val="00FA0288"/>
    <w:rsid w:val="00FA04F1"/>
    <w:rsid w:val="00FA0AE6"/>
    <w:rsid w:val="00FA0D43"/>
    <w:rsid w:val="00FA201D"/>
    <w:rsid w:val="00FA2513"/>
    <w:rsid w:val="00FA2868"/>
    <w:rsid w:val="00FA2A73"/>
    <w:rsid w:val="00FA2B2C"/>
    <w:rsid w:val="00FA2B9B"/>
    <w:rsid w:val="00FA2C66"/>
    <w:rsid w:val="00FA3021"/>
    <w:rsid w:val="00FA361C"/>
    <w:rsid w:val="00FA3795"/>
    <w:rsid w:val="00FA39DE"/>
    <w:rsid w:val="00FA3C4B"/>
    <w:rsid w:val="00FA3F36"/>
    <w:rsid w:val="00FA4644"/>
    <w:rsid w:val="00FA4F2A"/>
    <w:rsid w:val="00FA5692"/>
    <w:rsid w:val="00FA60BD"/>
    <w:rsid w:val="00FA6190"/>
    <w:rsid w:val="00FA6791"/>
    <w:rsid w:val="00FA683D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C76"/>
    <w:rsid w:val="00FB0CCE"/>
    <w:rsid w:val="00FB0D9D"/>
    <w:rsid w:val="00FB135D"/>
    <w:rsid w:val="00FB1380"/>
    <w:rsid w:val="00FB191B"/>
    <w:rsid w:val="00FB1A46"/>
    <w:rsid w:val="00FB1E84"/>
    <w:rsid w:val="00FB228E"/>
    <w:rsid w:val="00FB282D"/>
    <w:rsid w:val="00FB2D58"/>
    <w:rsid w:val="00FB2E26"/>
    <w:rsid w:val="00FB34D9"/>
    <w:rsid w:val="00FB3508"/>
    <w:rsid w:val="00FB359B"/>
    <w:rsid w:val="00FB3B39"/>
    <w:rsid w:val="00FB3B52"/>
    <w:rsid w:val="00FB3CF1"/>
    <w:rsid w:val="00FB3FDD"/>
    <w:rsid w:val="00FB403A"/>
    <w:rsid w:val="00FB4578"/>
    <w:rsid w:val="00FB45ED"/>
    <w:rsid w:val="00FB482D"/>
    <w:rsid w:val="00FB4946"/>
    <w:rsid w:val="00FB4BCD"/>
    <w:rsid w:val="00FB4D59"/>
    <w:rsid w:val="00FB50DB"/>
    <w:rsid w:val="00FB541D"/>
    <w:rsid w:val="00FB5627"/>
    <w:rsid w:val="00FB56CD"/>
    <w:rsid w:val="00FB697B"/>
    <w:rsid w:val="00FB6C20"/>
    <w:rsid w:val="00FB72D6"/>
    <w:rsid w:val="00FB7DD0"/>
    <w:rsid w:val="00FB7E0B"/>
    <w:rsid w:val="00FB7FEA"/>
    <w:rsid w:val="00FC0A06"/>
    <w:rsid w:val="00FC0C4A"/>
    <w:rsid w:val="00FC0E6A"/>
    <w:rsid w:val="00FC1E71"/>
    <w:rsid w:val="00FC25CE"/>
    <w:rsid w:val="00FC263A"/>
    <w:rsid w:val="00FC2A18"/>
    <w:rsid w:val="00FC325D"/>
    <w:rsid w:val="00FC399C"/>
    <w:rsid w:val="00FC3A21"/>
    <w:rsid w:val="00FC3FC8"/>
    <w:rsid w:val="00FC489D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6163"/>
    <w:rsid w:val="00FC6252"/>
    <w:rsid w:val="00FC6654"/>
    <w:rsid w:val="00FC674B"/>
    <w:rsid w:val="00FC6AEC"/>
    <w:rsid w:val="00FC6FAA"/>
    <w:rsid w:val="00FC730F"/>
    <w:rsid w:val="00FC7DDC"/>
    <w:rsid w:val="00FD01F7"/>
    <w:rsid w:val="00FD025E"/>
    <w:rsid w:val="00FD05EE"/>
    <w:rsid w:val="00FD060A"/>
    <w:rsid w:val="00FD0D06"/>
    <w:rsid w:val="00FD0F54"/>
    <w:rsid w:val="00FD14DE"/>
    <w:rsid w:val="00FD193E"/>
    <w:rsid w:val="00FD1944"/>
    <w:rsid w:val="00FD1CD8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8E1"/>
    <w:rsid w:val="00FD4ABE"/>
    <w:rsid w:val="00FD4B02"/>
    <w:rsid w:val="00FD4D64"/>
    <w:rsid w:val="00FD525D"/>
    <w:rsid w:val="00FD53AD"/>
    <w:rsid w:val="00FD5700"/>
    <w:rsid w:val="00FD6448"/>
    <w:rsid w:val="00FD65BE"/>
    <w:rsid w:val="00FD676E"/>
    <w:rsid w:val="00FD7028"/>
    <w:rsid w:val="00FD7445"/>
    <w:rsid w:val="00FD7AE7"/>
    <w:rsid w:val="00FD7B3E"/>
    <w:rsid w:val="00FE018E"/>
    <w:rsid w:val="00FE0892"/>
    <w:rsid w:val="00FE0A63"/>
    <w:rsid w:val="00FE1611"/>
    <w:rsid w:val="00FE1BCE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4A51"/>
    <w:rsid w:val="00FE59D1"/>
    <w:rsid w:val="00FE5AAE"/>
    <w:rsid w:val="00FE5DC5"/>
    <w:rsid w:val="00FE664E"/>
    <w:rsid w:val="00FE66C8"/>
    <w:rsid w:val="00FE69E1"/>
    <w:rsid w:val="00FE6D8D"/>
    <w:rsid w:val="00FE7B7D"/>
    <w:rsid w:val="00FE7FC8"/>
    <w:rsid w:val="00FF0462"/>
    <w:rsid w:val="00FF0A0F"/>
    <w:rsid w:val="00FF0CEA"/>
    <w:rsid w:val="00FF0F9D"/>
    <w:rsid w:val="00FF135B"/>
    <w:rsid w:val="00FF173D"/>
    <w:rsid w:val="00FF1828"/>
    <w:rsid w:val="00FF18B9"/>
    <w:rsid w:val="00FF195D"/>
    <w:rsid w:val="00FF1B36"/>
    <w:rsid w:val="00FF1CBB"/>
    <w:rsid w:val="00FF2364"/>
    <w:rsid w:val="00FF268A"/>
    <w:rsid w:val="00FF2AF7"/>
    <w:rsid w:val="00FF2E1B"/>
    <w:rsid w:val="00FF3159"/>
    <w:rsid w:val="00FF365F"/>
    <w:rsid w:val="00FF3C8B"/>
    <w:rsid w:val="00FF3D77"/>
    <w:rsid w:val="00FF3DFC"/>
    <w:rsid w:val="00FF403E"/>
    <w:rsid w:val="00FF45EB"/>
    <w:rsid w:val="00FF4768"/>
    <w:rsid w:val="00FF48B0"/>
    <w:rsid w:val="00FF48F4"/>
    <w:rsid w:val="00FF4C58"/>
    <w:rsid w:val="00FF53C7"/>
    <w:rsid w:val="00FF54FC"/>
    <w:rsid w:val="00FF570B"/>
    <w:rsid w:val="00FF5745"/>
    <w:rsid w:val="00FF583A"/>
    <w:rsid w:val="00FF5AA4"/>
    <w:rsid w:val="00FF5D30"/>
    <w:rsid w:val="00FF5F30"/>
    <w:rsid w:val="00FF6063"/>
    <w:rsid w:val="00FF608D"/>
    <w:rsid w:val="00FF68F9"/>
    <w:rsid w:val="00FF6B95"/>
    <w:rsid w:val="00FF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1714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  <w:style w:type="character" w:customStyle="1" w:styleId="fontstyle01">
    <w:name w:val="fontstyle01"/>
    <w:basedOn w:val="DefaultParagraphFont"/>
    <w:rsid w:val="007F1FC3"/>
    <w:rPr>
      <w:rFonts w:ascii="Browallia New" w:hAnsi="Browallia New" w:cs="Browallia New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27177-2C1C-4C47-AA76-A15F8EF49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3305</TotalTime>
  <Pages>26</Pages>
  <Words>5960</Words>
  <Characters>33975</Characters>
  <Application>Microsoft Office Word</Application>
  <DocSecurity>0</DocSecurity>
  <Lines>283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39856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AKP</cp:lastModifiedBy>
  <cp:revision>440</cp:revision>
  <cp:lastPrinted>2021-06-10T09:27:00Z</cp:lastPrinted>
  <dcterms:created xsi:type="dcterms:W3CDTF">2020-05-13T06:26:00Z</dcterms:created>
  <dcterms:modified xsi:type="dcterms:W3CDTF">2021-08-09T05:33:00Z</dcterms:modified>
</cp:coreProperties>
</file>