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3FB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32474CA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BA2021" w14:textId="6FE216DA" w:rsidR="00B54D34" w:rsidRPr="00DA01AE" w:rsidRDefault="00B54D34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469CFD4C" w14:textId="78BB28D6" w:rsidR="00782301" w:rsidRPr="00DA01AE" w:rsidRDefault="00782301" w:rsidP="0078230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79E9F229" w14:textId="77777777" w:rsidR="00D97DC7" w:rsidRPr="00DA01AE" w:rsidRDefault="00D97DC7" w:rsidP="00D97DC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Pr="00DA01AE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C10CD66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FDBCCF8" w14:textId="77777777" w:rsidR="00F855C2" w:rsidRPr="00DA01AE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E52FCA3" w14:textId="1153DB64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9143D74" w14:textId="53488EBB" w:rsidR="00873E1D" w:rsidRPr="0082412F" w:rsidRDefault="00873E1D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31EC6812" w:rsidR="007659F1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</w:t>
      </w:r>
      <w:r w:rsidR="001E7C31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="0094220D">
        <w:rPr>
          <w:rFonts w:ascii="Angsana New" w:hAnsi="Angsana New" w:hint="cs"/>
          <w:sz w:val="30"/>
          <w:szCs w:val="30"/>
          <w:cs/>
          <w:lang w:bidi="th-TH"/>
        </w:rPr>
        <w:t>สำคัญ</w:t>
      </w:r>
    </w:p>
    <w:p w14:paraId="4DC4B510" w14:textId="023C50ED" w:rsidR="0029029B" w:rsidRPr="00B71E92" w:rsidRDefault="00B71E92" w:rsidP="00B71E9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</w:t>
      </w:r>
      <w:r>
        <w:rPr>
          <w:rFonts w:ascii="Angsana New" w:hAnsi="Angsana New" w:hint="cs"/>
          <w:sz w:val="30"/>
          <w:szCs w:val="30"/>
          <w:cs/>
          <w:lang w:bidi="th-TH"/>
        </w:rPr>
        <w:t>ภายหลังรอบระยะเวลารายงาน</w:t>
      </w: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82412F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3C625D9" w14:textId="246AF429" w:rsidR="00361980" w:rsidRPr="0082412F" w:rsidRDefault="00361980" w:rsidP="005F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82412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82412F">
        <w:rPr>
          <w:rFonts w:ascii="Angsana New" w:hAnsi="Angsana New" w:hint="cs"/>
          <w:sz w:val="30"/>
          <w:szCs w:val="30"/>
          <w:cs/>
        </w:rPr>
        <w:t>เมื่อ</w:t>
      </w:r>
      <w:r w:rsidRPr="00DB4E09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DB4E09">
        <w:rPr>
          <w:rFonts w:ascii="Angsana New" w:hAnsi="Angsana New" w:hint="cs"/>
          <w:sz w:val="30"/>
          <w:szCs w:val="30"/>
        </w:rPr>
        <w:t xml:space="preserve"> </w:t>
      </w:r>
      <w:r w:rsidR="00CF0C3F" w:rsidRPr="00DB4E09">
        <w:rPr>
          <w:rFonts w:ascii="Angsana New" w:hAnsi="Angsana New"/>
          <w:sz w:val="30"/>
          <w:szCs w:val="30"/>
        </w:rPr>
        <w:t>1</w:t>
      </w:r>
      <w:r w:rsidR="00654AD1" w:rsidRPr="00654AD1">
        <w:rPr>
          <w:rFonts w:ascii="Angsana New" w:hAnsi="Angsana New" w:hint="cs"/>
          <w:sz w:val="30"/>
          <w:szCs w:val="30"/>
        </w:rPr>
        <w:t>3</w:t>
      </w:r>
      <w:r w:rsidR="00126C68" w:rsidRPr="00DB4E09">
        <w:rPr>
          <w:rFonts w:ascii="Angsana New" w:hAnsi="Angsana New" w:hint="cs"/>
          <w:sz w:val="30"/>
          <w:szCs w:val="30"/>
        </w:rPr>
        <w:t xml:space="preserve"> </w:t>
      </w:r>
      <w:r w:rsidR="001846EF" w:rsidRPr="00DB4E09">
        <w:rPr>
          <w:rFonts w:ascii="Angsana New" w:hAnsi="Angsana New" w:hint="cs"/>
          <w:sz w:val="30"/>
          <w:szCs w:val="30"/>
          <w:cs/>
        </w:rPr>
        <w:t>สิงหาคม</w:t>
      </w:r>
      <w:r w:rsidR="004E58EC" w:rsidRPr="00DB4E09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DB4E09">
        <w:rPr>
          <w:rFonts w:ascii="Angsana New" w:hAnsi="Angsana New" w:hint="cs"/>
          <w:sz w:val="30"/>
          <w:szCs w:val="30"/>
        </w:rPr>
        <w:t>256</w:t>
      </w:r>
      <w:r w:rsidR="00CF0C3F" w:rsidRPr="00DB4E09">
        <w:rPr>
          <w:rFonts w:ascii="Angsana New" w:hAnsi="Angsana New"/>
          <w:sz w:val="30"/>
          <w:szCs w:val="30"/>
        </w:rPr>
        <w:t>4</w:t>
      </w:r>
    </w:p>
    <w:p w14:paraId="23A6D332" w14:textId="77777777" w:rsidR="00E5413F" w:rsidRPr="0082412F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82412F" w:rsidRDefault="00515797" w:rsidP="00846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05C973" w14:textId="0E8A03A8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>
        <w:rPr>
          <w:rFonts w:ascii="Angsana New" w:hAnsi="Angsana New"/>
          <w:sz w:val="30"/>
          <w:szCs w:val="30"/>
          <w:cs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>
        <w:rPr>
          <w:rFonts w:ascii="Angsana New" w:hAnsi="Angsana New"/>
          <w:sz w:val="30"/>
          <w:szCs w:val="30"/>
          <w:cs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241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241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F0E1B">
        <w:rPr>
          <w:rFonts w:ascii="Angsana New" w:hAnsi="Angsana New"/>
          <w:sz w:val="30"/>
          <w:szCs w:val="30"/>
        </w:rPr>
        <w:t xml:space="preserve"> </w:t>
      </w:r>
      <w:r w:rsidR="005F0E1B" w:rsidRPr="005F0E1B">
        <w:rPr>
          <w:rFonts w:ascii="Angsana New" w:hAnsi="Angsana New" w:hint="cs"/>
          <w:sz w:val="30"/>
          <w:szCs w:val="30"/>
          <w:cs/>
        </w:rPr>
        <w:t>โดย</w:t>
      </w:r>
      <w:r w:rsidR="005F0E1B" w:rsidRPr="005F0E1B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5F0E1B" w:rsidRPr="005F0E1B">
        <w:rPr>
          <w:rFonts w:ascii="Angsana New" w:hAnsi="Angsana New" w:hint="cs"/>
          <w:sz w:val="30"/>
          <w:szCs w:val="30"/>
          <w:cs/>
        </w:rPr>
        <w:t xml:space="preserve"> </w:t>
      </w:r>
      <w:r w:rsidR="005F0E1B" w:rsidRPr="005F0E1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F0E1B" w:rsidRPr="005F0E1B">
        <w:rPr>
          <w:rFonts w:ascii="Angsana New" w:hAnsi="Angsana New"/>
          <w:sz w:val="30"/>
          <w:szCs w:val="30"/>
        </w:rPr>
        <w:t xml:space="preserve"> 31 </w:t>
      </w:r>
      <w:r w:rsidR="005F0E1B" w:rsidRPr="005F0E1B">
        <w:rPr>
          <w:rFonts w:ascii="Angsana New" w:hAnsi="Angsana New"/>
          <w:sz w:val="30"/>
          <w:szCs w:val="30"/>
          <w:cs/>
        </w:rPr>
        <w:t>ธันวาคม</w:t>
      </w:r>
      <w:r w:rsidR="005F0E1B" w:rsidRPr="005F0E1B">
        <w:rPr>
          <w:rFonts w:ascii="Angsana New" w:hAnsi="Angsana New"/>
          <w:sz w:val="30"/>
          <w:szCs w:val="30"/>
        </w:rPr>
        <w:t xml:space="preserve"> 2563</w:t>
      </w:r>
    </w:p>
    <w:p w14:paraId="670C2F2F" w14:textId="77777777" w:rsidR="00DC7B27" w:rsidRPr="0082412F" w:rsidRDefault="00DC7B27" w:rsidP="00846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7B046D" w14:textId="626E7938" w:rsidR="004738CF" w:rsidRPr="0082412F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</w:p>
    <w:p w14:paraId="5F65A815" w14:textId="7AB8D7C9" w:rsidR="00E058B1" w:rsidRDefault="00E058B1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D62919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A4595C" w14:textId="61A7024E" w:rsidR="00853DB6" w:rsidRPr="00351DC3" w:rsidRDefault="000F5F15" w:rsidP="00E7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C0634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5F0E1B" w:rsidRPr="00CC0634">
        <w:rPr>
          <w:rFonts w:ascii="Angsana New" w:hAnsi="Angsana New"/>
          <w:sz w:val="30"/>
          <w:szCs w:val="30"/>
          <w:cs/>
        </w:rPr>
        <w:t>ที่มีการเปลี่ยนแปลงอย่างมีสาระสำคัญ</w:t>
      </w:r>
      <w:r w:rsidRPr="00CC0634">
        <w:rPr>
          <w:rFonts w:ascii="Angsana New" w:hAnsi="Angsana New" w:hint="cs"/>
          <w:sz w:val="30"/>
          <w:szCs w:val="30"/>
          <w:cs/>
        </w:rPr>
        <w:t>ได้เปิดเผย</w:t>
      </w:r>
      <w:r w:rsidR="00E7559F" w:rsidRPr="00CC0634">
        <w:rPr>
          <w:rFonts w:ascii="Angsana New" w:hAnsi="Angsana New"/>
          <w:sz w:val="30"/>
          <w:szCs w:val="30"/>
        </w:rPr>
        <w:br/>
      </w:r>
      <w:r w:rsidRPr="00CC0634">
        <w:rPr>
          <w:rFonts w:ascii="Angsana New" w:hAnsi="Angsana New" w:hint="cs"/>
          <w:sz w:val="30"/>
          <w:szCs w:val="30"/>
          <w:cs/>
        </w:rPr>
        <w:t>ในหมายเหตุข้อ</w:t>
      </w:r>
      <w:r w:rsidRPr="00CC0634">
        <w:rPr>
          <w:rFonts w:ascii="Angsana New" w:hAnsi="Angsana New" w:hint="cs"/>
          <w:sz w:val="30"/>
          <w:szCs w:val="30"/>
        </w:rPr>
        <w:t xml:space="preserve"> </w:t>
      </w:r>
      <w:r w:rsidR="00B71995" w:rsidRPr="00CC0634">
        <w:rPr>
          <w:rFonts w:ascii="Angsana New" w:hAnsi="Angsana New"/>
          <w:sz w:val="30"/>
          <w:szCs w:val="30"/>
        </w:rPr>
        <w:t>4</w:t>
      </w:r>
      <w:r w:rsidR="0028090D" w:rsidRPr="00CC0634">
        <w:rPr>
          <w:rFonts w:ascii="Angsana New" w:hAnsi="Angsana New" w:hint="cs"/>
          <w:sz w:val="30"/>
          <w:szCs w:val="30"/>
          <w:cs/>
        </w:rPr>
        <w:t xml:space="preserve"> </w:t>
      </w:r>
      <w:r w:rsidR="00B71995" w:rsidRPr="00CC0634">
        <w:rPr>
          <w:rFonts w:ascii="Angsana New" w:hAnsi="Angsana New" w:hint="cs"/>
          <w:sz w:val="30"/>
          <w:szCs w:val="30"/>
          <w:cs/>
        </w:rPr>
        <w:t>และ</w:t>
      </w:r>
      <w:r w:rsidR="00881FA8" w:rsidRPr="00CC0634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C0634">
        <w:rPr>
          <w:rFonts w:ascii="Angsana New" w:hAnsi="Angsana New"/>
          <w:sz w:val="30"/>
          <w:szCs w:val="30"/>
        </w:rPr>
        <w:t>5</w:t>
      </w:r>
      <w:r w:rsidRPr="0028090D">
        <w:rPr>
          <w:rFonts w:ascii="Angsana New" w:hAnsi="Angsana New" w:hint="cs"/>
          <w:sz w:val="30"/>
          <w:szCs w:val="30"/>
          <w:cs/>
        </w:rPr>
        <w:t xml:space="preserve"> </w:t>
      </w:r>
      <w:r w:rsidR="00AF5A01" w:rsidRPr="0028090D">
        <w:rPr>
          <w:rFonts w:ascii="Angsana New" w:hAnsi="Angsana New" w:hint="cs"/>
          <w:sz w:val="30"/>
          <w:szCs w:val="30"/>
          <w:cs/>
        </w:rPr>
        <w:t>สำหรับ</w:t>
      </w:r>
      <w:r w:rsidR="007D2653" w:rsidRPr="0028090D">
        <w:rPr>
          <w:rFonts w:ascii="Angsana New" w:hAnsi="Angsana New" w:hint="cs"/>
          <w:sz w:val="30"/>
          <w:szCs w:val="30"/>
          <w:cs/>
        </w:rPr>
        <w:t>บุคคลหรือกิจการ</w:t>
      </w:r>
      <w:r w:rsidR="00301E03" w:rsidRPr="0028090D">
        <w:rPr>
          <w:rFonts w:ascii="Angsana New" w:hAnsi="Angsana New" w:hint="cs"/>
          <w:sz w:val="30"/>
          <w:szCs w:val="30"/>
          <w:cs/>
        </w:rPr>
        <w:t>อื่น</w:t>
      </w:r>
      <w:r w:rsidR="007D2653" w:rsidRPr="0028090D">
        <w:rPr>
          <w:rFonts w:ascii="Angsana New" w:hAnsi="Angsana New" w:hint="cs"/>
          <w:sz w:val="30"/>
          <w:szCs w:val="30"/>
          <w:cs/>
        </w:rPr>
        <w:t>ที่</w:t>
      </w:r>
      <w:r w:rsidR="007D2653" w:rsidRPr="00351DC3">
        <w:rPr>
          <w:rFonts w:ascii="Angsana New" w:hAnsi="Angsana New" w:hint="cs"/>
          <w:sz w:val="30"/>
          <w:szCs w:val="30"/>
          <w:cs/>
        </w:rPr>
        <w:t>เกี่ยวข้องกัน</w:t>
      </w:r>
      <w:r w:rsidR="000271C5" w:rsidRPr="00351DC3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  <w:r w:rsidR="0028090D" w:rsidRPr="00351DC3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0271C5" w:rsidRPr="00351DC3">
        <w:rPr>
          <w:rFonts w:ascii="Angsana New" w:hAnsi="Angsana New" w:hint="cs"/>
          <w:sz w:val="30"/>
          <w:szCs w:val="30"/>
          <w:cs/>
        </w:rPr>
        <w:t>อย่างมีสาระสำคัญในระหว่าง</w:t>
      </w:r>
      <w:r w:rsidR="00301E03" w:rsidRPr="00351DC3">
        <w:rPr>
          <w:rFonts w:ascii="Angsana New" w:hAnsi="Angsana New" w:hint="cs"/>
          <w:sz w:val="30"/>
          <w:szCs w:val="30"/>
          <w:cs/>
        </w:rPr>
        <w:t>งวด</w:t>
      </w:r>
    </w:p>
    <w:p w14:paraId="2804F604" w14:textId="77777777" w:rsidR="005A70CB" w:rsidRPr="00351DC3" w:rsidRDefault="005A70CB" w:rsidP="005F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EB7E4" w14:textId="45F4BC4C" w:rsidR="008B61AD" w:rsidRPr="00E7559F" w:rsidRDefault="00301E03" w:rsidP="00C6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1DC3">
        <w:rPr>
          <w:rFonts w:ascii="Angsana New" w:hAnsi="Angsana New" w:hint="cs"/>
          <w:sz w:val="30"/>
          <w:szCs w:val="30"/>
          <w:cs/>
        </w:rPr>
        <w:t>น</w:t>
      </w:r>
      <w:r w:rsidR="00AF5A01" w:rsidRPr="00351DC3">
        <w:rPr>
          <w:rFonts w:ascii="Angsana New" w:hAnsi="Angsana New" w:hint="cs"/>
          <w:sz w:val="30"/>
          <w:szCs w:val="30"/>
          <w:cs/>
        </w:rPr>
        <w:t>โยบายการกำหนดราคา</w:t>
      </w:r>
      <w:r w:rsidR="00AB371E" w:rsidRPr="00351DC3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  <w:r w:rsidR="00553C0C" w:rsidRPr="00351DC3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AB371E" w:rsidRPr="00351DC3">
        <w:rPr>
          <w:rFonts w:ascii="Angsana New" w:hAnsi="Angsana New" w:hint="cs"/>
          <w:sz w:val="30"/>
          <w:szCs w:val="30"/>
          <w:cs/>
        </w:rPr>
        <w:t>ในระหว่าง</w:t>
      </w:r>
      <w:r w:rsidR="000271C5" w:rsidRPr="00E7559F">
        <w:rPr>
          <w:rFonts w:ascii="Angsana New" w:hAnsi="Angsana New" w:hint="cs"/>
          <w:sz w:val="30"/>
          <w:szCs w:val="30"/>
          <w:cs/>
        </w:rPr>
        <w:t>งวด</w:t>
      </w:r>
      <w:r w:rsidR="001846EF" w:rsidRPr="00E7559F">
        <w:rPr>
          <w:rFonts w:ascii="Angsana New" w:hAnsi="Angsana New" w:hint="cs"/>
          <w:sz w:val="30"/>
          <w:szCs w:val="30"/>
          <w:cs/>
        </w:rPr>
        <w:t>หกเดือน</w:t>
      </w:r>
      <w:r w:rsidR="00AB371E" w:rsidRPr="00E7559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C62CFD" w:rsidRPr="00E7559F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E7559F">
        <w:rPr>
          <w:rFonts w:ascii="Angsana New" w:hAnsi="Angsana New" w:hint="cs"/>
          <w:sz w:val="30"/>
          <w:szCs w:val="30"/>
        </w:rPr>
        <w:t>3</w:t>
      </w:r>
      <w:r w:rsidR="001846EF" w:rsidRPr="00E7559F">
        <w:rPr>
          <w:rFonts w:ascii="Angsana New" w:hAnsi="Angsana New"/>
          <w:sz w:val="30"/>
          <w:szCs w:val="30"/>
        </w:rPr>
        <w:t>0</w:t>
      </w:r>
      <w:r w:rsidR="00126C68" w:rsidRPr="00E7559F">
        <w:rPr>
          <w:rFonts w:ascii="Angsana New" w:hAnsi="Angsana New" w:hint="cs"/>
          <w:sz w:val="30"/>
          <w:szCs w:val="30"/>
        </w:rPr>
        <w:t xml:space="preserve"> </w:t>
      </w:r>
      <w:r w:rsidR="001846EF" w:rsidRPr="00E7559F">
        <w:rPr>
          <w:rFonts w:ascii="Angsana New" w:hAnsi="Angsana New" w:hint="cs"/>
          <w:sz w:val="30"/>
          <w:szCs w:val="30"/>
          <w:cs/>
        </w:rPr>
        <w:t>มิถุนายน</w:t>
      </w:r>
      <w:r w:rsidR="00126C68" w:rsidRPr="00E7559F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E7559F">
        <w:rPr>
          <w:rFonts w:ascii="Angsana New" w:hAnsi="Angsana New" w:hint="cs"/>
          <w:sz w:val="30"/>
          <w:szCs w:val="30"/>
        </w:rPr>
        <w:t>256</w:t>
      </w:r>
      <w:r w:rsidR="00CF0C3F" w:rsidRPr="00E7559F">
        <w:rPr>
          <w:rFonts w:ascii="Angsana New" w:hAnsi="Angsana New"/>
          <w:sz w:val="30"/>
          <w:szCs w:val="30"/>
        </w:rPr>
        <w:t>4</w:t>
      </w:r>
    </w:p>
    <w:p w14:paraId="09C187C3" w14:textId="77777777" w:rsidR="00007766" w:rsidRPr="00D62919" w:rsidRDefault="00007766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78A45F" w14:textId="77777777" w:rsidR="00B14FD5" w:rsidRDefault="00B1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202"/>
      </w:tblGrid>
      <w:tr w:rsidR="001846EF" w:rsidRPr="00BC6A20" w14:paraId="1EB6891A" w14:textId="77777777" w:rsidTr="00300661">
        <w:trPr>
          <w:tblHeader/>
        </w:trPr>
        <w:tc>
          <w:tcPr>
            <w:tcW w:w="2075" w:type="pct"/>
            <w:vAlign w:val="bottom"/>
          </w:tcPr>
          <w:p w14:paraId="50E0C5DF" w14:textId="77777777" w:rsidR="001846EF" w:rsidRPr="00D74B40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5" w:type="pct"/>
            <w:gridSpan w:val="3"/>
            <w:vAlign w:val="bottom"/>
          </w:tcPr>
          <w:p w14:paraId="5A13E1C3" w14:textId="77777777" w:rsidR="001846EF" w:rsidRPr="00BC6A20" w:rsidRDefault="001846EF" w:rsidP="00A861D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47C8E94E" w14:textId="77777777" w:rsidR="001846EF" w:rsidRPr="00BC6A20" w:rsidRDefault="001846EF" w:rsidP="00A861D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4"/>
            <w:vAlign w:val="bottom"/>
          </w:tcPr>
          <w:p w14:paraId="01AB2BA8" w14:textId="77777777" w:rsidR="001846EF" w:rsidRPr="00BC6A20" w:rsidRDefault="001846EF" w:rsidP="00A861D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6EF" w:rsidRPr="00BC6A20" w14:paraId="511EA64E" w14:textId="77777777" w:rsidTr="00300661">
        <w:trPr>
          <w:tblHeader/>
        </w:trPr>
        <w:tc>
          <w:tcPr>
            <w:tcW w:w="2075" w:type="pct"/>
            <w:vAlign w:val="bottom"/>
          </w:tcPr>
          <w:p w14:paraId="5BB65F58" w14:textId="7E1D5EAB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F0C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E16B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16B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E74ACF3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26" w:type="pct"/>
            <w:vAlign w:val="bottom"/>
          </w:tcPr>
          <w:p w14:paraId="5D1BDB64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0BC6193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29" w:type="pct"/>
            <w:vAlign w:val="bottom"/>
          </w:tcPr>
          <w:p w14:paraId="25F7FA81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551DFE2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36" w:type="pct"/>
            <w:gridSpan w:val="2"/>
            <w:vAlign w:val="bottom"/>
          </w:tcPr>
          <w:p w14:paraId="2106C3B6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B8ED218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1846EF" w:rsidRPr="00BC6A20" w14:paraId="396A962C" w14:textId="77777777" w:rsidTr="00300661">
        <w:trPr>
          <w:trHeight w:val="255"/>
          <w:tblHeader/>
        </w:trPr>
        <w:tc>
          <w:tcPr>
            <w:tcW w:w="2075" w:type="pct"/>
            <w:vAlign w:val="bottom"/>
          </w:tcPr>
          <w:p w14:paraId="1FDED208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pct"/>
            <w:gridSpan w:val="8"/>
            <w:vAlign w:val="bottom"/>
          </w:tcPr>
          <w:p w14:paraId="422C52A0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6EF" w:rsidRPr="00BC6A20" w14:paraId="286C531F" w14:textId="77777777" w:rsidTr="00300661">
        <w:tc>
          <w:tcPr>
            <w:tcW w:w="2075" w:type="pct"/>
            <w:vAlign w:val="bottom"/>
          </w:tcPr>
          <w:p w14:paraId="490FEBDA" w14:textId="77777777" w:rsidR="001846EF" w:rsidRPr="00BC6A20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0" w:type="pct"/>
            <w:vAlign w:val="bottom"/>
          </w:tcPr>
          <w:p w14:paraId="02D7EA2F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303FB457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6F627FB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C687F67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FEC8D99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1011819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206580A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00DA" w:rsidRPr="00BC6A20" w14:paraId="5C3E46F5" w14:textId="77777777" w:rsidTr="00300661">
        <w:tc>
          <w:tcPr>
            <w:tcW w:w="2075" w:type="pct"/>
            <w:vAlign w:val="bottom"/>
          </w:tcPr>
          <w:p w14:paraId="5EBD9DC8" w14:textId="77777777" w:rsidR="000000DA" w:rsidRPr="00BC6A20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B5AF379" w14:textId="3CBDF67A" w:rsidR="000000DA" w:rsidRPr="00BC6A20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13,000,578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B3B3F6C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0AFD039B" w14:textId="3316BBE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29" w:type="pct"/>
            <w:vAlign w:val="bottom"/>
          </w:tcPr>
          <w:p w14:paraId="277FFDF8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43ED075" w14:textId="4D8EFB8F" w:rsidR="000000DA" w:rsidRPr="00BC6A20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28D00FA4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0F4D939" w14:textId="77777777" w:rsidR="000000DA" w:rsidRPr="00BC6A20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000DA" w:rsidRPr="00BC6A20" w14:paraId="53C5CA0A" w14:textId="77777777" w:rsidTr="00300661">
        <w:tc>
          <w:tcPr>
            <w:tcW w:w="2075" w:type="pct"/>
            <w:vAlign w:val="bottom"/>
          </w:tcPr>
          <w:p w14:paraId="5C350A61" w14:textId="77777777" w:rsidR="000000DA" w:rsidRPr="00BC6A20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9DC2239" w14:textId="15B04BF4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32,736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D19CFA2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323F351F" w14:textId="721C4515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29" w:type="pct"/>
            <w:vAlign w:val="bottom"/>
          </w:tcPr>
          <w:p w14:paraId="3DE5B3BD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02D2C75" w14:textId="01558853" w:rsidR="000000DA" w:rsidRPr="00BC6A20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00F5354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76FC9AA6" w14:textId="77777777" w:rsidR="000000DA" w:rsidRPr="00BC6A20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000DA" w:rsidRPr="00BC6A20" w14:paraId="49CA283B" w14:textId="77777777" w:rsidTr="00300661">
        <w:tc>
          <w:tcPr>
            <w:tcW w:w="2075" w:type="pct"/>
            <w:vAlign w:val="bottom"/>
          </w:tcPr>
          <w:p w14:paraId="65E4C5A9" w14:textId="77777777" w:rsidR="000000DA" w:rsidRPr="00BC6A20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47FD10B" w14:textId="0233C8D5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1,027,525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6835503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77610889" w14:textId="48777205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29" w:type="pct"/>
            <w:vAlign w:val="bottom"/>
          </w:tcPr>
          <w:p w14:paraId="609175AA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75BEB60" w14:textId="495B96CB" w:rsidR="000000DA" w:rsidRPr="00BC6A20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2C619BF1" w14:textId="77777777" w:rsidR="000000DA" w:rsidRPr="00BC6A20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37A82CC4" w14:textId="77777777" w:rsidR="000000DA" w:rsidRPr="00BC6A20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C4C8B" w:rsidRPr="00BC6A20" w14:paraId="1748F8F6" w14:textId="77777777" w:rsidTr="00300661">
        <w:tc>
          <w:tcPr>
            <w:tcW w:w="2075" w:type="pct"/>
            <w:vAlign w:val="bottom"/>
          </w:tcPr>
          <w:p w14:paraId="356AF205" w14:textId="65BC898B" w:rsidR="009C4C8B" w:rsidRPr="00BC6A20" w:rsidRDefault="009C4C8B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2D387C6" w14:textId="54AEE192" w:rsidR="009C4C8B" w:rsidRDefault="009C4C8B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214,413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80CAE97" w14:textId="77777777" w:rsidR="009C4C8B" w:rsidRPr="00BC6A20" w:rsidRDefault="009C4C8B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4992B3C4" w14:textId="5410776D" w:rsidR="009C4C8B" w:rsidRPr="00631E6C" w:rsidRDefault="009C4C8B" w:rsidP="009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C074909" w14:textId="77777777" w:rsidR="009C4C8B" w:rsidRPr="00BC6A20" w:rsidRDefault="009C4C8B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E89A826" w14:textId="17E6904C" w:rsidR="009C4C8B" w:rsidRPr="00BC6A20" w:rsidRDefault="009C4C8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2049763" w14:textId="77777777" w:rsidR="009C4C8B" w:rsidRPr="00BC6A20" w:rsidRDefault="009C4C8B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530AC25" w14:textId="033A7C98" w:rsidR="009C4C8B" w:rsidRPr="00BC6A20" w:rsidRDefault="009C4C8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00DA" w:rsidRPr="00B165D6" w14:paraId="4DB5FE44" w14:textId="77777777" w:rsidTr="00300661">
        <w:tc>
          <w:tcPr>
            <w:tcW w:w="2075" w:type="pct"/>
            <w:vAlign w:val="bottom"/>
          </w:tcPr>
          <w:p w14:paraId="6B762EC8" w14:textId="77777777" w:rsidR="000000DA" w:rsidRPr="0082412F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2FED9635" w14:textId="13B0CAC4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102,313</w:t>
            </w:r>
          </w:p>
        </w:tc>
        <w:tc>
          <w:tcPr>
            <w:tcW w:w="126" w:type="pct"/>
            <w:vAlign w:val="bottom"/>
          </w:tcPr>
          <w:p w14:paraId="48A84A4B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FFFFFF"/>
            <w:vAlign w:val="bottom"/>
          </w:tcPr>
          <w:p w14:paraId="7B36ED51" w14:textId="1529C7F1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29" w:type="pct"/>
            <w:vAlign w:val="bottom"/>
          </w:tcPr>
          <w:p w14:paraId="053B46F9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E1E6C63" w14:textId="59B4BDE4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030F912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71CFD89D" w14:textId="77777777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000DA" w:rsidRPr="00B165D6" w14:paraId="1D6A2477" w14:textId="77777777" w:rsidTr="00300661">
        <w:tc>
          <w:tcPr>
            <w:tcW w:w="2075" w:type="pct"/>
            <w:vAlign w:val="bottom"/>
          </w:tcPr>
          <w:p w14:paraId="59E848E6" w14:textId="77777777" w:rsidR="000000DA" w:rsidRPr="0082412F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3F41835C" w14:textId="11E67051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588,346</w:t>
            </w:r>
          </w:p>
        </w:tc>
        <w:tc>
          <w:tcPr>
            <w:tcW w:w="126" w:type="pct"/>
            <w:vAlign w:val="bottom"/>
          </w:tcPr>
          <w:p w14:paraId="4F59382A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FFFFFF"/>
            <w:vAlign w:val="bottom"/>
          </w:tcPr>
          <w:p w14:paraId="2CCC71A2" w14:textId="64A2FD9C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29" w:type="pct"/>
            <w:vAlign w:val="bottom"/>
          </w:tcPr>
          <w:p w14:paraId="3A302D8B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54FF13B" w14:textId="05E5B876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6E64611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B1AC7A8" w14:textId="77777777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000DA" w:rsidRPr="00B165D6" w14:paraId="5C2BAE76" w14:textId="77777777" w:rsidTr="00300661">
        <w:tc>
          <w:tcPr>
            <w:tcW w:w="2075" w:type="pct"/>
            <w:vAlign w:val="bottom"/>
          </w:tcPr>
          <w:p w14:paraId="0C05B80F" w14:textId="77777777" w:rsidR="000000DA" w:rsidRPr="0082412F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0" w:type="pct"/>
            <w:vAlign w:val="bottom"/>
          </w:tcPr>
          <w:p w14:paraId="5272CE39" w14:textId="4CDD727E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26" w:type="pct"/>
            <w:vAlign w:val="bottom"/>
          </w:tcPr>
          <w:p w14:paraId="195E3215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DB40D25" w14:textId="76C9262D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129" w:type="pct"/>
            <w:vAlign w:val="bottom"/>
          </w:tcPr>
          <w:p w14:paraId="0F692327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F76596C" w14:textId="58E2382B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A515E4D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E9B702F" w14:textId="43D12CF3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00661" w:rsidRPr="00B165D6" w14:paraId="4B8C9BF4" w14:textId="77777777" w:rsidTr="00300661">
        <w:tc>
          <w:tcPr>
            <w:tcW w:w="2075" w:type="pct"/>
            <w:vAlign w:val="bottom"/>
          </w:tcPr>
          <w:p w14:paraId="12D0DA95" w14:textId="77777777" w:rsidR="00300661" w:rsidRPr="0082412F" w:rsidRDefault="00300661" w:rsidP="0030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0" w:type="pct"/>
            <w:vAlign w:val="bottom"/>
          </w:tcPr>
          <w:p w14:paraId="715E4750" w14:textId="42AFF94A" w:rsidR="00300661" w:rsidRPr="0082412F" w:rsidRDefault="000000DA" w:rsidP="0030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126" w:type="pct"/>
            <w:vAlign w:val="bottom"/>
          </w:tcPr>
          <w:p w14:paraId="48E2C950" w14:textId="77777777" w:rsidR="00300661" w:rsidRPr="0082412F" w:rsidRDefault="00300661" w:rsidP="0030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F51E8A4" w14:textId="6D19BB17" w:rsidR="00300661" w:rsidRPr="0082412F" w:rsidRDefault="00300661" w:rsidP="0030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129" w:type="pct"/>
            <w:vAlign w:val="bottom"/>
          </w:tcPr>
          <w:p w14:paraId="4456A89B" w14:textId="77777777" w:rsidR="00300661" w:rsidRPr="0082412F" w:rsidRDefault="00300661" w:rsidP="0030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B8F11A8" w14:textId="2998F47A" w:rsidR="00300661" w:rsidRPr="00E35CB3" w:rsidRDefault="000000DA" w:rsidP="00ED0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32" w:type="pct"/>
            <w:vAlign w:val="bottom"/>
          </w:tcPr>
          <w:p w14:paraId="4AA54195" w14:textId="77777777" w:rsidR="00300661" w:rsidRPr="0082412F" w:rsidRDefault="00300661" w:rsidP="0030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0D1CC04" w14:textId="4C145897" w:rsidR="00300661" w:rsidRPr="0082412F" w:rsidRDefault="00300661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62919" w:rsidRPr="00272EBB" w14:paraId="62CE43F2" w14:textId="77777777" w:rsidTr="00300661">
        <w:tc>
          <w:tcPr>
            <w:tcW w:w="2075" w:type="pct"/>
            <w:vAlign w:val="bottom"/>
          </w:tcPr>
          <w:p w14:paraId="05843FC3" w14:textId="77777777" w:rsidR="00D62919" w:rsidRPr="00272EBB" w:rsidRDefault="00D62919" w:rsidP="0018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3D8ED503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B8E9E45" w14:textId="77777777" w:rsidR="00D62919" w:rsidRPr="00272EBB" w:rsidRDefault="00D62919" w:rsidP="00184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95A902A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2595F98" w14:textId="77777777" w:rsidR="00D62919" w:rsidRPr="00272EBB" w:rsidRDefault="00D62919" w:rsidP="00184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9B516DE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33B3BE2" w14:textId="77777777" w:rsidR="00D62919" w:rsidRPr="00272EBB" w:rsidRDefault="00D62919" w:rsidP="00184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275230C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6EF" w:rsidRPr="00B165D6" w14:paraId="54BA5E24" w14:textId="77777777" w:rsidTr="00300661">
        <w:tc>
          <w:tcPr>
            <w:tcW w:w="2075" w:type="pct"/>
            <w:vAlign w:val="bottom"/>
          </w:tcPr>
          <w:p w14:paraId="7EA7E34B" w14:textId="10B95AF8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vAlign w:val="bottom"/>
          </w:tcPr>
          <w:p w14:paraId="09C7A4B8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B06CCAF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EE724FF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64833927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9348A4D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FAA6C7D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810B9F3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00DA" w:rsidRPr="00B165D6" w14:paraId="10C7BD2E" w14:textId="77777777" w:rsidTr="00300661">
        <w:tc>
          <w:tcPr>
            <w:tcW w:w="2075" w:type="pct"/>
            <w:vAlign w:val="bottom"/>
          </w:tcPr>
          <w:p w14:paraId="0CBA7422" w14:textId="77777777" w:rsidR="000000DA" w:rsidRPr="0082412F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0" w:type="pct"/>
            <w:vAlign w:val="bottom"/>
          </w:tcPr>
          <w:p w14:paraId="6805E2CA" w14:textId="4331367C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4DA4031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3DD655B" w14:textId="77777777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F860775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3D90492" w14:textId="54EEE636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80,220</w:t>
            </w:r>
          </w:p>
        </w:tc>
        <w:tc>
          <w:tcPr>
            <w:tcW w:w="132" w:type="pct"/>
            <w:vAlign w:val="bottom"/>
          </w:tcPr>
          <w:p w14:paraId="2791328D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84D1914" w14:textId="7F5A275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Pr="00D107E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0000DA" w:rsidRPr="00B165D6" w14:paraId="6C9F9C3D" w14:textId="77777777" w:rsidTr="00300661">
        <w:tc>
          <w:tcPr>
            <w:tcW w:w="2075" w:type="pct"/>
            <w:vAlign w:val="bottom"/>
          </w:tcPr>
          <w:p w14:paraId="59B147EE" w14:textId="77777777" w:rsidR="000000DA" w:rsidRPr="0082412F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0" w:type="pct"/>
            <w:vAlign w:val="bottom"/>
          </w:tcPr>
          <w:p w14:paraId="01215479" w14:textId="52040EFC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6B265B8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4F533CA" w14:textId="77777777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DD099A2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6A2C01C" w14:textId="7EC9B385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27,095</w:t>
            </w:r>
          </w:p>
        </w:tc>
        <w:tc>
          <w:tcPr>
            <w:tcW w:w="132" w:type="pct"/>
            <w:vAlign w:val="bottom"/>
          </w:tcPr>
          <w:p w14:paraId="2CB0A6FF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00360A7" w14:textId="782B881E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0000DA" w:rsidRPr="00B165D6" w14:paraId="761347E6" w14:textId="77777777" w:rsidTr="00300661">
        <w:tc>
          <w:tcPr>
            <w:tcW w:w="2075" w:type="pct"/>
            <w:vAlign w:val="bottom"/>
          </w:tcPr>
          <w:p w14:paraId="4239CB7E" w14:textId="77777777" w:rsidR="000000DA" w:rsidRPr="0082412F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3E407A03" w14:textId="00BFAE85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A95ABBE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AEA6C04" w14:textId="77777777" w:rsidR="000000DA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E3EC70B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966D8ED" w14:textId="15451771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1,980,883</w:t>
            </w:r>
          </w:p>
        </w:tc>
        <w:tc>
          <w:tcPr>
            <w:tcW w:w="132" w:type="pct"/>
            <w:vAlign w:val="bottom"/>
          </w:tcPr>
          <w:p w14:paraId="499CAD1A" w14:textId="77777777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AA99058" w14:textId="7B7A6931" w:rsidR="000000DA" w:rsidRPr="0082412F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0000DA" w:rsidRPr="00B165D6" w14:paraId="02B163DE" w14:textId="77777777" w:rsidTr="00300661">
        <w:tc>
          <w:tcPr>
            <w:tcW w:w="2075" w:type="pct"/>
            <w:vAlign w:val="bottom"/>
          </w:tcPr>
          <w:p w14:paraId="5CBA2AC7" w14:textId="77777777" w:rsidR="000000DA" w:rsidRPr="00840EA3" w:rsidRDefault="000000DA" w:rsidP="0000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0" w:type="pct"/>
            <w:vAlign w:val="bottom"/>
          </w:tcPr>
          <w:p w14:paraId="6D08079B" w14:textId="5496D70B" w:rsidR="000000DA" w:rsidRPr="00840EA3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818B40D" w14:textId="77777777" w:rsidR="000000DA" w:rsidRPr="00840EA3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6C0428C" w14:textId="77777777" w:rsidR="000000DA" w:rsidRPr="00840EA3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8C5B6F2" w14:textId="77777777" w:rsidR="000000DA" w:rsidRPr="00840EA3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40843B3" w14:textId="71F8C253" w:rsidR="000000DA" w:rsidRPr="00840EA3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19,381</w:t>
            </w:r>
          </w:p>
        </w:tc>
        <w:tc>
          <w:tcPr>
            <w:tcW w:w="132" w:type="pct"/>
            <w:vAlign w:val="bottom"/>
          </w:tcPr>
          <w:p w14:paraId="4C19DF13" w14:textId="77777777" w:rsidR="000000DA" w:rsidRPr="00840EA3" w:rsidRDefault="000000DA" w:rsidP="00000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78FCCD2" w14:textId="77777777" w:rsidR="000000DA" w:rsidRPr="00840EA3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846EF" w:rsidRPr="00272EBB" w14:paraId="6E91B526" w14:textId="77777777" w:rsidTr="00300661">
        <w:tc>
          <w:tcPr>
            <w:tcW w:w="2075" w:type="pct"/>
            <w:vAlign w:val="bottom"/>
          </w:tcPr>
          <w:p w14:paraId="6A50EB60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3D62B6C4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F0A5579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A7DB563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3A453CE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22FF28F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47920ED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5F12127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6EF" w:rsidRPr="00B165D6" w14:paraId="602777A2" w14:textId="77777777" w:rsidTr="00300661">
        <w:trPr>
          <w:trHeight w:val="173"/>
        </w:trPr>
        <w:tc>
          <w:tcPr>
            <w:tcW w:w="2075" w:type="pct"/>
            <w:vAlign w:val="bottom"/>
          </w:tcPr>
          <w:p w14:paraId="66DF66CB" w14:textId="77777777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0" w:type="pct"/>
            <w:vAlign w:val="bottom"/>
          </w:tcPr>
          <w:p w14:paraId="23775A7B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4D6E744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372F997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CDDE02F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6EE4C1B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EEA8A44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6C7201B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DB" w:rsidRPr="00B165D6" w14:paraId="5B4B4220" w14:textId="77777777" w:rsidTr="00300661">
        <w:trPr>
          <w:trHeight w:val="191"/>
        </w:trPr>
        <w:tc>
          <w:tcPr>
            <w:tcW w:w="2075" w:type="pct"/>
            <w:vAlign w:val="bottom"/>
          </w:tcPr>
          <w:p w14:paraId="65257B29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0" w:type="pct"/>
            <w:vAlign w:val="bottom"/>
          </w:tcPr>
          <w:p w14:paraId="69F2B0A7" w14:textId="0DEA7F70" w:rsidR="00A861DB" w:rsidRPr="0082412F" w:rsidRDefault="000000DA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126" w:type="pct"/>
            <w:vAlign w:val="bottom"/>
          </w:tcPr>
          <w:p w14:paraId="1E6FF1ED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7A0E338" w14:textId="102A3050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29" w:type="pct"/>
            <w:vAlign w:val="bottom"/>
          </w:tcPr>
          <w:p w14:paraId="0239B82F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B5B9892" w14:textId="05BA1187" w:rsidR="00A861DB" w:rsidRPr="0082412F" w:rsidRDefault="000000D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132" w:type="pct"/>
            <w:vAlign w:val="bottom"/>
          </w:tcPr>
          <w:p w14:paraId="03F90D69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4841CA3" w14:textId="0AD2C76E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A861DB" w:rsidRPr="00B165D6" w14:paraId="70B74037" w14:textId="77777777" w:rsidTr="00300661">
        <w:trPr>
          <w:trHeight w:val="191"/>
        </w:trPr>
        <w:tc>
          <w:tcPr>
            <w:tcW w:w="2075" w:type="pct"/>
            <w:vAlign w:val="bottom"/>
          </w:tcPr>
          <w:p w14:paraId="7134A634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0BD91E44" w14:textId="78279BDD" w:rsidR="00A861DB" w:rsidRPr="000000DA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236AD678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4B2832C" w14:textId="44223BCC" w:rsidR="00A861DB" w:rsidRPr="00846CBA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F5F170F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E047FC0" w14:textId="4B9E9117" w:rsidR="00A861DB" w:rsidRPr="0082412F" w:rsidRDefault="000000D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11,400</w:t>
            </w:r>
          </w:p>
        </w:tc>
        <w:tc>
          <w:tcPr>
            <w:tcW w:w="132" w:type="pct"/>
            <w:vAlign w:val="bottom"/>
          </w:tcPr>
          <w:p w14:paraId="6DA5D8C4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E79C640" w14:textId="5E4635EE" w:rsidR="00A861DB" w:rsidRPr="00CF0C3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1846EF" w:rsidRPr="00272EBB" w14:paraId="055D8842" w14:textId="77777777" w:rsidTr="00300661">
        <w:tc>
          <w:tcPr>
            <w:tcW w:w="2075" w:type="pct"/>
            <w:vAlign w:val="bottom"/>
          </w:tcPr>
          <w:p w14:paraId="41277C4F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22D8C622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7135BB40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55D693B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5B9AD453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DD05076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1BABB6AE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58BF5B3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46EF" w:rsidRPr="00B165D6" w14:paraId="6333D392" w14:textId="77777777" w:rsidTr="00300661">
        <w:trPr>
          <w:trHeight w:val="137"/>
        </w:trPr>
        <w:tc>
          <w:tcPr>
            <w:tcW w:w="2075" w:type="pct"/>
            <w:vAlign w:val="bottom"/>
          </w:tcPr>
          <w:p w14:paraId="7040F03D" w14:textId="55402040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  <w:r w:rsidR="00363D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และบริษัทย่อยของการร่วมค้า</w:t>
            </w:r>
          </w:p>
        </w:tc>
        <w:tc>
          <w:tcPr>
            <w:tcW w:w="650" w:type="pct"/>
            <w:vAlign w:val="bottom"/>
          </w:tcPr>
          <w:p w14:paraId="064D5112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F2BCB38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E201F94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1682A63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42EE597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62AB297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F121170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61DB" w:rsidRPr="00B165D6" w14:paraId="110CF345" w14:textId="77777777" w:rsidTr="00300661">
        <w:trPr>
          <w:trHeight w:val="137"/>
        </w:trPr>
        <w:tc>
          <w:tcPr>
            <w:tcW w:w="2075" w:type="pct"/>
            <w:vAlign w:val="bottom"/>
          </w:tcPr>
          <w:p w14:paraId="564878BB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0" w:type="pct"/>
            <w:vAlign w:val="bottom"/>
          </w:tcPr>
          <w:p w14:paraId="354C7EF7" w14:textId="634BA38E" w:rsidR="00A861DB" w:rsidRPr="0082412F" w:rsidRDefault="000000DA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1,044</w:t>
            </w:r>
          </w:p>
        </w:tc>
        <w:tc>
          <w:tcPr>
            <w:tcW w:w="126" w:type="pct"/>
            <w:vAlign w:val="bottom"/>
          </w:tcPr>
          <w:p w14:paraId="52AFAC2F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86D7AD7" w14:textId="5209609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129" w:type="pct"/>
            <w:vAlign w:val="bottom"/>
          </w:tcPr>
          <w:p w14:paraId="5B0E55EE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00384C5" w14:textId="67CE5C52" w:rsidR="00A861DB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2095654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B41A969" w14:textId="68C3FFC7" w:rsidR="00A861DB" w:rsidRPr="0082412F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1DB" w:rsidRPr="00B165D6" w14:paraId="6ADF3CC1" w14:textId="77777777" w:rsidTr="00300661">
        <w:tc>
          <w:tcPr>
            <w:tcW w:w="2075" w:type="pct"/>
            <w:vAlign w:val="bottom"/>
          </w:tcPr>
          <w:p w14:paraId="38DD548A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0" w:type="pct"/>
            <w:vAlign w:val="bottom"/>
          </w:tcPr>
          <w:p w14:paraId="1E010DFF" w14:textId="49D2A80B" w:rsidR="00A861DB" w:rsidRPr="0082412F" w:rsidRDefault="00363D6A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="000000D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982BDA4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7B1F36E" w14:textId="4CC93D5E" w:rsidR="00A861DB" w:rsidRPr="009E5A73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A73">
              <w:rPr>
                <w:rFonts w:ascii="Angsana New" w:hAnsi="Angsana New"/>
                <w:sz w:val="30"/>
                <w:szCs w:val="30"/>
              </w:rPr>
              <w:t>1</w:t>
            </w:r>
            <w:r w:rsidR="00363D6A">
              <w:rPr>
                <w:rFonts w:ascii="Angsana New" w:hAnsi="Angsana New"/>
                <w:sz w:val="30"/>
                <w:szCs w:val="30"/>
              </w:rPr>
              <w:t>51</w:t>
            </w:r>
            <w:r w:rsidRPr="009E5A73">
              <w:rPr>
                <w:rFonts w:ascii="Angsana New" w:hAnsi="Angsana New"/>
                <w:sz w:val="30"/>
                <w:szCs w:val="30"/>
              </w:rPr>
              <w:t>,</w:t>
            </w:r>
            <w:r w:rsidR="00363D6A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29" w:type="pct"/>
            <w:vAlign w:val="bottom"/>
          </w:tcPr>
          <w:p w14:paraId="20D474F1" w14:textId="77777777" w:rsidR="00A861DB" w:rsidRPr="009E5A73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196FAF3" w14:textId="46BFFC29" w:rsidR="00A861DB" w:rsidRPr="009E5A73" w:rsidRDefault="00363D6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  <w:r w:rsidR="000000DA" w:rsidRPr="009E5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32" w:type="pct"/>
            <w:vAlign w:val="bottom"/>
          </w:tcPr>
          <w:p w14:paraId="6825F4FF" w14:textId="77777777" w:rsidR="00A861DB" w:rsidRPr="009E5A73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334C7BC" w14:textId="5C6F19EE" w:rsidR="00A861DB" w:rsidRPr="009E5A73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A73">
              <w:rPr>
                <w:rFonts w:ascii="Angsana New" w:hAnsi="Angsana New"/>
                <w:sz w:val="30"/>
                <w:szCs w:val="30"/>
              </w:rPr>
              <w:t>1</w:t>
            </w:r>
            <w:r w:rsidR="00363D6A">
              <w:rPr>
                <w:rFonts w:ascii="Angsana New" w:hAnsi="Angsana New"/>
                <w:sz w:val="30"/>
                <w:szCs w:val="30"/>
              </w:rPr>
              <w:t>50</w:t>
            </w:r>
            <w:r w:rsidRPr="009E5A73">
              <w:rPr>
                <w:rFonts w:ascii="Angsana New" w:hAnsi="Angsana New"/>
                <w:sz w:val="30"/>
                <w:szCs w:val="30"/>
              </w:rPr>
              <w:t>,</w:t>
            </w:r>
            <w:r w:rsidR="00363D6A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A861DB" w:rsidRPr="00B165D6" w14:paraId="01F33D32" w14:textId="77777777" w:rsidTr="00300661">
        <w:tc>
          <w:tcPr>
            <w:tcW w:w="2075" w:type="pct"/>
            <w:vAlign w:val="bottom"/>
          </w:tcPr>
          <w:p w14:paraId="112AA091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0" w:type="pct"/>
            <w:vAlign w:val="bottom"/>
          </w:tcPr>
          <w:p w14:paraId="2B5E963F" w14:textId="521DDB1A" w:rsidR="00A861DB" w:rsidRPr="0082412F" w:rsidRDefault="00D77DCA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15,119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6B6B1DF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9D2A0B1" w14:textId="64CD427F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29" w:type="pct"/>
            <w:vAlign w:val="bottom"/>
          </w:tcPr>
          <w:p w14:paraId="706B5042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FF2E963" w14:textId="42786689" w:rsidR="00A861DB" w:rsidRPr="0082412F" w:rsidRDefault="00D77DC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15,119</w:t>
            </w:r>
          </w:p>
        </w:tc>
        <w:tc>
          <w:tcPr>
            <w:tcW w:w="132" w:type="pct"/>
            <w:vAlign w:val="bottom"/>
          </w:tcPr>
          <w:p w14:paraId="04F06D16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6958A9C" w14:textId="2699C992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A861DB" w:rsidRPr="00B165D6" w14:paraId="33F468C4" w14:textId="77777777" w:rsidTr="00300661">
        <w:tc>
          <w:tcPr>
            <w:tcW w:w="2075" w:type="pct"/>
            <w:vAlign w:val="bottom"/>
          </w:tcPr>
          <w:p w14:paraId="6B7F5551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0EF90070" w14:textId="773E7CC2" w:rsidR="00A861DB" w:rsidRPr="0082412F" w:rsidRDefault="000000DA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1928469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CEE5AB4" w14:textId="1E045803" w:rsidR="00A861DB" w:rsidRPr="0082412F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0F1A8BD4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872FA58" w14:textId="6F179866" w:rsidR="00A861DB" w:rsidRPr="0082412F" w:rsidRDefault="000000DA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54,045</w:t>
            </w:r>
          </w:p>
        </w:tc>
        <w:tc>
          <w:tcPr>
            <w:tcW w:w="132" w:type="pct"/>
            <w:vAlign w:val="bottom"/>
          </w:tcPr>
          <w:p w14:paraId="3DFAA988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4469CA6" w14:textId="6B5885C1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704FED" w:rsidRPr="00B165D6" w14:paraId="4C7E2162" w14:textId="77777777" w:rsidTr="00300661">
        <w:tc>
          <w:tcPr>
            <w:tcW w:w="2075" w:type="pct"/>
            <w:vAlign w:val="bottom"/>
          </w:tcPr>
          <w:p w14:paraId="42640696" w14:textId="77777777" w:rsidR="00704FED" w:rsidRPr="0082412F" w:rsidRDefault="00704FED" w:rsidP="0070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50" w:type="pct"/>
            <w:vAlign w:val="bottom"/>
          </w:tcPr>
          <w:p w14:paraId="125D8B1A" w14:textId="7ECBCFCD" w:rsidR="00704FED" w:rsidRPr="00D77DCA" w:rsidRDefault="00363D6A" w:rsidP="00704FE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77DCA" w:rsidRPr="00D77D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9AE196C" w14:textId="77777777" w:rsidR="00704FED" w:rsidRPr="00D77DCA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71207D3" w14:textId="535596AC" w:rsidR="00704FED" w:rsidRPr="0082412F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129" w:type="pct"/>
            <w:vAlign w:val="bottom"/>
          </w:tcPr>
          <w:p w14:paraId="29C2D6FC" w14:textId="77777777" w:rsidR="00704FED" w:rsidRPr="0082412F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2BE5744" w14:textId="0D043631" w:rsidR="00704FED" w:rsidRPr="0082412F" w:rsidRDefault="00704FED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B269DC0" w14:textId="77777777" w:rsidR="00704FED" w:rsidRPr="0082412F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37EA49F" w14:textId="10521B12" w:rsidR="00704FED" w:rsidRPr="00846CBA" w:rsidRDefault="00704FED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FED" w:rsidRPr="00B165D6" w14:paraId="00EAC27D" w14:textId="77777777" w:rsidTr="00300661">
        <w:tc>
          <w:tcPr>
            <w:tcW w:w="2075" w:type="pct"/>
            <w:vAlign w:val="bottom"/>
          </w:tcPr>
          <w:p w14:paraId="1DD37A3B" w14:textId="77777777" w:rsidR="00704FED" w:rsidRPr="00DC1820" w:rsidRDefault="00704FED" w:rsidP="0070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0" w:type="pct"/>
            <w:vAlign w:val="bottom"/>
          </w:tcPr>
          <w:p w14:paraId="5504E3CD" w14:textId="71738211" w:rsidR="00704FED" w:rsidRPr="00DC1820" w:rsidRDefault="00D77DCA" w:rsidP="00704FE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10,821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7A41C6B" w14:textId="77777777" w:rsidR="00704FED" w:rsidRPr="00DC1820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DE312C2" w14:textId="3BD227D3" w:rsidR="00704FED" w:rsidRPr="00DC1820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29" w:type="pct"/>
            <w:vAlign w:val="bottom"/>
          </w:tcPr>
          <w:p w14:paraId="7B5366CD" w14:textId="77777777" w:rsidR="00704FED" w:rsidRPr="00DC1820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99BCDDE" w14:textId="759FAD52" w:rsidR="00704FED" w:rsidRPr="00DC1820" w:rsidRDefault="00704FED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935A02D" w14:textId="77777777" w:rsidR="00704FED" w:rsidRPr="00DC1820" w:rsidRDefault="00704FED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94ED915" w14:textId="4F96A4F0" w:rsidR="00704FED" w:rsidRPr="00DC1820" w:rsidRDefault="00704FED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28E6" w:rsidRPr="00272EBB" w14:paraId="0107B6D5" w14:textId="77777777" w:rsidTr="00300661">
        <w:tc>
          <w:tcPr>
            <w:tcW w:w="2075" w:type="pct"/>
            <w:vAlign w:val="bottom"/>
          </w:tcPr>
          <w:p w14:paraId="01626FE2" w14:textId="77777777" w:rsidR="002128E6" w:rsidRPr="00272EBB" w:rsidRDefault="002128E6" w:rsidP="0070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386ADE82" w14:textId="77777777" w:rsidR="002128E6" w:rsidRPr="00272EBB" w:rsidRDefault="002128E6" w:rsidP="00704FE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76E6FDE9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6A7D366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F65BE5B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D447BC8" w14:textId="77777777" w:rsidR="002128E6" w:rsidRPr="00272EBB" w:rsidRDefault="002128E6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74D6F84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0BBD5D9" w14:textId="77777777" w:rsidR="002128E6" w:rsidRPr="00272EBB" w:rsidRDefault="002128E6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DB" w:rsidRPr="00B165D6" w14:paraId="661B7CB6" w14:textId="77777777" w:rsidTr="00300661">
        <w:tc>
          <w:tcPr>
            <w:tcW w:w="2075" w:type="pct"/>
            <w:vAlign w:val="bottom"/>
          </w:tcPr>
          <w:p w14:paraId="148ADDF4" w14:textId="35CFCB10" w:rsidR="00A861DB" w:rsidRPr="009C7411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0" w:type="pct"/>
            <w:vAlign w:val="bottom"/>
          </w:tcPr>
          <w:p w14:paraId="2E71912A" w14:textId="77777777" w:rsidR="00A861DB" w:rsidRPr="00846CBA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5DAC296" w14:textId="77777777" w:rsidR="00A861DB" w:rsidRPr="000B2485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467D586" w14:textId="77777777" w:rsidR="00A861DB" w:rsidRPr="001D30B0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E775822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37D041E" w14:textId="77777777" w:rsidR="00A861DB" w:rsidRPr="001D30B0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E13BEBB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688B885" w14:textId="77777777" w:rsidR="00A861DB" w:rsidRPr="001D30B0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DB" w:rsidRPr="00B165D6" w14:paraId="12821F94" w14:textId="77777777" w:rsidTr="00300661">
        <w:tc>
          <w:tcPr>
            <w:tcW w:w="2075" w:type="pct"/>
            <w:vAlign w:val="bottom"/>
          </w:tcPr>
          <w:p w14:paraId="63DD488D" w14:textId="7FADF954" w:rsidR="00A861DB" w:rsidRPr="009C7411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67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3B35435B" w14:textId="262EF036" w:rsidR="00A861DB" w:rsidRPr="000B2485" w:rsidRDefault="00D77DCA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trike/>
                <w:sz w:val="30"/>
                <w:szCs w:val="30"/>
                <w:rtl/>
                <w:cs/>
              </w:rPr>
            </w:pPr>
            <w:r w:rsidRPr="00D77DCA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26" w:type="pct"/>
            <w:vAlign w:val="bottom"/>
          </w:tcPr>
          <w:p w14:paraId="0565D6C0" w14:textId="77777777" w:rsidR="00A861DB" w:rsidRPr="000B2485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EEC2B50" w14:textId="03B4D7F7" w:rsidR="00A861DB" w:rsidRPr="001D30B0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29" w:type="pct"/>
            <w:vAlign w:val="bottom"/>
          </w:tcPr>
          <w:p w14:paraId="3546724E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A9BF6CC" w14:textId="1FBA50AE" w:rsidR="00A861DB" w:rsidRPr="001D30B0" w:rsidRDefault="00D77DCA" w:rsidP="00D77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32" w:type="pct"/>
            <w:vAlign w:val="bottom"/>
          </w:tcPr>
          <w:p w14:paraId="7C57CF7D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FBFF761" w14:textId="01EA9EF5" w:rsidR="00A861DB" w:rsidRPr="001D30B0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86331E" w:rsidRPr="00B165D6" w14:paraId="302E161A" w14:textId="77777777" w:rsidTr="00300661">
        <w:tc>
          <w:tcPr>
            <w:tcW w:w="2075" w:type="pct"/>
            <w:vAlign w:val="bottom"/>
          </w:tcPr>
          <w:p w14:paraId="26D918E4" w14:textId="67DB035F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0" w:type="pct"/>
            <w:vAlign w:val="bottom"/>
          </w:tcPr>
          <w:p w14:paraId="719CA968" w14:textId="06489D53" w:rsidR="0086331E" w:rsidRPr="006A052D" w:rsidRDefault="0086331E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/>
                <w:sz w:val="30"/>
                <w:szCs w:val="30"/>
              </w:rPr>
              <w:t>5,450</w:t>
            </w:r>
          </w:p>
        </w:tc>
        <w:tc>
          <w:tcPr>
            <w:tcW w:w="126" w:type="pct"/>
            <w:vAlign w:val="bottom"/>
          </w:tcPr>
          <w:p w14:paraId="221BFF08" w14:textId="77777777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713A050" w14:textId="73479D05" w:rsidR="0086331E" w:rsidRPr="006A052D" w:rsidRDefault="0086331E" w:rsidP="00863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6F9DEB3" w14:textId="77777777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AE1575D" w14:textId="59557267" w:rsidR="0086331E" w:rsidRPr="006A052D" w:rsidRDefault="0086331E" w:rsidP="00D77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/>
                <w:sz w:val="30"/>
                <w:szCs w:val="30"/>
              </w:rPr>
              <w:t>5,450</w:t>
            </w:r>
          </w:p>
        </w:tc>
        <w:tc>
          <w:tcPr>
            <w:tcW w:w="132" w:type="pct"/>
            <w:vAlign w:val="bottom"/>
          </w:tcPr>
          <w:p w14:paraId="21E15890" w14:textId="77777777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D0F549E" w14:textId="581D3358" w:rsidR="0086331E" w:rsidRPr="006A052D" w:rsidRDefault="0086331E" w:rsidP="00863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1DB" w:rsidRPr="00D62919" w14:paraId="454E3622" w14:textId="77777777" w:rsidTr="00300661">
        <w:tc>
          <w:tcPr>
            <w:tcW w:w="2075" w:type="pct"/>
            <w:vAlign w:val="bottom"/>
          </w:tcPr>
          <w:p w14:paraId="7DA016A6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0191C6AF" w14:textId="77777777" w:rsidR="00A861DB" w:rsidRPr="00846CBA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07FDC19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42B9196" w14:textId="77777777" w:rsidR="00A861DB" w:rsidRPr="00D62919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67CF904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369D9E8" w14:textId="77777777" w:rsidR="00A861DB" w:rsidRPr="00D62919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2ED96FC0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6A0E3C0" w14:textId="77777777" w:rsidR="00A861DB" w:rsidRPr="00D62919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6EF" w:rsidRPr="00B165D6" w14:paraId="5BB2327F" w14:textId="77777777" w:rsidTr="00300661">
        <w:tc>
          <w:tcPr>
            <w:tcW w:w="2075" w:type="pct"/>
            <w:vAlign w:val="bottom"/>
          </w:tcPr>
          <w:p w14:paraId="0D5AE09E" w14:textId="77777777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0" w:type="pct"/>
            <w:vAlign w:val="bottom"/>
          </w:tcPr>
          <w:p w14:paraId="7267C764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25937CC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3BE5951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875217D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0928092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F5B1172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33B902EE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DB" w:rsidRPr="00B165D6" w14:paraId="6E4D520F" w14:textId="77777777" w:rsidTr="00300661">
        <w:tc>
          <w:tcPr>
            <w:tcW w:w="2075" w:type="pct"/>
            <w:vAlign w:val="bottom"/>
          </w:tcPr>
          <w:p w14:paraId="5E482603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0" w:type="pct"/>
            <w:vAlign w:val="bottom"/>
          </w:tcPr>
          <w:p w14:paraId="10E72A98" w14:textId="4876BFAD" w:rsidR="00A861DB" w:rsidRPr="0082412F" w:rsidRDefault="00D77DCA" w:rsidP="00A861D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78,746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F59B31B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7F38DAE3" w14:textId="5780F13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29" w:type="pct"/>
            <w:vAlign w:val="bottom"/>
          </w:tcPr>
          <w:p w14:paraId="43322CA0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6E6E132" w14:textId="6E8A294B" w:rsidR="00A861DB" w:rsidRPr="0082412F" w:rsidRDefault="00D77DC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36,712</w:t>
            </w:r>
          </w:p>
        </w:tc>
        <w:tc>
          <w:tcPr>
            <w:tcW w:w="132" w:type="pct"/>
            <w:vAlign w:val="bottom"/>
          </w:tcPr>
          <w:p w14:paraId="125A2AA9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82353A9" w14:textId="22E1664A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A861DB" w:rsidRPr="00B165D6" w14:paraId="56A1991C" w14:textId="77777777" w:rsidTr="00300661">
        <w:tc>
          <w:tcPr>
            <w:tcW w:w="2075" w:type="pct"/>
            <w:vAlign w:val="bottom"/>
          </w:tcPr>
          <w:p w14:paraId="2751F739" w14:textId="77777777" w:rsidR="00A861DB" w:rsidRPr="001E7807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0" w:type="pct"/>
            <w:vAlign w:val="bottom"/>
          </w:tcPr>
          <w:p w14:paraId="0E85FD3B" w14:textId="520789D6" w:rsidR="00A861DB" w:rsidRPr="0082412F" w:rsidRDefault="00D77DCA" w:rsidP="00A861D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5508AC3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3DE83BDF" w14:textId="48FC775D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29" w:type="pct"/>
            <w:vAlign w:val="bottom"/>
          </w:tcPr>
          <w:p w14:paraId="114DBC78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E4414FE" w14:textId="6ECA2FA7" w:rsidR="00A861DB" w:rsidRPr="0082412F" w:rsidRDefault="00D77DC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32" w:type="pct"/>
            <w:vAlign w:val="bottom"/>
          </w:tcPr>
          <w:p w14:paraId="44E64677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12A162D" w14:textId="642103A1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A861DB" w:rsidRPr="00B165D6" w14:paraId="7323938F" w14:textId="77777777" w:rsidTr="00300661">
        <w:tc>
          <w:tcPr>
            <w:tcW w:w="2075" w:type="pct"/>
            <w:vAlign w:val="bottom"/>
          </w:tcPr>
          <w:p w14:paraId="107B9C12" w14:textId="77777777" w:rsidR="00A861DB" w:rsidRPr="001E7807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711F0A4B" w14:textId="3BC7FF9F" w:rsidR="00A861DB" w:rsidRPr="0082412F" w:rsidRDefault="00D77DCA" w:rsidP="00A861D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EDAE272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3E2E0B5A" w14:textId="6BB87E0A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29" w:type="pct"/>
            <w:vAlign w:val="bottom"/>
          </w:tcPr>
          <w:p w14:paraId="077650AB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610162D9" w14:textId="6BB589C3" w:rsidR="00A861DB" w:rsidRPr="0082412F" w:rsidRDefault="00D77DC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32" w:type="pct"/>
            <w:vAlign w:val="bottom"/>
          </w:tcPr>
          <w:p w14:paraId="0D39F78D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vAlign w:val="bottom"/>
          </w:tcPr>
          <w:p w14:paraId="03DA921A" w14:textId="32054FD0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027</w:t>
            </w:r>
          </w:p>
        </w:tc>
      </w:tr>
      <w:tr w:rsidR="00A861DB" w:rsidRPr="00B165D6" w14:paraId="6071F15F" w14:textId="77777777" w:rsidTr="00300661">
        <w:tc>
          <w:tcPr>
            <w:tcW w:w="2075" w:type="pct"/>
            <w:vAlign w:val="bottom"/>
          </w:tcPr>
          <w:p w14:paraId="36E0C3EB" w14:textId="77777777" w:rsidR="00A861DB" w:rsidRPr="0082412F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8E8A8" w14:textId="2577BD25" w:rsidR="00A861DB" w:rsidRPr="0082412F" w:rsidRDefault="00D77DCA" w:rsidP="00A861D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82,945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1927084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3389F" w14:textId="60E417CC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29" w:type="pct"/>
            <w:vAlign w:val="bottom"/>
          </w:tcPr>
          <w:p w14:paraId="52CFD5DF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CA900" w14:textId="2BE304EF" w:rsidR="00A861DB" w:rsidRPr="0082412F" w:rsidRDefault="00D77DCA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38,064</w:t>
            </w:r>
          </w:p>
        </w:tc>
        <w:tc>
          <w:tcPr>
            <w:tcW w:w="132" w:type="pct"/>
            <w:vAlign w:val="bottom"/>
          </w:tcPr>
          <w:p w14:paraId="39FC2870" w14:textId="77777777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1673" w14:textId="2502BCD8" w:rsidR="00A861DB" w:rsidRPr="0082412F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</w:p>
        </w:tc>
      </w:tr>
    </w:tbl>
    <w:p w14:paraId="49174EE3" w14:textId="77777777" w:rsidR="00D62919" w:rsidRDefault="00D62919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0F5C99" w14:textId="496BD6AC" w:rsidR="00F02D07" w:rsidRPr="0082412F" w:rsidRDefault="00246D7B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CF0C3F" w:rsidRPr="00CF0C3F">
        <w:rPr>
          <w:rFonts w:ascii="Angsana New" w:hAnsi="Angsana New" w:hint="cs"/>
          <w:spacing w:val="-2"/>
          <w:sz w:val="30"/>
          <w:szCs w:val="30"/>
          <w:lang w:val="en-GB"/>
        </w:rPr>
        <w:t>3</w:t>
      </w:r>
      <w:r w:rsidR="00AE0ACA">
        <w:rPr>
          <w:rFonts w:ascii="Angsana New" w:hAnsi="Angsana New"/>
          <w:spacing w:val="-2"/>
          <w:sz w:val="30"/>
          <w:szCs w:val="30"/>
          <w:lang w:val="en-GB"/>
        </w:rPr>
        <w:t>0</w:t>
      </w:r>
      <w:r w:rsidR="00126C68" w:rsidRPr="0082412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E0AC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126C68" w:rsidRPr="008241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0C3F" w:rsidRPr="00CF0C3F">
        <w:rPr>
          <w:rFonts w:ascii="Angsana New" w:hAnsi="Angsana New" w:hint="cs"/>
          <w:spacing w:val="-2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="00DB28F4" w:rsidRPr="00824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DB28F4" w:rsidRPr="008241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DB28F4"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2604D6D" w14:textId="77777777" w:rsidR="00F02D07" w:rsidRPr="00AE0ACA" w:rsidRDefault="00F02D07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3"/>
        <w:gridCol w:w="269"/>
        <w:gridCol w:w="1170"/>
        <w:gridCol w:w="263"/>
        <w:gridCol w:w="1166"/>
        <w:gridCol w:w="275"/>
        <w:gridCol w:w="1176"/>
      </w:tblGrid>
      <w:tr w:rsidR="000271C5" w:rsidRPr="00B165D6" w14:paraId="76A48D08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4386FB08" w14:textId="77777777" w:rsidR="000271C5" w:rsidRPr="0082412F" w:rsidRDefault="000271C5" w:rsidP="00BC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shd w:val="clear" w:color="auto" w:fill="auto"/>
            <w:vAlign w:val="bottom"/>
          </w:tcPr>
          <w:p w14:paraId="2C5930B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4AF6A1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shd w:val="clear" w:color="auto" w:fill="auto"/>
            <w:vAlign w:val="bottom"/>
          </w:tcPr>
          <w:p w14:paraId="0885233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3E12B7CE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21C35183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D1ACDC1" w14:textId="3AA3DD54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</w:t>
            </w:r>
            <w:r w:rsidR="00AE0ACA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AE0A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5443A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03B5002B" w14:textId="249C1C50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1D42D9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3E4D324" w14:textId="13983528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</w:t>
            </w:r>
            <w:r w:rsidR="00AE0ACA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0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AE0A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84E02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6097E400" w14:textId="21C536B0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644C9A31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6F223193" w14:textId="5D848801" w:rsidR="00243502" w:rsidRPr="0082412F" w:rsidRDefault="00243502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DD4C925" w14:textId="560CEBB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3543E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117B600C" w14:textId="0B05D131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5205F63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5F82732" w14:textId="4E18DF5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C044E8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6C466990" w14:textId="043D92F7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271C5" w:rsidRPr="00B165D6" w14:paraId="60137050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69C444C2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pct"/>
            <w:gridSpan w:val="7"/>
            <w:vAlign w:val="bottom"/>
          </w:tcPr>
          <w:p w14:paraId="298EA31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4AA" w:rsidRPr="00B165D6" w14:paraId="340EF7DA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46424C5E" w14:textId="40627551" w:rsidR="005274AA" w:rsidRPr="00E62768" w:rsidRDefault="005274AA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2" w:type="pct"/>
            <w:vAlign w:val="bottom"/>
          </w:tcPr>
          <w:p w14:paraId="78789427" w14:textId="77777777" w:rsidR="005274AA" w:rsidRPr="0082412F" w:rsidRDefault="005274AA" w:rsidP="000805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4D88C7C" w14:textId="77777777" w:rsidR="005274AA" w:rsidRPr="0082412F" w:rsidRDefault="005274A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29255AD" w14:textId="77777777" w:rsidR="005274AA" w:rsidRPr="00CF0C3F" w:rsidRDefault="005274AA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2EDA585" w14:textId="77777777" w:rsidR="005274AA" w:rsidRPr="0082412F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71F3805B" w14:textId="77777777" w:rsidR="005274AA" w:rsidRPr="0082412F" w:rsidRDefault="005274AA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2590273D" w14:textId="77777777" w:rsidR="005274AA" w:rsidRPr="0082412F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263E033D" w14:textId="77777777" w:rsidR="005274AA" w:rsidRPr="0082412F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D1F" w:rsidRPr="00B165D6" w14:paraId="0BD3CC5D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64C8876D" w14:textId="77777777" w:rsidR="008A3D1F" w:rsidRPr="0082412F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2" w:type="pct"/>
            <w:vAlign w:val="bottom"/>
          </w:tcPr>
          <w:p w14:paraId="7C003CAE" w14:textId="3BC5889B" w:rsidR="008A3D1F" w:rsidRPr="0082412F" w:rsidRDefault="008A3D1F" w:rsidP="00846CB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6,768,755</w:t>
            </w:r>
          </w:p>
        </w:tc>
        <w:tc>
          <w:tcPr>
            <w:tcW w:w="141" w:type="pct"/>
            <w:vAlign w:val="bottom"/>
          </w:tcPr>
          <w:p w14:paraId="3024E87B" w14:textId="77777777" w:rsidR="008A3D1F" w:rsidRPr="0082412F" w:rsidRDefault="008A3D1F" w:rsidP="008A3D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2F78789" w14:textId="79DA09F1" w:rsidR="008A3D1F" w:rsidRPr="0082412F" w:rsidRDefault="008A3D1F" w:rsidP="00846C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982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38" w:type="pct"/>
            <w:vAlign w:val="bottom"/>
          </w:tcPr>
          <w:p w14:paraId="3D1745DF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40E05135" w14:textId="6DB52736" w:rsidR="008A3D1F" w:rsidRPr="0082412F" w:rsidRDefault="008A3D1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89825E2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FF241D0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3D1F" w:rsidRPr="00B165D6" w14:paraId="5CBAF8FF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5753D2BE" w14:textId="77777777" w:rsidR="008A3D1F" w:rsidRPr="0082412F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5C89D63" w14:textId="3ED93C3F" w:rsidR="008A3D1F" w:rsidRPr="0082412F" w:rsidRDefault="008A3D1F" w:rsidP="008A3D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1" w:type="pct"/>
            <w:vAlign w:val="bottom"/>
          </w:tcPr>
          <w:p w14:paraId="3C4ABB0D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19F6C4A1" w14:textId="1EBAC713" w:rsidR="008A3D1F" w:rsidRPr="0082412F" w:rsidRDefault="008A3D1F" w:rsidP="008A3D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38" w:type="pct"/>
            <w:vAlign w:val="bottom"/>
          </w:tcPr>
          <w:p w14:paraId="2AE22556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0BF2DB5" w14:textId="59AE3EC6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1494DF4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74402AE8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3D1F" w:rsidRPr="00B165D6" w14:paraId="13B7BF39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0BEF379D" w14:textId="77777777" w:rsidR="008A3D1F" w:rsidRPr="008A36B8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33547DE" w14:textId="4B45ED03" w:rsidR="008A3D1F" w:rsidRPr="0082412F" w:rsidRDefault="008A3D1F" w:rsidP="008A3D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6,768,953</w:t>
            </w:r>
          </w:p>
        </w:tc>
        <w:tc>
          <w:tcPr>
            <w:tcW w:w="141" w:type="pct"/>
            <w:vAlign w:val="bottom"/>
          </w:tcPr>
          <w:p w14:paraId="5E12F493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183D9F05" w14:textId="2330ABC3" w:rsidR="008A3D1F" w:rsidRPr="0082412F" w:rsidRDefault="008A3D1F" w:rsidP="008A3D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982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38" w:type="pct"/>
            <w:vAlign w:val="bottom"/>
          </w:tcPr>
          <w:p w14:paraId="0F0A40B6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17613AF2" w14:textId="0CAB0B06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81F0B91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2A0B6F40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3D1F" w:rsidRPr="00B165D6" w14:paraId="6DB4D101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0B2FA070" w14:textId="77777777" w:rsidR="008A3D1F" w:rsidRPr="0082412F" w:rsidRDefault="008A3D1F" w:rsidP="00FA6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70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Pr="00B7277B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77B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D2A9B0A" w14:textId="54A26361" w:rsidR="008A3D1F" w:rsidRPr="0082412F" w:rsidRDefault="008A3D1F" w:rsidP="00846C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68AAADF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30C9F77E" w14:textId="77777777" w:rsidR="008A3D1F" w:rsidRPr="0082412F" w:rsidRDefault="008A3D1F" w:rsidP="00846C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4F286561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5BC61473" w14:textId="18D29789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90B744A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7792608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3D1F" w:rsidRPr="00B165D6" w14:paraId="78F23BF2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4CC2F3DF" w14:textId="77777777" w:rsidR="008A3D1F" w:rsidRPr="0082412F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A0D" w14:textId="79463E06" w:rsidR="008A3D1F" w:rsidRPr="0082412F" w:rsidRDefault="008A3D1F" w:rsidP="008A3D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6,768,953</w:t>
            </w:r>
          </w:p>
        </w:tc>
        <w:tc>
          <w:tcPr>
            <w:tcW w:w="141" w:type="pct"/>
            <w:vAlign w:val="bottom"/>
          </w:tcPr>
          <w:p w14:paraId="5846FEF8" w14:textId="77777777" w:rsidR="008A3D1F" w:rsidRPr="0082412F" w:rsidRDefault="008A3D1F" w:rsidP="008A3D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5FD0" w14:textId="5D9D6BFA" w:rsidR="008A3D1F" w:rsidRPr="0082412F" w:rsidRDefault="008A3D1F" w:rsidP="008A3D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138" w:type="pct"/>
            <w:vAlign w:val="bottom"/>
          </w:tcPr>
          <w:p w14:paraId="275881BC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5D49A" w14:textId="620C18A4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869E07B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7B90" w14:textId="77777777" w:rsidR="008A3D1F" w:rsidRPr="0082412F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C659AAA" w14:textId="77777777" w:rsidR="00D62919" w:rsidRPr="00E20525" w:rsidRDefault="00D62919" w:rsidP="00D74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95EB58" w14:textId="33E4BA56" w:rsidR="00AE0ACA" w:rsidRPr="005C3470" w:rsidRDefault="00D62919" w:rsidP="00B06D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260"/>
        <w:gridCol w:w="6"/>
        <w:gridCol w:w="266"/>
        <w:gridCol w:w="9"/>
        <w:gridCol w:w="1163"/>
        <w:gridCol w:w="14"/>
        <w:gridCol w:w="224"/>
        <w:gridCol w:w="49"/>
        <w:gridCol w:w="1151"/>
        <w:gridCol w:w="279"/>
        <w:gridCol w:w="1147"/>
        <w:gridCol w:w="8"/>
      </w:tblGrid>
      <w:tr w:rsidR="002F35C8" w:rsidRPr="0082412F" w14:paraId="01D297B3" w14:textId="77777777" w:rsidTr="0086331E">
        <w:trPr>
          <w:tblHeader/>
        </w:trPr>
        <w:tc>
          <w:tcPr>
            <w:tcW w:w="2076" w:type="pct"/>
            <w:vAlign w:val="bottom"/>
          </w:tcPr>
          <w:p w14:paraId="02AEC5B8" w14:textId="77777777" w:rsidR="002F35C8" w:rsidRPr="002F35C8" w:rsidRDefault="002F35C8" w:rsidP="002F35C8">
            <w:pPr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5"/>
            <w:shd w:val="clear" w:color="auto" w:fill="auto"/>
            <w:vAlign w:val="bottom"/>
          </w:tcPr>
          <w:p w14:paraId="05E3E15D" w14:textId="77777777" w:rsidR="002F35C8" w:rsidRPr="002F35C8" w:rsidRDefault="002F35C8" w:rsidP="002F3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12496523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pct"/>
            <w:gridSpan w:val="5"/>
            <w:shd w:val="clear" w:color="auto" w:fill="auto"/>
            <w:vAlign w:val="bottom"/>
          </w:tcPr>
          <w:p w14:paraId="24B9AA9A" w14:textId="77777777" w:rsidR="002F35C8" w:rsidRPr="002F35C8" w:rsidRDefault="002F35C8" w:rsidP="002F3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ACA" w:rsidRPr="0082412F" w14:paraId="7AC3D6CF" w14:textId="77777777" w:rsidTr="0086331E">
        <w:trPr>
          <w:trHeight w:val="405"/>
        </w:trPr>
        <w:tc>
          <w:tcPr>
            <w:tcW w:w="2076" w:type="pct"/>
            <w:vAlign w:val="bottom"/>
          </w:tcPr>
          <w:p w14:paraId="07125D46" w14:textId="46028CF9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6690FAD8" w14:textId="1B19CB65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gridSpan w:val="2"/>
            <w:vAlign w:val="bottom"/>
          </w:tcPr>
          <w:p w14:paraId="62F41054" w14:textId="77777777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vAlign w:val="bottom"/>
          </w:tcPr>
          <w:p w14:paraId="482353FC" w14:textId="1E277114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gridSpan w:val="2"/>
            <w:vAlign w:val="bottom"/>
          </w:tcPr>
          <w:p w14:paraId="0E59D2DA" w14:textId="77777777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26FAA2AE" w14:textId="1D0FE561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vAlign w:val="bottom"/>
          </w:tcPr>
          <w:p w14:paraId="783FAA80" w14:textId="77777777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vAlign w:val="bottom"/>
          </w:tcPr>
          <w:p w14:paraId="3D7CE0AB" w14:textId="22CAF58E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42FB" w:rsidRPr="0082412F" w14:paraId="696912CB" w14:textId="77777777" w:rsidTr="0086331E">
        <w:trPr>
          <w:trHeight w:val="405"/>
        </w:trPr>
        <w:tc>
          <w:tcPr>
            <w:tcW w:w="2076" w:type="pct"/>
            <w:vAlign w:val="bottom"/>
          </w:tcPr>
          <w:p w14:paraId="164D761C" w14:textId="6E3A9CD2" w:rsidR="00C742FB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34B8CE97" w14:textId="2F94750F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1" w:type="pct"/>
            <w:gridSpan w:val="2"/>
            <w:vAlign w:val="bottom"/>
          </w:tcPr>
          <w:p w14:paraId="30DA3619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vAlign w:val="bottom"/>
          </w:tcPr>
          <w:p w14:paraId="3E5A1C3F" w14:textId="6D5B9B56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25" w:type="pct"/>
            <w:gridSpan w:val="2"/>
            <w:vAlign w:val="bottom"/>
          </w:tcPr>
          <w:p w14:paraId="21FA7B73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215EA719" w14:textId="234D02EC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5" w:type="pct"/>
            <w:vAlign w:val="bottom"/>
          </w:tcPr>
          <w:p w14:paraId="473D2606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vAlign w:val="bottom"/>
          </w:tcPr>
          <w:p w14:paraId="0FE89A03" w14:textId="5C75CD02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C742FB" w:rsidRPr="0082412F" w14:paraId="618584E3" w14:textId="77777777" w:rsidTr="0086331E">
        <w:trPr>
          <w:trHeight w:val="405"/>
        </w:trPr>
        <w:tc>
          <w:tcPr>
            <w:tcW w:w="2076" w:type="pct"/>
            <w:vAlign w:val="bottom"/>
          </w:tcPr>
          <w:p w14:paraId="4614C978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pct"/>
            <w:gridSpan w:val="12"/>
            <w:vAlign w:val="bottom"/>
          </w:tcPr>
          <w:p w14:paraId="2681ED9E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4AA" w:rsidRPr="00310E87" w14:paraId="067ECD52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7E9B17CF" w14:textId="08E4E1FB" w:rsidR="005274AA" w:rsidRPr="003733F8" w:rsidRDefault="005274AA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2" w:type="pct"/>
            <w:gridSpan w:val="2"/>
            <w:vAlign w:val="bottom"/>
          </w:tcPr>
          <w:p w14:paraId="1EED613A" w14:textId="77777777" w:rsidR="005274AA" w:rsidRPr="003733F8" w:rsidRDefault="005274AA" w:rsidP="00470F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13B7BFD2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0B469549" w14:textId="77777777" w:rsidR="005274AA" w:rsidRPr="00CF0C3F" w:rsidRDefault="005274AA" w:rsidP="0018377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2DD9DBA0" w14:textId="77777777" w:rsidR="005274AA" w:rsidRPr="003733F8" w:rsidRDefault="005274A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19CB5541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8926712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388E9D2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959" w:rsidRPr="00310E87" w14:paraId="7800F5BA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1A27CC1D" w14:textId="77777777" w:rsidR="000271C5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2" w:type="pct"/>
            <w:gridSpan w:val="2"/>
            <w:vAlign w:val="bottom"/>
          </w:tcPr>
          <w:p w14:paraId="03CE2FBC" w14:textId="61A928A6" w:rsidR="000271C5" w:rsidRPr="003733F8" w:rsidRDefault="00412CA0" w:rsidP="00470F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45" w:type="pct"/>
            <w:gridSpan w:val="2"/>
            <w:vAlign w:val="bottom"/>
          </w:tcPr>
          <w:p w14:paraId="1809DF72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DCDC8F8" w14:textId="53AA4530" w:rsidR="000271C5" w:rsidRPr="003733F8" w:rsidRDefault="00CF0C3F" w:rsidP="0018377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2</w:t>
            </w:r>
            <w:r w:rsidR="003B13E9" w:rsidRP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4" w:type="pct"/>
            <w:gridSpan w:val="2"/>
            <w:vAlign w:val="bottom"/>
          </w:tcPr>
          <w:p w14:paraId="6AA3A08B" w14:textId="77777777" w:rsidR="000271C5" w:rsidRPr="003733F8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2252D528" w14:textId="318957E0" w:rsidR="000271C5" w:rsidRPr="003733F8" w:rsidRDefault="00412CA0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EC81F25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E5FB073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E1959" w:rsidRPr="00310E87" w14:paraId="6857E7E2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57DFEB7C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2" w:type="pct"/>
            <w:gridSpan w:val="2"/>
          </w:tcPr>
          <w:p w14:paraId="4459EB42" w14:textId="6C74A445" w:rsidR="003733F8" w:rsidRPr="003733F8" w:rsidRDefault="00B00B8B" w:rsidP="0050471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8A31C71" w14:textId="77777777" w:rsidR="003733F8" w:rsidRPr="003733F8" w:rsidRDefault="003733F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486F03F" w14:textId="77777777" w:rsidR="003733F8" w:rsidRPr="003733F8" w:rsidRDefault="003733F8" w:rsidP="00ED05D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37BB6885" w14:textId="77777777" w:rsidR="003733F8" w:rsidRPr="003733F8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BA582AB" w14:textId="51FF8ADA" w:rsidR="003733F8" w:rsidRPr="003733F8" w:rsidRDefault="00412CA0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18,911</w:t>
            </w:r>
          </w:p>
        </w:tc>
        <w:tc>
          <w:tcPr>
            <w:tcW w:w="146" w:type="pct"/>
            <w:vAlign w:val="bottom"/>
          </w:tcPr>
          <w:p w14:paraId="0792B77C" w14:textId="77777777" w:rsidR="003733F8" w:rsidRPr="003733F8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295CFF6" w14:textId="77777777" w:rsidR="003733F8" w:rsidRPr="003733F8" w:rsidRDefault="003733F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</w:rPr>
              <w:t>16,827</w:t>
            </w:r>
          </w:p>
        </w:tc>
      </w:tr>
      <w:tr w:rsidR="003E1959" w:rsidRPr="00310E87" w14:paraId="018465D2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0F67A8F0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2" w:type="pct"/>
            <w:gridSpan w:val="2"/>
          </w:tcPr>
          <w:p w14:paraId="16C8BEE1" w14:textId="51CED025" w:rsidR="003733F8" w:rsidRPr="003733F8" w:rsidRDefault="00B00B8B" w:rsidP="0050471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2E4F805A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AFBC287" w14:textId="77777777" w:rsidR="003733F8" w:rsidRPr="003733F8" w:rsidRDefault="003733F8" w:rsidP="00ED05D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676299F8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4CB9B2A2" w14:textId="25361087" w:rsidR="003733F8" w:rsidRPr="003733F8" w:rsidRDefault="00412CA0" w:rsidP="003733F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10,542</w:t>
            </w:r>
          </w:p>
        </w:tc>
        <w:tc>
          <w:tcPr>
            <w:tcW w:w="146" w:type="pct"/>
            <w:vAlign w:val="bottom"/>
          </w:tcPr>
          <w:p w14:paraId="0B06CE24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F1EF407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</w:rPr>
              <w:t>71,297</w:t>
            </w:r>
          </w:p>
        </w:tc>
      </w:tr>
      <w:tr w:rsidR="003E1959" w:rsidRPr="00310E87" w14:paraId="3CABF9F1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4F42E262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62" w:type="pct"/>
            <w:gridSpan w:val="2"/>
            <w:vAlign w:val="bottom"/>
          </w:tcPr>
          <w:p w14:paraId="53F3B32D" w14:textId="787288E6" w:rsidR="00310E87" w:rsidRPr="003733F8" w:rsidRDefault="00B00B8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5" w:type="pct"/>
            <w:gridSpan w:val="2"/>
            <w:vAlign w:val="bottom"/>
          </w:tcPr>
          <w:p w14:paraId="472DA807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D93F6D9" w14:textId="1D05B343" w:rsidR="00310E87" w:rsidRPr="003733F8" w:rsidRDefault="00CF0C3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4" w:type="pct"/>
            <w:gridSpan w:val="2"/>
            <w:vAlign w:val="bottom"/>
          </w:tcPr>
          <w:p w14:paraId="7071C8A8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582BCF77" w14:textId="5B9B8360" w:rsidR="00310E87" w:rsidRPr="003733F8" w:rsidRDefault="00B00B8B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6" w:type="pct"/>
            <w:vAlign w:val="bottom"/>
          </w:tcPr>
          <w:p w14:paraId="23C2DA94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5482B26" w14:textId="193E5800" w:rsidR="00310E87" w:rsidRPr="003733F8" w:rsidRDefault="00CF0C3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3E1959" w:rsidRPr="00310E87" w14:paraId="0942F23B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2CA061AD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62" w:type="pct"/>
            <w:gridSpan w:val="2"/>
            <w:vAlign w:val="bottom"/>
          </w:tcPr>
          <w:p w14:paraId="1FCFFC7F" w14:textId="229EAB20" w:rsidR="00310E87" w:rsidRPr="003733F8" w:rsidRDefault="00B00B8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2,591</w:t>
            </w:r>
          </w:p>
        </w:tc>
        <w:tc>
          <w:tcPr>
            <w:tcW w:w="145" w:type="pct"/>
            <w:gridSpan w:val="2"/>
            <w:vAlign w:val="bottom"/>
          </w:tcPr>
          <w:p w14:paraId="09165507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C8AC8F" w14:textId="735CAA61" w:rsidR="00310E87" w:rsidRPr="003733F8" w:rsidRDefault="00CF0C3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4" w:type="pct"/>
            <w:gridSpan w:val="2"/>
            <w:vAlign w:val="bottom"/>
          </w:tcPr>
          <w:p w14:paraId="0590BA93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1C525DF7" w14:textId="2A32730E" w:rsidR="00310E87" w:rsidRPr="003733F8" w:rsidRDefault="00B00B8B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2,591</w:t>
            </w:r>
          </w:p>
        </w:tc>
        <w:tc>
          <w:tcPr>
            <w:tcW w:w="146" w:type="pct"/>
            <w:vAlign w:val="bottom"/>
          </w:tcPr>
          <w:p w14:paraId="1EEB87ED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CCA559B" w14:textId="30245237" w:rsidR="00310E87" w:rsidRPr="003733F8" w:rsidRDefault="00CF0C3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3E1959" w:rsidRPr="00310E87" w14:paraId="5A0471B0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68536985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2" w:type="pct"/>
            <w:gridSpan w:val="2"/>
            <w:vAlign w:val="bottom"/>
          </w:tcPr>
          <w:p w14:paraId="6303F3F9" w14:textId="74DF4640" w:rsidR="00310E87" w:rsidRPr="003733F8" w:rsidRDefault="00B00B8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14,334</w:t>
            </w:r>
          </w:p>
        </w:tc>
        <w:tc>
          <w:tcPr>
            <w:tcW w:w="145" w:type="pct"/>
            <w:gridSpan w:val="2"/>
            <w:vAlign w:val="bottom"/>
          </w:tcPr>
          <w:p w14:paraId="29B37D70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65DFED54" w14:textId="0FF5AABD" w:rsidR="00310E87" w:rsidRPr="003733F8" w:rsidRDefault="00CF0C3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44" w:type="pct"/>
            <w:gridSpan w:val="2"/>
            <w:vAlign w:val="bottom"/>
          </w:tcPr>
          <w:p w14:paraId="5AA09FD5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5F2092EE" w14:textId="032FD0B8" w:rsidR="00310E87" w:rsidRPr="003733F8" w:rsidRDefault="00B00B8B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9,485</w:t>
            </w:r>
          </w:p>
        </w:tc>
        <w:tc>
          <w:tcPr>
            <w:tcW w:w="146" w:type="pct"/>
            <w:vAlign w:val="bottom"/>
          </w:tcPr>
          <w:p w14:paraId="7FB1AB85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E0DFF35" w14:textId="4DBD2751" w:rsidR="00310E87" w:rsidRPr="003733F8" w:rsidRDefault="00CF0C3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3E1959" w:rsidRPr="00B165D6" w14:paraId="1CFC4D3E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778A5A2E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662" w:type="pct"/>
            <w:gridSpan w:val="2"/>
            <w:vAlign w:val="bottom"/>
          </w:tcPr>
          <w:p w14:paraId="11B29079" w14:textId="106FB06D" w:rsidR="003733F8" w:rsidRPr="003733F8" w:rsidRDefault="00B00B8B" w:rsidP="0050471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4,743</w:t>
            </w:r>
          </w:p>
        </w:tc>
        <w:tc>
          <w:tcPr>
            <w:tcW w:w="145" w:type="pct"/>
            <w:gridSpan w:val="2"/>
            <w:vAlign w:val="bottom"/>
          </w:tcPr>
          <w:p w14:paraId="0A5D2BE1" w14:textId="77777777" w:rsidR="003733F8" w:rsidRPr="003733F8" w:rsidRDefault="003733F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36919E0" w14:textId="6FEDD70C" w:rsidR="003733F8" w:rsidRPr="004A40C4" w:rsidRDefault="00CF0C3F" w:rsidP="0050471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40C4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733F8" w:rsidRPr="004A4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0C4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44" w:type="pct"/>
            <w:gridSpan w:val="2"/>
            <w:vAlign w:val="bottom"/>
          </w:tcPr>
          <w:p w14:paraId="6212769F" w14:textId="77777777" w:rsidR="003733F8" w:rsidRPr="004A40C4" w:rsidRDefault="003733F8" w:rsidP="0050471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795DA034" w14:textId="13D4FB77" w:rsidR="003733F8" w:rsidRPr="004A40C4" w:rsidRDefault="00B00B8B" w:rsidP="0050471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40C4">
              <w:rPr>
                <w:rFonts w:ascii="Angsana New" w:hAnsi="Angsana New"/>
                <w:sz w:val="30"/>
                <w:szCs w:val="30"/>
                <w:lang w:val="en-US"/>
              </w:rPr>
              <w:t>4,743</w:t>
            </w:r>
          </w:p>
        </w:tc>
        <w:tc>
          <w:tcPr>
            <w:tcW w:w="146" w:type="pct"/>
            <w:vAlign w:val="bottom"/>
          </w:tcPr>
          <w:p w14:paraId="17D7E10E" w14:textId="77777777" w:rsidR="003733F8" w:rsidRPr="004A40C4" w:rsidRDefault="003733F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FE19ACB" w14:textId="017A7123" w:rsidR="003733F8" w:rsidRPr="004A40C4" w:rsidRDefault="00CF0C3F" w:rsidP="0050471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40C4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733F8" w:rsidRPr="004A4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0C4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3E1959" w:rsidRPr="00B165D6" w14:paraId="0B5A5E51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162C01CB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บริษัทย่อยของการร่วมค้าทาง</w:t>
            </w:r>
            <w:r w:rsidRPr="003733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อ้อม</w:t>
            </w:r>
          </w:p>
        </w:tc>
        <w:tc>
          <w:tcPr>
            <w:tcW w:w="662" w:type="pct"/>
            <w:gridSpan w:val="2"/>
            <w:vAlign w:val="bottom"/>
          </w:tcPr>
          <w:p w14:paraId="314D7A0D" w14:textId="417D6A3E" w:rsidR="003733F8" w:rsidRPr="003733F8" w:rsidRDefault="00B00B8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9,222</w:t>
            </w:r>
          </w:p>
        </w:tc>
        <w:tc>
          <w:tcPr>
            <w:tcW w:w="145" w:type="pct"/>
            <w:gridSpan w:val="2"/>
            <w:vAlign w:val="bottom"/>
          </w:tcPr>
          <w:p w14:paraId="04500C22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0DEE2BCD" w14:textId="77777777" w:rsidR="003733F8" w:rsidRPr="003733F8" w:rsidRDefault="003733F8" w:rsidP="00ED05D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5131AD6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48F94288" w14:textId="1EE425ED" w:rsidR="003733F8" w:rsidRPr="00AB2DA1" w:rsidRDefault="00B00B8B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9,222</w:t>
            </w:r>
          </w:p>
        </w:tc>
        <w:tc>
          <w:tcPr>
            <w:tcW w:w="146" w:type="pct"/>
            <w:vAlign w:val="bottom"/>
          </w:tcPr>
          <w:p w14:paraId="1D7A3D7D" w14:textId="77777777" w:rsidR="003733F8" w:rsidRPr="00AB2DA1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595B554" w14:textId="77777777" w:rsidR="003733F8" w:rsidRPr="00AB2DA1" w:rsidRDefault="003733F8" w:rsidP="0037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2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1959" w:rsidRPr="00B165D6" w14:paraId="2CB34CCF" w14:textId="77777777" w:rsidTr="0086331E">
        <w:trPr>
          <w:gridAfter w:val="1"/>
          <w:wAfter w:w="5" w:type="pct"/>
        </w:trPr>
        <w:tc>
          <w:tcPr>
            <w:tcW w:w="2078" w:type="pct"/>
            <w:vAlign w:val="bottom"/>
          </w:tcPr>
          <w:p w14:paraId="24E0F436" w14:textId="77777777" w:rsidR="003733F8" w:rsidRPr="0082412F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8A97" w14:textId="51FE87EC" w:rsidR="003733F8" w:rsidRPr="003733F8" w:rsidRDefault="00B00B8B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31,378</w:t>
            </w:r>
          </w:p>
        </w:tc>
        <w:tc>
          <w:tcPr>
            <w:tcW w:w="145" w:type="pct"/>
            <w:gridSpan w:val="2"/>
            <w:vAlign w:val="bottom"/>
          </w:tcPr>
          <w:p w14:paraId="20A2ADEE" w14:textId="77777777" w:rsidR="003733F8" w:rsidRPr="0082412F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74C98" w14:textId="298F2A33" w:rsidR="003733F8" w:rsidRPr="0082412F" w:rsidRDefault="00CF0C3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</w:t>
            </w:r>
            <w:r w:rsidR="003733F8" w:rsidRPr="00D24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512</w:t>
            </w:r>
          </w:p>
        </w:tc>
        <w:tc>
          <w:tcPr>
            <w:tcW w:w="144" w:type="pct"/>
            <w:gridSpan w:val="2"/>
            <w:vAlign w:val="bottom"/>
          </w:tcPr>
          <w:p w14:paraId="7942217B" w14:textId="77777777" w:rsidR="003733F8" w:rsidRPr="0082412F" w:rsidRDefault="003733F8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B69B6" w14:textId="304822B2" w:rsidR="003733F8" w:rsidRPr="0082412F" w:rsidRDefault="00B00B8B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55,696</w:t>
            </w:r>
          </w:p>
        </w:tc>
        <w:tc>
          <w:tcPr>
            <w:tcW w:w="146" w:type="pct"/>
            <w:vAlign w:val="bottom"/>
          </w:tcPr>
          <w:p w14:paraId="45E35909" w14:textId="77777777" w:rsidR="003733F8" w:rsidRPr="0082412F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9A18" w14:textId="52B35236" w:rsidR="003733F8" w:rsidRPr="0082412F" w:rsidRDefault="00CF0C3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3733F8" w:rsidRPr="00D24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</w:tr>
    </w:tbl>
    <w:p w14:paraId="3BBE2DF9" w14:textId="0896A713" w:rsidR="00D62919" w:rsidRDefault="00D62919" w:rsidP="00FA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01"/>
        <w:gridCol w:w="1041"/>
        <w:gridCol w:w="238"/>
        <w:gridCol w:w="1025"/>
        <w:gridCol w:w="360"/>
        <w:gridCol w:w="900"/>
        <w:gridCol w:w="276"/>
        <w:gridCol w:w="894"/>
        <w:gridCol w:w="249"/>
        <w:gridCol w:w="1136"/>
      </w:tblGrid>
      <w:tr w:rsidR="006A052D" w:rsidRPr="002E4F54" w14:paraId="7E640EFE" w14:textId="77777777" w:rsidTr="001050F2">
        <w:trPr>
          <w:tblHeader/>
        </w:trPr>
        <w:tc>
          <w:tcPr>
            <w:tcW w:w="2610" w:type="dxa"/>
            <w:vAlign w:val="bottom"/>
          </w:tcPr>
          <w:p w14:paraId="5230F27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3AD2FB14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4840" w:type="dxa"/>
            <w:gridSpan w:val="7"/>
            <w:vAlign w:val="bottom"/>
          </w:tcPr>
          <w:p w14:paraId="4AF6F00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A052D" w:rsidRPr="002E4F54" w14:paraId="10CE0CB5" w14:textId="77777777" w:rsidTr="001050F2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5FA0122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1" w:type="dxa"/>
            <w:vAlign w:val="bottom"/>
          </w:tcPr>
          <w:p w14:paraId="1AE5EB0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0176BC4C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31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041" w:type="dxa"/>
            <w:vAlign w:val="bottom"/>
          </w:tcPr>
          <w:p w14:paraId="4322650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198AD14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30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มิถุนายน</w:t>
            </w:r>
          </w:p>
        </w:tc>
        <w:tc>
          <w:tcPr>
            <w:tcW w:w="238" w:type="dxa"/>
            <w:vAlign w:val="bottom"/>
          </w:tcPr>
          <w:p w14:paraId="7D8C63C4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0DDC4C85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5770369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31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360" w:type="dxa"/>
            <w:vAlign w:val="bottom"/>
          </w:tcPr>
          <w:p w14:paraId="06EB72D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1A13AC3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6" w:type="dxa"/>
            <w:vAlign w:val="bottom"/>
          </w:tcPr>
          <w:p w14:paraId="7157F51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5662AB0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9" w:type="dxa"/>
            <w:vAlign w:val="bottom"/>
          </w:tcPr>
          <w:p w14:paraId="224726F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14:paraId="1EAFD21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5A1C7554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30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มิถุนายน</w:t>
            </w:r>
          </w:p>
        </w:tc>
      </w:tr>
      <w:tr w:rsidR="006A052D" w:rsidRPr="002E4F54" w14:paraId="0FA59BAD" w14:textId="77777777" w:rsidTr="001050F2">
        <w:trPr>
          <w:tblHeader/>
        </w:trPr>
        <w:tc>
          <w:tcPr>
            <w:tcW w:w="2610" w:type="dxa"/>
            <w:vAlign w:val="bottom"/>
          </w:tcPr>
          <w:p w14:paraId="4BCA3287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01" w:type="dxa"/>
            <w:vAlign w:val="bottom"/>
          </w:tcPr>
          <w:p w14:paraId="2701366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2563</w:t>
            </w:r>
          </w:p>
        </w:tc>
        <w:tc>
          <w:tcPr>
            <w:tcW w:w="1041" w:type="dxa"/>
            <w:vAlign w:val="bottom"/>
          </w:tcPr>
          <w:p w14:paraId="7491646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2564</w:t>
            </w:r>
          </w:p>
        </w:tc>
        <w:tc>
          <w:tcPr>
            <w:tcW w:w="238" w:type="dxa"/>
            <w:vAlign w:val="bottom"/>
          </w:tcPr>
          <w:p w14:paraId="08C508A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09EA9F1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2563</w:t>
            </w:r>
          </w:p>
        </w:tc>
        <w:tc>
          <w:tcPr>
            <w:tcW w:w="360" w:type="dxa"/>
            <w:vAlign w:val="bottom"/>
          </w:tcPr>
          <w:p w14:paraId="08E68283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299BC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6" w:type="dxa"/>
            <w:vAlign w:val="bottom"/>
          </w:tcPr>
          <w:p w14:paraId="6D4AFADC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7086BFA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49" w:type="dxa"/>
            <w:vAlign w:val="bottom"/>
          </w:tcPr>
          <w:p w14:paraId="7C72917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14:paraId="5243D740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2564</w:t>
            </w:r>
          </w:p>
        </w:tc>
      </w:tr>
      <w:tr w:rsidR="006A052D" w:rsidRPr="002E4F54" w14:paraId="1AE7EB3B" w14:textId="77777777" w:rsidTr="001050F2">
        <w:trPr>
          <w:tblHeader/>
        </w:trPr>
        <w:tc>
          <w:tcPr>
            <w:tcW w:w="2610" w:type="dxa"/>
            <w:vAlign w:val="bottom"/>
          </w:tcPr>
          <w:p w14:paraId="5F520520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689B8F30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4840" w:type="dxa"/>
            <w:gridSpan w:val="7"/>
            <w:vAlign w:val="bottom"/>
          </w:tcPr>
          <w:p w14:paraId="32D11A3A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A052D" w:rsidRPr="002E4F54" w14:paraId="6BAF49D4" w14:textId="77777777" w:rsidTr="001050F2">
        <w:tc>
          <w:tcPr>
            <w:tcW w:w="2610" w:type="dxa"/>
            <w:vAlign w:val="bottom"/>
          </w:tcPr>
          <w:p w14:paraId="4E37E6D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901" w:type="dxa"/>
            <w:vAlign w:val="bottom"/>
          </w:tcPr>
          <w:p w14:paraId="519F869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09</w:t>
            </w:r>
          </w:p>
        </w:tc>
        <w:tc>
          <w:tcPr>
            <w:tcW w:w="1041" w:type="dxa"/>
            <w:vAlign w:val="bottom"/>
          </w:tcPr>
          <w:p w14:paraId="6FFC444C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</w:rPr>
              <w:t>2.15</w:t>
            </w:r>
          </w:p>
        </w:tc>
        <w:tc>
          <w:tcPr>
            <w:tcW w:w="238" w:type="dxa"/>
            <w:vAlign w:val="bottom"/>
          </w:tcPr>
          <w:p w14:paraId="3BD4FCD7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74F486D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60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000</w:t>
            </w:r>
          </w:p>
        </w:tc>
        <w:tc>
          <w:tcPr>
            <w:tcW w:w="360" w:type="dxa"/>
            <w:vAlign w:val="bottom"/>
          </w:tcPr>
          <w:p w14:paraId="63E6C66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56D3B6" w14:textId="77777777" w:rsidR="006A052D" w:rsidRPr="00853D28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53D28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92,</w:t>
            </w:r>
            <w:r w:rsidRPr="00654AD1">
              <w:rPr>
                <w:rFonts w:asciiTheme="majorBidi" w:hAnsiTheme="majorBidi" w:cstheme="majorBidi" w:hint="cs"/>
                <w:sz w:val="27"/>
                <w:szCs w:val="27"/>
              </w:rPr>
              <w:t>624</w:t>
            </w:r>
          </w:p>
        </w:tc>
        <w:tc>
          <w:tcPr>
            <w:tcW w:w="276" w:type="dxa"/>
            <w:vAlign w:val="bottom"/>
          </w:tcPr>
          <w:p w14:paraId="4904A29E" w14:textId="77777777" w:rsidR="006A052D" w:rsidRPr="00853D28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94" w:type="dxa"/>
            <w:vAlign w:val="bottom"/>
          </w:tcPr>
          <w:p w14:paraId="51DF556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(32,000)</w:t>
            </w:r>
          </w:p>
        </w:tc>
        <w:tc>
          <w:tcPr>
            <w:tcW w:w="249" w:type="dxa"/>
            <w:vAlign w:val="bottom"/>
          </w:tcPr>
          <w:p w14:paraId="7FDC0743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70F940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120,624</w:t>
            </w:r>
          </w:p>
        </w:tc>
      </w:tr>
      <w:tr w:rsidR="006A052D" w:rsidRPr="002E4F54" w14:paraId="42681BEF" w14:textId="77777777" w:rsidTr="001050F2">
        <w:tc>
          <w:tcPr>
            <w:tcW w:w="2610" w:type="dxa"/>
            <w:shd w:val="clear" w:color="auto" w:fill="auto"/>
            <w:vAlign w:val="bottom"/>
          </w:tcPr>
          <w:p w14:paraId="3EB0301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</w:t>
            </w:r>
            <w:r w:rsidRPr="002E4F5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901" w:type="dxa"/>
            <w:vAlign w:val="bottom"/>
          </w:tcPr>
          <w:p w14:paraId="0830E54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1" w:type="dxa"/>
            <w:vAlign w:val="bottom"/>
          </w:tcPr>
          <w:p w14:paraId="56D98EB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bottom"/>
          </w:tcPr>
          <w:p w14:paraId="7345EBB5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5C70730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332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360" w:type="dxa"/>
            <w:vAlign w:val="bottom"/>
          </w:tcPr>
          <w:p w14:paraId="60FA433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BF2579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6" w:type="dxa"/>
            <w:vAlign w:val="bottom"/>
          </w:tcPr>
          <w:p w14:paraId="1B184E2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0E7AC420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9" w:type="dxa"/>
            <w:vAlign w:val="bottom"/>
          </w:tcPr>
          <w:p w14:paraId="16C2BB9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14:paraId="47A28F8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</w:rPr>
              <w:t>(33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A052D" w:rsidRPr="002E4F54" w14:paraId="2C798090" w14:textId="77777777" w:rsidTr="001050F2">
        <w:tc>
          <w:tcPr>
            <w:tcW w:w="2610" w:type="dxa"/>
            <w:vAlign w:val="bottom"/>
          </w:tcPr>
          <w:p w14:paraId="2F04720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01" w:type="dxa"/>
            <w:vAlign w:val="bottom"/>
          </w:tcPr>
          <w:p w14:paraId="58970D9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1" w:type="dxa"/>
            <w:vAlign w:val="bottom"/>
          </w:tcPr>
          <w:p w14:paraId="35F2648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  <w:vAlign w:val="bottom"/>
          </w:tcPr>
          <w:p w14:paraId="2F06773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938DA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59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668</w:t>
            </w:r>
          </w:p>
        </w:tc>
        <w:tc>
          <w:tcPr>
            <w:tcW w:w="360" w:type="dxa"/>
            <w:vAlign w:val="bottom"/>
          </w:tcPr>
          <w:p w14:paraId="30A6C6E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92A7A1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6" w:type="dxa"/>
            <w:vAlign w:val="bottom"/>
          </w:tcPr>
          <w:p w14:paraId="3D9AB83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739928F5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vAlign w:val="bottom"/>
          </w:tcPr>
          <w:p w14:paraId="55C5343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018F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120,289</w:t>
            </w:r>
          </w:p>
        </w:tc>
      </w:tr>
    </w:tbl>
    <w:p w14:paraId="07645C9D" w14:textId="77777777" w:rsidR="006A052D" w:rsidRPr="006A052D" w:rsidRDefault="006A052D" w:rsidP="006A0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9BD21B" w14:textId="3D948FFB" w:rsidR="006A052D" w:rsidRDefault="006A052D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955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07"/>
        <w:gridCol w:w="990"/>
        <w:gridCol w:w="246"/>
        <w:gridCol w:w="1014"/>
        <w:gridCol w:w="243"/>
        <w:gridCol w:w="927"/>
        <w:gridCol w:w="278"/>
        <w:gridCol w:w="982"/>
        <w:gridCol w:w="278"/>
        <w:gridCol w:w="1066"/>
        <w:gridCol w:w="6"/>
      </w:tblGrid>
      <w:tr w:rsidR="00B23834" w:rsidRPr="00627173" w14:paraId="5EBB5C5F" w14:textId="77777777" w:rsidTr="006147A3">
        <w:trPr>
          <w:gridAfter w:val="1"/>
          <w:wAfter w:w="6" w:type="dxa"/>
        </w:trPr>
        <w:tc>
          <w:tcPr>
            <w:tcW w:w="2520" w:type="dxa"/>
            <w:shd w:val="clear" w:color="auto" w:fill="auto"/>
            <w:vAlign w:val="bottom"/>
          </w:tcPr>
          <w:p w14:paraId="454700F8" w14:textId="21531C74" w:rsidR="00B23834" w:rsidRPr="00627173" w:rsidRDefault="00B23834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997" w:type="dxa"/>
            <w:gridSpan w:val="2"/>
            <w:vAlign w:val="bottom"/>
          </w:tcPr>
          <w:p w14:paraId="4FFD11A5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  <w:vAlign w:val="bottom"/>
          </w:tcPr>
          <w:p w14:paraId="3A9AC1D5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7"/>
            <w:vAlign w:val="bottom"/>
          </w:tcPr>
          <w:p w14:paraId="5E0AC884" w14:textId="43BCF8DA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3834" w:rsidRPr="00627173" w14:paraId="73434756" w14:textId="77777777" w:rsidTr="006147A3">
        <w:tc>
          <w:tcPr>
            <w:tcW w:w="2520" w:type="dxa"/>
            <w:vAlign w:val="bottom"/>
          </w:tcPr>
          <w:p w14:paraId="54D3A258" w14:textId="77777777" w:rsidR="00B23834" w:rsidRPr="00627173" w:rsidRDefault="00B23834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  <w:vAlign w:val="bottom"/>
          </w:tcPr>
          <w:p w14:paraId="5607F125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9BAF6DB" w14:textId="1B95AA80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0FB2ABC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EA3535F" w14:textId="5132A8E5" w:rsidR="00B23834" w:rsidRPr="007801B2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01B2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30 </w:t>
            </w:r>
            <w:r w:rsidRPr="007801B2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246" w:type="dxa"/>
            <w:vAlign w:val="bottom"/>
          </w:tcPr>
          <w:p w14:paraId="0AC26511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EABF2E6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5924477" w14:textId="12D11BE9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vAlign w:val="bottom"/>
          </w:tcPr>
          <w:p w14:paraId="575933B7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1421CCF3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vAlign w:val="bottom"/>
          </w:tcPr>
          <w:p w14:paraId="6FC0351B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BA4B7CD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</w:p>
          <w:p w14:paraId="492BF363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278" w:type="dxa"/>
            <w:vAlign w:val="bottom"/>
          </w:tcPr>
          <w:p w14:paraId="3624F47B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2C3F284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23B9801" w14:textId="3528B132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6271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B23834" w:rsidRPr="00627173" w14:paraId="7B5EE4CE" w14:textId="77777777" w:rsidTr="006147A3">
        <w:tc>
          <w:tcPr>
            <w:tcW w:w="2520" w:type="dxa"/>
            <w:vAlign w:val="bottom"/>
          </w:tcPr>
          <w:p w14:paraId="77149A83" w14:textId="77777777" w:rsidR="00B23834" w:rsidRPr="00627173" w:rsidRDefault="00B2383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007" w:type="dxa"/>
            <w:vAlign w:val="bottom"/>
          </w:tcPr>
          <w:p w14:paraId="6C787F8F" w14:textId="10487F4D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90" w:type="dxa"/>
            <w:vAlign w:val="bottom"/>
          </w:tcPr>
          <w:p w14:paraId="72D1A7B9" w14:textId="1AB1B893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46" w:type="dxa"/>
            <w:vAlign w:val="bottom"/>
          </w:tcPr>
          <w:p w14:paraId="701C6994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D0B38E5" w14:textId="12170469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3" w:type="dxa"/>
            <w:vAlign w:val="bottom"/>
          </w:tcPr>
          <w:p w14:paraId="029272DA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474CB783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8" w:type="dxa"/>
            <w:vAlign w:val="bottom"/>
          </w:tcPr>
          <w:p w14:paraId="6528FDC6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16D1AC35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78" w:type="dxa"/>
            <w:vAlign w:val="bottom"/>
          </w:tcPr>
          <w:p w14:paraId="04C820A9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C9997BD" w14:textId="5E013984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</w:tr>
      <w:tr w:rsidR="00B23834" w:rsidRPr="00627173" w14:paraId="0CA37F52" w14:textId="77777777" w:rsidTr="006147A3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027CA70E" w14:textId="77777777" w:rsidR="00B23834" w:rsidRPr="00627173" w:rsidRDefault="00B23834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7" w:type="dxa"/>
            <w:gridSpan w:val="2"/>
            <w:vAlign w:val="bottom"/>
          </w:tcPr>
          <w:p w14:paraId="03216D13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vAlign w:val="bottom"/>
          </w:tcPr>
          <w:p w14:paraId="34623318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7"/>
            <w:vAlign w:val="bottom"/>
          </w:tcPr>
          <w:p w14:paraId="364EEB3E" w14:textId="0CF73345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3834" w:rsidRPr="00627173" w14:paraId="377E5991" w14:textId="77777777" w:rsidTr="006147A3">
        <w:tc>
          <w:tcPr>
            <w:tcW w:w="2520" w:type="dxa"/>
            <w:vAlign w:val="bottom"/>
          </w:tcPr>
          <w:p w14:paraId="77581F70" w14:textId="77777777" w:rsidR="00B23834" w:rsidRPr="00627173" w:rsidRDefault="00B2383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007" w:type="dxa"/>
            <w:vAlign w:val="bottom"/>
          </w:tcPr>
          <w:p w14:paraId="0ABB03CD" w14:textId="5726C105" w:rsidR="00B23834" w:rsidRPr="00627173" w:rsidRDefault="00B23834" w:rsidP="001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</w:p>
        </w:tc>
        <w:tc>
          <w:tcPr>
            <w:tcW w:w="990" w:type="dxa"/>
            <w:vAlign w:val="bottom"/>
          </w:tcPr>
          <w:p w14:paraId="27E26A92" w14:textId="2FAFD4CE" w:rsidR="00B23834" w:rsidRPr="007801B2" w:rsidRDefault="00B23834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801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4.13</w:t>
            </w:r>
            <w:r w:rsidRPr="007801B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- </w:t>
            </w:r>
            <w:r w:rsidRPr="007801B2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5</w:t>
            </w:r>
            <w:r w:rsidRPr="007801B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801B2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30</w:t>
            </w:r>
          </w:p>
        </w:tc>
        <w:tc>
          <w:tcPr>
            <w:tcW w:w="246" w:type="dxa"/>
            <w:vAlign w:val="bottom"/>
          </w:tcPr>
          <w:p w14:paraId="341F2B0C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AC33431" w14:textId="770B305B" w:rsidR="00B23834" w:rsidRPr="00627173" w:rsidRDefault="00B23834" w:rsidP="0084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538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896</w:t>
            </w:r>
          </w:p>
        </w:tc>
        <w:tc>
          <w:tcPr>
            <w:tcW w:w="243" w:type="dxa"/>
            <w:vAlign w:val="bottom"/>
          </w:tcPr>
          <w:p w14:paraId="1DB6048F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6AD9A3BC" w14:textId="4D915308" w:rsidR="00B23834" w:rsidRPr="009A1792" w:rsidRDefault="00B23834" w:rsidP="0084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79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23,960</w:t>
            </w:r>
          </w:p>
        </w:tc>
        <w:tc>
          <w:tcPr>
            <w:tcW w:w="278" w:type="dxa"/>
            <w:vAlign w:val="bottom"/>
          </w:tcPr>
          <w:p w14:paraId="3A6B4F92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637D410E" w14:textId="7D8EFBE8" w:rsidR="00B23834" w:rsidRPr="00627173" w:rsidRDefault="00B23834" w:rsidP="0084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79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36,426</w:t>
            </w:r>
          </w:p>
        </w:tc>
        <w:tc>
          <w:tcPr>
            <w:tcW w:w="278" w:type="dxa"/>
            <w:vAlign w:val="bottom"/>
          </w:tcPr>
          <w:p w14:paraId="5735923F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D3864C3" w14:textId="5016F489" w:rsidR="00B23834" w:rsidRPr="009A1792" w:rsidRDefault="00B23834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79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599,282</w:t>
            </w:r>
          </w:p>
        </w:tc>
      </w:tr>
      <w:tr w:rsidR="00B23834" w:rsidRPr="00627173" w14:paraId="4430721F" w14:textId="77777777" w:rsidTr="006147A3">
        <w:tc>
          <w:tcPr>
            <w:tcW w:w="2520" w:type="dxa"/>
            <w:vAlign w:val="bottom"/>
          </w:tcPr>
          <w:p w14:paraId="053EE985" w14:textId="2EDB9E33" w:rsidR="00B23834" w:rsidRPr="007801B2" w:rsidRDefault="00B23834" w:rsidP="006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801B2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หัก</w:t>
            </w:r>
            <w:r w:rsidRPr="007801B2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7801B2">
              <w:rPr>
                <w:rFonts w:asciiTheme="majorBidi" w:hAnsiTheme="majorBidi" w:cstheme="majorBidi"/>
                <w:spacing w:val="-6"/>
                <w:sz w:val="27"/>
                <w:szCs w:val="27"/>
              </w:rPr>
              <w:br/>
              <w:t xml:space="preserve">   </w:t>
            </w:r>
            <w:r w:rsidRPr="007801B2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vAlign w:val="bottom"/>
          </w:tcPr>
          <w:p w14:paraId="59913EA0" w14:textId="77777777" w:rsidR="00B23834" w:rsidRPr="00627173" w:rsidRDefault="00B23834" w:rsidP="001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2EB2E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B250F78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7CF1436" w14:textId="2C7D7961" w:rsidR="00B23834" w:rsidRPr="00627173" w:rsidRDefault="00B23834" w:rsidP="0005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234</w:t>
            </w:r>
            <w:r w:rsidRPr="006271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4E471623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1829113D" w14:textId="77777777" w:rsidR="00B23834" w:rsidRPr="00627173" w:rsidRDefault="00B23834" w:rsidP="00D7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A870070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741CDF2B" w14:textId="77777777" w:rsidR="00B23834" w:rsidRPr="00627173" w:rsidRDefault="00B23834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2AA63E5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DC6F1A1" w14:textId="77F93500" w:rsidR="00B23834" w:rsidRPr="00627173" w:rsidRDefault="00B23834" w:rsidP="00ED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(17,653)</w:t>
            </w:r>
          </w:p>
        </w:tc>
      </w:tr>
      <w:tr w:rsidR="00B23834" w:rsidRPr="00627173" w14:paraId="2AB39989" w14:textId="77777777" w:rsidTr="006147A3">
        <w:tc>
          <w:tcPr>
            <w:tcW w:w="2520" w:type="dxa"/>
            <w:vAlign w:val="bottom"/>
          </w:tcPr>
          <w:p w14:paraId="1196F7CA" w14:textId="77777777" w:rsidR="00B23834" w:rsidRPr="00627173" w:rsidRDefault="00B2383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7" w:type="dxa"/>
            <w:vAlign w:val="bottom"/>
          </w:tcPr>
          <w:p w14:paraId="67ACC2C4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780D9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7B6F73F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13CF" w14:textId="6E074581" w:rsidR="00B23834" w:rsidRPr="00627173" w:rsidRDefault="00B23834" w:rsidP="0005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522</w:t>
            </w: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662</w:t>
            </w:r>
          </w:p>
        </w:tc>
        <w:tc>
          <w:tcPr>
            <w:tcW w:w="243" w:type="dxa"/>
            <w:vAlign w:val="bottom"/>
          </w:tcPr>
          <w:p w14:paraId="0F5CE9EF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A872181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vAlign w:val="bottom"/>
          </w:tcPr>
          <w:p w14:paraId="2D1D4E19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3DA056F8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B352F6D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93F70" w14:textId="19F720AB" w:rsidR="00B23834" w:rsidRPr="009A1792" w:rsidRDefault="00B23834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A17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581,629</w:t>
            </w:r>
          </w:p>
        </w:tc>
      </w:tr>
    </w:tbl>
    <w:p w14:paraId="27688F8A" w14:textId="4E592012" w:rsidR="003E1959" w:rsidRPr="007801B2" w:rsidRDefault="003E1959" w:rsidP="00FA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54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7"/>
        <w:gridCol w:w="990"/>
        <w:gridCol w:w="250"/>
        <w:gridCol w:w="1010"/>
        <w:gridCol w:w="248"/>
        <w:gridCol w:w="922"/>
        <w:gridCol w:w="270"/>
        <w:gridCol w:w="990"/>
        <w:gridCol w:w="270"/>
        <w:gridCol w:w="1080"/>
      </w:tblGrid>
      <w:tr w:rsidR="008232FB" w:rsidRPr="002E4F54" w14:paraId="245675D1" w14:textId="77777777" w:rsidTr="006147A3">
        <w:trPr>
          <w:tblHeader/>
        </w:trPr>
        <w:tc>
          <w:tcPr>
            <w:tcW w:w="2520" w:type="dxa"/>
            <w:vAlign w:val="bottom"/>
          </w:tcPr>
          <w:p w14:paraId="71CDE7F2" w14:textId="77777777" w:rsidR="008232FB" w:rsidRPr="002E4F54" w:rsidRDefault="008232FB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0348308B" w14:textId="77777777" w:rsidR="008232FB" w:rsidRPr="002E4F54" w:rsidRDefault="008232FB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4790" w:type="dxa"/>
            <w:gridSpan w:val="7"/>
            <w:vAlign w:val="bottom"/>
          </w:tcPr>
          <w:p w14:paraId="20EC4D19" w14:textId="343D3CDD" w:rsidR="008232FB" w:rsidRPr="002E4F54" w:rsidRDefault="008232FB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232FB" w:rsidRPr="002E4F54" w14:paraId="4F0DE047" w14:textId="77777777" w:rsidTr="006147A3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3F290EE" w14:textId="77777777" w:rsidR="008232FB" w:rsidRPr="002E4F54" w:rsidRDefault="008232FB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97" w:type="dxa"/>
            <w:vAlign w:val="bottom"/>
          </w:tcPr>
          <w:p w14:paraId="2BAECCEC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6BF83C61" w14:textId="48889AFE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31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</w:tcPr>
          <w:p w14:paraId="590DAD3E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7CBC0E85" w14:textId="6DE00822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30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มิถุนายน</w:t>
            </w:r>
          </w:p>
        </w:tc>
        <w:tc>
          <w:tcPr>
            <w:tcW w:w="250" w:type="dxa"/>
            <w:vAlign w:val="bottom"/>
          </w:tcPr>
          <w:p w14:paraId="5585ECD7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0DDBDCEF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46B774B8" w14:textId="3EED4E1F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31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8" w:type="dxa"/>
            <w:vAlign w:val="bottom"/>
          </w:tcPr>
          <w:p w14:paraId="0705A405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7E71F9E0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58C1110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F0E22A4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</w:t>
            </w:r>
          </w:p>
          <w:p w14:paraId="7C53BB47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33447A7F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51C1C99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0281F7D9" w14:textId="43A8929C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30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มิถุนายน</w:t>
            </w:r>
          </w:p>
        </w:tc>
      </w:tr>
      <w:tr w:rsidR="008232FB" w:rsidRPr="002E4F54" w14:paraId="618D7F14" w14:textId="77777777" w:rsidTr="006147A3">
        <w:trPr>
          <w:tblHeader/>
        </w:trPr>
        <w:tc>
          <w:tcPr>
            <w:tcW w:w="2520" w:type="dxa"/>
            <w:vAlign w:val="bottom"/>
          </w:tcPr>
          <w:p w14:paraId="6261D038" w14:textId="77777777" w:rsidR="008232FB" w:rsidRPr="002E4F54" w:rsidRDefault="008232FB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997" w:type="dxa"/>
            <w:vAlign w:val="bottom"/>
          </w:tcPr>
          <w:p w14:paraId="5D7DEFAD" w14:textId="7BC9EFD8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2563</w:t>
            </w:r>
          </w:p>
        </w:tc>
        <w:tc>
          <w:tcPr>
            <w:tcW w:w="990" w:type="dxa"/>
            <w:vAlign w:val="bottom"/>
          </w:tcPr>
          <w:p w14:paraId="6BD807E6" w14:textId="4FA958D1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2564</w:t>
            </w:r>
          </w:p>
        </w:tc>
        <w:tc>
          <w:tcPr>
            <w:tcW w:w="250" w:type="dxa"/>
            <w:vAlign w:val="bottom"/>
          </w:tcPr>
          <w:p w14:paraId="59B40527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6A369A15" w14:textId="41B41151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2563</w:t>
            </w:r>
          </w:p>
        </w:tc>
        <w:tc>
          <w:tcPr>
            <w:tcW w:w="248" w:type="dxa"/>
            <w:vAlign w:val="bottom"/>
          </w:tcPr>
          <w:p w14:paraId="4BC20D91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6E8F49C4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A0DD918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298A304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04B296E4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5253526A" w14:textId="5DAD2FA0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2564</w:t>
            </w:r>
          </w:p>
        </w:tc>
      </w:tr>
      <w:tr w:rsidR="008232FB" w:rsidRPr="002E4F54" w14:paraId="16C957A1" w14:textId="77777777" w:rsidTr="006147A3">
        <w:trPr>
          <w:tblHeader/>
        </w:trPr>
        <w:tc>
          <w:tcPr>
            <w:tcW w:w="2520" w:type="dxa"/>
            <w:vAlign w:val="bottom"/>
          </w:tcPr>
          <w:p w14:paraId="0C51028D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1ADB9E5C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4790" w:type="dxa"/>
            <w:gridSpan w:val="7"/>
            <w:vAlign w:val="bottom"/>
          </w:tcPr>
          <w:p w14:paraId="029B3192" w14:textId="37174070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232FB" w:rsidRPr="002E4F54" w14:paraId="463EF8A7" w14:textId="77777777" w:rsidTr="006147A3">
        <w:tc>
          <w:tcPr>
            <w:tcW w:w="2520" w:type="dxa"/>
            <w:vAlign w:val="bottom"/>
          </w:tcPr>
          <w:p w14:paraId="453367B3" w14:textId="77777777" w:rsidR="008232FB" w:rsidRPr="002E4F54" w:rsidRDefault="008232FB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997" w:type="dxa"/>
            <w:vAlign w:val="bottom"/>
          </w:tcPr>
          <w:p w14:paraId="601E0EF3" w14:textId="6A7CED49" w:rsidR="008232FB" w:rsidRPr="002E4F54" w:rsidRDefault="008232FB" w:rsidP="00E3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65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50</w:t>
            </w:r>
          </w:p>
        </w:tc>
        <w:tc>
          <w:tcPr>
            <w:tcW w:w="990" w:type="dxa"/>
            <w:vAlign w:val="bottom"/>
          </w:tcPr>
          <w:p w14:paraId="66FAF730" w14:textId="5F8EBCB2" w:rsidR="008232FB" w:rsidRPr="002E4F54" w:rsidRDefault="008232FB" w:rsidP="0050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654AD1">
              <w:rPr>
                <w:rFonts w:asciiTheme="majorBidi" w:hAnsiTheme="majorBidi" w:cstheme="majorBidi" w:hint="cs"/>
                <w:sz w:val="27"/>
                <w:szCs w:val="27"/>
              </w:rPr>
              <w:t>3</w:t>
            </w:r>
            <w:r w:rsidRPr="002E4F54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Pr="00654AD1">
              <w:rPr>
                <w:rFonts w:asciiTheme="majorBidi" w:hAnsiTheme="majorBidi" w:cstheme="majorBidi" w:hint="cs"/>
                <w:sz w:val="27"/>
                <w:szCs w:val="27"/>
              </w:rPr>
              <w:t>34</w:t>
            </w:r>
            <w:r w:rsidRPr="002E4F5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E4F5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654AD1">
              <w:rPr>
                <w:rFonts w:asciiTheme="majorBidi" w:hAnsiTheme="majorBidi" w:cstheme="majorBidi" w:hint="cs"/>
                <w:sz w:val="27"/>
                <w:szCs w:val="27"/>
              </w:rPr>
              <w:t>4</w:t>
            </w:r>
            <w:r w:rsidRPr="002E4F54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Pr="00654AD1">
              <w:rPr>
                <w:rFonts w:asciiTheme="majorBidi" w:hAnsiTheme="majorBidi" w:cstheme="majorBidi" w:hint="cs"/>
                <w:sz w:val="27"/>
                <w:szCs w:val="27"/>
              </w:rPr>
              <w:t>50</w:t>
            </w:r>
          </w:p>
        </w:tc>
        <w:tc>
          <w:tcPr>
            <w:tcW w:w="250" w:type="dxa"/>
            <w:vAlign w:val="bottom"/>
          </w:tcPr>
          <w:p w14:paraId="44E9DAF5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5A81BFC5" w14:textId="35128A88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266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992</w:t>
            </w:r>
          </w:p>
        </w:tc>
        <w:tc>
          <w:tcPr>
            <w:tcW w:w="248" w:type="dxa"/>
            <w:vAlign w:val="bottom"/>
          </w:tcPr>
          <w:p w14:paraId="3EA6CF71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20710AF4" w14:textId="2EEB8E94" w:rsidR="008232FB" w:rsidRPr="002E4F54" w:rsidRDefault="008232FB" w:rsidP="00D8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228,240</w:t>
            </w:r>
          </w:p>
        </w:tc>
        <w:tc>
          <w:tcPr>
            <w:tcW w:w="270" w:type="dxa"/>
            <w:vAlign w:val="bottom"/>
          </w:tcPr>
          <w:p w14:paraId="2BBDF182" w14:textId="77777777" w:rsidR="008232FB" w:rsidRPr="002E4F54" w:rsidRDefault="008232FB" w:rsidP="0031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B3C902" w14:textId="1E1A3E47" w:rsidR="008232FB" w:rsidRPr="002E4F54" w:rsidRDefault="008232FB" w:rsidP="005C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65,611</w:t>
            </w:r>
          </w:p>
        </w:tc>
        <w:tc>
          <w:tcPr>
            <w:tcW w:w="270" w:type="dxa"/>
            <w:vAlign w:val="bottom"/>
          </w:tcPr>
          <w:p w14:paraId="50331F47" w14:textId="77777777" w:rsidR="008232FB" w:rsidRPr="002E4F54" w:rsidRDefault="008232FB" w:rsidP="0031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43C08E" w14:textId="0DDD37D1" w:rsidR="008232FB" w:rsidRPr="002E4F54" w:rsidRDefault="008232FB" w:rsidP="0082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1,560,843</w:t>
            </w:r>
          </w:p>
        </w:tc>
      </w:tr>
      <w:tr w:rsidR="008232FB" w:rsidRPr="002E4F54" w14:paraId="7D01AAF3" w14:textId="77777777" w:rsidTr="006147A3">
        <w:tc>
          <w:tcPr>
            <w:tcW w:w="2520" w:type="dxa"/>
            <w:vAlign w:val="bottom"/>
          </w:tcPr>
          <w:p w14:paraId="78D5FC2D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การร่วมค้าทางตรง</w:t>
            </w:r>
          </w:p>
        </w:tc>
        <w:tc>
          <w:tcPr>
            <w:tcW w:w="997" w:type="dxa"/>
            <w:vAlign w:val="bottom"/>
          </w:tcPr>
          <w:p w14:paraId="44383E90" w14:textId="386BB3F3" w:rsidR="008232FB" w:rsidRPr="00EA773F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773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</w:t>
            </w:r>
            <w:r w:rsidRPr="00EA773F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EA773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21</w:t>
            </w:r>
            <w:r w:rsidRPr="00EA773F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EA773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</w:t>
            </w:r>
            <w:r w:rsidRPr="00EA773F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EA773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22</w:t>
            </w:r>
          </w:p>
        </w:tc>
        <w:tc>
          <w:tcPr>
            <w:tcW w:w="990" w:type="dxa"/>
            <w:vAlign w:val="bottom"/>
          </w:tcPr>
          <w:p w14:paraId="6944DFF1" w14:textId="0614844F" w:rsidR="008232FB" w:rsidRPr="00EA773F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773F">
              <w:rPr>
                <w:rFonts w:asciiTheme="majorBidi" w:hAnsiTheme="majorBidi" w:cstheme="majorBidi"/>
                <w:sz w:val="27"/>
                <w:szCs w:val="27"/>
              </w:rPr>
              <w:t>4.1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A773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EA773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54AD1">
              <w:rPr>
                <w:rFonts w:asciiTheme="majorBidi" w:hAnsiTheme="majorBidi" w:cstheme="majorBidi" w:hint="cs"/>
                <w:sz w:val="27"/>
                <w:szCs w:val="27"/>
              </w:rPr>
              <w:t>5</w:t>
            </w:r>
            <w:r w:rsidRPr="00EA773F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Pr="00654AD1">
              <w:rPr>
                <w:rFonts w:asciiTheme="majorBidi" w:hAnsiTheme="majorBidi" w:cstheme="majorBidi" w:hint="cs"/>
                <w:sz w:val="27"/>
                <w:szCs w:val="27"/>
              </w:rPr>
              <w:t>30</w:t>
            </w:r>
          </w:p>
        </w:tc>
        <w:tc>
          <w:tcPr>
            <w:tcW w:w="250" w:type="dxa"/>
            <w:vAlign w:val="bottom"/>
          </w:tcPr>
          <w:p w14:paraId="125021CE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272D9BFA" w14:textId="58DE717D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538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896</w:t>
            </w:r>
          </w:p>
        </w:tc>
        <w:tc>
          <w:tcPr>
            <w:tcW w:w="248" w:type="dxa"/>
            <w:vAlign w:val="bottom"/>
          </w:tcPr>
          <w:p w14:paraId="1BC58BE1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04940A36" w14:textId="3CEC3D3F" w:rsidR="008232FB" w:rsidRPr="002E4F54" w:rsidRDefault="008232FB" w:rsidP="00D8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23,960</w:t>
            </w:r>
          </w:p>
        </w:tc>
        <w:tc>
          <w:tcPr>
            <w:tcW w:w="270" w:type="dxa"/>
            <w:vAlign w:val="bottom"/>
          </w:tcPr>
          <w:p w14:paraId="3E587A6E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8F9E128" w14:textId="037D4FD7" w:rsidR="008232FB" w:rsidRPr="002E4F54" w:rsidRDefault="008232FB" w:rsidP="005C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36,426</w:t>
            </w:r>
          </w:p>
        </w:tc>
        <w:tc>
          <w:tcPr>
            <w:tcW w:w="270" w:type="dxa"/>
            <w:vAlign w:val="bottom"/>
          </w:tcPr>
          <w:p w14:paraId="253FC6FA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C119A6" w14:textId="796C9ECE" w:rsidR="008232FB" w:rsidRPr="002E4F54" w:rsidRDefault="008232FB" w:rsidP="0082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599,282</w:t>
            </w:r>
          </w:p>
        </w:tc>
      </w:tr>
      <w:tr w:rsidR="008232FB" w:rsidRPr="002E4F54" w14:paraId="44DE9F3A" w14:textId="77777777" w:rsidTr="006147A3">
        <w:tc>
          <w:tcPr>
            <w:tcW w:w="2520" w:type="dxa"/>
            <w:vAlign w:val="bottom"/>
          </w:tcPr>
          <w:p w14:paraId="44082E94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7" w:type="dxa"/>
            <w:vAlign w:val="bottom"/>
          </w:tcPr>
          <w:p w14:paraId="08EFB8D0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5166192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0" w:type="dxa"/>
            <w:vAlign w:val="bottom"/>
          </w:tcPr>
          <w:p w14:paraId="06A9FABB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2047F7F" w14:textId="397DF718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805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888</w:t>
            </w:r>
          </w:p>
        </w:tc>
        <w:tc>
          <w:tcPr>
            <w:tcW w:w="248" w:type="dxa"/>
            <w:vAlign w:val="bottom"/>
          </w:tcPr>
          <w:p w14:paraId="419C0161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18EDC2B4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4532C68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339CF0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2189D40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554FAE" w14:textId="49810D3F" w:rsidR="008232FB" w:rsidRPr="002E4F54" w:rsidRDefault="008232FB" w:rsidP="0082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2,160,125</w:t>
            </w:r>
          </w:p>
        </w:tc>
      </w:tr>
      <w:tr w:rsidR="008232FB" w:rsidRPr="002E4F54" w14:paraId="1F925428" w14:textId="77777777" w:rsidTr="006147A3">
        <w:tc>
          <w:tcPr>
            <w:tcW w:w="2520" w:type="dxa"/>
            <w:shd w:val="clear" w:color="auto" w:fill="auto"/>
            <w:vAlign w:val="bottom"/>
          </w:tcPr>
          <w:p w14:paraId="2B8F45D2" w14:textId="13DE392D" w:rsidR="008232FB" w:rsidRPr="005C3470" w:rsidRDefault="008232FB" w:rsidP="005C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3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5C3470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>หัก</w:t>
            </w:r>
            <w:r w:rsidRPr="005C347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  <w:t xml:space="preserve">   </w:t>
            </w:r>
            <w:r w:rsidRPr="005C347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2764349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3B0F340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0" w:type="dxa"/>
            <w:vAlign w:val="bottom"/>
          </w:tcPr>
          <w:p w14:paraId="1670CD12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0077F7D2" w14:textId="7958EE06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52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092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8" w:type="dxa"/>
            <w:vAlign w:val="bottom"/>
          </w:tcPr>
          <w:p w14:paraId="156AE352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409F84D3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42B7754C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F08CED5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FF39586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EBC0ED8" w14:textId="6B7918B5" w:rsidR="008232FB" w:rsidRPr="002E4F54" w:rsidRDefault="008232FB" w:rsidP="003F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</w:rPr>
              <w:t>(58,</w:t>
            </w:r>
            <w:r w:rsidRPr="003F79DD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8232FB" w:rsidRPr="002E4F54" w14:paraId="2D1BCAFC" w14:textId="77777777" w:rsidTr="006147A3">
        <w:tc>
          <w:tcPr>
            <w:tcW w:w="2520" w:type="dxa"/>
            <w:shd w:val="clear" w:color="auto" w:fill="auto"/>
            <w:vAlign w:val="bottom"/>
          </w:tcPr>
          <w:p w14:paraId="4BB33449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4E99F60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2A9A4FA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0" w:type="dxa"/>
            <w:vAlign w:val="bottom"/>
          </w:tcPr>
          <w:p w14:paraId="612ADAD8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7582" w14:textId="032AE2C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753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796</w:t>
            </w:r>
          </w:p>
        </w:tc>
        <w:tc>
          <w:tcPr>
            <w:tcW w:w="248" w:type="dxa"/>
            <w:vAlign w:val="bottom"/>
          </w:tcPr>
          <w:p w14:paraId="461AE713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111F9E7E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5101268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CA3F280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89B230B" w14:textId="77777777" w:rsidR="008232FB" w:rsidRPr="002E4F54" w:rsidRDefault="008232FB" w:rsidP="00B1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314B" w14:textId="618DD4A0" w:rsidR="008232FB" w:rsidRPr="002E4F54" w:rsidRDefault="008232FB" w:rsidP="0082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2,101,630</w:t>
            </w:r>
          </w:p>
        </w:tc>
      </w:tr>
    </w:tbl>
    <w:p w14:paraId="247D97C4" w14:textId="28B7C1FA" w:rsidR="003E1959" w:rsidRPr="007801B2" w:rsidRDefault="003E1959" w:rsidP="000B76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horzAnchor="margin" w:tblpX="306" w:tblpY="31"/>
        <w:tblW w:w="9811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70"/>
        <w:gridCol w:w="984"/>
        <w:gridCol w:w="6"/>
        <w:gridCol w:w="232"/>
        <w:gridCol w:w="6"/>
        <w:gridCol w:w="1021"/>
        <w:gridCol w:w="236"/>
        <w:gridCol w:w="1021"/>
        <w:gridCol w:w="6"/>
        <w:gridCol w:w="230"/>
        <w:gridCol w:w="6"/>
        <w:gridCol w:w="1019"/>
        <w:gridCol w:w="236"/>
        <w:gridCol w:w="1022"/>
        <w:gridCol w:w="6"/>
      </w:tblGrid>
      <w:tr w:rsidR="00D93034" w:rsidRPr="002E4F54" w14:paraId="360580D4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1BFB5435" w14:textId="1F29C88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285" w:type="dxa"/>
            <w:gridSpan w:val="15"/>
            <w:vAlign w:val="bottom"/>
          </w:tcPr>
          <w:p w14:paraId="13DA3A91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93034" w:rsidRPr="002E4F54" w14:paraId="70FFADDB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0C2C08A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1055AF8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ส่วนที่ถึงกำหนดชำระ</w:t>
            </w:r>
          </w:p>
        </w:tc>
        <w:tc>
          <w:tcPr>
            <w:tcW w:w="238" w:type="dxa"/>
            <w:gridSpan w:val="2"/>
            <w:vAlign w:val="bottom"/>
          </w:tcPr>
          <w:p w14:paraId="423B0630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4" w:type="dxa"/>
            <w:gridSpan w:val="4"/>
            <w:vAlign w:val="bottom"/>
          </w:tcPr>
          <w:p w14:paraId="6D6931DB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ส่วนที่ถึงกำหนดชำระ</w:t>
            </w:r>
          </w:p>
        </w:tc>
        <w:tc>
          <w:tcPr>
            <w:tcW w:w="236" w:type="dxa"/>
            <w:gridSpan w:val="2"/>
            <w:vAlign w:val="bottom"/>
          </w:tcPr>
          <w:p w14:paraId="77AA974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3" w:type="dxa"/>
            <w:gridSpan w:val="4"/>
            <w:vAlign w:val="bottom"/>
          </w:tcPr>
          <w:p w14:paraId="6679FD8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93034" w:rsidRPr="002E4F54" w14:paraId="2CAFDAE3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1BBDA2E5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551EFA3D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38" w:type="dxa"/>
            <w:gridSpan w:val="2"/>
            <w:vAlign w:val="bottom"/>
          </w:tcPr>
          <w:p w14:paraId="2072E83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4" w:type="dxa"/>
            <w:gridSpan w:val="4"/>
            <w:vAlign w:val="bottom"/>
          </w:tcPr>
          <w:p w14:paraId="7342D7E6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เกินกว่าหนึ่งปี</w:t>
            </w:r>
          </w:p>
        </w:tc>
        <w:tc>
          <w:tcPr>
            <w:tcW w:w="236" w:type="dxa"/>
            <w:gridSpan w:val="2"/>
            <w:vAlign w:val="bottom"/>
          </w:tcPr>
          <w:p w14:paraId="6661778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3" w:type="dxa"/>
            <w:gridSpan w:val="4"/>
            <w:vAlign w:val="bottom"/>
          </w:tcPr>
          <w:p w14:paraId="44347D18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495C30" w:rsidRPr="002E4F54" w14:paraId="28DA9C54" w14:textId="77777777" w:rsidTr="002D4F2A">
        <w:tc>
          <w:tcPr>
            <w:tcW w:w="2520" w:type="dxa"/>
            <w:vAlign w:val="bottom"/>
          </w:tcPr>
          <w:p w14:paraId="716CEFC8" w14:textId="7F0FBB35" w:rsidR="00495C30" w:rsidRPr="002E4F54" w:rsidRDefault="00495C30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B37CA22" w14:textId="7A081BEE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3</w:t>
            </w:r>
            <w:r w:rsidRPr="002E4F54">
              <w:rPr>
                <w:rFonts w:ascii="Angsana New" w:hAnsi="Angsana New"/>
                <w:sz w:val="27"/>
                <w:szCs w:val="27"/>
              </w:rPr>
              <w:t xml:space="preserve">0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6526B92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F58533" w14:textId="4946C1E2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2E4F5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8" w:type="dxa"/>
            <w:gridSpan w:val="2"/>
            <w:vAlign w:val="bottom"/>
          </w:tcPr>
          <w:p w14:paraId="6003C21A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vAlign w:val="bottom"/>
          </w:tcPr>
          <w:p w14:paraId="0B3A51B7" w14:textId="06553EB2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3</w:t>
            </w:r>
            <w:r w:rsidRPr="002E4F54">
              <w:rPr>
                <w:rFonts w:ascii="Angsana New" w:hAnsi="Angsana New"/>
                <w:sz w:val="27"/>
                <w:szCs w:val="27"/>
              </w:rPr>
              <w:t xml:space="preserve">0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75D8D08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AF8448C" w14:textId="471A1664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2E4F5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616A8420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E5BB496" w14:textId="473EA9CA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3</w:t>
            </w:r>
            <w:r w:rsidRPr="002E4F54">
              <w:rPr>
                <w:rFonts w:ascii="Angsana New" w:hAnsi="Angsana New"/>
                <w:sz w:val="27"/>
                <w:szCs w:val="27"/>
              </w:rPr>
              <w:t xml:space="preserve">0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F2BCD16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E67A2BA" w14:textId="1DECB38F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2E4F5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D93034" w:rsidRPr="002E4F54" w14:paraId="380BABA4" w14:textId="77777777" w:rsidTr="002D4F2A">
        <w:tc>
          <w:tcPr>
            <w:tcW w:w="2520" w:type="dxa"/>
            <w:vAlign w:val="bottom"/>
          </w:tcPr>
          <w:p w14:paraId="7A466924" w14:textId="2153AF52" w:rsidR="00D93034" w:rsidRPr="002E4F54" w:rsidRDefault="005274AA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990" w:type="dxa"/>
            <w:vAlign w:val="bottom"/>
          </w:tcPr>
          <w:p w14:paraId="7A3C7A9E" w14:textId="05DD208D" w:rsidR="00D93034" w:rsidRPr="002E4F54" w:rsidRDefault="00CF0C3F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7D38F901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B59413" w14:textId="361C74BA" w:rsidR="00D93034" w:rsidRPr="002E4F54" w:rsidRDefault="00CF0C3F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2563</w:t>
            </w:r>
          </w:p>
        </w:tc>
        <w:tc>
          <w:tcPr>
            <w:tcW w:w="238" w:type="dxa"/>
            <w:gridSpan w:val="2"/>
            <w:vAlign w:val="bottom"/>
          </w:tcPr>
          <w:p w14:paraId="09FE685C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vAlign w:val="bottom"/>
          </w:tcPr>
          <w:p w14:paraId="7FF64186" w14:textId="0E39383E" w:rsidR="00D93034" w:rsidRPr="002E4F54" w:rsidRDefault="00CF0C3F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53CA30C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2247D675" w14:textId="6800044A" w:rsidR="00D93034" w:rsidRPr="002E4F54" w:rsidRDefault="00CF0C3F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38FB0AD7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1DBA6C3" w14:textId="2A857B72" w:rsidR="00D93034" w:rsidRPr="002E4F54" w:rsidRDefault="00CF0C3F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2993359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A53B320" w14:textId="177D92C6" w:rsidR="00D93034" w:rsidRPr="002E4F54" w:rsidRDefault="00CF0C3F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2563</w:t>
            </w:r>
          </w:p>
        </w:tc>
      </w:tr>
      <w:tr w:rsidR="00D93034" w:rsidRPr="002E4F54" w14:paraId="59A06CC7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65AC056D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5" w:type="dxa"/>
            <w:gridSpan w:val="15"/>
            <w:vAlign w:val="bottom"/>
          </w:tcPr>
          <w:p w14:paraId="1359084F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93034" w:rsidRPr="002E4F54" w14:paraId="2BD9B1AA" w14:textId="77777777" w:rsidTr="002D4F2A">
        <w:tc>
          <w:tcPr>
            <w:tcW w:w="2520" w:type="dxa"/>
            <w:vAlign w:val="bottom"/>
          </w:tcPr>
          <w:p w14:paraId="65C7559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2C74FA" w14:textId="6662C8B1" w:rsidR="00D93034" w:rsidRPr="002E4F54" w:rsidRDefault="007B4FAB" w:rsidP="002D4F2A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4,304,725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067D8" w14:textId="77777777" w:rsidR="00D93034" w:rsidRPr="002E4F54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5ECBF2F" w14:textId="49145017" w:rsidR="00D93034" w:rsidRPr="002E4F54" w:rsidRDefault="00CF0C3F" w:rsidP="002D4F2A">
            <w:pPr>
              <w:pStyle w:val="a2"/>
              <w:tabs>
                <w:tab w:val="decimal" w:pos="792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4</w:t>
            </w:r>
            <w:r w:rsidR="00D93034"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481</w:t>
            </w:r>
            <w:r w:rsidR="00D93034"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635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66F2F43" w14:textId="77777777" w:rsidR="00D93034" w:rsidRPr="002E4F54" w:rsidRDefault="00D93034" w:rsidP="002D4F2A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274F83B" w14:textId="24C1EA6A" w:rsidR="00D93034" w:rsidRPr="002E4F54" w:rsidRDefault="007B4FAB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12,895,627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3AF92" w14:textId="77777777" w:rsidR="00D93034" w:rsidRPr="002E4F54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77536076" w14:textId="34695BE8" w:rsidR="00D93034" w:rsidRPr="002E4F54" w:rsidRDefault="00CF0C3F" w:rsidP="002D4F2A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15</w:t>
            </w:r>
            <w:r w:rsidR="00D93034"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021</w:t>
            </w:r>
            <w:r w:rsidR="00D93034"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  <w:lang w:val="en-GB"/>
              </w:rPr>
              <w:t>896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A87957" w14:textId="77777777" w:rsidR="00D93034" w:rsidRPr="002E4F54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43DCCA" w14:textId="565EAD9B" w:rsidR="00D93034" w:rsidRPr="002E4F54" w:rsidRDefault="00DD5B9D" w:rsidP="002D4F2A">
            <w:pPr>
              <w:pStyle w:val="a2"/>
              <w:tabs>
                <w:tab w:val="decimal" w:pos="828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17,200,352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A1795" w14:textId="77777777" w:rsidR="00D93034" w:rsidRPr="002E4F54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22E7A60B" w14:textId="795A469A" w:rsidR="00D93034" w:rsidRPr="002E4F54" w:rsidRDefault="00CF0C3F" w:rsidP="002D4F2A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D93034"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503</w:t>
            </w:r>
            <w:r w:rsidR="00D93034"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531</w:t>
            </w:r>
          </w:p>
        </w:tc>
      </w:tr>
      <w:tr w:rsidR="00D93034" w:rsidRPr="002E4F54" w14:paraId="1DA629CC" w14:textId="77777777" w:rsidTr="002D4F2A">
        <w:tc>
          <w:tcPr>
            <w:tcW w:w="2520" w:type="dxa"/>
            <w:vAlign w:val="bottom"/>
          </w:tcPr>
          <w:p w14:paraId="59818D0A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i/>
                <w:iCs/>
                <w:spacing w:val="-6"/>
                <w:sz w:val="27"/>
                <w:szCs w:val="27"/>
                <w:cs/>
              </w:rPr>
              <w:t xml:space="preserve">หัก </w:t>
            </w:r>
            <w:r w:rsidRPr="002E4F54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A102" w14:textId="315C3265" w:rsidR="00D93034" w:rsidRPr="002E4F54" w:rsidRDefault="007B4FAB" w:rsidP="002D4F2A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(1,701,28</w:t>
            </w:r>
            <w:r w:rsidR="00493EC3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9A48A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21AC" w14:textId="7B192D83" w:rsidR="00D93034" w:rsidRPr="002E4F54" w:rsidRDefault="00D93034" w:rsidP="002D4F2A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CF0C3F" w:rsidRPr="002E4F54">
              <w:rPr>
                <w:rFonts w:ascii="Angsana New" w:hAnsi="Angsana New"/>
                <w:sz w:val="27"/>
                <w:szCs w:val="27"/>
                <w:lang w:val="en-GB"/>
              </w:rPr>
              <w:t>1</w:t>
            </w: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F0C3F" w:rsidRPr="002E4F54">
              <w:rPr>
                <w:rFonts w:ascii="Angsana New" w:hAnsi="Angsana New"/>
                <w:sz w:val="27"/>
                <w:szCs w:val="27"/>
                <w:lang w:val="en-GB"/>
              </w:rPr>
              <w:t>906</w:t>
            </w: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F0C3F" w:rsidRPr="002E4F54">
              <w:rPr>
                <w:rFonts w:ascii="Angsana New" w:hAnsi="Angsana New"/>
                <w:sz w:val="27"/>
                <w:szCs w:val="27"/>
                <w:lang w:val="en-GB"/>
              </w:rPr>
              <w:t>035</w:t>
            </w:r>
            <w:r w:rsidRPr="002E4F54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06A674D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C812" w14:textId="6C17E436" w:rsidR="00D93034" w:rsidRPr="002E4F54" w:rsidRDefault="007B4FAB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(3,659,175)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D1EE0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4406" w14:textId="7D4306EE" w:rsidR="00D93034" w:rsidRPr="002E4F54" w:rsidRDefault="00D93034" w:rsidP="002D4F2A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2E4F54">
              <w:rPr>
                <w:rFonts w:ascii="Angsana New" w:hAnsi="Angsana New"/>
                <w:sz w:val="27"/>
                <w:szCs w:val="27"/>
              </w:rPr>
              <w:t>4,458,173</w:t>
            </w:r>
            <w:r w:rsidRPr="002E4F54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8C936B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1F74" w14:textId="6AE5ED17" w:rsidR="00D93034" w:rsidRPr="002E4F54" w:rsidRDefault="00DD5B9D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</w:rPr>
              <w:t>(5</w:t>
            </w:r>
            <w:r w:rsidR="00BA6999">
              <w:rPr>
                <w:rFonts w:ascii="Angsana New" w:hAnsi="Angsana New"/>
                <w:sz w:val="27"/>
                <w:szCs w:val="27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</w:rPr>
              <w:t>360</w:t>
            </w:r>
            <w:r w:rsidR="00BA6999">
              <w:rPr>
                <w:rFonts w:ascii="Angsana New" w:hAnsi="Angsana New"/>
                <w:sz w:val="27"/>
                <w:szCs w:val="27"/>
              </w:rPr>
              <w:t>,</w:t>
            </w:r>
            <w:r w:rsidRPr="002E4F54">
              <w:rPr>
                <w:rFonts w:ascii="Angsana New" w:hAnsi="Angsana New"/>
                <w:sz w:val="27"/>
                <w:szCs w:val="27"/>
              </w:rPr>
              <w:t>45</w:t>
            </w:r>
            <w:r w:rsidR="00493EC3">
              <w:rPr>
                <w:rFonts w:ascii="Angsana New" w:hAnsi="Angsana New"/>
                <w:sz w:val="27"/>
                <w:szCs w:val="27"/>
              </w:rPr>
              <w:t>6</w:t>
            </w:r>
            <w:r w:rsidRPr="002E4F5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365BA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8070" w14:textId="62B01A74" w:rsidR="00D93034" w:rsidRPr="002E4F54" w:rsidRDefault="00D93034" w:rsidP="002D4F2A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CF0C3F" w:rsidRPr="002E4F54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F0C3F" w:rsidRPr="002E4F54">
              <w:rPr>
                <w:rFonts w:ascii="Angsana New" w:hAnsi="Angsana New"/>
                <w:sz w:val="27"/>
                <w:szCs w:val="27"/>
                <w:lang w:val="en-US"/>
              </w:rPr>
              <w:t>364</w:t>
            </w:r>
            <w:r w:rsidRPr="002E4F5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F0C3F" w:rsidRPr="002E4F54">
              <w:rPr>
                <w:rFonts w:ascii="Angsana New" w:hAnsi="Angsana New"/>
                <w:sz w:val="27"/>
                <w:szCs w:val="27"/>
                <w:lang w:val="en-US"/>
              </w:rPr>
              <w:t>208</w:t>
            </w:r>
            <w:r w:rsidRPr="002E4F54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</w:tr>
      <w:tr w:rsidR="00D93034" w:rsidRPr="002E4F54" w14:paraId="528B735C" w14:textId="77777777" w:rsidTr="002D4F2A">
        <w:trPr>
          <w:trHeight w:val="340"/>
        </w:trPr>
        <w:tc>
          <w:tcPr>
            <w:tcW w:w="2520" w:type="dxa"/>
            <w:vAlign w:val="bottom"/>
          </w:tcPr>
          <w:p w14:paraId="0A9E3A2C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7343" w14:textId="39B3BB97" w:rsidR="00D93034" w:rsidRPr="002E4F54" w:rsidRDefault="007B4FAB" w:rsidP="002D4F2A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2,603,44</w:t>
            </w:r>
            <w:r w:rsidR="00493EC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4C3E8" w14:textId="1BEBA1BB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6AC7" w14:textId="5326B095" w:rsidR="00D93034" w:rsidRPr="002E4F54" w:rsidRDefault="00CF0C3F" w:rsidP="00981FCC">
            <w:pPr>
              <w:pStyle w:val="a2"/>
              <w:tabs>
                <w:tab w:val="decimal" w:pos="785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575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600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F0949C7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504E" w14:textId="3D70F05F" w:rsidR="00D93034" w:rsidRPr="002E4F54" w:rsidRDefault="007B4FAB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9,236,452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5814C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E2CF4" w14:textId="01E77D10" w:rsidR="00D93034" w:rsidRPr="002E4F54" w:rsidRDefault="00D93034" w:rsidP="002D4F2A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</w:rPr>
              <w:t>10,563,723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BF7F82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632A" w14:textId="453C52DD" w:rsidR="00DD5B9D" w:rsidRPr="002E4F54" w:rsidRDefault="00DD5B9D" w:rsidP="002D4F2A">
            <w:pPr>
              <w:pStyle w:val="a2"/>
              <w:tabs>
                <w:tab w:val="decimal" w:pos="801"/>
              </w:tabs>
              <w:ind w:right="-2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11,839,89</w:t>
            </w:r>
            <w:r w:rsidR="008C1A7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7F9EF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F7BB" w14:textId="15E1C5E2" w:rsidR="00D93034" w:rsidRPr="006C2C52" w:rsidRDefault="00CF0C3F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C2C5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6C2C5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D93034" w:rsidRPr="006C2C5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6C2C5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139</w:t>
            </w:r>
            <w:r w:rsidR="00D93034" w:rsidRPr="006C2C5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6C2C5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323</w:t>
            </w:r>
          </w:p>
        </w:tc>
      </w:tr>
      <w:tr w:rsidR="00D93034" w:rsidRPr="002E4F54" w14:paraId="485EDCFD" w14:textId="77777777" w:rsidTr="002D4F2A">
        <w:tc>
          <w:tcPr>
            <w:tcW w:w="2520" w:type="dxa"/>
            <w:vAlign w:val="bottom"/>
          </w:tcPr>
          <w:p w14:paraId="3B0E205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th-TH"/>
              </w:rPr>
              <w:t>หัก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ค่าเผื่อ</w:t>
            </w:r>
            <w:r w:rsidRPr="002E4F54">
              <w:rPr>
                <w:rFonts w:ascii="Angsana New" w:hAnsi="Angsana New"/>
                <w:sz w:val="27"/>
                <w:szCs w:val="27"/>
                <w:cs/>
              </w:rPr>
              <w:t>ผลขาดทุนด้านเครดิต</w:t>
            </w:r>
          </w:p>
          <w:p w14:paraId="79C1ADD8" w14:textId="27FC8BDE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cs/>
              </w:rPr>
              <w:t xml:space="preserve">   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26D1" w14:textId="7D1035DE" w:rsidR="00D93034" w:rsidRPr="002E4F54" w:rsidRDefault="007B4FAB" w:rsidP="002D4F2A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8D067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ED44" w14:textId="2CA87286" w:rsidR="00D93034" w:rsidRPr="002E4F54" w:rsidRDefault="00D93034" w:rsidP="00981FCC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1FE081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4C81" w14:textId="6D58C57E" w:rsidR="00D93034" w:rsidRPr="002E4F54" w:rsidRDefault="00DD5B9D" w:rsidP="002D4F2A">
            <w:pPr>
              <w:pStyle w:val="a2"/>
              <w:tabs>
                <w:tab w:val="decimal" w:pos="80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654AD1" w:rsidRPr="00654AD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654AD1" w:rsidRPr="00654AD1">
              <w:rPr>
                <w:rFonts w:ascii="Angsana New" w:hAnsi="Angsana New" w:hint="cs"/>
                <w:sz w:val="27"/>
                <w:szCs w:val="27"/>
                <w:lang w:val="en-US"/>
              </w:rPr>
              <w:t>644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5B007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EDB1B" w14:textId="0291C08E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CF0C3F" w:rsidRPr="002E4F54">
              <w:rPr>
                <w:rFonts w:ascii="Angsana New" w:hAnsi="Angsana New" w:hint="cs"/>
                <w:sz w:val="27"/>
                <w:szCs w:val="27"/>
                <w:lang w:val="en-GB"/>
              </w:rPr>
              <w:t>1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CF0C3F" w:rsidRPr="002E4F54">
              <w:rPr>
                <w:rFonts w:ascii="Angsana New" w:hAnsi="Angsana New" w:hint="cs"/>
                <w:sz w:val="27"/>
                <w:szCs w:val="27"/>
                <w:lang w:val="en-GB"/>
              </w:rPr>
              <w:t>840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085721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48EE" w14:textId="0D935220" w:rsidR="00D93034" w:rsidRPr="002E4F54" w:rsidRDefault="00DD5B9D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654AD1" w:rsidRPr="00654AD1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654AD1" w:rsidRPr="00654AD1">
              <w:rPr>
                <w:rFonts w:ascii="Angsana New" w:hAnsi="Angsana New" w:hint="cs"/>
                <w:sz w:val="27"/>
                <w:szCs w:val="27"/>
              </w:rPr>
              <w:t>64</w:t>
            </w:r>
            <w:r w:rsidR="00493EC3">
              <w:rPr>
                <w:rFonts w:ascii="Angsana New" w:hAnsi="Angsana New"/>
                <w:sz w:val="27"/>
                <w:szCs w:val="27"/>
              </w:rPr>
              <w:t>4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1B849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C2F4" w14:textId="612C82BC" w:rsidR="00D93034" w:rsidRPr="002E4F54" w:rsidRDefault="00D93034" w:rsidP="002D4F2A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(</w:t>
            </w:r>
            <w:r w:rsidR="00CF0C3F" w:rsidRPr="002E4F54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,</w:t>
            </w:r>
            <w:r w:rsidR="00CF0C3F" w:rsidRPr="002E4F54">
              <w:rPr>
                <w:rFonts w:ascii="Angsana New" w:hAnsi="Angsana New" w:hint="cs"/>
                <w:sz w:val="27"/>
                <w:szCs w:val="27"/>
                <w:lang w:val="en-US"/>
              </w:rPr>
              <w:t>840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)</w:t>
            </w:r>
          </w:p>
        </w:tc>
      </w:tr>
      <w:tr w:rsidR="00D93034" w:rsidRPr="002E4F54" w14:paraId="006AD772" w14:textId="77777777" w:rsidTr="002D4F2A">
        <w:trPr>
          <w:trHeight w:val="400"/>
        </w:trPr>
        <w:tc>
          <w:tcPr>
            <w:tcW w:w="2520" w:type="dxa"/>
            <w:vAlign w:val="bottom"/>
          </w:tcPr>
          <w:p w14:paraId="7A50A149" w14:textId="4C00020D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ลูกหนี้ตามสัญญาเช่า</w:t>
            </w: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08566B">
              <w:rPr>
                <w:rFonts w:ascii="Angsana New" w:hAnsi="Angsana New"/>
                <w:b/>
                <w:bCs/>
                <w:sz w:val="27"/>
                <w:szCs w:val="27"/>
              </w:rPr>
              <w:t>–</w:t>
            </w: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86363" w14:textId="3F6202B1" w:rsidR="00D93034" w:rsidRPr="002E4F54" w:rsidRDefault="007B4FAB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</w:rPr>
              <w:t>2,603,44</w:t>
            </w:r>
            <w:r w:rsidR="00493EC3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975CD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91317" w14:textId="7212412F" w:rsidR="00D93034" w:rsidRPr="002E4F54" w:rsidRDefault="00CF0C3F" w:rsidP="00981FCC">
            <w:pPr>
              <w:pStyle w:val="a2"/>
              <w:tabs>
                <w:tab w:val="decimal" w:pos="785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575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600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9EE2D20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60151" w14:textId="6CF49EF7" w:rsidR="00D93034" w:rsidRPr="002E4F54" w:rsidRDefault="00DD5B9D" w:rsidP="002D4F2A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9,234,80</w:t>
            </w:r>
            <w:r w:rsidR="00493EC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D27FC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3EB28" w14:textId="015AD990" w:rsidR="00D93034" w:rsidRPr="002E4F54" w:rsidRDefault="00CF0C3F" w:rsidP="002D4F2A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10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561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883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C11F3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872D5" w14:textId="31AB84B7" w:rsidR="00D93034" w:rsidRPr="002E4F54" w:rsidRDefault="00DD5B9D" w:rsidP="002D4F2A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11,838,25</w:t>
            </w:r>
            <w:r w:rsidR="00EA773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9F8AC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5A729" w14:textId="17F9F451" w:rsidR="00D93034" w:rsidRPr="002E4F54" w:rsidRDefault="00CF0C3F" w:rsidP="002D4F2A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13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137</w:t>
            </w:r>
            <w:r w:rsidR="00D93034" w:rsidRPr="002E4F5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483</w:t>
            </w:r>
          </w:p>
        </w:tc>
      </w:tr>
    </w:tbl>
    <w:p w14:paraId="0B88D586" w14:textId="4F4DA085" w:rsidR="005C3470" w:rsidRPr="005C3470" w:rsidRDefault="005C3470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C4078D0" w14:textId="0ADF89C8" w:rsidR="00B02723" w:rsidRPr="002E4F54" w:rsidRDefault="00B02723" w:rsidP="00B0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  <w:r w:rsidRPr="002E4F54">
        <w:rPr>
          <w:rFonts w:ascii="Angsana New" w:hAnsi="Angsana New" w:hint="cs"/>
          <w:sz w:val="28"/>
          <w:szCs w:val="28"/>
          <w:cs/>
        </w:rPr>
        <w:t xml:space="preserve">ผลรวมของลูกหนี้และผลตอบแทนตามสัญญาเช่า ณ วันที่ </w:t>
      </w:r>
      <w:r w:rsidR="00CF0C3F" w:rsidRPr="002E4F54">
        <w:rPr>
          <w:rFonts w:ascii="Angsana New" w:hAnsi="Angsana New" w:hint="cs"/>
          <w:sz w:val="28"/>
          <w:szCs w:val="28"/>
          <w:lang w:val="en-GB"/>
        </w:rPr>
        <w:t>3</w:t>
      </w:r>
      <w:r w:rsidR="00495C30" w:rsidRPr="002E4F54">
        <w:rPr>
          <w:rFonts w:ascii="Angsana New" w:hAnsi="Angsana New"/>
          <w:sz w:val="28"/>
          <w:szCs w:val="28"/>
          <w:lang w:val="en-GB"/>
        </w:rPr>
        <w:t>0</w:t>
      </w:r>
      <w:r w:rsidRPr="002E4F54">
        <w:rPr>
          <w:rFonts w:ascii="Angsana New" w:hAnsi="Angsana New" w:hint="cs"/>
          <w:sz w:val="28"/>
          <w:szCs w:val="28"/>
          <w:cs/>
        </w:rPr>
        <w:t xml:space="preserve"> </w:t>
      </w:r>
      <w:r w:rsidR="00495C30" w:rsidRPr="002E4F54">
        <w:rPr>
          <w:rFonts w:ascii="Angsana New" w:hAnsi="Angsana New" w:hint="cs"/>
          <w:sz w:val="28"/>
          <w:szCs w:val="28"/>
          <w:cs/>
        </w:rPr>
        <w:t>มิถุนายน</w:t>
      </w:r>
      <w:r w:rsidRPr="002E4F54">
        <w:rPr>
          <w:rFonts w:ascii="Angsana New" w:hAnsi="Angsana New" w:hint="cs"/>
          <w:sz w:val="28"/>
          <w:szCs w:val="28"/>
          <w:cs/>
        </w:rPr>
        <w:t xml:space="preserve"> </w:t>
      </w:r>
      <w:r w:rsidR="00CF0C3F" w:rsidRPr="002E4F54">
        <w:rPr>
          <w:rFonts w:ascii="Angsana New" w:hAnsi="Angsana New" w:hint="cs"/>
          <w:sz w:val="28"/>
          <w:szCs w:val="28"/>
          <w:lang w:val="en-GB"/>
        </w:rPr>
        <w:t>256</w:t>
      </w:r>
      <w:r w:rsidR="00CF0C3F" w:rsidRPr="002E4F54">
        <w:rPr>
          <w:rFonts w:ascii="Angsana New" w:hAnsi="Angsana New"/>
          <w:sz w:val="28"/>
          <w:szCs w:val="28"/>
          <w:lang w:val="en-GB"/>
        </w:rPr>
        <w:t>4</w:t>
      </w:r>
      <w:r w:rsidRPr="002E4F5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F0C3F" w:rsidRPr="002E4F54">
        <w:rPr>
          <w:rFonts w:ascii="Angsana New" w:hAnsi="Angsana New" w:hint="cs"/>
          <w:sz w:val="28"/>
          <w:szCs w:val="28"/>
          <w:lang w:val="en-GB"/>
        </w:rPr>
        <w:t>31</w:t>
      </w:r>
      <w:r w:rsidRPr="002E4F5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F0C3F" w:rsidRPr="002E4F54">
        <w:rPr>
          <w:rFonts w:ascii="Angsana New" w:hAnsi="Angsana New" w:hint="cs"/>
          <w:sz w:val="28"/>
          <w:szCs w:val="28"/>
          <w:lang w:val="en-GB"/>
        </w:rPr>
        <w:t>256</w:t>
      </w:r>
      <w:r w:rsidR="00CF0C3F" w:rsidRPr="002E4F54">
        <w:rPr>
          <w:rFonts w:ascii="Angsana New" w:hAnsi="Angsana New"/>
          <w:sz w:val="28"/>
          <w:szCs w:val="28"/>
          <w:lang w:val="en-GB"/>
        </w:rPr>
        <w:t>3</w:t>
      </w:r>
      <w:r w:rsidRPr="002E4F54">
        <w:rPr>
          <w:rFonts w:ascii="Angsana New" w:hAnsi="Angsana New" w:hint="cs"/>
          <w:sz w:val="28"/>
          <w:szCs w:val="28"/>
        </w:rPr>
        <w:t xml:space="preserve"> </w:t>
      </w:r>
      <w:r w:rsidRPr="002E4F5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318934D2" w14:textId="55EF8674" w:rsidR="00B02723" w:rsidRPr="007801B2" w:rsidRDefault="00B02723" w:rsidP="0057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2E4F54" w14:paraId="6C978484" w14:textId="77777777" w:rsidTr="00CD33C5">
        <w:tc>
          <w:tcPr>
            <w:tcW w:w="3078" w:type="dxa"/>
            <w:shd w:val="clear" w:color="auto" w:fill="auto"/>
            <w:vAlign w:val="bottom"/>
          </w:tcPr>
          <w:p w14:paraId="2034BB7F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71187236"/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209CA02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3BC0" w:rsidRPr="002E4F54" w14:paraId="2561072E" w14:textId="77777777" w:rsidTr="00CD33C5">
        <w:tc>
          <w:tcPr>
            <w:tcW w:w="3078" w:type="dxa"/>
            <w:shd w:val="clear" w:color="auto" w:fill="auto"/>
            <w:vAlign w:val="bottom"/>
          </w:tcPr>
          <w:p w14:paraId="0BC3BB56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F67DA0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ผลรวมของ</w:t>
            </w:r>
          </w:p>
          <w:p w14:paraId="013E437D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ลูกหนี้และ</w:t>
            </w:r>
          </w:p>
          <w:p w14:paraId="4CAFB64D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ผลตอบแทน</w:t>
            </w:r>
          </w:p>
          <w:p w14:paraId="0BF1820B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16854F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A05131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</w:p>
          <w:p w14:paraId="6FB97E8A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A386EA4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1F962D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50D293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ผลรวมของ</w:t>
            </w:r>
          </w:p>
          <w:p w14:paraId="72AB4BC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ลูกหนี้และ</w:t>
            </w:r>
          </w:p>
          <w:p w14:paraId="30864325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ผลตอบแทน</w:t>
            </w:r>
          </w:p>
          <w:p w14:paraId="29CAAB0C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10C59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8668E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</w:p>
          <w:p w14:paraId="23031A5F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49177E9C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F949D5" w:rsidRPr="002E4F54" w14:paraId="7C20E4F4" w14:textId="77777777" w:rsidTr="00CD33C5">
        <w:tc>
          <w:tcPr>
            <w:tcW w:w="3078" w:type="dxa"/>
            <w:shd w:val="clear" w:color="auto" w:fill="auto"/>
            <w:vAlign w:val="bottom"/>
          </w:tcPr>
          <w:p w14:paraId="165D47C1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13967B00" w14:textId="03EBEC60" w:rsidR="00F949D5" w:rsidRPr="002E4F54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495C30" w:rsidRPr="002E4F54">
              <w:rPr>
                <w:rFonts w:ascii="Angsana New" w:hAnsi="Angsana New"/>
                <w:sz w:val="28"/>
                <w:szCs w:val="28"/>
              </w:rPr>
              <w:t>0</w:t>
            </w:r>
            <w:r w:rsidR="0034457C"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95C30" w:rsidRPr="002E4F5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4457C" w:rsidRPr="002E4F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EF97835" w14:textId="77777777" w:rsidR="00F949D5" w:rsidRPr="002E4F54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13854E7E" w14:textId="0C3ABC7A" w:rsidR="00F949D5" w:rsidRPr="002E4F54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34457C"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4457C" w:rsidRPr="002E4F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4457C" w:rsidRPr="002E4F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F949D5" w:rsidRPr="002E4F54" w14:paraId="4B57428F" w14:textId="77777777" w:rsidTr="00CD33C5">
        <w:tc>
          <w:tcPr>
            <w:tcW w:w="3078" w:type="dxa"/>
            <w:shd w:val="clear" w:color="auto" w:fill="auto"/>
            <w:vAlign w:val="bottom"/>
          </w:tcPr>
          <w:p w14:paraId="14FC52CA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F00C376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5002" w:rsidRPr="002E4F54" w14:paraId="02818AE0" w14:textId="77777777" w:rsidTr="00CD33C5">
        <w:tc>
          <w:tcPr>
            <w:tcW w:w="3078" w:type="dxa"/>
            <w:shd w:val="clear" w:color="auto" w:fill="auto"/>
            <w:vAlign w:val="bottom"/>
          </w:tcPr>
          <w:p w14:paraId="6DA146BB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F236B84" w14:textId="73D7781F" w:rsidR="00C75002" w:rsidRPr="002E4F54" w:rsidRDefault="009E2516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4,304,725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E0A34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0E401EF" w14:textId="37B18D68" w:rsidR="00C75002" w:rsidRPr="002E4F54" w:rsidRDefault="009E2516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2,603,44</w:t>
            </w:r>
            <w:r w:rsidR="005F630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2AD11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3A53494" w14:textId="65194668" w:rsidR="00C75002" w:rsidRPr="002E4F54" w:rsidRDefault="00CF0C3F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481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635</w:t>
            </w:r>
          </w:p>
        </w:tc>
        <w:tc>
          <w:tcPr>
            <w:tcW w:w="265" w:type="dxa"/>
            <w:vAlign w:val="bottom"/>
          </w:tcPr>
          <w:p w14:paraId="23DEFE6A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CD2EAAC" w14:textId="036A11EC" w:rsidR="00C75002" w:rsidRPr="002E4F54" w:rsidRDefault="00CF0C3F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575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</w:tr>
      <w:tr w:rsidR="00C75002" w:rsidRPr="002E4F54" w14:paraId="3D30345A" w14:textId="77777777" w:rsidTr="00CD33C5">
        <w:tc>
          <w:tcPr>
            <w:tcW w:w="3078" w:type="dxa"/>
            <w:shd w:val="clear" w:color="auto" w:fill="auto"/>
            <w:vAlign w:val="bottom"/>
          </w:tcPr>
          <w:p w14:paraId="3EB9644E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ส่วนที่ถึงกำหนดชำระหลังจาก</w:t>
            </w:r>
          </w:p>
          <w:p w14:paraId="6949CF44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A146C2" w14:textId="52525703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10,832,935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245F4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675E91" w14:textId="5C154487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7,366,584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A3904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0E1F491" w14:textId="6C427882" w:rsidR="00C75002" w:rsidRPr="002E4F54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053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444</w:t>
            </w:r>
          </w:p>
        </w:tc>
        <w:tc>
          <w:tcPr>
            <w:tcW w:w="265" w:type="dxa"/>
            <w:vAlign w:val="bottom"/>
          </w:tcPr>
          <w:p w14:paraId="6770282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4C24DD1" w14:textId="39055950" w:rsidR="00C75002" w:rsidRPr="002E4F54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983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513</w:t>
            </w:r>
          </w:p>
        </w:tc>
      </w:tr>
      <w:tr w:rsidR="00C75002" w:rsidRPr="002E4F54" w14:paraId="0D8B8B6C" w14:textId="77777777" w:rsidTr="00CD33C5">
        <w:tc>
          <w:tcPr>
            <w:tcW w:w="3078" w:type="dxa"/>
            <w:shd w:val="clear" w:color="auto" w:fill="auto"/>
            <w:vAlign w:val="bottom"/>
          </w:tcPr>
          <w:p w14:paraId="7D5529F9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2806" w14:textId="25A80E12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2,062,692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643DA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0B56" w14:textId="14924006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1,869,86</w:t>
            </w:r>
            <w:r w:rsidR="00EA77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82B4E3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1624FB8" w14:textId="4031E1FD" w:rsidR="00C75002" w:rsidRPr="002E4F54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968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452</w:t>
            </w:r>
          </w:p>
        </w:tc>
        <w:tc>
          <w:tcPr>
            <w:tcW w:w="265" w:type="dxa"/>
            <w:vAlign w:val="bottom"/>
          </w:tcPr>
          <w:p w14:paraId="039904DD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5C3C8C" w14:textId="124F3376" w:rsidR="00C75002" w:rsidRPr="002E4F54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580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210</w:t>
            </w:r>
          </w:p>
        </w:tc>
      </w:tr>
      <w:tr w:rsidR="00C75002" w:rsidRPr="002E4F54" w14:paraId="33D03D10" w14:textId="77777777" w:rsidTr="00CD33C5">
        <w:tc>
          <w:tcPr>
            <w:tcW w:w="3078" w:type="dxa"/>
            <w:shd w:val="clear" w:color="auto" w:fill="auto"/>
            <w:vAlign w:val="bottom"/>
          </w:tcPr>
          <w:p w14:paraId="3D70696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6779" w14:textId="0B3D54C4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</w:rPr>
              <w:t>17,200,352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533D8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990A" w14:textId="2EDE3429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</w:rPr>
              <w:t>11,839,89</w:t>
            </w:r>
            <w:r w:rsidR="005F630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DAF54A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700FDDD" w14:textId="241909E5" w:rsidR="00C75002" w:rsidRPr="002E4F54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19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503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531</w:t>
            </w:r>
          </w:p>
        </w:tc>
        <w:tc>
          <w:tcPr>
            <w:tcW w:w="265" w:type="dxa"/>
            <w:vAlign w:val="bottom"/>
          </w:tcPr>
          <w:p w14:paraId="4C17C2ED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DEE6A" w14:textId="0510BDE5" w:rsidR="00C75002" w:rsidRPr="002E4F54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13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139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323</w:t>
            </w:r>
          </w:p>
        </w:tc>
      </w:tr>
      <w:tr w:rsidR="00C75002" w:rsidRPr="002E4F54" w14:paraId="5E05FA1D" w14:textId="77777777" w:rsidTr="00CD33C5">
        <w:tc>
          <w:tcPr>
            <w:tcW w:w="3078" w:type="dxa"/>
            <w:shd w:val="clear" w:color="auto" w:fill="auto"/>
            <w:vAlign w:val="bottom"/>
          </w:tcPr>
          <w:p w14:paraId="56C35F82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33F01F" w14:textId="652B7429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(5,360,45</w:t>
            </w:r>
            <w:r w:rsidR="005F6308">
              <w:rPr>
                <w:rFonts w:ascii="Angsana New" w:hAnsi="Angsana New"/>
                <w:sz w:val="28"/>
                <w:szCs w:val="28"/>
              </w:rPr>
              <w:t>6</w:t>
            </w:r>
            <w:r w:rsidRPr="002E4F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8F8C57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078620" w14:textId="61F0E45C" w:rsidR="00C75002" w:rsidRPr="002E4F54" w:rsidRDefault="003B51A9" w:rsidP="003B5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B14D04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8E49906" w14:textId="632720EA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</w:rPr>
              <w:t>(</w:t>
            </w:r>
            <w:r w:rsidR="00CF0C3F"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="00CF0C3F"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364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="00CF0C3F"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208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5" w:type="dxa"/>
            <w:vAlign w:val="bottom"/>
          </w:tcPr>
          <w:p w14:paraId="34CF5DB6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24AE37D" w14:textId="77777777" w:rsidR="00C75002" w:rsidRPr="002E4F54" w:rsidRDefault="00C75002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75002" w:rsidRPr="002E4F54" w14:paraId="25813DCE" w14:textId="77777777" w:rsidTr="00CD33C5">
        <w:tc>
          <w:tcPr>
            <w:tcW w:w="3078" w:type="dxa"/>
            <w:shd w:val="clear" w:color="auto" w:fill="auto"/>
            <w:vAlign w:val="bottom"/>
          </w:tcPr>
          <w:p w14:paraId="26592438" w14:textId="77777777" w:rsidR="00E25D09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 xml:space="preserve">หัก 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</w:t>
            </w:r>
            <w:r w:rsidR="00E25D09" w:rsidRPr="002E4F54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ผลขาดทุนด้านเครดิต</w:t>
            </w:r>
          </w:p>
          <w:p w14:paraId="44CF5195" w14:textId="77777777" w:rsidR="00C75002" w:rsidRPr="002E4F54" w:rsidRDefault="00E25D09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A7C7" w14:textId="54DB3D11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(1,64</w:t>
            </w:r>
            <w:r w:rsidR="005F6308">
              <w:rPr>
                <w:rFonts w:ascii="Angsana New" w:hAnsi="Angsana New"/>
                <w:sz w:val="28"/>
                <w:szCs w:val="28"/>
              </w:rPr>
              <w:t>4</w:t>
            </w:r>
            <w:r w:rsidRPr="002E4F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2677A7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0CE5" w14:textId="3BA9F373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(1,64</w:t>
            </w:r>
            <w:r w:rsidR="005F6308">
              <w:rPr>
                <w:rFonts w:ascii="Angsana New" w:hAnsi="Angsana New"/>
                <w:sz w:val="28"/>
                <w:szCs w:val="28"/>
              </w:rPr>
              <w:t>4</w:t>
            </w:r>
            <w:r w:rsidRPr="002E4F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00951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9657757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(1,840)</w:t>
            </w:r>
          </w:p>
        </w:tc>
        <w:tc>
          <w:tcPr>
            <w:tcW w:w="265" w:type="dxa"/>
            <w:vAlign w:val="bottom"/>
          </w:tcPr>
          <w:p w14:paraId="24A01D79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6EC5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(1,840)</w:t>
            </w:r>
          </w:p>
        </w:tc>
      </w:tr>
      <w:tr w:rsidR="00C75002" w:rsidRPr="002E4F54" w14:paraId="678B027B" w14:textId="77777777" w:rsidTr="00CD33C5">
        <w:tc>
          <w:tcPr>
            <w:tcW w:w="3078" w:type="dxa"/>
            <w:shd w:val="clear" w:color="auto" w:fill="auto"/>
            <w:vAlign w:val="bottom"/>
          </w:tcPr>
          <w:p w14:paraId="6A2CD130" w14:textId="4DC48E4B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0856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–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217F8" w14:textId="3D05BD1E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</w:rPr>
              <w:t>11,838,25</w:t>
            </w:r>
            <w:r w:rsidR="00EA773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E76C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EDF5F" w14:textId="58A8A613" w:rsidR="00C75002" w:rsidRPr="002E4F54" w:rsidRDefault="009E251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</w:rPr>
              <w:t>11,838,25</w:t>
            </w:r>
            <w:r w:rsidR="00EA773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AC12C1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bottom"/>
          </w:tcPr>
          <w:p w14:paraId="37586EC0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13,137,483</w:t>
            </w:r>
          </w:p>
        </w:tc>
        <w:tc>
          <w:tcPr>
            <w:tcW w:w="265" w:type="dxa"/>
            <w:vAlign w:val="bottom"/>
          </w:tcPr>
          <w:p w14:paraId="569D804F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73503841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13,137,483</w:t>
            </w:r>
          </w:p>
        </w:tc>
      </w:tr>
      <w:bookmarkEnd w:id="0"/>
    </w:tbl>
    <w:p w14:paraId="33D1482F" w14:textId="77777777" w:rsidR="00EA773F" w:rsidRPr="00425D30" w:rsidRDefault="00EA773F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F576C" w:rsidRPr="002E4F54" w14:paraId="3E25CC53" w14:textId="77777777" w:rsidTr="0056693C">
        <w:tc>
          <w:tcPr>
            <w:tcW w:w="4140" w:type="dxa"/>
            <w:vAlign w:val="bottom"/>
          </w:tcPr>
          <w:p w14:paraId="45BF6640" w14:textId="77777777" w:rsidR="005F576C" w:rsidRPr="002E4F54" w:rsidRDefault="005F576C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9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C289E1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305467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D22E12F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F576C" w:rsidRPr="002E4F54" w14:paraId="3D824EF7" w14:textId="77777777" w:rsidTr="0056693C">
        <w:tc>
          <w:tcPr>
            <w:tcW w:w="4140" w:type="dxa"/>
            <w:vAlign w:val="bottom"/>
          </w:tcPr>
          <w:p w14:paraId="4B1C568E" w14:textId="77777777" w:rsidR="005F576C" w:rsidRPr="002E4F54" w:rsidRDefault="005F576C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16D97" w14:textId="09597F15" w:rsidR="005F576C" w:rsidRPr="002E4F54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495C30" w:rsidRPr="002E4F54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5F576C"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95C30" w:rsidRPr="002E4F5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5F1D4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B1FCA" w14:textId="6711CB55" w:rsidR="005F576C" w:rsidRPr="002E4F54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5F576C"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F576C" w:rsidRPr="002E4F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F770E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7126D" w14:textId="3318981F" w:rsidR="005F576C" w:rsidRPr="002E4F54" w:rsidRDefault="00495C30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ABE3B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0C716" w14:textId="4A269663" w:rsidR="005F576C" w:rsidRPr="002E4F54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5F576C"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F576C" w:rsidRPr="002E4F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43502" w:rsidRPr="002E4F54" w14:paraId="3F9FDDCB" w14:textId="77777777" w:rsidTr="0056693C">
        <w:tc>
          <w:tcPr>
            <w:tcW w:w="4140" w:type="dxa"/>
            <w:vAlign w:val="bottom"/>
          </w:tcPr>
          <w:p w14:paraId="4B1C2781" w14:textId="07DD565D" w:rsidR="00243502" w:rsidRPr="002E4F54" w:rsidRDefault="00243502" w:rsidP="00283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br w:type="page"/>
            </w:r>
            <w:r w:rsidRPr="002E4F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ลูกหนี้ไม่หมุนเวียนอื่น</w:t>
            </w:r>
            <w:r w:rsidRPr="002E4F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46E89" w14:textId="23FEF542" w:rsidR="00243502" w:rsidRPr="002E4F54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13C1D" w14:textId="77777777" w:rsidR="00243502" w:rsidRPr="002E4F54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BDCCF" w14:textId="17E5F3A2" w:rsidR="00243502" w:rsidRPr="002E4F54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2B47D" w14:textId="77777777" w:rsidR="00243502" w:rsidRPr="002E4F54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2D73C" w14:textId="49046BC8" w:rsidR="00243502" w:rsidRPr="002E4F54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7D8A3" w14:textId="77777777" w:rsidR="00243502" w:rsidRPr="002E4F54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EB5C4" w14:textId="440307C5" w:rsidR="00243502" w:rsidRPr="002E4F54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5F576C" w:rsidRPr="002E4F54" w14:paraId="4F54995F" w14:textId="77777777" w:rsidTr="0056693C">
        <w:tc>
          <w:tcPr>
            <w:tcW w:w="4140" w:type="dxa"/>
            <w:vAlign w:val="bottom"/>
          </w:tcPr>
          <w:p w14:paraId="730C9A6C" w14:textId="77777777" w:rsidR="005F576C" w:rsidRPr="002E4F54" w:rsidRDefault="005F576C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58D0DBB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576C" w:rsidRPr="002E4F54" w14:paraId="7A17A14F" w14:textId="77777777" w:rsidTr="0056693C">
        <w:trPr>
          <w:trHeight w:val="245"/>
        </w:trPr>
        <w:tc>
          <w:tcPr>
            <w:tcW w:w="4140" w:type="dxa"/>
            <w:vAlign w:val="bottom"/>
          </w:tcPr>
          <w:p w14:paraId="7B8CB490" w14:textId="77777777" w:rsidR="005F576C" w:rsidRPr="002E4F54" w:rsidRDefault="0097679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5FF7FD75" w14:textId="4D0A5EF9" w:rsidR="005F576C" w:rsidRPr="002E4F54" w:rsidRDefault="005E1925" w:rsidP="005669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C3692A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A64D2C" w14:textId="77777777" w:rsidR="005F576C" w:rsidRPr="002E4F54" w:rsidRDefault="005F576C" w:rsidP="005F576C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EB4D74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072506" w14:textId="7E7CD589" w:rsidR="005F576C" w:rsidRPr="002E4F54" w:rsidRDefault="005E1925" w:rsidP="007B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30,250</w:t>
            </w:r>
          </w:p>
        </w:tc>
        <w:tc>
          <w:tcPr>
            <w:tcW w:w="270" w:type="dxa"/>
            <w:vAlign w:val="bottom"/>
          </w:tcPr>
          <w:p w14:paraId="6F240E66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495A3C" w14:textId="648852F2" w:rsidR="005F576C" w:rsidRPr="002E4F54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262F3E" w:rsidRPr="002E4F54">
              <w:rPr>
                <w:rFonts w:ascii="Angsana New" w:hAnsi="Angsana New"/>
                <w:sz w:val="28"/>
                <w:szCs w:val="28"/>
              </w:rPr>
              <w:t>,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793</w:t>
            </w:r>
          </w:p>
        </w:tc>
      </w:tr>
      <w:tr w:rsidR="005F576C" w:rsidRPr="002E4F54" w14:paraId="091AD180" w14:textId="77777777" w:rsidTr="0056693C">
        <w:tc>
          <w:tcPr>
            <w:tcW w:w="4140" w:type="dxa"/>
            <w:vAlign w:val="bottom"/>
          </w:tcPr>
          <w:p w14:paraId="77945B04" w14:textId="77777777" w:rsidR="005F576C" w:rsidRPr="002E4F54" w:rsidRDefault="0097679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74AA75" w14:textId="6056061D" w:rsidR="005F576C" w:rsidRPr="002E4F54" w:rsidRDefault="005E1925" w:rsidP="00566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59,019</w:t>
            </w:r>
          </w:p>
        </w:tc>
        <w:tc>
          <w:tcPr>
            <w:tcW w:w="270" w:type="dxa"/>
            <w:vAlign w:val="bottom"/>
          </w:tcPr>
          <w:p w14:paraId="43BC03AD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E5CE07" w14:textId="3B1CABE0" w:rsidR="005F576C" w:rsidRPr="002E4F54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262F3E" w:rsidRPr="002E4F54">
              <w:rPr>
                <w:rFonts w:ascii="Angsana New" w:hAnsi="Angsana New"/>
                <w:sz w:val="28"/>
                <w:szCs w:val="28"/>
              </w:rPr>
              <w:t>,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270" w:type="dxa"/>
            <w:vAlign w:val="bottom"/>
          </w:tcPr>
          <w:p w14:paraId="711DB5A3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E18EA" w14:textId="19B4B49A" w:rsidR="005F576C" w:rsidRPr="002E4F54" w:rsidRDefault="005E1925" w:rsidP="007B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</w:rPr>
              <w:t>59,019</w:t>
            </w:r>
          </w:p>
        </w:tc>
        <w:tc>
          <w:tcPr>
            <w:tcW w:w="270" w:type="dxa"/>
            <w:vAlign w:val="bottom"/>
          </w:tcPr>
          <w:p w14:paraId="4C9E95A9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04743" w14:textId="1CB15597" w:rsidR="005F576C" w:rsidRPr="002E4F54" w:rsidRDefault="00CF0C3F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262F3E" w:rsidRPr="002E4F54">
              <w:rPr>
                <w:rFonts w:ascii="Angsana New" w:hAnsi="Angsana New"/>
                <w:sz w:val="28"/>
                <w:szCs w:val="28"/>
              </w:rPr>
              <w:t>,</w:t>
            </w:r>
            <w:r w:rsidRPr="002E4F54">
              <w:rPr>
                <w:rFonts w:ascii="Angsana New" w:hAnsi="Angsana New"/>
                <w:sz w:val="28"/>
                <w:szCs w:val="28"/>
                <w:lang w:val="en-GB"/>
              </w:rPr>
              <w:t>011</w:t>
            </w:r>
          </w:p>
        </w:tc>
      </w:tr>
      <w:tr w:rsidR="005F576C" w:rsidRPr="002E4F54" w14:paraId="628835E0" w14:textId="77777777" w:rsidTr="0056693C">
        <w:tc>
          <w:tcPr>
            <w:tcW w:w="4140" w:type="dxa"/>
            <w:vAlign w:val="bottom"/>
          </w:tcPr>
          <w:p w14:paraId="64E3CE39" w14:textId="77777777" w:rsidR="005F576C" w:rsidRPr="002E4F54" w:rsidRDefault="005F576C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B5FCA" w14:textId="3FAA3735" w:rsidR="005F576C" w:rsidRPr="002E4F54" w:rsidRDefault="005E1925" w:rsidP="00566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</w:rPr>
              <w:t>59,019</w:t>
            </w:r>
          </w:p>
        </w:tc>
        <w:tc>
          <w:tcPr>
            <w:tcW w:w="270" w:type="dxa"/>
            <w:vAlign w:val="bottom"/>
          </w:tcPr>
          <w:p w14:paraId="3C467E42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67474" w14:textId="03FCA89B" w:rsidR="005F576C" w:rsidRPr="002E4F54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44</w:t>
            </w:r>
            <w:r w:rsidR="00262F3E" w:rsidRPr="002E4F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011</w:t>
            </w:r>
          </w:p>
        </w:tc>
        <w:tc>
          <w:tcPr>
            <w:tcW w:w="270" w:type="dxa"/>
            <w:vAlign w:val="bottom"/>
          </w:tcPr>
          <w:p w14:paraId="308E751C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F8D75" w14:textId="2D5911BE" w:rsidR="005F576C" w:rsidRPr="002E4F54" w:rsidRDefault="005E1925" w:rsidP="007B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</w:rPr>
              <w:t>89,269</w:t>
            </w:r>
          </w:p>
        </w:tc>
        <w:tc>
          <w:tcPr>
            <w:tcW w:w="270" w:type="dxa"/>
            <w:vAlign w:val="bottom"/>
          </w:tcPr>
          <w:p w14:paraId="0F52BCFD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8F692" w14:textId="3D648125" w:rsidR="005F576C" w:rsidRPr="002E4F54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F5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47</w:t>
            </w:r>
            <w:r w:rsidR="00262F3E" w:rsidRPr="002E4F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E4F5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804</w:t>
            </w:r>
          </w:p>
        </w:tc>
      </w:tr>
    </w:tbl>
    <w:p w14:paraId="7514EC64" w14:textId="54BCC8A2" w:rsidR="005274AA" w:rsidRPr="00425D30" w:rsidRDefault="005274A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075"/>
        <w:gridCol w:w="269"/>
        <w:gridCol w:w="1081"/>
        <w:gridCol w:w="271"/>
        <w:gridCol w:w="1083"/>
        <w:gridCol w:w="273"/>
        <w:gridCol w:w="1073"/>
      </w:tblGrid>
      <w:tr w:rsidR="00F57143" w:rsidRPr="00090465" w14:paraId="68DD58B8" w14:textId="77777777" w:rsidTr="0056693C">
        <w:trPr>
          <w:tblHeader/>
        </w:trPr>
        <w:tc>
          <w:tcPr>
            <w:tcW w:w="2236" w:type="pct"/>
          </w:tcPr>
          <w:p w14:paraId="7FB8D083" w14:textId="21645020" w:rsidR="00B06DD5" w:rsidRPr="00090465" w:rsidRDefault="004C5AA1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09046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(กลับรายการ) </w:t>
            </w:r>
            <w:r w:rsidR="00B06DD5" w:rsidRPr="0009046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pct"/>
            <w:gridSpan w:val="3"/>
          </w:tcPr>
          <w:p w14:paraId="702426DA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5F35D60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pct"/>
            <w:gridSpan w:val="3"/>
          </w:tcPr>
          <w:p w14:paraId="5452002B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3C" w:rsidRPr="00090465" w14:paraId="2E849D71" w14:textId="77777777" w:rsidTr="0056693C">
        <w:trPr>
          <w:tblHeader/>
        </w:trPr>
        <w:tc>
          <w:tcPr>
            <w:tcW w:w="2236" w:type="pct"/>
          </w:tcPr>
          <w:p w14:paraId="0EA188A7" w14:textId="78B684E9" w:rsidR="00B06DD5" w:rsidRPr="00090465" w:rsidRDefault="00B06DD5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6974CD" w:rsidRPr="000904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974CD"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0" w:type="pct"/>
          </w:tcPr>
          <w:p w14:paraId="6604212B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477958CB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5504C59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14:paraId="448DBBB0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C66221D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4537577A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723ABD9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06DD5" w:rsidRPr="00090465" w14:paraId="4A614FD3" w14:textId="77777777" w:rsidTr="0056693C">
        <w:trPr>
          <w:trHeight w:val="209"/>
          <w:tblHeader/>
        </w:trPr>
        <w:tc>
          <w:tcPr>
            <w:tcW w:w="2236" w:type="pct"/>
          </w:tcPr>
          <w:p w14:paraId="3098CA66" w14:textId="77777777" w:rsidR="00B06DD5" w:rsidRPr="00090465" w:rsidRDefault="00B06DD5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4" w:type="pct"/>
            <w:gridSpan w:val="7"/>
          </w:tcPr>
          <w:p w14:paraId="7099766E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090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0904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6693C" w:rsidRPr="00090465" w14:paraId="173D1745" w14:textId="77777777" w:rsidTr="0056693C">
        <w:tc>
          <w:tcPr>
            <w:tcW w:w="2236" w:type="pct"/>
          </w:tcPr>
          <w:p w14:paraId="4B1CC8EB" w14:textId="34CF3586" w:rsidR="00B06DD5" w:rsidRPr="00090465" w:rsidRDefault="001877ED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90465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580" w:type="pct"/>
          </w:tcPr>
          <w:p w14:paraId="2A54B431" w14:textId="2C6361B9" w:rsidR="00B06DD5" w:rsidRPr="00090465" w:rsidRDefault="009528DB" w:rsidP="00EE5CC1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E9186F5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FF31F98" w14:textId="37301795" w:rsidR="00B06DD5" w:rsidRPr="00090465" w:rsidRDefault="00556970" w:rsidP="0077501B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D100C12" w14:textId="77777777" w:rsidR="00B06DD5" w:rsidRPr="0009046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5BABE022" w14:textId="6F269529" w:rsidR="00B06DD5" w:rsidRPr="00090465" w:rsidRDefault="00090465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6BC27122" w14:textId="77777777" w:rsidR="00B06DD5" w:rsidRPr="0009046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1D7B1E10" w14:textId="10CA2D14" w:rsidR="00B06DD5" w:rsidRPr="00090465" w:rsidRDefault="00556970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22</w:t>
            </w:r>
          </w:p>
        </w:tc>
      </w:tr>
      <w:tr w:rsidR="0056693C" w:rsidRPr="00090465" w14:paraId="731EF545" w14:textId="77777777" w:rsidTr="0056693C">
        <w:tc>
          <w:tcPr>
            <w:tcW w:w="2236" w:type="pct"/>
          </w:tcPr>
          <w:p w14:paraId="1DB2622C" w14:textId="06D858B1" w:rsidR="00B06DD5" w:rsidRPr="00090465" w:rsidRDefault="001877ED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80" w:type="pct"/>
          </w:tcPr>
          <w:p w14:paraId="5F6CFCFC" w14:textId="0676CF64" w:rsidR="00B06DD5" w:rsidRPr="00090465" w:rsidRDefault="009528DB" w:rsidP="00952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1,4</w:t>
            </w:r>
            <w:r w:rsidR="00654AD1" w:rsidRPr="00654AD1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45" w:type="pct"/>
          </w:tcPr>
          <w:p w14:paraId="733248EE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6B24B630" w14:textId="386B6FF1" w:rsidR="00B06DD5" w:rsidRPr="0009046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3,586</w:t>
            </w:r>
          </w:p>
        </w:tc>
        <w:tc>
          <w:tcPr>
            <w:tcW w:w="146" w:type="pct"/>
            <w:shd w:val="clear" w:color="auto" w:fill="auto"/>
          </w:tcPr>
          <w:p w14:paraId="7A6E46A5" w14:textId="77777777" w:rsidR="00B06DD5" w:rsidRPr="0009046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739927D7" w14:textId="43A3BB96" w:rsidR="00B06DD5" w:rsidRPr="00090465" w:rsidRDefault="005E1925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6,403</w:t>
            </w:r>
          </w:p>
        </w:tc>
        <w:tc>
          <w:tcPr>
            <w:tcW w:w="147" w:type="pct"/>
            <w:shd w:val="clear" w:color="auto" w:fill="auto"/>
          </w:tcPr>
          <w:p w14:paraId="559A65B4" w14:textId="77777777" w:rsidR="00B06DD5" w:rsidRPr="0009046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1F3C9B4F" w14:textId="11932635" w:rsidR="00B06DD5" w:rsidRPr="00090465" w:rsidRDefault="00556970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16,827</w:t>
            </w:r>
          </w:p>
        </w:tc>
      </w:tr>
      <w:tr w:rsidR="0056693C" w:rsidRPr="002E4F54" w14:paraId="0CFF6723" w14:textId="77777777" w:rsidTr="0056693C">
        <w:tc>
          <w:tcPr>
            <w:tcW w:w="2236" w:type="pct"/>
          </w:tcPr>
          <w:p w14:paraId="1C872B73" w14:textId="3552AB87" w:rsidR="00556970" w:rsidRPr="0009046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pacing w:val="4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580" w:type="pct"/>
          </w:tcPr>
          <w:p w14:paraId="089AA928" w14:textId="07608998" w:rsidR="00556970" w:rsidRPr="00090465" w:rsidRDefault="009528DB" w:rsidP="00952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(19</w:t>
            </w:r>
            <w:r w:rsidR="005F630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5" w:type="pct"/>
          </w:tcPr>
          <w:p w14:paraId="305816DC" w14:textId="77777777" w:rsidR="00556970" w:rsidRPr="0009046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3E71B9A8" w14:textId="759CED8B" w:rsidR="00556970" w:rsidRPr="0009046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146" w:type="pct"/>
            <w:shd w:val="clear" w:color="auto" w:fill="auto"/>
          </w:tcPr>
          <w:p w14:paraId="2BEC43AA" w14:textId="77777777" w:rsidR="00556970" w:rsidRPr="0009046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1EC9E3C" w14:textId="7B60450D" w:rsidR="00556970" w:rsidRPr="00090465" w:rsidRDefault="005E1925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D7F3699" w14:textId="77777777" w:rsidR="00556970" w:rsidRPr="0009046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45E340B" w14:textId="5FF5B9E4" w:rsidR="00556970" w:rsidRPr="0077501B" w:rsidRDefault="00556970" w:rsidP="0037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959A917" w14:textId="4D3844B1" w:rsidR="005C3470" w:rsidRPr="00425D30" w:rsidRDefault="005C3470" w:rsidP="00976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1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24"/>
        <w:gridCol w:w="236"/>
        <w:gridCol w:w="1024"/>
        <w:gridCol w:w="270"/>
        <w:gridCol w:w="900"/>
        <w:gridCol w:w="270"/>
        <w:gridCol w:w="900"/>
        <w:gridCol w:w="270"/>
        <w:gridCol w:w="977"/>
      </w:tblGrid>
      <w:tr w:rsidR="00B842C3" w:rsidRPr="00B842C3" w14:paraId="396447CF" w14:textId="77777777" w:rsidTr="007801B2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66505F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CA2923E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D1599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1" w:type="dxa"/>
            <w:gridSpan w:val="7"/>
            <w:vAlign w:val="bottom"/>
          </w:tcPr>
          <w:p w14:paraId="11670CD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2C3" w:rsidRPr="00B842C3" w14:paraId="20EF3016" w14:textId="77777777" w:rsidTr="007801B2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7239069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A67FF8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2C2FA1E" w14:textId="4E342A63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B842C3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842C3" w:rsidRPr="003A5B0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D02387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93C6EA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E6E5643" w14:textId="6FAB6E95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495C30">
              <w:rPr>
                <w:rFonts w:ascii="Angsana New" w:hAnsi="Angsana New"/>
                <w:sz w:val="30"/>
                <w:szCs w:val="30"/>
              </w:rPr>
              <w:t>0</w:t>
            </w:r>
            <w:r w:rsidR="00B842C3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95C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9F00E6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965328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A5025DC" w14:textId="2858A3E3" w:rsidR="00B842C3" w:rsidRPr="00347107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7107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31</w:t>
            </w:r>
            <w:r w:rsidR="00B842C3" w:rsidRPr="00347107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="00B842C3" w:rsidRPr="0034710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FC920F9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029ED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94624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8B95F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204D97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F1818B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A7977A0" w14:textId="4EA8B0ED" w:rsidR="00B842C3" w:rsidRPr="003A5B04" w:rsidRDefault="00495C30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842C3" w:rsidRPr="00B842C3" w14:paraId="4625F979" w14:textId="77777777" w:rsidTr="007801B2">
        <w:trPr>
          <w:tblHeader/>
        </w:trPr>
        <w:tc>
          <w:tcPr>
            <w:tcW w:w="1980" w:type="dxa"/>
            <w:vAlign w:val="bottom"/>
          </w:tcPr>
          <w:p w14:paraId="13147251" w14:textId="77777777" w:rsidR="00B842C3" w:rsidRPr="003A5B04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14:paraId="12725B5B" w14:textId="19AA0B72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82761F0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9E510A7" w14:textId="4971638C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53BC8FB0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E1358C" w14:textId="39BF5B6C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71CFF0D5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57055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743B5D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161C1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3FF512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FA98A29" w14:textId="47061B13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B842C3" w:rsidRPr="00B842C3" w14:paraId="19296014" w14:textId="77777777" w:rsidTr="007801B2">
        <w:tc>
          <w:tcPr>
            <w:tcW w:w="1980" w:type="dxa"/>
            <w:vAlign w:val="bottom"/>
          </w:tcPr>
          <w:p w14:paraId="39E061BC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0124DC6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B0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093E9507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1" w:type="dxa"/>
            <w:gridSpan w:val="7"/>
            <w:vAlign w:val="bottom"/>
          </w:tcPr>
          <w:p w14:paraId="40E7D6D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B0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155E" w:rsidRPr="00B842C3" w14:paraId="503173DD" w14:textId="77777777" w:rsidTr="007801B2">
        <w:tc>
          <w:tcPr>
            <w:tcW w:w="1980" w:type="dxa"/>
            <w:vAlign w:val="bottom"/>
          </w:tcPr>
          <w:p w14:paraId="1024B612" w14:textId="14FE2CE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6B6990C0" w14:textId="36C9D078" w:rsidR="0074155E" w:rsidRPr="00CF0C3F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3A5B04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  <w:vAlign w:val="bottom"/>
          </w:tcPr>
          <w:p w14:paraId="4BE30924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E2796D" w14:textId="2CF4E2D4" w:rsidR="0074155E" w:rsidRPr="007801B2" w:rsidRDefault="00F05357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7801B2">
              <w:rPr>
                <w:rFonts w:ascii="Angsana New" w:hAnsi="Angsana New"/>
                <w:spacing w:val="-4"/>
                <w:sz w:val="30"/>
                <w:szCs w:val="30"/>
              </w:rPr>
              <w:t>0.83</w:t>
            </w:r>
            <w:r w:rsidR="0074155E" w:rsidRPr="007801B2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="00046069" w:rsidRPr="007801B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="00745F52" w:rsidRPr="007801B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 </w:t>
            </w:r>
            <w:r w:rsidR="00FE4458" w:rsidRPr="007801B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1.10</w:t>
            </w:r>
          </w:p>
        </w:tc>
        <w:tc>
          <w:tcPr>
            <w:tcW w:w="236" w:type="dxa"/>
            <w:vAlign w:val="bottom"/>
          </w:tcPr>
          <w:p w14:paraId="0E593227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EE5B6B2" w14:textId="21290467" w:rsidR="0074155E" w:rsidRPr="00CF0C3F" w:rsidRDefault="0074155E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465</w:t>
            </w:r>
            <w:r w:rsidRP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000</w:t>
            </w:r>
          </w:p>
        </w:tc>
        <w:tc>
          <w:tcPr>
            <w:tcW w:w="270" w:type="dxa"/>
            <w:vAlign w:val="bottom"/>
          </w:tcPr>
          <w:p w14:paraId="1D9E8ACE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3FC6E4" w14:textId="3D9A9D43" w:rsidR="0074155E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450,000</w:t>
            </w:r>
          </w:p>
        </w:tc>
        <w:tc>
          <w:tcPr>
            <w:tcW w:w="270" w:type="dxa"/>
            <w:vAlign w:val="bottom"/>
          </w:tcPr>
          <w:p w14:paraId="37BE12AA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DEC493" w14:textId="6F8FF5DE" w:rsidR="0074155E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(35,000)</w:t>
            </w:r>
          </w:p>
        </w:tc>
        <w:tc>
          <w:tcPr>
            <w:tcW w:w="270" w:type="dxa"/>
            <w:vAlign w:val="bottom"/>
          </w:tcPr>
          <w:p w14:paraId="2A27F373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59B35785" w14:textId="00D84063" w:rsidR="0074155E" w:rsidRDefault="0074155E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95" w:right="-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3,880,000</w:t>
            </w:r>
          </w:p>
        </w:tc>
      </w:tr>
    </w:tbl>
    <w:p w14:paraId="79E3FC95" w14:textId="3F1FB6D5" w:rsidR="00D93034" w:rsidRPr="005C3470" w:rsidRDefault="00D93034" w:rsidP="00976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68"/>
        <w:gridCol w:w="1082"/>
        <w:gridCol w:w="270"/>
        <w:gridCol w:w="1077"/>
        <w:gridCol w:w="273"/>
        <w:gridCol w:w="1079"/>
      </w:tblGrid>
      <w:tr w:rsidR="007514F4" w:rsidRPr="007514F4" w14:paraId="1618DB75" w14:textId="77777777" w:rsidTr="00FF3B44">
        <w:tc>
          <w:tcPr>
            <w:tcW w:w="3959" w:type="dxa"/>
            <w:vAlign w:val="bottom"/>
          </w:tcPr>
          <w:p w14:paraId="4D5AF07C" w14:textId="77777777" w:rsidR="007514F4" w:rsidRPr="00745F52" w:rsidRDefault="007514F4" w:rsidP="00FF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9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4C8AFAC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2081F2C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5CA08B9D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4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14F4" w:rsidRPr="007514F4" w14:paraId="3CB838A7" w14:textId="77777777" w:rsidTr="00FF3B44">
        <w:tc>
          <w:tcPr>
            <w:tcW w:w="3959" w:type="dxa"/>
            <w:vAlign w:val="bottom"/>
          </w:tcPr>
          <w:p w14:paraId="52A7CDAD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A4C34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51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69A1F02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A491CE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7514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14F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A4BE6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BBE9C01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51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A73D077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115A0C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7514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14F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14F4" w:rsidRPr="007514F4" w14:paraId="6E1BA5B5" w14:textId="77777777" w:rsidTr="00FF3B44">
        <w:tc>
          <w:tcPr>
            <w:tcW w:w="3959" w:type="dxa"/>
            <w:vAlign w:val="bottom"/>
          </w:tcPr>
          <w:p w14:paraId="026244A6" w14:textId="1B645CAE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br w:type="page"/>
            </w:r>
            <w:r w:rsidRPr="007514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7514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</w:t>
            </w:r>
            <w:r w:rsidRPr="007514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04FF3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437E73C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FAEBDFD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B80E8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D4D10A2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083F437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3CA1E5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7514F4" w:rsidRPr="007514F4" w14:paraId="786D56BD" w14:textId="77777777" w:rsidTr="00FF3B44">
        <w:tc>
          <w:tcPr>
            <w:tcW w:w="3959" w:type="dxa"/>
            <w:vAlign w:val="bottom"/>
          </w:tcPr>
          <w:p w14:paraId="35B0FC0D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9" w:type="dxa"/>
            <w:gridSpan w:val="7"/>
            <w:vAlign w:val="bottom"/>
          </w:tcPr>
          <w:p w14:paraId="61C25CC2" w14:textId="77777777" w:rsidR="007514F4" w:rsidRPr="007514F4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4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14F4" w:rsidRPr="007514F4" w14:paraId="59D64A89" w14:textId="77777777" w:rsidTr="00DB3A4B">
        <w:trPr>
          <w:trHeight w:val="245"/>
        </w:trPr>
        <w:tc>
          <w:tcPr>
            <w:tcW w:w="3959" w:type="dxa"/>
            <w:vAlign w:val="bottom"/>
          </w:tcPr>
          <w:p w14:paraId="15A58FD1" w14:textId="1636DED1" w:rsidR="007514F4" w:rsidRPr="007514F4" w:rsidRDefault="007514F4" w:rsidP="00FF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4F4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B8B01D9" w14:textId="11848541" w:rsidR="007514F4" w:rsidRPr="00DB3A4B" w:rsidRDefault="007514F4" w:rsidP="007514F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3A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166,944</w:t>
            </w:r>
          </w:p>
        </w:tc>
        <w:tc>
          <w:tcPr>
            <w:tcW w:w="268" w:type="dxa"/>
            <w:vAlign w:val="bottom"/>
          </w:tcPr>
          <w:p w14:paraId="6ED288CB" w14:textId="77777777" w:rsidR="007514F4" w:rsidRPr="00DB3A4B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DD6BEF9" w14:textId="77777777" w:rsidR="007514F4" w:rsidRPr="00DB3A4B" w:rsidRDefault="007514F4" w:rsidP="007514F4">
            <w:pPr>
              <w:pStyle w:val="a2"/>
              <w:tabs>
                <w:tab w:val="decimal" w:pos="60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3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269073C" w14:textId="77777777" w:rsidR="007514F4" w:rsidRPr="00DB3A4B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22476C27" w14:textId="33126101" w:rsidR="007514F4" w:rsidRPr="00DB3A4B" w:rsidRDefault="007514F4" w:rsidP="00751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90CE877" w14:textId="77777777" w:rsidR="007514F4" w:rsidRPr="00DB3A4B" w:rsidRDefault="007514F4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F3EDDF7" w14:textId="77777777" w:rsidR="007514F4" w:rsidRPr="00DB3A4B" w:rsidRDefault="007514F4" w:rsidP="00751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31DB83C5" w14:textId="77777777" w:rsidR="007514F4" w:rsidRPr="005C3470" w:rsidRDefault="007514F4" w:rsidP="00976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70"/>
        <w:gridCol w:w="272"/>
        <w:gridCol w:w="1098"/>
        <w:gridCol w:w="269"/>
        <w:gridCol w:w="1084"/>
        <w:gridCol w:w="250"/>
        <w:gridCol w:w="1091"/>
      </w:tblGrid>
      <w:tr w:rsidR="00F949D5" w:rsidRPr="00B165D6" w14:paraId="0BBBFDC7" w14:textId="77777777" w:rsidTr="003E1959">
        <w:trPr>
          <w:tblHeader/>
        </w:trPr>
        <w:tc>
          <w:tcPr>
            <w:tcW w:w="3958" w:type="dxa"/>
            <w:vAlign w:val="bottom"/>
          </w:tcPr>
          <w:p w14:paraId="4457FD5C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7E9F96F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B6FC58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19F94AE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B165D6" w14:paraId="232DC514" w14:textId="77777777" w:rsidTr="003E1959">
        <w:trPr>
          <w:tblHeader/>
        </w:trPr>
        <w:tc>
          <w:tcPr>
            <w:tcW w:w="3958" w:type="dxa"/>
            <w:vAlign w:val="bottom"/>
          </w:tcPr>
          <w:p w14:paraId="46037E0E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7B2DC" w14:textId="06DC3B00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495C30">
              <w:rPr>
                <w:rFonts w:ascii="Angsana New" w:hAnsi="Angsana New"/>
                <w:sz w:val="30"/>
                <w:szCs w:val="30"/>
              </w:rPr>
              <w:t>0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5C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vAlign w:val="bottom"/>
          </w:tcPr>
          <w:p w14:paraId="3565583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F736D1" w14:textId="1DBFD4FF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25FE9FC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4457E4C" w14:textId="7093C4F5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495C30">
              <w:rPr>
                <w:rFonts w:ascii="Angsana New" w:hAnsi="Angsana New"/>
                <w:sz w:val="30"/>
                <w:szCs w:val="30"/>
              </w:rPr>
              <w:t>0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5C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  <w:vAlign w:val="bottom"/>
          </w:tcPr>
          <w:p w14:paraId="690B08F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764DAE1" w14:textId="6E8B18D6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5F1EAD73" w14:textId="77777777" w:rsidTr="003E1959">
        <w:trPr>
          <w:tblHeader/>
        </w:trPr>
        <w:tc>
          <w:tcPr>
            <w:tcW w:w="3958" w:type="dxa"/>
            <w:vAlign w:val="bottom"/>
          </w:tcPr>
          <w:p w14:paraId="2DEE53DA" w14:textId="4C17E88F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13A5E4" w14:textId="139C5B2C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BCFF18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37259E7" w14:textId="084C3182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EFEF2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B664C9" w14:textId="106F7146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745670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8D9875" w14:textId="5EDCD3A5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F949D5" w:rsidRPr="00B165D6" w14:paraId="1673B6CF" w14:textId="77777777" w:rsidTr="003E1959">
        <w:trPr>
          <w:tblHeader/>
        </w:trPr>
        <w:tc>
          <w:tcPr>
            <w:tcW w:w="3958" w:type="dxa"/>
            <w:vAlign w:val="bottom"/>
          </w:tcPr>
          <w:p w14:paraId="36F0F2D0" w14:textId="77777777" w:rsidR="00F949D5" w:rsidRPr="0082412F" w:rsidRDefault="00F949D5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4" w:type="dxa"/>
            <w:gridSpan w:val="7"/>
            <w:vAlign w:val="bottom"/>
          </w:tcPr>
          <w:p w14:paraId="549FEDD4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502" w:rsidRPr="00B165D6" w14:paraId="6C81B41B" w14:textId="77777777" w:rsidTr="003E1959">
        <w:tc>
          <w:tcPr>
            <w:tcW w:w="3958" w:type="dxa"/>
            <w:vAlign w:val="bottom"/>
          </w:tcPr>
          <w:p w14:paraId="7038E00A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0" w:type="dxa"/>
            <w:vAlign w:val="bottom"/>
          </w:tcPr>
          <w:p w14:paraId="50F7CC5A" w14:textId="49AC7A4C" w:rsidR="00243502" w:rsidRPr="0082412F" w:rsidRDefault="0080196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49,004</w:t>
            </w:r>
          </w:p>
        </w:tc>
        <w:tc>
          <w:tcPr>
            <w:tcW w:w="272" w:type="dxa"/>
            <w:vAlign w:val="bottom"/>
          </w:tcPr>
          <w:p w14:paraId="4D67881D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DD9E33" w14:textId="4954175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347</w:t>
            </w:r>
          </w:p>
        </w:tc>
        <w:tc>
          <w:tcPr>
            <w:tcW w:w="269" w:type="dxa"/>
            <w:vAlign w:val="bottom"/>
          </w:tcPr>
          <w:p w14:paraId="2C0ABFF4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372BAAC" w14:textId="51FBA0A1" w:rsidR="00243502" w:rsidRPr="0082412F" w:rsidRDefault="00801964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37039D1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366DEE5" w14:textId="36EFF55B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609</w:t>
            </w:r>
          </w:p>
        </w:tc>
      </w:tr>
      <w:tr w:rsidR="00801964" w:rsidRPr="00B165D6" w14:paraId="358BD626" w14:textId="77777777" w:rsidTr="00846CBA">
        <w:tc>
          <w:tcPr>
            <w:tcW w:w="3958" w:type="dxa"/>
            <w:vAlign w:val="bottom"/>
          </w:tcPr>
          <w:p w14:paraId="46E7637F" w14:textId="77777777" w:rsidR="00801964" w:rsidRPr="0082412F" w:rsidRDefault="00801964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14:paraId="35E0EA5C" w14:textId="3AE92ECE" w:rsidR="00801964" w:rsidRPr="0082412F" w:rsidRDefault="00801964" w:rsidP="0080196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108BA27E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E571CC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84B7787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2353669" w14:textId="3567C781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10,859</w:t>
            </w:r>
          </w:p>
        </w:tc>
        <w:tc>
          <w:tcPr>
            <w:tcW w:w="250" w:type="dxa"/>
            <w:vAlign w:val="bottom"/>
          </w:tcPr>
          <w:p w14:paraId="6E750EBE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BC37C7F" w14:textId="787BA6D8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872</w:t>
            </w:r>
          </w:p>
        </w:tc>
      </w:tr>
      <w:tr w:rsidR="00801964" w:rsidRPr="00B165D6" w14:paraId="4394CFEF" w14:textId="77777777" w:rsidTr="00846CBA">
        <w:tc>
          <w:tcPr>
            <w:tcW w:w="3958" w:type="dxa"/>
            <w:vAlign w:val="bottom"/>
          </w:tcPr>
          <w:p w14:paraId="50A34A9E" w14:textId="77777777" w:rsidR="00801964" w:rsidRPr="0082412F" w:rsidRDefault="00801964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14:paraId="23726EEF" w14:textId="1EB576C5" w:rsidR="00801964" w:rsidRPr="0082412F" w:rsidRDefault="00801964" w:rsidP="0080196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78169100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5A676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7D8FC146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EF6946B" w14:textId="38FE65B6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</w:t>
            </w:r>
            <w:r w:rsidR="00C21CD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  <w:vAlign w:val="bottom"/>
          </w:tcPr>
          <w:p w14:paraId="24A87542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6DA73B24" w14:textId="49EF5B72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343</w:t>
            </w:r>
          </w:p>
        </w:tc>
      </w:tr>
      <w:tr w:rsidR="00243502" w:rsidRPr="00B165D6" w14:paraId="6EBEFCCB" w14:textId="77777777" w:rsidTr="003E1959">
        <w:tc>
          <w:tcPr>
            <w:tcW w:w="3958" w:type="dxa"/>
            <w:vAlign w:val="bottom"/>
          </w:tcPr>
          <w:p w14:paraId="3EF9E768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60D05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170" w:type="dxa"/>
            <w:vAlign w:val="bottom"/>
          </w:tcPr>
          <w:p w14:paraId="142F439F" w14:textId="12B952F9" w:rsidR="00243502" w:rsidRPr="003B28BA" w:rsidRDefault="00801964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14,410</w:t>
            </w:r>
          </w:p>
        </w:tc>
        <w:tc>
          <w:tcPr>
            <w:tcW w:w="272" w:type="dxa"/>
            <w:vAlign w:val="bottom"/>
          </w:tcPr>
          <w:p w14:paraId="7441DF2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E1A1A48" w14:textId="6ECF0E1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151</w:t>
            </w:r>
          </w:p>
        </w:tc>
        <w:tc>
          <w:tcPr>
            <w:tcW w:w="269" w:type="dxa"/>
            <w:vAlign w:val="bottom"/>
          </w:tcPr>
          <w:p w14:paraId="6A6F0A9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0F6BCF7" w14:textId="76FAD9DC" w:rsidR="00243502" w:rsidRPr="003B28BA" w:rsidRDefault="00801964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12,892</w:t>
            </w:r>
          </w:p>
        </w:tc>
        <w:tc>
          <w:tcPr>
            <w:tcW w:w="250" w:type="dxa"/>
            <w:vAlign w:val="bottom"/>
          </w:tcPr>
          <w:p w14:paraId="54BC35B5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6542C2" w14:textId="01D72FA3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506</w:t>
            </w:r>
          </w:p>
        </w:tc>
      </w:tr>
      <w:tr w:rsidR="003B28BA" w:rsidRPr="00B165D6" w14:paraId="6102DAB2" w14:textId="77777777" w:rsidTr="003E1959">
        <w:tc>
          <w:tcPr>
            <w:tcW w:w="3958" w:type="dxa"/>
            <w:vAlign w:val="bottom"/>
          </w:tcPr>
          <w:p w14:paraId="2FF4DC4D" w14:textId="77777777" w:rsidR="003B28BA" w:rsidRPr="00560D05" w:rsidRDefault="003B28BA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1170" w:type="dxa"/>
            <w:vAlign w:val="bottom"/>
          </w:tcPr>
          <w:p w14:paraId="5FB446D2" w14:textId="636D4E79" w:rsidR="003B28BA" w:rsidRPr="003B28BA" w:rsidRDefault="00801964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19,740</w:t>
            </w:r>
          </w:p>
        </w:tc>
        <w:tc>
          <w:tcPr>
            <w:tcW w:w="272" w:type="dxa"/>
            <w:vAlign w:val="bottom"/>
          </w:tcPr>
          <w:p w14:paraId="220DBFC1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822450" w14:textId="77777777" w:rsidR="003B28BA" w:rsidRPr="003B28BA" w:rsidRDefault="003B28BA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0FB7B255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41333C" w14:textId="7368675F" w:rsidR="003B28BA" w:rsidRPr="003B28BA" w:rsidRDefault="00801964" w:rsidP="003B28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01573BCC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9DC107" w14:textId="77777777" w:rsidR="003B28BA" w:rsidRPr="00243502" w:rsidRDefault="003B28BA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43502" w:rsidRPr="00B165D6" w14:paraId="495415CF" w14:textId="77777777" w:rsidTr="003E1959">
        <w:tc>
          <w:tcPr>
            <w:tcW w:w="3958" w:type="dxa"/>
            <w:vAlign w:val="bottom"/>
          </w:tcPr>
          <w:p w14:paraId="458CCA00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D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452E3060" w14:textId="13B85D27" w:rsidR="00243502" w:rsidRPr="003B28BA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272" w:type="dxa"/>
            <w:vAlign w:val="bottom"/>
          </w:tcPr>
          <w:p w14:paraId="1802AC91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9A2FA69" w14:textId="21DAD498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  <w:tc>
          <w:tcPr>
            <w:tcW w:w="269" w:type="dxa"/>
            <w:vAlign w:val="bottom"/>
          </w:tcPr>
          <w:p w14:paraId="3C6D6FC7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D65F2C5" w14:textId="2F4D6453" w:rsidR="00243502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250" w:type="dxa"/>
            <w:vAlign w:val="bottom"/>
          </w:tcPr>
          <w:p w14:paraId="5B1F425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41B89C" w14:textId="0D4CC3E1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</w:tr>
      <w:tr w:rsidR="00243502" w:rsidRPr="00243502" w14:paraId="69D14BA2" w14:textId="77777777" w:rsidTr="003E1959">
        <w:tc>
          <w:tcPr>
            <w:tcW w:w="3958" w:type="dxa"/>
            <w:vAlign w:val="bottom"/>
          </w:tcPr>
          <w:p w14:paraId="39D57792" w14:textId="77777777" w:rsidR="00243502" w:rsidRPr="00243502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5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8FFEB" w14:textId="5C6DC184" w:rsidR="00243502" w:rsidRPr="00243502" w:rsidRDefault="009D24B1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8019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2" w:type="dxa"/>
            <w:vAlign w:val="bottom"/>
          </w:tcPr>
          <w:p w14:paraId="6A5EB914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EF24E2" w14:textId="5D2D9175" w:rsidR="00243502" w:rsidRPr="00243502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55</w:t>
            </w:r>
            <w:r w:rsidR="00243502" w:rsidRPr="002435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947</w:t>
            </w:r>
          </w:p>
        </w:tc>
        <w:tc>
          <w:tcPr>
            <w:tcW w:w="269" w:type="dxa"/>
            <w:vAlign w:val="bottom"/>
          </w:tcPr>
          <w:p w14:paraId="4766CC2A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34DD6" w14:textId="4F571E29" w:rsidR="00243502" w:rsidRPr="00243502" w:rsidRDefault="0080196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34,529</w:t>
            </w:r>
          </w:p>
        </w:tc>
        <w:tc>
          <w:tcPr>
            <w:tcW w:w="250" w:type="dxa"/>
            <w:vAlign w:val="bottom"/>
          </w:tcPr>
          <w:p w14:paraId="72BDD7C4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780B6FEA" w14:textId="1C310BA9" w:rsidR="00243502" w:rsidRPr="00243502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</w:t>
            </w:r>
            <w:r w:rsidR="00243502" w:rsidRPr="002435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779</w:t>
            </w:r>
          </w:p>
        </w:tc>
      </w:tr>
    </w:tbl>
    <w:p w14:paraId="0FFDB933" w14:textId="2EE5657A" w:rsidR="00755776" w:rsidRPr="005C3470" w:rsidRDefault="00755776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  <w:bookmarkStart w:id="1" w:name="_Hlk71187429"/>
    </w:p>
    <w:tbl>
      <w:tblPr>
        <w:tblW w:w="917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68"/>
        <w:gridCol w:w="1082"/>
        <w:gridCol w:w="270"/>
        <w:gridCol w:w="1077"/>
        <w:gridCol w:w="273"/>
        <w:gridCol w:w="1079"/>
      </w:tblGrid>
      <w:tr w:rsidR="00745F52" w:rsidRPr="00E35EC2" w14:paraId="5B2D91BE" w14:textId="77777777" w:rsidTr="00745F52">
        <w:tc>
          <w:tcPr>
            <w:tcW w:w="3959" w:type="dxa"/>
            <w:vAlign w:val="bottom"/>
          </w:tcPr>
          <w:p w14:paraId="1969E81E" w14:textId="77777777" w:rsidR="00745F52" w:rsidRPr="00745F52" w:rsidRDefault="00745F52" w:rsidP="00FF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9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EFA870A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C1B50B1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7EF369C4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5F52" w:rsidRPr="00E35EC2" w14:paraId="3DFA810A" w14:textId="77777777" w:rsidTr="00745F52">
        <w:tc>
          <w:tcPr>
            <w:tcW w:w="3959" w:type="dxa"/>
            <w:vAlign w:val="bottom"/>
          </w:tcPr>
          <w:p w14:paraId="7E3D0481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E2CAF1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8903F9D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0E54F7E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E35E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74600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B554CE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88329F1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AECEADB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E35E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5F52" w:rsidRPr="00E35EC2" w14:paraId="18B38D69" w14:textId="77777777" w:rsidTr="00745F52">
        <w:tc>
          <w:tcPr>
            <w:tcW w:w="3959" w:type="dxa"/>
            <w:vAlign w:val="bottom"/>
          </w:tcPr>
          <w:p w14:paraId="4E354049" w14:textId="46C97775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br w:type="page"/>
            </w:r>
            <w:r w:rsidRPr="00E35E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  <w:r w:rsidRPr="00E35E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020AF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622D68D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8DDE87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EABE6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355BA4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096830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EEC976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745F52" w:rsidRPr="00E35EC2" w14:paraId="53622753" w14:textId="77777777" w:rsidTr="00745F52">
        <w:tc>
          <w:tcPr>
            <w:tcW w:w="3959" w:type="dxa"/>
            <w:vAlign w:val="bottom"/>
          </w:tcPr>
          <w:p w14:paraId="3B44AAF2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9" w:type="dxa"/>
            <w:gridSpan w:val="7"/>
            <w:vAlign w:val="bottom"/>
          </w:tcPr>
          <w:p w14:paraId="545EC96C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F52" w:rsidRPr="00E35EC2" w14:paraId="2F3978AE" w14:textId="77777777" w:rsidTr="001A48D4">
        <w:trPr>
          <w:trHeight w:val="245"/>
        </w:trPr>
        <w:tc>
          <w:tcPr>
            <w:tcW w:w="3959" w:type="dxa"/>
            <w:vAlign w:val="bottom"/>
          </w:tcPr>
          <w:p w14:paraId="778B74FD" w14:textId="6E0C5B02" w:rsidR="00745F52" w:rsidRPr="00E35EC2" w:rsidRDefault="00745F52" w:rsidP="00FF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EC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บริษัทย่อยของการร่วมค้าทางอ้อม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1405F2" w14:textId="4382770E" w:rsidR="00745F52" w:rsidRPr="001A48D4" w:rsidRDefault="00E7342F" w:rsidP="007514F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48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6,445</w:t>
            </w:r>
          </w:p>
        </w:tc>
        <w:tc>
          <w:tcPr>
            <w:tcW w:w="268" w:type="dxa"/>
            <w:vAlign w:val="bottom"/>
          </w:tcPr>
          <w:p w14:paraId="6734EE74" w14:textId="77777777" w:rsidR="00745F52" w:rsidRPr="001A48D4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4ACB44D" w14:textId="77777777" w:rsidR="00745F52" w:rsidRPr="001A48D4" w:rsidRDefault="00745F52" w:rsidP="007514F4">
            <w:pPr>
              <w:pStyle w:val="a2"/>
              <w:tabs>
                <w:tab w:val="decimal" w:pos="60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48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8DD7D9" w14:textId="77777777" w:rsidR="00745F52" w:rsidRPr="001A48D4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7C9E6CA1" w14:textId="1F9FBF80" w:rsidR="00745F52" w:rsidRPr="001A48D4" w:rsidRDefault="00E7342F" w:rsidP="00751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6,445</w:t>
            </w:r>
          </w:p>
        </w:tc>
        <w:tc>
          <w:tcPr>
            <w:tcW w:w="273" w:type="dxa"/>
            <w:vAlign w:val="bottom"/>
          </w:tcPr>
          <w:p w14:paraId="64BA63A8" w14:textId="77777777" w:rsidR="00745F52" w:rsidRPr="001A48D4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D8E17F2" w14:textId="038CC1FA" w:rsidR="00745F52" w:rsidRPr="001A48D4" w:rsidRDefault="00E7342F" w:rsidP="00751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8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3172BA82" w14:textId="1A8D2582" w:rsidR="002D4F2A" w:rsidRPr="005C3470" w:rsidRDefault="002D4F2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4"/>
          <w:szCs w:val="4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F1CA08" w14:textId="1202C9A0" w:rsidR="005F680B" w:rsidRPr="00FD4D18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r w:rsidRPr="006C28A2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สัญญาที่สำคัญในระหว่างไตรมาส</w:t>
      </w:r>
    </w:p>
    <w:p w14:paraId="3E8A9186" w14:textId="77777777" w:rsidR="005F680B" w:rsidRPr="004C3915" w:rsidRDefault="005F680B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522B7265" w14:textId="04F4C337" w:rsidR="00AD69A4" w:rsidRPr="00283CCA" w:rsidRDefault="00AD69A4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83C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สัญญาให้เช่าที่ดิน</w:t>
      </w:r>
    </w:p>
    <w:p w14:paraId="67D07584" w14:textId="77777777" w:rsidR="00AD69A4" w:rsidRPr="004C3915" w:rsidRDefault="00AD69A4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190712AF" w14:textId="3360A9FA" w:rsidR="00DE70BF" w:rsidRDefault="00AD69A4" w:rsidP="00104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3CC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23</w:t>
      </w:r>
      <w:r w:rsidRPr="00283CC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2562</w:t>
      </w:r>
      <w:r w:rsidRPr="00283CCA">
        <w:rPr>
          <w:rFonts w:ascii="Angsana New" w:hAnsi="Angsana New"/>
          <w:sz w:val="30"/>
          <w:szCs w:val="30"/>
          <w:cs/>
        </w:rPr>
        <w:t xml:space="preserve"> บริษัท</w:t>
      </w:r>
      <w:r w:rsidRPr="00283CCA">
        <w:rPr>
          <w:rFonts w:ascii="Angsana New" w:hAnsi="Angsana New" w:hint="cs"/>
          <w:sz w:val="30"/>
          <w:szCs w:val="30"/>
          <w:cs/>
        </w:rPr>
        <w:t xml:space="preserve"> ผลิตไฟฟ้าราชบุรี จำกัด ซึ่งเป็นบริษัทย่อยทางตรง </w:t>
      </w:r>
      <w:r w:rsidRPr="00283CCA">
        <w:rPr>
          <w:rFonts w:ascii="Angsana New" w:hAnsi="Angsana New"/>
          <w:sz w:val="30"/>
          <w:szCs w:val="30"/>
          <w:cs/>
        </w:rPr>
        <w:t xml:space="preserve">ได้ทำสัญญาให้เช่าที่ดินจำนวน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175</w:t>
      </w:r>
      <w:r w:rsidRPr="00283CCA">
        <w:rPr>
          <w:rFonts w:ascii="Angsana New" w:hAnsi="Angsana New"/>
          <w:sz w:val="30"/>
          <w:szCs w:val="30"/>
          <w:cs/>
        </w:rPr>
        <w:t xml:space="preserve"> ไร่ แก่บริษัท หินกองเพาเวอร์ จำกัด ซึ่งเป็นบริษัทย่อยของ</w:t>
      </w:r>
      <w:r w:rsidRPr="00283CCA">
        <w:rPr>
          <w:rFonts w:ascii="Angsana New" w:hAnsi="Angsana New" w:hint="cs"/>
          <w:sz w:val="30"/>
          <w:szCs w:val="30"/>
          <w:cs/>
        </w:rPr>
        <w:t>การร่วมค้าทางตรง</w:t>
      </w:r>
      <w:r w:rsidRPr="00283CCA">
        <w:rPr>
          <w:rFonts w:ascii="Angsana New" w:hAnsi="Angsana New"/>
          <w:sz w:val="30"/>
          <w:szCs w:val="30"/>
          <w:cs/>
        </w:rPr>
        <w:t xml:space="preserve"> เป็นระยะเวลา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29</w:t>
      </w:r>
      <w:r w:rsidRPr="00283CCA">
        <w:rPr>
          <w:rFonts w:ascii="Angsana New" w:hAnsi="Angsana New"/>
          <w:sz w:val="30"/>
          <w:szCs w:val="30"/>
          <w:cs/>
        </w:rPr>
        <w:t xml:space="preserve"> ปี </w:t>
      </w:r>
      <w:r w:rsidRPr="00283CCA">
        <w:rPr>
          <w:rFonts w:ascii="Angsana New" w:hAnsi="Angsana New"/>
          <w:sz w:val="30"/>
          <w:szCs w:val="30"/>
          <w:cs/>
        </w:rPr>
        <w:br/>
        <w:t>นับ</w:t>
      </w:r>
      <w:r w:rsidR="00E2162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E21629">
        <w:rPr>
          <w:rFonts w:ascii="Angsana New" w:hAnsi="Angsana New"/>
          <w:sz w:val="30"/>
          <w:szCs w:val="30"/>
        </w:rPr>
        <w:t xml:space="preserve">1 </w:t>
      </w:r>
      <w:r w:rsidR="00E2162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21629">
        <w:rPr>
          <w:rFonts w:ascii="Angsana New" w:hAnsi="Angsana New"/>
          <w:sz w:val="30"/>
          <w:szCs w:val="30"/>
        </w:rPr>
        <w:t xml:space="preserve">2564 </w:t>
      </w:r>
      <w:r w:rsidR="00E21629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17EC37E6" w14:textId="6711CF99" w:rsidR="00AF1B2C" w:rsidRPr="004C3915" w:rsidRDefault="00AF1B2C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p w14:paraId="3EA64FD7" w14:textId="1365E92B" w:rsidR="00283CCA" w:rsidRPr="00773AA7" w:rsidRDefault="00283CCA" w:rsidP="00B0386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3AA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สัญญาให้บริการจัดการ</w:t>
      </w:r>
    </w:p>
    <w:p w14:paraId="66A4115B" w14:textId="77777777" w:rsidR="00283CCA" w:rsidRPr="004C3915" w:rsidRDefault="00283CC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3D43BD37" w14:textId="43C78F01" w:rsidR="00E0724D" w:rsidRDefault="005161FB" w:rsidP="00E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2564 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บริษัทได้ทำสัญญาให้บริการการจัดการกับบริษัท หินกองเพาเวอร์ จำกัด ซึ่งเป็นบริษัทย่อยของการร่วมค้าทางตรง โดยบริษัทจะได้รับค่าธรรมเนียมจากการให้บริการการจัดการเป็นจำนวนเงิน </w:t>
      </w:r>
      <w:r w:rsidR="00CF0C3F" w:rsidRPr="00773AA7">
        <w:rPr>
          <w:rFonts w:ascii="Angsana New" w:hAnsi="Angsana New"/>
          <w:sz w:val="30"/>
          <w:szCs w:val="30"/>
          <w:lang w:val="en-GB"/>
        </w:rPr>
        <w:t>36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 ล้านบาทต่อปี และจะมีการปรับ</w:t>
      </w:r>
      <w:r w:rsidR="003D14FC">
        <w:rPr>
          <w:rFonts w:ascii="Angsana New" w:hAnsi="Angsana New" w:hint="cs"/>
          <w:sz w:val="30"/>
          <w:szCs w:val="30"/>
          <w:cs/>
        </w:rPr>
        <w:t>เพิ่ม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อัตราค่าบริการในแต่ละปีตามเงื่อนไขที่ระบุในสัญญา สัญญาดังกล่าวมีผลบังคับใช้เป็นระยะเวลา </w:t>
      </w:r>
      <w:r w:rsidR="00CF0C3F" w:rsidRPr="00773AA7">
        <w:rPr>
          <w:rFonts w:ascii="Angsana New" w:hAnsi="Angsana New"/>
          <w:sz w:val="30"/>
          <w:szCs w:val="30"/>
          <w:lang w:val="en-GB"/>
        </w:rPr>
        <w:t>1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 ปี และจะได้รับการขยายออกไปโดยอัตโนมัติอย่างต่อเนื่องอีกคราวละ </w:t>
      </w:r>
      <w:r w:rsidR="00CF0C3F" w:rsidRPr="00773AA7">
        <w:rPr>
          <w:rFonts w:ascii="Angsana New" w:hAnsi="Angsana New"/>
          <w:sz w:val="30"/>
          <w:szCs w:val="30"/>
          <w:lang w:val="en-GB"/>
        </w:rPr>
        <w:t>1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 ปี จนกว่าจะมีการแจ้งยุติสัญญาเป็นลายลักษณ์อักษร</w:t>
      </w:r>
    </w:p>
    <w:p w14:paraId="6A6438BB" w14:textId="692318E3" w:rsidR="00755776" w:rsidRPr="004C3915" w:rsidRDefault="00755776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51CB4CCB" w14:textId="6920417D" w:rsidR="00755776" w:rsidRPr="00653DAE" w:rsidRDefault="00755776" w:rsidP="007557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78873065"/>
      <w:r w:rsidRPr="00653DA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3C40E3" w:rsidRPr="00653D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157D3626" w14:textId="7F9317A8" w:rsidR="00FE04BA" w:rsidRPr="004C3915" w:rsidRDefault="00FE04B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0F36CAD2" w14:textId="49311012" w:rsidR="00FE04BA" w:rsidRPr="00653DAE" w:rsidRDefault="00FE04BA" w:rsidP="00FE04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53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53DAE">
        <w:rPr>
          <w:rFonts w:ascii="Angsana New" w:hAnsi="Angsana New"/>
          <w:sz w:val="30"/>
          <w:szCs w:val="30"/>
        </w:rPr>
        <w:t xml:space="preserve">20 </w:t>
      </w:r>
      <w:r w:rsidRPr="00653DA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53DAE">
        <w:rPr>
          <w:rFonts w:ascii="Angsana New" w:hAnsi="Angsana New"/>
          <w:sz w:val="30"/>
          <w:szCs w:val="30"/>
        </w:rPr>
        <w:t>2564</w:t>
      </w:r>
      <w:r w:rsidRPr="00653DAE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สมาร์ท อินฟราเนท จำกัด ซึ่งเป็นการร่วมค้าทางตรง </w:t>
      </w:r>
      <w:bookmarkStart w:id="3" w:name="_Hlk78873422"/>
      <w:r w:rsidR="00083B22" w:rsidRPr="00653DAE">
        <w:rPr>
          <w:rFonts w:ascii="Angsana New" w:hAnsi="Angsana New" w:hint="cs"/>
          <w:sz w:val="30"/>
          <w:szCs w:val="30"/>
          <w:cs/>
        </w:rPr>
        <w:t>โ</w:t>
      </w:r>
      <w:r w:rsidR="006F6EB2" w:rsidRPr="00653DAE">
        <w:rPr>
          <w:rFonts w:ascii="Angsana New" w:hAnsi="Angsana New" w:hint="cs"/>
          <w:sz w:val="30"/>
          <w:szCs w:val="30"/>
          <w:cs/>
        </w:rPr>
        <w:t>ดยมีวงเงิน</w:t>
      </w:r>
      <w:r w:rsidR="00083B22" w:rsidRPr="00653DAE">
        <w:rPr>
          <w:rFonts w:ascii="Angsana New" w:hAnsi="Angsana New" w:hint="cs"/>
          <w:sz w:val="30"/>
          <w:szCs w:val="30"/>
          <w:cs/>
        </w:rPr>
        <w:t>ให้กู้ยืมตามสัดส่วนการลงทุน</w:t>
      </w:r>
      <w:bookmarkEnd w:id="3"/>
      <w:r w:rsidR="00083B22" w:rsidRPr="00653DAE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083B22" w:rsidRPr="00653DAE">
        <w:rPr>
          <w:rFonts w:ascii="Angsana New" w:hAnsi="Angsana New"/>
          <w:sz w:val="30"/>
          <w:szCs w:val="30"/>
        </w:rPr>
        <w:t xml:space="preserve">25.50 </w:t>
      </w:r>
      <w:r w:rsidR="00083B22" w:rsidRPr="00653DAE">
        <w:rPr>
          <w:rFonts w:ascii="Angsana New" w:hAnsi="Angsana New" w:hint="cs"/>
          <w:sz w:val="30"/>
          <w:szCs w:val="30"/>
          <w:cs/>
        </w:rPr>
        <w:t>ล้านบาท</w:t>
      </w:r>
      <w:r w:rsidRPr="00653DAE">
        <w:rPr>
          <w:rFonts w:ascii="Angsana New" w:hAnsi="Angsana New" w:hint="cs"/>
          <w:sz w:val="30"/>
          <w:szCs w:val="30"/>
          <w:cs/>
        </w:rPr>
        <w:t xml:space="preserve"> อัตราดอกเบี้ยคงที่ร้อยละ </w:t>
      </w:r>
      <w:r w:rsidR="00083B22" w:rsidRPr="00653DAE">
        <w:rPr>
          <w:rFonts w:ascii="Angsana New" w:hAnsi="Angsana New"/>
          <w:sz w:val="30"/>
          <w:szCs w:val="30"/>
        </w:rPr>
        <w:t>5.30</w:t>
      </w:r>
      <w:r w:rsidRPr="00653DAE">
        <w:rPr>
          <w:rFonts w:ascii="Angsana New" w:hAnsi="Angsana New"/>
          <w:sz w:val="30"/>
          <w:szCs w:val="30"/>
        </w:rPr>
        <w:t xml:space="preserve"> </w:t>
      </w:r>
      <w:r w:rsidRPr="00653DAE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</w:t>
      </w:r>
      <w:r w:rsidR="0042545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2545F">
        <w:rPr>
          <w:rFonts w:ascii="Angsana New" w:hAnsi="Angsana New"/>
          <w:sz w:val="30"/>
          <w:szCs w:val="30"/>
        </w:rPr>
        <w:t>30</w:t>
      </w:r>
      <w:r w:rsidR="0042545F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2545F">
        <w:rPr>
          <w:rFonts w:ascii="Angsana New" w:hAnsi="Angsana New"/>
          <w:sz w:val="30"/>
          <w:szCs w:val="30"/>
        </w:rPr>
        <w:t xml:space="preserve">2564 </w:t>
      </w:r>
      <w:r w:rsidR="0042545F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="0042545F">
        <w:rPr>
          <w:rFonts w:ascii="Angsana New" w:hAnsi="Angsana New"/>
          <w:sz w:val="30"/>
          <w:szCs w:val="30"/>
        </w:rPr>
        <w:t xml:space="preserve"> 18.36 </w:t>
      </w:r>
      <w:r w:rsidR="0042545F">
        <w:rPr>
          <w:rFonts w:ascii="Angsana New" w:hAnsi="Angsana New" w:hint="cs"/>
          <w:sz w:val="30"/>
          <w:szCs w:val="30"/>
          <w:cs/>
        </w:rPr>
        <w:t>ล้านบาท</w:t>
      </w:r>
    </w:p>
    <w:p w14:paraId="18ACEAAE" w14:textId="2A732558" w:rsidR="00083B22" w:rsidRPr="004C3915" w:rsidRDefault="00083B22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3E99D7F2" w14:textId="66A875EE" w:rsidR="00083B22" w:rsidRPr="00653DAE" w:rsidRDefault="00083B22" w:rsidP="00083B22">
      <w:pPr>
        <w:ind w:left="54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653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53DAE">
        <w:rPr>
          <w:rFonts w:ascii="Angsana New" w:hAnsi="Angsana New"/>
          <w:sz w:val="30"/>
          <w:szCs w:val="30"/>
        </w:rPr>
        <w:t xml:space="preserve">21 </w:t>
      </w:r>
      <w:r w:rsidRPr="00653DA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53DAE">
        <w:rPr>
          <w:rFonts w:ascii="Angsana New" w:hAnsi="Angsana New"/>
          <w:sz w:val="30"/>
          <w:szCs w:val="30"/>
        </w:rPr>
        <w:t>2564</w:t>
      </w:r>
      <w:r w:rsidRPr="00653DAE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ติงส์ ออน เน็ต จำกัด ซึ่งเป็นการร่วมค้าทางตรง </w:t>
      </w:r>
      <w:r w:rsidR="006F6EB2" w:rsidRPr="00653DAE">
        <w:rPr>
          <w:rFonts w:ascii="Angsana New" w:hAnsi="Angsana New" w:hint="cs"/>
          <w:sz w:val="30"/>
          <w:szCs w:val="30"/>
          <w:cs/>
        </w:rPr>
        <w:t>โดยมีวงเงินให้กู้ยืม</w:t>
      </w:r>
      <w:r w:rsidRPr="00653DAE">
        <w:rPr>
          <w:rFonts w:ascii="Angsana New" w:hAnsi="Angsana New" w:hint="cs"/>
          <w:sz w:val="30"/>
          <w:szCs w:val="30"/>
          <w:cs/>
        </w:rPr>
        <w:t xml:space="preserve">ตามสัดส่วนการลงทุนเป็นจำนวนเงิน </w:t>
      </w:r>
      <w:r w:rsidRPr="00653DAE">
        <w:rPr>
          <w:rFonts w:ascii="Angsana New" w:hAnsi="Angsana New"/>
          <w:sz w:val="30"/>
          <w:szCs w:val="30"/>
        </w:rPr>
        <w:t xml:space="preserve">5.60 </w:t>
      </w:r>
      <w:r w:rsidRPr="00653DAE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Pr="00653DAE">
        <w:rPr>
          <w:rFonts w:ascii="Angsana New" w:hAnsi="Angsana New"/>
          <w:sz w:val="30"/>
          <w:szCs w:val="30"/>
        </w:rPr>
        <w:t xml:space="preserve">5.30 </w:t>
      </w:r>
      <w:r w:rsidRPr="00653DAE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</w:t>
      </w:r>
      <w:r w:rsidR="0074790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47907">
        <w:rPr>
          <w:rFonts w:ascii="Angsana New" w:hAnsi="Angsana New"/>
          <w:sz w:val="30"/>
          <w:szCs w:val="30"/>
        </w:rPr>
        <w:t>30</w:t>
      </w:r>
      <w:r w:rsidR="0074790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47907">
        <w:rPr>
          <w:rFonts w:ascii="Angsana New" w:hAnsi="Angsana New"/>
          <w:sz w:val="30"/>
          <w:szCs w:val="30"/>
        </w:rPr>
        <w:t xml:space="preserve">2564 </w:t>
      </w:r>
      <w:r w:rsidR="00747907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="00747907">
        <w:rPr>
          <w:rFonts w:ascii="Angsana New" w:hAnsi="Angsana New"/>
          <w:sz w:val="30"/>
          <w:szCs w:val="30"/>
        </w:rPr>
        <w:t xml:space="preserve"> 5.60 </w:t>
      </w:r>
      <w:r w:rsidR="00747907">
        <w:rPr>
          <w:rFonts w:ascii="Angsana New" w:hAnsi="Angsana New" w:hint="cs"/>
          <w:sz w:val="30"/>
          <w:szCs w:val="30"/>
          <w:cs/>
        </w:rPr>
        <w:t>ล้านบาท</w:t>
      </w:r>
    </w:p>
    <w:p w14:paraId="3BC2824F" w14:textId="77777777" w:rsidR="003C40E3" w:rsidRPr="004C3915" w:rsidRDefault="003C40E3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5A39A58E" w14:textId="0FA7742D" w:rsidR="003C40E3" w:rsidRDefault="003C40E3" w:rsidP="007557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53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53DAE">
        <w:rPr>
          <w:rFonts w:ascii="Angsana New" w:hAnsi="Angsana New"/>
          <w:sz w:val="30"/>
          <w:szCs w:val="30"/>
        </w:rPr>
        <w:t xml:space="preserve">29 </w:t>
      </w:r>
      <w:r w:rsidRPr="00653DA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53DAE">
        <w:rPr>
          <w:rFonts w:ascii="Angsana New" w:hAnsi="Angsana New"/>
          <w:sz w:val="30"/>
          <w:szCs w:val="30"/>
        </w:rPr>
        <w:t>2564</w:t>
      </w:r>
      <w:r w:rsidRPr="00653DAE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ราช โคเจนเนอเรชั่น จำกัด ซึ่งเป็นบริษัทย่อยทางตรง </w:t>
      </w:r>
      <w:r w:rsidR="00F41E75" w:rsidRPr="00653DAE">
        <w:rPr>
          <w:rFonts w:ascii="Angsana New" w:hAnsi="Angsana New" w:hint="cs"/>
          <w:sz w:val="30"/>
          <w:szCs w:val="30"/>
          <w:cs/>
        </w:rPr>
        <w:t xml:space="preserve">โดยมีวงเงินให้กู้ยืมเป็นจำนวนเงิน </w:t>
      </w:r>
      <w:r w:rsidR="00F41E75" w:rsidRPr="00653DAE">
        <w:rPr>
          <w:rFonts w:ascii="Angsana New" w:hAnsi="Angsana New"/>
          <w:sz w:val="30"/>
          <w:szCs w:val="30"/>
        </w:rPr>
        <w:t xml:space="preserve">1,600 </w:t>
      </w:r>
      <w:r w:rsidR="00F41E75" w:rsidRPr="00653DA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26040" w:rsidRPr="00653DAE">
        <w:rPr>
          <w:rFonts w:ascii="Angsana New" w:hAnsi="Angsana New" w:hint="cs"/>
          <w:sz w:val="30"/>
          <w:szCs w:val="30"/>
          <w:cs/>
        </w:rPr>
        <w:t>เพื่อให้บริษัทย่อยดังกล่าวนำไปใ</w:t>
      </w:r>
      <w:r w:rsidR="00B20D89" w:rsidRPr="00653DAE">
        <w:rPr>
          <w:rFonts w:ascii="Angsana New" w:hAnsi="Angsana New" w:hint="cs"/>
          <w:sz w:val="30"/>
          <w:szCs w:val="30"/>
          <w:cs/>
        </w:rPr>
        <w:t>ช้</w:t>
      </w:r>
      <w:r w:rsidR="00926040" w:rsidRPr="00653DAE">
        <w:rPr>
          <w:rFonts w:ascii="Angsana New" w:hAnsi="Angsana New" w:hint="cs"/>
          <w:sz w:val="30"/>
          <w:szCs w:val="30"/>
          <w:cs/>
        </w:rPr>
        <w:t>สำหรับโครงการส่วนต่อขยาย</w:t>
      </w:r>
      <w:r w:rsidRPr="00653DAE">
        <w:rPr>
          <w:rFonts w:ascii="Angsana New" w:hAnsi="Angsana New" w:hint="cs"/>
          <w:sz w:val="30"/>
          <w:szCs w:val="30"/>
          <w:cs/>
        </w:rPr>
        <w:t xml:space="preserve"> อัตราดอกเบี้ยคงที่ร้อยละ </w:t>
      </w:r>
      <w:r w:rsidRPr="00653DAE">
        <w:rPr>
          <w:rFonts w:ascii="Angsana New" w:hAnsi="Angsana New"/>
          <w:sz w:val="30"/>
          <w:szCs w:val="30"/>
        </w:rPr>
        <w:t>3.3</w:t>
      </w:r>
      <w:r w:rsidR="005F7156" w:rsidRPr="00653DAE">
        <w:rPr>
          <w:rFonts w:ascii="Angsana New" w:hAnsi="Angsana New"/>
          <w:sz w:val="30"/>
          <w:szCs w:val="30"/>
        </w:rPr>
        <w:t>4</w:t>
      </w:r>
      <w:r w:rsidRPr="00653DAE">
        <w:rPr>
          <w:rFonts w:ascii="Angsana New" w:hAnsi="Angsana New"/>
          <w:sz w:val="30"/>
          <w:szCs w:val="30"/>
        </w:rPr>
        <w:t xml:space="preserve"> </w:t>
      </w:r>
      <w:r w:rsidRPr="00653DAE">
        <w:rPr>
          <w:rFonts w:ascii="Angsana New" w:hAnsi="Angsana New" w:hint="cs"/>
          <w:sz w:val="30"/>
          <w:szCs w:val="30"/>
          <w:cs/>
        </w:rPr>
        <w:t>ต่อปี</w:t>
      </w:r>
      <w:r w:rsidR="00EC3F9F" w:rsidRPr="00653DAE">
        <w:rPr>
          <w:rFonts w:ascii="Angsana New" w:hAnsi="Angsana New" w:hint="cs"/>
          <w:sz w:val="30"/>
          <w:szCs w:val="30"/>
          <w:cs/>
        </w:rPr>
        <w:t xml:space="preserve"> มีกำหนดชำระคืนเงินต้นและดอกเบี้ยตามที่ระบุไว้ในสัญญา</w:t>
      </w:r>
      <w:r w:rsidRPr="00653DAE">
        <w:rPr>
          <w:rFonts w:ascii="Angsana New" w:hAnsi="Angsana New" w:hint="cs"/>
          <w:sz w:val="30"/>
          <w:szCs w:val="30"/>
          <w:cs/>
        </w:rPr>
        <w:t xml:space="preserve"> </w:t>
      </w:r>
      <w:r w:rsidR="0074790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47907">
        <w:rPr>
          <w:rFonts w:ascii="Angsana New" w:hAnsi="Angsana New"/>
          <w:sz w:val="30"/>
          <w:szCs w:val="30"/>
        </w:rPr>
        <w:t>30</w:t>
      </w:r>
      <w:r w:rsidR="0074790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47907">
        <w:rPr>
          <w:rFonts w:ascii="Angsana New" w:hAnsi="Angsana New"/>
          <w:sz w:val="30"/>
          <w:szCs w:val="30"/>
        </w:rPr>
        <w:t xml:space="preserve">2564 </w:t>
      </w:r>
      <w:r w:rsidR="00747907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="00747907">
        <w:rPr>
          <w:rFonts w:ascii="Angsana New" w:hAnsi="Angsana New"/>
          <w:sz w:val="30"/>
          <w:szCs w:val="30"/>
        </w:rPr>
        <w:t xml:space="preserve"> 228.24 </w:t>
      </w:r>
      <w:r w:rsidR="00747907">
        <w:rPr>
          <w:rFonts w:ascii="Angsana New" w:hAnsi="Angsana New" w:hint="cs"/>
          <w:sz w:val="30"/>
          <w:szCs w:val="30"/>
          <w:cs/>
        </w:rPr>
        <w:t>ล้านบาท</w:t>
      </w:r>
    </w:p>
    <w:p w14:paraId="26208E55" w14:textId="59DEEC4A" w:rsidR="004C3915" w:rsidRDefault="004C3915" w:rsidP="00755776">
      <w:pPr>
        <w:ind w:left="540"/>
        <w:jc w:val="thaiDistribute"/>
        <w:rPr>
          <w:rFonts w:ascii="Angsana New" w:hAnsi="Angsana New"/>
          <w:strike/>
          <w:sz w:val="30"/>
          <w:szCs w:val="30"/>
        </w:rPr>
      </w:pPr>
      <w:r>
        <w:rPr>
          <w:rFonts w:ascii="Angsana New" w:hAnsi="Angsana New"/>
          <w:strike/>
          <w:sz w:val="30"/>
          <w:szCs w:val="30"/>
        </w:rPr>
        <w:br w:type="page"/>
      </w:r>
    </w:p>
    <w:bookmarkEnd w:id="2"/>
    <w:p w14:paraId="1C99A3CB" w14:textId="23CD6D31" w:rsidR="00DC1894" w:rsidRPr="003074FE" w:rsidRDefault="00DC1894" w:rsidP="003E19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9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83D18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</w:t>
      </w:r>
      <w:r w:rsidRPr="003074FE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หนี้การค้า</w:t>
      </w:r>
    </w:p>
    <w:p w14:paraId="4D2D515A" w14:textId="77777777" w:rsidR="00DC1894" w:rsidRPr="002E4F54" w:rsidRDefault="00DC1894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178"/>
        <w:gridCol w:w="1082"/>
        <w:gridCol w:w="180"/>
        <w:gridCol w:w="1170"/>
      </w:tblGrid>
      <w:tr w:rsidR="00DC1894" w:rsidRPr="00DC1894" w14:paraId="4D6DA6DB" w14:textId="77777777" w:rsidTr="00C715D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E96C2C9" w14:textId="77777777" w:rsidR="00DC1894" w:rsidRPr="007D233C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8BB71BC" w14:textId="77777777" w:rsidR="00DC1894" w:rsidRPr="007D233C" w:rsidRDefault="00DC1894" w:rsidP="00CA064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A071589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6CD1F33F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1894" w:rsidRPr="00DC1894" w14:paraId="6EC14CA2" w14:textId="77777777" w:rsidTr="00C715D0">
        <w:trPr>
          <w:cantSplit/>
          <w:tblHeader/>
        </w:trPr>
        <w:tc>
          <w:tcPr>
            <w:tcW w:w="4140" w:type="dxa"/>
            <w:vAlign w:val="bottom"/>
          </w:tcPr>
          <w:p w14:paraId="02A6F9DA" w14:textId="77777777" w:rsidR="00DC1894" w:rsidRPr="007D233C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CBCEF3" w14:textId="171EB894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D233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3</w:t>
            </w:r>
            <w:r w:rsidR="009A1D7D" w:rsidRPr="007D233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0</w:t>
            </w:r>
            <w:r w:rsidR="00534C88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9A1D7D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534C88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7D233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7CF274E" w14:textId="77777777" w:rsidR="00DC1894" w:rsidRPr="007D233C" w:rsidRDefault="00DC1894" w:rsidP="00CA064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23C2D0" w14:textId="77777777" w:rsidR="00DC1894" w:rsidRPr="007D233C" w:rsidRDefault="00DC1894" w:rsidP="00CA064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13F5797C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B424E4E" w14:textId="142ACC44" w:rsidR="00DC1894" w:rsidRPr="007D233C" w:rsidRDefault="009A1D7D" w:rsidP="006118DB">
            <w:pPr>
              <w:pStyle w:val="acctmergecolhdg"/>
              <w:spacing w:line="240" w:lineRule="auto"/>
              <w:ind w:right="-75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>30</w:t>
            </w:r>
            <w:r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มิถุนายน 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9C2F262" w14:textId="77777777" w:rsidR="00DC1894" w:rsidRPr="007D233C" w:rsidRDefault="00DC1894" w:rsidP="00CA064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D97098" w14:textId="77777777" w:rsidR="00DC1894" w:rsidRPr="007D233C" w:rsidRDefault="00DC1894" w:rsidP="00CA0645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</w:tr>
      <w:tr w:rsidR="00DC1894" w:rsidRPr="00DC1894" w14:paraId="4810ECCD" w14:textId="77777777" w:rsidTr="00C715D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8A5E5C1" w14:textId="77777777" w:rsidR="00DC1894" w:rsidRPr="007D233C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F6BDD2D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91C62" w:rsidRPr="007D23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87D64" w:rsidRPr="00C87D64" w14:paraId="19A6933D" w14:textId="77777777" w:rsidTr="00C715D0">
        <w:trPr>
          <w:cantSplit/>
        </w:trPr>
        <w:tc>
          <w:tcPr>
            <w:tcW w:w="4140" w:type="dxa"/>
          </w:tcPr>
          <w:p w14:paraId="4C594C10" w14:textId="61342285" w:rsidR="00C87D64" w:rsidRPr="007D233C" w:rsidRDefault="00C87D64" w:rsidP="00CA06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7D233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233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D233C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0C2E83" w:rsidRPr="007D233C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7D233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18C7E89E" w14:textId="77777777" w:rsidR="00C87D64" w:rsidRPr="007D233C" w:rsidRDefault="00C87D64" w:rsidP="00CA064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33B0F7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8DD15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EE630F2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F05DE1" w14:textId="77777777" w:rsidR="00C87D64" w:rsidRPr="007D233C" w:rsidRDefault="00C87D64" w:rsidP="00CA06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4E406E" w14:textId="77777777" w:rsidR="00C87D64" w:rsidRPr="007D233C" w:rsidRDefault="00C87D64" w:rsidP="00CA064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A7E92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911" w:rsidRPr="00C87D64" w14:paraId="76228DA9" w14:textId="77777777" w:rsidTr="00C715D0">
        <w:trPr>
          <w:cantSplit/>
        </w:trPr>
        <w:tc>
          <w:tcPr>
            <w:tcW w:w="4140" w:type="dxa"/>
            <w:hideMark/>
          </w:tcPr>
          <w:p w14:paraId="266B49BA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CF831BE" w14:textId="76067882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6,632,</w:t>
            </w:r>
            <w:r w:rsidR="007E47C6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80" w:type="dxa"/>
          </w:tcPr>
          <w:p w14:paraId="589949AC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C2ADF" w14:textId="711740B4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954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142</w:t>
            </w:r>
          </w:p>
        </w:tc>
        <w:tc>
          <w:tcPr>
            <w:tcW w:w="178" w:type="dxa"/>
          </w:tcPr>
          <w:p w14:paraId="66F56941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FD3BDF3" w14:textId="5DFD6120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2AFD3A" w14:textId="77777777" w:rsidR="00F61911" w:rsidRPr="007D233C" w:rsidRDefault="00F61911" w:rsidP="00F619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16DEA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911" w:rsidRPr="00C87D64" w14:paraId="029255CA" w14:textId="77777777" w:rsidTr="00C715D0">
        <w:trPr>
          <w:cantSplit/>
        </w:trPr>
        <w:tc>
          <w:tcPr>
            <w:tcW w:w="4140" w:type="dxa"/>
            <w:hideMark/>
          </w:tcPr>
          <w:p w14:paraId="26A17CB7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C3A36C0" w14:textId="77777777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53150F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B817F" w14:textId="77777777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839C95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1AF838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16493" w14:textId="77777777" w:rsidR="00F61911" w:rsidRPr="007D233C" w:rsidRDefault="00F61911" w:rsidP="00F619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C01EB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911" w:rsidRPr="00C87D64" w14:paraId="18691543" w14:textId="77777777" w:rsidTr="00F61911">
        <w:trPr>
          <w:cantSplit/>
        </w:trPr>
        <w:tc>
          <w:tcPr>
            <w:tcW w:w="4140" w:type="dxa"/>
            <w:hideMark/>
          </w:tcPr>
          <w:p w14:paraId="42F1C973" w14:textId="684F4B90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D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0CA1AEB" w14:textId="1A76694F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104,123</w:t>
            </w:r>
          </w:p>
        </w:tc>
        <w:tc>
          <w:tcPr>
            <w:tcW w:w="180" w:type="dxa"/>
          </w:tcPr>
          <w:p w14:paraId="7477878E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838CA" w14:textId="5E4C6679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104</w:t>
            </w:r>
          </w:p>
        </w:tc>
        <w:tc>
          <w:tcPr>
            <w:tcW w:w="178" w:type="dxa"/>
          </w:tcPr>
          <w:p w14:paraId="72C76DEE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D1276A" w14:textId="5C83E83B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E1F355" w14:textId="77777777" w:rsidR="00F61911" w:rsidRPr="007D233C" w:rsidRDefault="00F61911" w:rsidP="00F619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0FE50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911" w:rsidRPr="00C87D64" w14:paraId="133437FC" w14:textId="77777777" w:rsidTr="00F61911">
        <w:trPr>
          <w:cantSplit/>
        </w:trPr>
        <w:tc>
          <w:tcPr>
            <w:tcW w:w="4140" w:type="dxa"/>
          </w:tcPr>
          <w:p w14:paraId="126168C9" w14:textId="4E9BBEFB" w:rsidR="00F61911" w:rsidRPr="007D233C" w:rsidRDefault="00F61911" w:rsidP="00F619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DFD9866" w14:textId="372FD48B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32,603</w:t>
            </w:r>
          </w:p>
        </w:tc>
        <w:tc>
          <w:tcPr>
            <w:tcW w:w="180" w:type="dxa"/>
          </w:tcPr>
          <w:p w14:paraId="44CC4F6E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D1008A6" w14:textId="77777777" w:rsidR="00F61911" w:rsidRPr="00FE4458" w:rsidRDefault="00F61911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B28B268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0350FB0E" w14:textId="4B7116F2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BBEF33" w14:textId="77777777" w:rsidR="00F61911" w:rsidRPr="007D233C" w:rsidRDefault="00F61911" w:rsidP="00F619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D44A53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911" w:rsidRPr="00C87D64" w14:paraId="62806BC3" w14:textId="77777777" w:rsidTr="00C715D0">
        <w:trPr>
          <w:cantSplit/>
        </w:trPr>
        <w:tc>
          <w:tcPr>
            <w:tcW w:w="4140" w:type="dxa"/>
          </w:tcPr>
          <w:p w14:paraId="55546C41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2C9CBD0" w14:textId="55EA0A38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6,768,</w:t>
            </w:r>
            <w:r w:rsidR="007E47C6"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180" w:type="dxa"/>
          </w:tcPr>
          <w:p w14:paraId="329CA801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E6061B" w14:textId="1A269050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982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246</w:t>
            </w:r>
          </w:p>
        </w:tc>
        <w:tc>
          <w:tcPr>
            <w:tcW w:w="178" w:type="dxa"/>
          </w:tcPr>
          <w:p w14:paraId="19850830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1F97CCC4" w14:textId="4C8A10E3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973EF1" w14:textId="77777777" w:rsidR="00F61911" w:rsidRPr="007D233C" w:rsidRDefault="00F61911" w:rsidP="00F6191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565ED2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61911" w:rsidRPr="00C87D64" w14:paraId="4F07DAF1" w14:textId="77777777" w:rsidTr="002E4F54">
        <w:trPr>
          <w:cantSplit/>
          <w:trHeight w:val="353"/>
        </w:trPr>
        <w:tc>
          <w:tcPr>
            <w:tcW w:w="4140" w:type="dxa"/>
          </w:tcPr>
          <w:p w14:paraId="119E365E" w14:textId="77777777" w:rsidR="00F61911" w:rsidRPr="00C715D0" w:rsidRDefault="00F61911" w:rsidP="00F61911">
            <w:pPr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986034" w14:textId="77777777" w:rsidR="00F61911" w:rsidRPr="00C715D0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59AFA399" w14:textId="77777777" w:rsidR="00F61911" w:rsidRPr="00C715D0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241666" w14:textId="77777777" w:rsidR="00F61911" w:rsidRPr="00C715D0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8" w:type="dxa"/>
          </w:tcPr>
          <w:p w14:paraId="7D7C1D85" w14:textId="77777777" w:rsidR="00F61911" w:rsidRPr="00C715D0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D8568AF" w14:textId="77777777" w:rsidR="00F61911" w:rsidRPr="00C715D0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220DD4AC" w14:textId="77777777" w:rsidR="00F61911" w:rsidRPr="00C715D0" w:rsidRDefault="00F61911" w:rsidP="00F6191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A48ED3" w14:textId="77777777" w:rsidR="00F61911" w:rsidRPr="00C715D0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F61911" w:rsidRPr="00C87D64" w14:paraId="0CACCA5A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73B310FF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9FFBD3" w14:textId="77777777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8CAACB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80D8C2" w14:textId="77777777" w:rsidR="00F61911" w:rsidRPr="007D233C" w:rsidRDefault="00F61911" w:rsidP="00F61911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0847FE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CBEB9FC" w14:textId="77777777" w:rsidR="00F61911" w:rsidRPr="007D233C" w:rsidRDefault="00F61911" w:rsidP="00FE4458">
            <w:pPr>
              <w:pStyle w:val="acctfourfigures"/>
              <w:tabs>
                <w:tab w:val="decimal" w:pos="558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F1C2CE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4CB0C89" w14:textId="77777777" w:rsidR="00F61911" w:rsidRPr="007D233C" w:rsidRDefault="00F61911" w:rsidP="00FE4458">
            <w:pPr>
              <w:pStyle w:val="acctfourfigures"/>
              <w:tabs>
                <w:tab w:val="decimal" w:pos="636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1911" w:rsidRPr="00C87D64" w14:paraId="065C6DEB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5BDB855B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97E9C6" w14:textId="7CFE0A36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</w:t>
            </w:r>
            <w:r w:rsidR="007E47C6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80" w:type="dxa"/>
            <w:vAlign w:val="bottom"/>
          </w:tcPr>
          <w:p w14:paraId="51F0121E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F3E3CA" w14:textId="4A689AEC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206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178" w:type="dxa"/>
            <w:vAlign w:val="bottom"/>
          </w:tcPr>
          <w:p w14:paraId="04767C87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093E6BD" w14:textId="1A7A7478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07CB1F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085974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911" w:rsidRPr="00C87D64" w14:paraId="00218725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22F17B62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171C1F" w14:textId="77777777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9E899D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11EFEE" w14:textId="77777777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62E312A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520EF79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FDF47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759D55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911" w:rsidRPr="00C87D64" w14:paraId="3238B33E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214A51F0" w14:textId="57F5F4F8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D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D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362035" w14:textId="25F4DDE2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03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7E6613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1EB20E" w14:textId="1CB20C73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253</w:t>
            </w:r>
          </w:p>
        </w:tc>
        <w:tc>
          <w:tcPr>
            <w:tcW w:w="178" w:type="dxa"/>
            <w:vAlign w:val="bottom"/>
          </w:tcPr>
          <w:p w14:paraId="66A1A40B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21F157B" w14:textId="66D2D311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880791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97377E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911" w:rsidRPr="00C87D64" w14:paraId="635A802E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44411C87" w14:textId="1C7291F4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D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D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10F03A11" w14:textId="3DF0FEB1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03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F05B8A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</w:tcPr>
          <w:p w14:paraId="21F4B445" w14:textId="2E398E5F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lang w:val="en-GB"/>
              </w:rPr>
              <w:t>638</w:t>
            </w:r>
          </w:p>
        </w:tc>
        <w:tc>
          <w:tcPr>
            <w:tcW w:w="178" w:type="dxa"/>
            <w:vAlign w:val="bottom"/>
          </w:tcPr>
          <w:p w14:paraId="43B48DB6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2" w:space="0" w:color="auto"/>
              <w:right w:val="nil"/>
            </w:tcBorders>
          </w:tcPr>
          <w:p w14:paraId="00AD665F" w14:textId="40F82B36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3D0987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1BA350AB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911" w:rsidRPr="00C87D64" w14:paraId="323C2F4B" w14:textId="77777777" w:rsidTr="00371D2D">
        <w:trPr>
          <w:cantSplit/>
          <w:trHeight w:val="71"/>
        </w:trPr>
        <w:tc>
          <w:tcPr>
            <w:tcW w:w="4140" w:type="dxa"/>
            <w:vAlign w:val="bottom"/>
          </w:tcPr>
          <w:p w14:paraId="21F454EB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  <w:vAlign w:val="bottom"/>
          </w:tcPr>
          <w:p w14:paraId="356A8241" w14:textId="3108BB1C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</w:t>
            </w:r>
            <w:r w:rsidR="007E47C6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180" w:type="dxa"/>
            <w:vAlign w:val="bottom"/>
          </w:tcPr>
          <w:p w14:paraId="5213CB02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nil"/>
            </w:tcBorders>
          </w:tcPr>
          <w:p w14:paraId="5C5FEBEF" w14:textId="64A55341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207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697</w:t>
            </w:r>
          </w:p>
        </w:tc>
        <w:tc>
          <w:tcPr>
            <w:tcW w:w="178" w:type="dxa"/>
            <w:vAlign w:val="bottom"/>
          </w:tcPr>
          <w:p w14:paraId="66EB125A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nil"/>
              <w:right w:val="nil"/>
            </w:tcBorders>
          </w:tcPr>
          <w:p w14:paraId="632C016D" w14:textId="7508EE66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3FA0AB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66039370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61911" w:rsidRPr="00DC1894" w14:paraId="1777539C" w14:textId="77777777" w:rsidTr="00371D2D">
        <w:trPr>
          <w:cantSplit/>
          <w:trHeight w:val="71"/>
        </w:trPr>
        <w:tc>
          <w:tcPr>
            <w:tcW w:w="4140" w:type="dxa"/>
            <w:vAlign w:val="bottom"/>
          </w:tcPr>
          <w:p w14:paraId="49EF1089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A2BC3" w14:textId="747018B8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7,124,677</w:t>
            </w:r>
          </w:p>
        </w:tc>
        <w:tc>
          <w:tcPr>
            <w:tcW w:w="180" w:type="dxa"/>
            <w:vAlign w:val="bottom"/>
          </w:tcPr>
          <w:p w14:paraId="654DC96E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3568E2" w14:textId="76D9D581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189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943</w:t>
            </w:r>
          </w:p>
        </w:tc>
        <w:tc>
          <w:tcPr>
            <w:tcW w:w="178" w:type="dxa"/>
            <w:vAlign w:val="bottom"/>
          </w:tcPr>
          <w:p w14:paraId="4005A3D5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336AF46D" w14:textId="72AEB2AB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2FCF78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A36E837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61911" w:rsidRPr="00DC1894" w14:paraId="6CDF9CB8" w14:textId="77777777" w:rsidTr="00371D2D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7CF420A" w14:textId="41830C9A" w:rsidR="00F61911" w:rsidRPr="007D233C" w:rsidRDefault="00F61911" w:rsidP="00F619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23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56694" w14:textId="189D2F9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DD19A7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DE600" w14:textId="5EB1A17C" w:rsidR="00F61911" w:rsidRPr="007D233C" w:rsidRDefault="00F61911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ADD48AC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9AA94" w14:textId="33092E74" w:rsidR="00F61911" w:rsidRPr="007D233C" w:rsidRDefault="00F61911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51BD2A" w14:textId="77777777" w:rsidR="00F61911" w:rsidRPr="007D233C" w:rsidRDefault="00F61911" w:rsidP="00F619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2E673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911" w:rsidRPr="00DC1894" w14:paraId="50AF6CBF" w14:textId="77777777" w:rsidTr="00C715D0">
        <w:trPr>
          <w:cantSplit/>
        </w:trPr>
        <w:tc>
          <w:tcPr>
            <w:tcW w:w="4140" w:type="dxa"/>
            <w:hideMark/>
          </w:tcPr>
          <w:p w14:paraId="598C41F8" w14:textId="77777777" w:rsidR="00F61911" w:rsidRPr="007D233C" w:rsidRDefault="00F61911" w:rsidP="00F619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B9C22" w14:textId="6F21621B" w:rsidR="00F61911" w:rsidRPr="007D233C" w:rsidRDefault="00F61911" w:rsidP="00F619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7,124,677</w:t>
            </w:r>
          </w:p>
        </w:tc>
        <w:tc>
          <w:tcPr>
            <w:tcW w:w="180" w:type="dxa"/>
          </w:tcPr>
          <w:p w14:paraId="4231CAC6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CE2AD" w14:textId="5D693103" w:rsidR="00F61911" w:rsidRPr="007D233C" w:rsidRDefault="00F61911" w:rsidP="00F61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189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943</w:t>
            </w:r>
          </w:p>
        </w:tc>
        <w:tc>
          <w:tcPr>
            <w:tcW w:w="178" w:type="dxa"/>
            <w:vAlign w:val="bottom"/>
          </w:tcPr>
          <w:p w14:paraId="39D0CB08" w14:textId="77777777" w:rsidR="00F61911" w:rsidRPr="007D233C" w:rsidRDefault="00F61911" w:rsidP="00F619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9D6FD" w14:textId="0247D403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895CAA" w14:textId="77777777" w:rsidR="00F61911" w:rsidRPr="007D233C" w:rsidRDefault="00F61911" w:rsidP="00F6191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B49470" w14:textId="77777777" w:rsidR="00F61911" w:rsidRPr="007D233C" w:rsidRDefault="00F61911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D8A9DC" w14:textId="49C640BA" w:rsidR="007D233C" w:rsidRDefault="007D233C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ADFFED" w14:textId="28D4E1CE" w:rsidR="002D4F2A" w:rsidRDefault="002D4F2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6E3EB5" w14:textId="529E1EF1" w:rsidR="00D23C8C" w:rsidRPr="0082412F" w:rsidRDefault="00D23C8C" w:rsidP="00235DD1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69DF6E0E" w14:textId="3B8DF344" w:rsidR="000F1D77" w:rsidRPr="008C1A7E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81"/>
        <w:gridCol w:w="237"/>
        <w:gridCol w:w="1113"/>
        <w:gridCol w:w="244"/>
        <w:gridCol w:w="1201"/>
        <w:gridCol w:w="270"/>
        <w:gridCol w:w="1076"/>
      </w:tblGrid>
      <w:tr w:rsidR="000F1D77" w:rsidRPr="00B165D6" w14:paraId="023FECB6" w14:textId="77777777" w:rsidTr="000A5B04">
        <w:trPr>
          <w:trHeight w:val="419"/>
          <w:tblHeader/>
        </w:trPr>
        <w:tc>
          <w:tcPr>
            <w:tcW w:w="2156" w:type="pct"/>
            <w:vAlign w:val="bottom"/>
          </w:tcPr>
          <w:p w14:paraId="38FF7CDE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3C662C36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3" w:type="pct"/>
            <w:vAlign w:val="bottom"/>
          </w:tcPr>
          <w:p w14:paraId="36BAEC1C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vAlign w:val="bottom"/>
          </w:tcPr>
          <w:p w14:paraId="3C00B581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D77" w:rsidRPr="00B165D6" w14:paraId="1B9F48A3" w14:textId="77777777" w:rsidTr="000A5B04">
        <w:trPr>
          <w:trHeight w:val="407"/>
          <w:tblHeader/>
        </w:trPr>
        <w:tc>
          <w:tcPr>
            <w:tcW w:w="2156" w:type="pct"/>
            <w:vAlign w:val="bottom"/>
          </w:tcPr>
          <w:p w14:paraId="6968A33C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CF0C3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9" w:type="pct"/>
            <w:vAlign w:val="bottom"/>
          </w:tcPr>
          <w:p w14:paraId="6E4B1993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29" w:type="pct"/>
            <w:vAlign w:val="bottom"/>
          </w:tcPr>
          <w:p w14:paraId="52211902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AC93E43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3" w:type="pct"/>
            <w:vAlign w:val="bottom"/>
          </w:tcPr>
          <w:p w14:paraId="756676B0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76E442C8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7" w:type="pct"/>
            <w:vAlign w:val="bottom"/>
          </w:tcPr>
          <w:p w14:paraId="2DE2F4CF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6D6704E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F1D77" w:rsidRPr="00B165D6" w14:paraId="515BFD9D" w14:textId="77777777" w:rsidTr="000A5B04">
        <w:trPr>
          <w:trHeight w:val="407"/>
          <w:tblHeader/>
        </w:trPr>
        <w:tc>
          <w:tcPr>
            <w:tcW w:w="2156" w:type="pct"/>
            <w:vAlign w:val="bottom"/>
          </w:tcPr>
          <w:p w14:paraId="48B2690F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pct"/>
            <w:gridSpan w:val="7"/>
            <w:vAlign w:val="bottom"/>
          </w:tcPr>
          <w:p w14:paraId="7F75481A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D77" w:rsidRPr="00B165D6" w14:paraId="3FD3C9B2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511D46BA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6B2F2D7A" w14:textId="7713F415" w:rsidR="000F1D77" w:rsidRPr="00EC626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40,787,800</w:t>
            </w:r>
          </w:p>
        </w:tc>
        <w:tc>
          <w:tcPr>
            <w:tcW w:w="129" w:type="pct"/>
            <w:vAlign w:val="bottom"/>
          </w:tcPr>
          <w:p w14:paraId="0BF08E58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6918489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103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146</w:t>
            </w:r>
          </w:p>
        </w:tc>
        <w:tc>
          <w:tcPr>
            <w:tcW w:w="133" w:type="pct"/>
            <w:vAlign w:val="bottom"/>
          </w:tcPr>
          <w:p w14:paraId="379648F2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vAlign w:val="bottom"/>
          </w:tcPr>
          <w:p w14:paraId="1B794934" w14:textId="0FB44D77" w:rsidR="000F1D77" w:rsidRPr="0082412F" w:rsidRDefault="00EC626B" w:rsidP="0065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9,490,861</w:t>
            </w:r>
          </w:p>
        </w:tc>
        <w:tc>
          <w:tcPr>
            <w:tcW w:w="147" w:type="pct"/>
            <w:vAlign w:val="bottom"/>
          </w:tcPr>
          <w:p w14:paraId="16FA08D7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131D562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681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107</w:t>
            </w:r>
          </w:p>
        </w:tc>
      </w:tr>
      <w:tr w:rsidR="000F1D77" w:rsidRPr="00B165D6" w14:paraId="0631DA1A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3AED9B3D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08A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48694A60" w14:textId="77777777" w:rsidR="000F1D77" w:rsidRPr="00EC626B" w:rsidRDefault="000F1D77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  <w:vAlign w:val="bottom"/>
          </w:tcPr>
          <w:p w14:paraId="0A572F34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DBA87B3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07F4C582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5449B9C8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691848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9D547D6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626B" w:rsidRPr="00B165D6" w14:paraId="2B4C5272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4188C693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3736D8E8" w14:textId="33D89E5C" w:rsidR="00EC626B" w:rsidRPr="00EC626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3,011,646</w:t>
            </w:r>
          </w:p>
        </w:tc>
        <w:tc>
          <w:tcPr>
            <w:tcW w:w="129" w:type="pct"/>
            <w:vAlign w:val="bottom"/>
          </w:tcPr>
          <w:p w14:paraId="4E2C1E83" w14:textId="77777777" w:rsidR="00EC626B" w:rsidRPr="0082412F" w:rsidRDefault="00EC626B" w:rsidP="00EC6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D9B6674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33" w:type="pct"/>
            <w:vAlign w:val="bottom"/>
          </w:tcPr>
          <w:p w14:paraId="1DB621F8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vAlign w:val="bottom"/>
          </w:tcPr>
          <w:p w14:paraId="6F41F8EA" w14:textId="041FC580" w:rsidR="00EC626B" w:rsidRPr="0082412F" w:rsidRDefault="00EC626B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0F71055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13A794D" w14:textId="77777777" w:rsidR="00EC626B" w:rsidRPr="0082412F" w:rsidRDefault="00EC626B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C626B" w:rsidRPr="00B165D6" w14:paraId="7F629E07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2A03A03B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6826AF7A" w14:textId="226DBFAC" w:rsidR="00EC626B" w:rsidRPr="0005049D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865,6</w:t>
            </w:r>
            <w:r w:rsidR="0005049D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9" w:type="pct"/>
            <w:vAlign w:val="bottom"/>
          </w:tcPr>
          <w:p w14:paraId="2F26D66E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FFCFE24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31E6C">
              <w:rPr>
                <w:rFonts w:ascii="Angsana New" w:hAnsi="Angsana New"/>
                <w:sz w:val="30"/>
                <w:szCs w:val="30"/>
              </w:rPr>
              <w:t>535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" w:type="pct"/>
            <w:vAlign w:val="bottom"/>
          </w:tcPr>
          <w:p w14:paraId="27AEB686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vAlign w:val="bottom"/>
          </w:tcPr>
          <w:p w14:paraId="749CE780" w14:textId="51E86C9B" w:rsidR="00EC626B" w:rsidRPr="0082412F" w:rsidRDefault="00EC626B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26A1BE0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BBC3C4F" w14:textId="77777777" w:rsidR="00EC626B" w:rsidRPr="0082412F" w:rsidRDefault="00EC626B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1D77" w:rsidRPr="00B165D6" w14:paraId="608DE127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05557226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เพิ่มเงินลงทุนในบริษัทร่วมและการร่วมค้า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3A08DC2B" w14:textId="25ABCE67" w:rsidR="000F1D77" w:rsidRPr="00EC626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654AD1" w:rsidRPr="00654AD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95,347</w:t>
            </w:r>
          </w:p>
        </w:tc>
        <w:tc>
          <w:tcPr>
            <w:tcW w:w="129" w:type="pct"/>
            <w:vAlign w:val="bottom"/>
          </w:tcPr>
          <w:p w14:paraId="00F33897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DCE999A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3" w:type="pct"/>
            <w:vAlign w:val="bottom"/>
          </w:tcPr>
          <w:p w14:paraId="49E76AE2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4DFC3F73" w14:textId="1D01D0CB" w:rsidR="000F1D77" w:rsidRPr="0082412F" w:rsidRDefault="00EC626B" w:rsidP="0065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2,951,95</w:t>
            </w:r>
            <w:r w:rsidR="00F666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611AEAC1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ACCEFE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147</w:t>
            </w:r>
            <w:r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9A1D7D">
              <w:rPr>
                <w:rFonts w:ascii="Angsana New" w:hAnsi="Angsana New"/>
                <w:sz w:val="30"/>
                <w:szCs w:val="30"/>
                <w:lang w:val="en-GB"/>
              </w:rPr>
              <w:t>724</w:t>
            </w:r>
          </w:p>
        </w:tc>
      </w:tr>
      <w:tr w:rsidR="00EC626B" w:rsidRPr="00B165D6" w14:paraId="127B10CB" w14:textId="77777777" w:rsidTr="00846CBA">
        <w:trPr>
          <w:trHeight w:val="407"/>
        </w:trPr>
        <w:tc>
          <w:tcPr>
            <w:tcW w:w="2156" w:type="pct"/>
            <w:vAlign w:val="bottom"/>
          </w:tcPr>
          <w:p w14:paraId="3E03912D" w14:textId="77777777" w:rsidR="00EC626B" w:rsidRPr="00AF04D7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D45E7F">
              <w:rPr>
                <w:rFonts w:ascii="Angsana New" w:hAnsi="Angsana New" w:hint="cs"/>
                <w:sz w:val="30"/>
                <w:szCs w:val="30"/>
                <w:cs/>
              </w:rPr>
              <w:t>โอนมาจากเงินลงทุนในบริษัทย่อย</w:t>
            </w:r>
            <w:r w:rsidRPr="00D45E7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45E7F">
              <w:rPr>
                <w:rFonts w:ascii="Angsana New" w:hAnsi="Angsana New" w:hint="cs"/>
                <w:sz w:val="30"/>
                <w:szCs w:val="30"/>
                <w:cs/>
              </w:rPr>
              <w:t xml:space="preserve">   เนื่องจากสูญเสียการควบคุม 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29E5366D" w14:textId="05BB49CD" w:rsidR="00EC626B" w:rsidRPr="00EC626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890"/>
              </w:tabs>
              <w:spacing w:line="240" w:lineRule="auto"/>
              <w:ind w:left="-108" w:right="-2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  <w:vAlign w:val="bottom"/>
          </w:tcPr>
          <w:p w14:paraId="5965CD96" w14:textId="77777777" w:rsidR="00EC626B" w:rsidRPr="004914EB" w:rsidRDefault="00EC626B" w:rsidP="00EC6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18CD31A" w14:textId="77777777" w:rsidR="00EC626B" w:rsidRPr="004914E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33" w:type="pct"/>
            <w:vAlign w:val="bottom"/>
          </w:tcPr>
          <w:p w14:paraId="028B5D99" w14:textId="77777777" w:rsidR="00EC626B" w:rsidRPr="004914E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37925F32" w14:textId="2F1A4A8F" w:rsidR="00EC626B" w:rsidRPr="00FC68A8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55AC5E1" w14:textId="77777777" w:rsidR="00EC626B" w:rsidRPr="004914E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660283" w14:textId="77777777" w:rsidR="00EC626B" w:rsidRPr="0082412F" w:rsidRDefault="00EC626B" w:rsidP="0065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4914E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040</w:t>
            </w:r>
          </w:p>
        </w:tc>
      </w:tr>
      <w:tr w:rsidR="00EC626B" w:rsidRPr="00B165D6" w14:paraId="396126E9" w14:textId="77777777" w:rsidTr="00846CBA">
        <w:trPr>
          <w:trHeight w:val="407"/>
        </w:trPr>
        <w:tc>
          <w:tcPr>
            <w:tcW w:w="2156" w:type="pct"/>
            <w:vAlign w:val="bottom"/>
          </w:tcPr>
          <w:p w14:paraId="163FEDE0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2D9571B5" w14:textId="1799EA58" w:rsidR="00EC626B" w:rsidRPr="00EC626B" w:rsidRDefault="00EC626B" w:rsidP="0065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(1,193,309)</w:t>
            </w:r>
          </w:p>
        </w:tc>
        <w:tc>
          <w:tcPr>
            <w:tcW w:w="129" w:type="pct"/>
            <w:vAlign w:val="bottom"/>
          </w:tcPr>
          <w:p w14:paraId="59380398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4EECC10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31E6C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" w:type="pct"/>
            <w:vAlign w:val="bottom"/>
          </w:tcPr>
          <w:p w14:paraId="68176697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4C79475" w14:textId="1EAB1988" w:rsidR="00EC626B" w:rsidRPr="00FC68A8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7973208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673B77" w14:textId="77777777" w:rsidR="00EC626B" w:rsidRPr="0082412F" w:rsidRDefault="00EC626B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C626B" w:rsidRPr="00B165D6" w14:paraId="449BCB15" w14:textId="77777777" w:rsidTr="00846CBA">
        <w:trPr>
          <w:trHeight w:val="419"/>
        </w:trPr>
        <w:tc>
          <w:tcPr>
            <w:tcW w:w="2156" w:type="pct"/>
            <w:vAlign w:val="bottom"/>
          </w:tcPr>
          <w:p w14:paraId="5F1E9AF3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342B421B" w14:textId="3D9D378C" w:rsidR="00EC626B" w:rsidRPr="00EC626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1,972,82</w:t>
            </w:r>
            <w:r w:rsidR="0005049D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29" w:type="pct"/>
            <w:vAlign w:val="bottom"/>
          </w:tcPr>
          <w:p w14:paraId="7A93D9E0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51A5EF0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33" w:type="pct"/>
            <w:vAlign w:val="bottom"/>
          </w:tcPr>
          <w:p w14:paraId="2FB8DAB4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1AB0A19" w14:textId="24FF381F" w:rsidR="00EC626B" w:rsidRPr="00FC68A8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9AF51B2" w14:textId="77777777" w:rsidR="00EC626B" w:rsidRPr="0082412F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5DE1A17" w14:textId="77777777" w:rsidR="00EC626B" w:rsidRPr="0082412F" w:rsidRDefault="00EC626B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1D77" w:rsidRPr="00B165D6" w14:paraId="76EAE380" w14:textId="77777777" w:rsidTr="002E7FAF">
        <w:trPr>
          <w:trHeight w:val="419"/>
        </w:trPr>
        <w:tc>
          <w:tcPr>
            <w:tcW w:w="2156" w:type="pct"/>
            <w:vAlign w:val="bottom"/>
          </w:tcPr>
          <w:p w14:paraId="583D9066" w14:textId="77777777" w:rsidR="000F1D77" w:rsidRPr="006428B8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CD98926" w14:textId="0CC2E74C" w:rsidR="000F1D77" w:rsidRPr="00411E35" w:rsidRDefault="00411E35" w:rsidP="00651848">
            <w:pPr>
              <w:pStyle w:val="acctfourfigures"/>
              <w:tabs>
                <w:tab w:val="clear" w:pos="765"/>
                <w:tab w:val="decimal" w:pos="465"/>
                <w:tab w:val="decimal" w:pos="699"/>
              </w:tabs>
              <w:spacing w:line="240" w:lineRule="auto"/>
              <w:ind w:left="-83" w:right="-1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E35">
              <w:rPr>
                <w:rFonts w:ascii="Angsana New" w:hAnsi="Angsana New"/>
                <w:b/>
                <w:bCs/>
                <w:sz w:val="30"/>
                <w:szCs w:val="30"/>
              </w:rPr>
              <w:t>49,139,977</w:t>
            </w:r>
          </w:p>
        </w:tc>
        <w:tc>
          <w:tcPr>
            <w:tcW w:w="129" w:type="pct"/>
            <w:vAlign w:val="bottom"/>
          </w:tcPr>
          <w:p w14:paraId="506F4674" w14:textId="77777777" w:rsidR="000F1D77" w:rsidRPr="006428B8" w:rsidRDefault="000F1D77" w:rsidP="00F82B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EAD33" w14:textId="77777777" w:rsidR="000F1D77" w:rsidRPr="006428B8" w:rsidRDefault="000F1D77" w:rsidP="00F82B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  <w:r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133" w:type="pct"/>
            <w:vAlign w:val="bottom"/>
          </w:tcPr>
          <w:p w14:paraId="7A776E4B" w14:textId="77777777" w:rsidR="000F1D77" w:rsidRPr="00F82B10" w:rsidRDefault="000F1D77" w:rsidP="00F82B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F1B3F" w14:textId="31ED9A7C" w:rsidR="000F1D77" w:rsidRPr="006428B8" w:rsidRDefault="00EC626B" w:rsidP="006518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12,442,81</w:t>
            </w:r>
            <w:r w:rsidR="00F6661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6E551E38" w14:textId="77777777" w:rsidR="000F1D77" w:rsidRPr="006428B8" w:rsidRDefault="000F1D77" w:rsidP="00F82B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53E7B" w14:textId="77777777" w:rsidR="000F1D77" w:rsidRPr="006428B8" w:rsidRDefault="000F1D77" w:rsidP="00F82B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  <w:r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</w:tr>
    </w:tbl>
    <w:p w14:paraId="4FBA4BEC" w14:textId="31C0AE99" w:rsidR="000F1D77" w:rsidRPr="00334530" w:rsidRDefault="000F1D7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20AF19" w14:textId="77B47152" w:rsidR="000F1D77" w:rsidRDefault="000F1D77" w:rsidP="00235DD1">
      <w:pPr>
        <w:pStyle w:val="block"/>
        <w:spacing w:after="0" w:line="240" w:lineRule="auto"/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 w:bidi="th-TH"/>
        </w:rPr>
      </w:pPr>
      <w:r w:rsidRPr="000D1695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Pr="000D1695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 </w:t>
      </w:r>
      <w:r w:rsidRPr="000D1695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ยกเว้นบริษัท บริการเชื้อเพลิงการ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บินกรุงเทพ จำกัด (มหาชน)</w:t>
      </w:r>
      <w:r w:rsidRPr="00505AF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ซึ่งเป็นบริษัท</w:t>
      </w:r>
      <w:r w:rsidR="006147A3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br/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จดทะเบียนในตลาดหลักทรัพย์แห่งประเทศไทย ณ วันที่ </w:t>
      </w:r>
      <w:r w:rsidRPr="00505AF2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30 </w:t>
      </w:r>
      <w:r w:rsidRPr="00505AF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มิถุนายน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505AF2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2564 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มีราคาปิด</w:t>
      </w:r>
      <w:r w:rsidR="00EE7C8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อยู่ที่</w:t>
      </w:r>
      <w:r w:rsidR="00B657EB" w:rsidRPr="00505AF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="00B657EB" w:rsidRPr="00505AF2">
        <w:rPr>
          <w:rFonts w:ascii="Angsana New" w:hAnsi="Angsana New"/>
          <w:snapToGrid w:val="0"/>
          <w:sz w:val="30"/>
          <w:szCs w:val="30"/>
          <w:lang w:val="en-US" w:eastAsia="th-TH" w:bidi="th-TH"/>
        </w:rPr>
        <w:t>27.50</w:t>
      </w:r>
      <w:r w:rsidR="00B657EB" w:rsidRPr="00505AF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บาท</w:t>
      </w:r>
      <w:r w:rsidR="00D90A0A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ต่อหุ้น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 มูลค่ายุติธรรมของเงินลงทุนในบริษัท บริการเชื้อเพลิงการบินกรุงเทพ จำกัด (มหาชน)</w:t>
      </w:r>
      <w:r w:rsidRPr="00505AF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เท่ากับ </w:t>
      </w:r>
      <w:r w:rsidR="00B657EB" w:rsidRPr="00505AF2">
        <w:rPr>
          <w:rFonts w:ascii="Angsana New" w:hAnsi="Angsana New"/>
          <w:snapToGrid w:val="0"/>
          <w:sz w:val="30"/>
          <w:szCs w:val="30"/>
          <w:lang w:val="en-US" w:eastAsia="th-TH" w:bidi="th-TH"/>
        </w:rPr>
        <w:t>2,722.04</w:t>
      </w:r>
      <w:r w:rsidRPr="00505AF2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 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ล้านบาท</w:t>
      </w:r>
      <w:r w:rsidRPr="000D1695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 </w:t>
      </w:r>
    </w:p>
    <w:p w14:paraId="6C1E95E9" w14:textId="1758A904" w:rsidR="00F16BC0" w:rsidRPr="008C1A7E" w:rsidRDefault="00F16BC0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483D7C" w14:textId="77777777" w:rsidR="006147A3" w:rsidRDefault="00614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0810A2" w14:textId="401308E0" w:rsidR="008C1A7E" w:rsidRPr="0082412F" w:rsidRDefault="008C1A7E" w:rsidP="008C1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7872F914" w14:textId="77777777" w:rsidR="008C1A7E" w:rsidRPr="00334530" w:rsidRDefault="008C1A7E" w:rsidP="008C1A7E">
      <w:pPr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A6C5972" w14:textId="0384ACAA" w:rsidR="008C1A7E" w:rsidRDefault="008C1A7E" w:rsidP="00614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2412F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Pr="00CF0C3F">
        <w:rPr>
          <w:rFonts w:ascii="Angsana New" w:hAnsi="Angsana New" w:hint="cs"/>
          <w:sz w:val="30"/>
          <w:szCs w:val="30"/>
          <w:lang w:val="en-GB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Pr="00CF0C3F">
        <w:rPr>
          <w:rFonts w:ascii="Angsana New" w:hAnsi="Angsana New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>บริษัทร่วมและการร่วมค้า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>ได้เรียกชำระค่าหุ้น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>โดยกลุ่มบริษัทได้จ่ายชำระค่าหุ้นดังกล่าวตามสัดส่วนการลงทุน ดังนี้</w:t>
      </w:r>
    </w:p>
    <w:p w14:paraId="13E0B97F" w14:textId="77777777" w:rsidR="006147A3" w:rsidRPr="00334530" w:rsidRDefault="006147A3" w:rsidP="00614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590"/>
        <w:gridCol w:w="3240"/>
        <w:gridCol w:w="1440"/>
      </w:tblGrid>
      <w:tr w:rsidR="008C1A7E" w:rsidRPr="00692568" w14:paraId="53706F71" w14:textId="77777777" w:rsidTr="0042545F">
        <w:trPr>
          <w:tblHeader/>
        </w:trPr>
        <w:tc>
          <w:tcPr>
            <w:tcW w:w="4590" w:type="dxa"/>
          </w:tcPr>
          <w:p w14:paraId="1BC20D96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</w:tcPr>
          <w:p w14:paraId="7E8FF32E" w14:textId="77777777" w:rsidR="008C1A7E" w:rsidRPr="00D947A6" w:rsidRDefault="008C1A7E" w:rsidP="0042545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7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14:paraId="737114AF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43369D8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D947A6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D947A6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8C1A7E" w:rsidRPr="00692568" w14:paraId="7206DC7D" w14:textId="77777777" w:rsidTr="0042545F">
        <w:tc>
          <w:tcPr>
            <w:tcW w:w="4590" w:type="dxa"/>
            <w:shd w:val="clear" w:color="auto" w:fill="auto"/>
          </w:tcPr>
          <w:p w14:paraId="1B701214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7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3240" w:type="dxa"/>
            <w:shd w:val="clear" w:color="auto" w:fill="auto"/>
          </w:tcPr>
          <w:p w14:paraId="35723C71" w14:textId="77777777" w:rsidR="008C1A7E" w:rsidRPr="00D947A6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859736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692568" w14:paraId="314B1047" w14:textId="77777777" w:rsidTr="0042545F">
        <w:tc>
          <w:tcPr>
            <w:tcW w:w="4590" w:type="dxa"/>
            <w:shd w:val="clear" w:color="auto" w:fill="auto"/>
            <w:vAlign w:val="bottom"/>
          </w:tcPr>
          <w:p w14:paraId="0C459A94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947A6">
              <w:rPr>
                <w:rFonts w:ascii="Angsana New" w:hAnsi="Angsana New"/>
                <w:sz w:val="30"/>
                <w:szCs w:val="30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6547DA48" w14:textId="77777777" w:rsidR="008C1A7E" w:rsidRPr="00D947A6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DF70B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712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14</w:t>
            </w:r>
          </w:p>
        </w:tc>
      </w:tr>
      <w:tr w:rsidR="008C1A7E" w:rsidRPr="00E20525" w14:paraId="444D97D2" w14:textId="77777777" w:rsidTr="006147A3">
        <w:trPr>
          <w:trHeight w:val="200"/>
        </w:trPr>
        <w:tc>
          <w:tcPr>
            <w:tcW w:w="4590" w:type="dxa"/>
            <w:shd w:val="clear" w:color="auto" w:fill="auto"/>
          </w:tcPr>
          <w:p w14:paraId="27BC3EDF" w14:textId="77777777" w:rsidR="008C1A7E" w:rsidRPr="00334530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7BC4CAFF" w14:textId="77777777" w:rsidR="008C1A7E" w:rsidRPr="00334530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AC9E9C" w14:textId="77777777" w:rsidR="008C1A7E" w:rsidRPr="00334530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</w:tr>
      <w:tr w:rsidR="008C1A7E" w:rsidRPr="00692568" w14:paraId="384A57B7" w14:textId="77777777" w:rsidTr="0042545F">
        <w:tc>
          <w:tcPr>
            <w:tcW w:w="4590" w:type="dxa"/>
            <w:shd w:val="clear" w:color="auto" w:fill="auto"/>
          </w:tcPr>
          <w:p w14:paraId="6FC62243" w14:textId="77777777" w:rsidR="008C1A7E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3240" w:type="dxa"/>
            <w:shd w:val="clear" w:color="auto" w:fill="auto"/>
          </w:tcPr>
          <w:p w14:paraId="1F1D4F6A" w14:textId="77777777" w:rsidR="008C1A7E" w:rsidRPr="00D947A6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C5EB7" w14:textId="77777777" w:rsidR="008C1A7E" w:rsidRPr="00D947A6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692568" w14:paraId="4B24613E" w14:textId="77777777" w:rsidTr="0042545F">
        <w:tc>
          <w:tcPr>
            <w:tcW w:w="4590" w:type="dxa"/>
            <w:shd w:val="clear" w:color="auto" w:fill="auto"/>
          </w:tcPr>
          <w:p w14:paraId="1713DB07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96B65">
              <w:rPr>
                <w:rFonts w:ascii="Angsana New" w:hAnsi="Angsana New"/>
                <w:sz w:val="30"/>
                <w:szCs w:val="30"/>
              </w:rPr>
              <w:t>Yandin</w:t>
            </w:r>
            <w:proofErr w:type="spellEnd"/>
            <w:r w:rsidRPr="00796B65">
              <w:rPr>
                <w:rFonts w:ascii="Angsana New" w:hAnsi="Angsana New"/>
                <w:sz w:val="30"/>
                <w:szCs w:val="30"/>
              </w:rPr>
              <w:t xml:space="preserve"> WF Holdings Pty Ltd</w:t>
            </w:r>
          </w:p>
        </w:tc>
        <w:tc>
          <w:tcPr>
            <w:tcW w:w="3240" w:type="dxa"/>
            <w:shd w:val="clear" w:color="auto" w:fill="auto"/>
          </w:tcPr>
          <w:p w14:paraId="6FC66352" w14:textId="77777777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28DD4171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796B65">
              <w:rPr>
                <w:rFonts w:ascii="Angsana New" w:hAnsi="Angsana New"/>
                <w:spacing w:val="2"/>
                <w:sz w:val="30"/>
                <w:szCs w:val="30"/>
              </w:rPr>
              <w:t>420.45</w:t>
            </w:r>
          </w:p>
        </w:tc>
      </w:tr>
      <w:tr w:rsidR="008C1A7E" w:rsidRPr="00E20525" w14:paraId="1196111D" w14:textId="77777777" w:rsidTr="0042545F">
        <w:tc>
          <w:tcPr>
            <w:tcW w:w="4590" w:type="dxa"/>
            <w:shd w:val="clear" w:color="auto" w:fill="auto"/>
          </w:tcPr>
          <w:p w14:paraId="4DB37585" w14:textId="77777777" w:rsidR="008C1A7E" w:rsidRPr="00334530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78B03BAA" w14:textId="77777777" w:rsidR="008C1A7E" w:rsidRPr="00334530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EDEC7C" w14:textId="77777777" w:rsidR="008C1A7E" w:rsidRPr="00334530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</w:tr>
      <w:tr w:rsidR="008C1A7E" w:rsidRPr="00692568" w14:paraId="14ED4017" w14:textId="77777777" w:rsidTr="0042545F">
        <w:tc>
          <w:tcPr>
            <w:tcW w:w="4590" w:type="dxa"/>
            <w:shd w:val="clear" w:color="auto" w:fill="auto"/>
          </w:tcPr>
          <w:p w14:paraId="451B44A0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240" w:type="dxa"/>
            <w:shd w:val="clear" w:color="auto" w:fill="auto"/>
          </w:tcPr>
          <w:p w14:paraId="422485B7" w14:textId="77777777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2AA449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692568" w14:paraId="5AC45A9A" w14:textId="77777777" w:rsidTr="0042545F">
        <w:tc>
          <w:tcPr>
            <w:tcW w:w="4590" w:type="dxa"/>
            <w:shd w:val="clear" w:color="auto" w:fill="auto"/>
          </w:tcPr>
          <w:p w14:paraId="6CC07557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3240" w:type="dxa"/>
            <w:shd w:val="clear" w:color="auto" w:fill="auto"/>
          </w:tcPr>
          <w:p w14:paraId="2E627348" w14:textId="77777777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11ED618F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796B65">
              <w:rPr>
                <w:rFonts w:ascii="Angsana New" w:hAnsi="Angsana New"/>
                <w:spacing w:val="2"/>
                <w:sz w:val="30"/>
                <w:szCs w:val="30"/>
              </w:rPr>
              <w:t>210.12</w:t>
            </w:r>
          </w:p>
        </w:tc>
      </w:tr>
      <w:tr w:rsidR="008C1A7E" w:rsidRPr="00692568" w14:paraId="26B858DF" w14:textId="77777777" w:rsidTr="0042545F">
        <w:tc>
          <w:tcPr>
            <w:tcW w:w="4590" w:type="dxa"/>
            <w:shd w:val="clear" w:color="auto" w:fill="auto"/>
          </w:tcPr>
          <w:p w14:paraId="39D4B3DE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240" w:type="dxa"/>
            <w:shd w:val="clear" w:color="auto" w:fill="auto"/>
          </w:tcPr>
          <w:p w14:paraId="30051109" w14:textId="77777777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14:paraId="4D6B4163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796B65">
              <w:rPr>
                <w:rFonts w:ascii="Angsana New" w:hAnsi="Angsana New"/>
                <w:spacing w:val="2"/>
                <w:sz w:val="30"/>
                <w:szCs w:val="30"/>
              </w:rPr>
              <w:t>29.70</w:t>
            </w:r>
          </w:p>
        </w:tc>
      </w:tr>
      <w:tr w:rsidR="00ED2DE6" w:rsidRPr="00692568" w14:paraId="3C9B4E1F" w14:textId="77777777" w:rsidTr="0042545F">
        <w:tc>
          <w:tcPr>
            <w:tcW w:w="4590" w:type="dxa"/>
            <w:shd w:val="clear" w:color="auto" w:fill="auto"/>
          </w:tcPr>
          <w:p w14:paraId="7609A6D8" w14:textId="77777777" w:rsidR="00ED2DE6" w:rsidRPr="006147A3" w:rsidRDefault="00ED2DE6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6B52912C" w14:textId="77777777" w:rsidR="00ED2DE6" w:rsidRPr="006147A3" w:rsidRDefault="00ED2DE6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98239E" w14:textId="77777777" w:rsidR="00ED2DE6" w:rsidRPr="006147A3" w:rsidRDefault="00ED2DE6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</w:tr>
      <w:tr w:rsidR="008C1A7E" w:rsidRPr="00692568" w14:paraId="5F99575C" w14:textId="77777777" w:rsidTr="0042545F">
        <w:tc>
          <w:tcPr>
            <w:tcW w:w="4590" w:type="dxa"/>
            <w:shd w:val="clear" w:color="auto" w:fill="auto"/>
          </w:tcPr>
          <w:p w14:paraId="093617B1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3240" w:type="dxa"/>
            <w:shd w:val="clear" w:color="auto" w:fill="auto"/>
          </w:tcPr>
          <w:p w14:paraId="7B378902" w14:textId="77777777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901C45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</w:p>
        </w:tc>
      </w:tr>
      <w:tr w:rsidR="008C1A7E" w:rsidRPr="00692568" w14:paraId="476C3ECC" w14:textId="77777777" w:rsidTr="0042545F">
        <w:tc>
          <w:tcPr>
            <w:tcW w:w="4590" w:type="dxa"/>
            <w:shd w:val="clear" w:color="auto" w:fill="auto"/>
          </w:tcPr>
          <w:p w14:paraId="18B94B87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6B65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3240" w:type="dxa"/>
            <w:shd w:val="clear" w:color="auto" w:fill="auto"/>
          </w:tcPr>
          <w:p w14:paraId="17932B20" w14:textId="77777777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14:paraId="03EA1D21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  <w:r w:rsidRPr="00796B65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55.28</w:t>
            </w:r>
          </w:p>
        </w:tc>
      </w:tr>
      <w:tr w:rsidR="008C1A7E" w:rsidRPr="00692568" w14:paraId="4DAF854A" w14:textId="77777777" w:rsidTr="0042545F">
        <w:tc>
          <w:tcPr>
            <w:tcW w:w="4590" w:type="dxa"/>
            <w:shd w:val="clear" w:color="auto" w:fill="auto"/>
          </w:tcPr>
          <w:p w14:paraId="1EB200B6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6B65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3240" w:type="dxa"/>
            <w:shd w:val="clear" w:color="auto" w:fill="auto"/>
          </w:tcPr>
          <w:p w14:paraId="2DD20F79" w14:textId="77777777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6EA86820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  <w:r w:rsidRPr="00654AD1">
              <w:rPr>
                <w:rFonts w:ascii="Angsana New" w:hAnsi="Angsana New" w:hint="cs"/>
                <w:spacing w:val="2"/>
                <w:sz w:val="30"/>
                <w:szCs w:val="30"/>
              </w:rPr>
              <w:t>62</w:t>
            </w: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  <w:lang w:val="en-GB"/>
              </w:rPr>
              <w:t>.</w:t>
            </w:r>
            <w:r w:rsidRPr="00654AD1">
              <w:rPr>
                <w:rFonts w:ascii="Angsana New" w:hAnsi="Angsana New" w:hint="cs"/>
                <w:spacing w:val="2"/>
                <w:sz w:val="30"/>
                <w:szCs w:val="30"/>
              </w:rPr>
              <w:t>3</w:t>
            </w:r>
            <w:r w:rsidRPr="00796B65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6</w:t>
            </w:r>
          </w:p>
        </w:tc>
      </w:tr>
      <w:tr w:rsidR="008C1A7E" w:rsidRPr="00692568" w14:paraId="730F6564" w14:textId="77777777" w:rsidTr="0042545F">
        <w:tc>
          <w:tcPr>
            <w:tcW w:w="4590" w:type="dxa"/>
            <w:shd w:val="clear" w:color="auto" w:fill="auto"/>
          </w:tcPr>
          <w:p w14:paraId="619956DA" w14:textId="3CFA01A3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6B65">
              <w:rPr>
                <w:rFonts w:ascii="Angsana New" w:hAnsi="Angsana New"/>
                <w:sz w:val="30"/>
                <w:szCs w:val="30"/>
              </w:rPr>
              <w:t>NEXIF ENERGY BT PTE. LTD</w:t>
            </w:r>
            <w:r w:rsidR="00E6635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52A5C368" w14:textId="54C61513" w:rsidR="008C1A7E" w:rsidRPr="00796B6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  <w:r w:rsidR="009E680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และ</w:t>
            </w:r>
            <w:r w:rsidR="009E680E" w:rsidRPr="00796B6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6614C" w14:textId="77777777" w:rsidR="008C1A7E" w:rsidRPr="00796B6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8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  <w:r w:rsidRPr="00654AD1">
              <w:rPr>
                <w:rFonts w:ascii="Angsana New" w:hAnsi="Angsana New" w:hint="cs"/>
                <w:spacing w:val="2"/>
                <w:sz w:val="30"/>
                <w:szCs w:val="30"/>
              </w:rPr>
              <w:t>205</w:t>
            </w:r>
            <w:r w:rsidRPr="00796B65">
              <w:rPr>
                <w:rFonts w:ascii="Angsana New" w:hAnsi="Angsana New" w:hint="cs"/>
                <w:spacing w:val="2"/>
                <w:sz w:val="30"/>
                <w:szCs w:val="30"/>
                <w:cs/>
                <w:lang w:val="en-GB"/>
              </w:rPr>
              <w:t>.</w:t>
            </w:r>
            <w:r w:rsidRPr="00654AD1">
              <w:rPr>
                <w:rFonts w:ascii="Angsana New" w:hAnsi="Angsana New" w:hint="cs"/>
                <w:spacing w:val="2"/>
                <w:sz w:val="30"/>
                <w:szCs w:val="30"/>
              </w:rPr>
              <w:t>30</w:t>
            </w:r>
          </w:p>
        </w:tc>
      </w:tr>
    </w:tbl>
    <w:p w14:paraId="3F58AD95" w14:textId="77777777" w:rsidR="008C1A7E" w:rsidRPr="008C1A7E" w:rsidRDefault="008C1A7E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B2E36" w14:textId="00A592AD" w:rsidR="000F1D77" w:rsidRPr="004B1643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</w:t>
      </w:r>
      <w:r w:rsidRPr="004B1643">
        <w:rPr>
          <w:rFonts w:ascii="Angsan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ลงทุนใน</w:t>
      </w:r>
      <w:r w:rsidR="004B1643" w:rsidRPr="004B164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="00AB6B8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ทางตรง</w:t>
      </w:r>
      <w:r w:rsidR="004B164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4B1643" w:rsidRPr="004B1643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="004B1643" w:rsidRPr="004B16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</w:t>
      </w:r>
      <w:r w:rsidRPr="004B1643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 xml:space="preserve"> </w:t>
      </w:r>
      <w:r w:rsidRPr="004B1643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บริการเชื้อเพลิงการบินกรุงเทพ จำกัด (มหาชน)</w:t>
      </w:r>
    </w:p>
    <w:p w14:paraId="75E89193" w14:textId="77777777" w:rsidR="000F1D77" w:rsidRPr="008C1A7E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25AAF0" w14:textId="77777777" w:rsidR="000F1D77" w:rsidRPr="008C5052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19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2563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บริษัทได้เข้าร่วมการประมูลและเป็นผู้ชนะในการประมูลการซื้อหุ้นบริษัท บริการเชื้อเพลิงการบินกรุงเทพ จำกัด (มหาชน) (“BAFS”) จำนวน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98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98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หุ้น (คิดเป็นสัดส่วนร้อยละ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15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53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ของหุ้นที่ออกและชำระแล้วทั้งหมด) จากบริษัท การบินไทย จำกัด (มหาชน)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(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การบินไทย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)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ราคาหุ้นละ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27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40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คิดเป็นจำนวนเงินทั้งสิ้น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,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712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14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ล้าน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บาท และเมื่อวันที่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19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มกราคม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2564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บริษัทได้รับโอนหุ้นจำนวนดังกล่าว พร้อมทั้งชำระค่าหุ้นให้กับการบินไทยครบถ้วนแล้ว</w:t>
      </w:r>
    </w:p>
    <w:p w14:paraId="1E1BA0D1" w14:textId="77777777" w:rsidR="000F1D77" w:rsidRPr="008C1A7E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2A0B39" w14:textId="54AD70FC" w:rsidR="008C1A7E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0F1D7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อย่างไรก็</w:t>
      </w:r>
      <w:r w:rsidRPr="000F1D77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ตาม</w:t>
      </w:r>
      <w:r w:rsidRPr="000F1D7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ณ วันที่งบการเงินรวมนี้ได้รับการอนุมัติ </w:t>
      </w:r>
      <w:r w:rsidRPr="000F1D77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บริษัทอยู่ระหว่างการประเมินมูลค่ายุติธรรมของธุรกิจ</w:t>
      </w:r>
      <w:r w:rsidRPr="000F1D77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0F1D77">
        <w:rPr>
          <w:rFonts w:ascii="Angsana New" w:hAnsi="Angsana New"/>
          <w:snapToGrid w:val="0"/>
          <w:sz w:val="30"/>
          <w:szCs w:val="30"/>
          <w:lang w:val="th-TH" w:eastAsia="th-TH"/>
        </w:rPr>
        <w:br/>
      </w:r>
      <w:r w:rsidRPr="000F1D77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1CD44419" w14:textId="164530AD" w:rsidR="00702AC9" w:rsidRPr="00334530" w:rsidRDefault="00702AC9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sz w:val="22"/>
          <w:szCs w:val="22"/>
          <w:lang w:val="th-TH" w:eastAsia="th-TH"/>
        </w:rPr>
      </w:pPr>
    </w:p>
    <w:p w14:paraId="04088BA6" w14:textId="67D75422" w:rsidR="00702AC9" w:rsidRPr="00CB7024" w:rsidRDefault="00702AC9" w:rsidP="00702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เงินลงทุนในบริษัทร่วมทางอ้อม - </w:t>
      </w:r>
      <w:proofErr w:type="spellStart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Yandin</w:t>
      </w:r>
      <w:proofErr w:type="spellEnd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WF Holdings Pty Ltd</w:t>
      </w:r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(“</w:t>
      </w:r>
      <w:proofErr w:type="spellStart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Yandin</w:t>
      </w:r>
      <w:proofErr w:type="spellEnd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”)</w:t>
      </w:r>
    </w:p>
    <w:p w14:paraId="56E20C7C" w14:textId="77777777" w:rsidR="00702AC9" w:rsidRPr="006147A3" w:rsidRDefault="00702AC9" w:rsidP="00702AC9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3905DF31" w14:textId="5340E358" w:rsidR="00702AC9" w:rsidRPr="00796B65" w:rsidRDefault="00702AC9" w:rsidP="00702AC9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17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พฤษภาคม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อาร์เอช อินเตอร์เนชั่นแนล (สิงคโปร์) คอร์ปอเรชั่น จำกัด ซึ่งเป็นบริษัทย่อ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ทางอ้อม ได้จ่ายชำระค่าหุ้นเพิ่มทุนให้แก่ </w:t>
      </w:r>
      <w:proofErr w:type="spellStart"/>
      <w:r w:rsidRPr="00CB7024">
        <w:rPr>
          <w:rFonts w:ascii="Angsana New" w:hAnsi="Angsana New"/>
          <w:snapToGrid w:val="0"/>
          <w:sz w:val="30"/>
          <w:szCs w:val="30"/>
          <w:lang w:eastAsia="th-TH"/>
        </w:rPr>
        <w:t>Yandin</w:t>
      </w:r>
      <w:proofErr w:type="spellEnd"/>
      <w:r w:rsidRPr="00CB7024">
        <w:rPr>
          <w:rFonts w:ascii="Angsana New" w:hAnsi="Angsana New"/>
          <w:snapToGrid w:val="0"/>
          <w:sz w:val="30"/>
          <w:szCs w:val="30"/>
          <w:lang w:eastAsia="th-TH"/>
        </w:rPr>
        <w:t xml:space="preserve"> WF Holdings Pty Ltd 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ซึ่งเป็นบริษัทร่วมของบริษัทย่อยทางอ้อมดังกล่าว ตามสัดส่วนการลงทุนร้อยละ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70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เป็นจำนวนเงินรวมทั้งสิ้น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17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>.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ล้านเหรียญออสเตรเลีย หรือเทียบเท่า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420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>.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45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2D1891A5" w14:textId="77777777" w:rsidR="008C1A7E" w:rsidRDefault="008C1A7E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767B86A4" w14:textId="4AC3936A" w:rsidR="000F1D77" w:rsidRPr="00CE644C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B164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4B1643" w:rsidRP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เงินลงทุนในการร่วมค้า</w:t>
      </w:r>
      <w:r w:rsidR="004B16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ทางตรง</w:t>
      </w:r>
      <w:r w:rsid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4B164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- </w:t>
      </w:r>
      <w:r w:rsidRPr="00CE644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บริษัท </w:t>
      </w:r>
      <w:r w:rsidRPr="00CE644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หินกองเพาเวอร์โฮลดิ้ง จำกัด</w:t>
      </w:r>
    </w:p>
    <w:p w14:paraId="7BE93830" w14:textId="77777777" w:rsidR="000F1D77" w:rsidRPr="00702AC9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1D77F5" w14:textId="77777777" w:rsidR="000F1D77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644C">
        <w:rPr>
          <w:rFonts w:ascii="Angsana New" w:hAnsi="Angsana New" w:hint="cs"/>
          <w:sz w:val="30"/>
          <w:szCs w:val="30"/>
          <w:cs/>
          <w:lang w:val="th-TH"/>
        </w:rPr>
        <w:t>ในการประชุมวิสามัญผู้ถือหุ้นของบริษัท หินกองเพาเวอร์โฮลดิ้ง จำกัด ซึ่งเป็น</w:t>
      </w:r>
      <w:r w:rsidRPr="00CE644C">
        <w:rPr>
          <w:rFonts w:ascii="Angsana New" w:hAnsi="Angsana New" w:hint="cs"/>
          <w:sz w:val="30"/>
          <w:szCs w:val="30"/>
          <w:cs/>
        </w:rPr>
        <w:t>การร่วมค้าทางตรง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CE644C">
        <w:rPr>
          <w:rFonts w:ascii="Angsana New" w:hAnsi="Angsana New"/>
          <w:sz w:val="30"/>
          <w:szCs w:val="30"/>
        </w:rPr>
        <w:t xml:space="preserve">9 </w:t>
      </w:r>
      <w:r w:rsidRPr="00CE644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E644C">
        <w:rPr>
          <w:rFonts w:ascii="Angsana New" w:hAnsi="Angsana New"/>
          <w:sz w:val="30"/>
          <w:szCs w:val="30"/>
        </w:rPr>
        <w:t xml:space="preserve">2564 </w:t>
      </w:r>
      <w:r w:rsidRPr="00CE644C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ผู้ถือหุ้นมีมติอนุมัติให้เพิ่มทุนจดทะเบียนจาก </w:t>
      </w:r>
      <w:r w:rsidRPr="00CE644C">
        <w:rPr>
          <w:rFonts w:ascii="Angsana New" w:hAnsi="Angsana New"/>
          <w:sz w:val="30"/>
          <w:szCs w:val="30"/>
        </w:rPr>
        <w:t xml:space="preserve">1,204 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120.40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10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/>
          <w:sz w:val="30"/>
          <w:szCs w:val="30"/>
        </w:rPr>
        <w:t xml:space="preserve">2,852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>
        <w:rPr>
          <w:rFonts w:ascii="Angsana New" w:hAnsi="Angsana New"/>
          <w:i/>
          <w:iCs/>
          <w:sz w:val="30"/>
          <w:szCs w:val="30"/>
        </w:rPr>
        <w:t>285</w:t>
      </w:r>
      <w:r w:rsidRPr="00CE644C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20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10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CE644C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Pr="00CE644C">
        <w:rPr>
          <w:rFonts w:ascii="Angsana New" w:hAnsi="Angsana New"/>
          <w:sz w:val="30"/>
          <w:szCs w:val="30"/>
        </w:rPr>
        <w:t>164</w:t>
      </w:r>
      <w:r>
        <w:rPr>
          <w:rFonts w:ascii="Angsana New" w:hAnsi="Angsana New"/>
          <w:sz w:val="30"/>
          <w:szCs w:val="30"/>
        </w:rPr>
        <w:t>.</w:t>
      </w:r>
      <w:r w:rsidRPr="00CE644C">
        <w:rPr>
          <w:rFonts w:ascii="Angsana New" w:hAnsi="Angsana New"/>
          <w:sz w:val="30"/>
          <w:szCs w:val="30"/>
        </w:rPr>
        <w:t xml:space="preserve">80 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E644C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CE644C">
        <w:rPr>
          <w:rFonts w:ascii="Angsana New" w:hAnsi="Angsana New"/>
          <w:sz w:val="30"/>
          <w:szCs w:val="30"/>
        </w:rPr>
        <w:t xml:space="preserve">10 </w:t>
      </w:r>
      <w:r w:rsidRPr="00CE644C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E644C">
        <w:rPr>
          <w:rFonts w:ascii="Angsana New" w:hAnsi="Angsana New" w:hint="cs"/>
          <w:sz w:val="30"/>
          <w:szCs w:val="30"/>
          <w:cs/>
        </w:rPr>
        <w:t>เรียกชำระค่าหุ้นเพิ่มทุน</w:t>
      </w:r>
      <w:r>
        <w:rPr>
          <w:rFonts w:ascii="Angsana New" w:hAnsi="Angsana New" w:hint="cs"/>
          <w:sz w:val="30"/>
          <w:szCs w:val="30"/>
          <w:cs/>
        </w:rPr>
        <w:t>ร้อย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ละ </w:t>
      </w:r>
      <w:r w:rsidRPr="00CE644C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 ของทุนจดทะเบียนที่เพิ่ม</w:t>
      </w:r>
      <w:r w:rsidRPr="00CE644C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2564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>บริษัทได้ชำระค่าหุ้นเพิ่มทุนดังกล่</w:t>
      </w:r>
      <w:r>
        <w:rPr>
          <w:rFonts w:ascii="Angsana New" w:hAnsi="Angsana New" w:hint="cs"/>
          <w:sz w:val="30"/>
          <w:szCs w:val="30"/>
          <w:cs/>
        </w:rPr>
        <w:t>าว</w:t>
      </w:r>
      <w:r w:rsidRPr="00CE644C">
        <w:rPr>
          <w:rFonts w:ascii="Angsana New" w:hAnsi="Angsana New" w:hint="cs"/>
          <w:sz w:val="30"/>
          <w:szCs w:val="30"/>
          <w:cs/>
        </w:rPr>
        <w:t xml:space="preserve">ตามสัดส่วนการลงทุนร้อยละ </w:t>
      </w:r>
      <w:r w:rsidRPr="00CE644C">
        <w:rPr>
          <w:rFonts w:ascii="Angsana New" w:hAnsi="Angsana New"/>
          <w:sz w:val="30"/>
          <w:szCs w:val="30"/>
        </w:rPr>
        <w:t xml:space="preserve">51 </w:t>
      </w:r>
      <w:r w:rsidRPr="00CE644C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Pr="00CE644C">
        <w:rPr>
          <w:rFonts w:ascii="Angsana New" w:hAnsi="Angsana New"/>
          <w:sz w:val="30"/>
          <w:szCs w:val="30"/>
        </w:rPr>
        <w:t xml:space="preserve">210.12 </w:t>
      </w:r>
      <w:r w:rsidRPr="00CE644C">
        <w:rPr>
          <w:rFonts w:ascii="Angsana New" w:hAnsi="Angsana New" w:hint="cs"/>
          <w:sz w:val="30"/>
          <w:szCs w:val="30"/>
          <w:cs/>
        </w:rPr>
        <w:t>ล้านบาท</w:t>
      </w:r>
    </w:p>
    <w:p w14:paraId="075A6FFB" w14:textId="77777777" w:rsidR="008C1A7E" w:rsidRPr="00702AC9" w:rsidRDefault="008C1A7E" w:rsidP="00286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C4ADDDD" w14:textId="7A62D7B4" w:rsidR="000F1D77" w:rsidRPr="00702AC9" w:rsidRDefault="002E4F54" w:rsidP="00702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567" w:hanging="45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4B1643" w:rsidRPr="00702AC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เงินลงทุนในการร่วมค้าทางอ้อม</w:t>
      </w:r>
      <w:r w:rsidR="004B1643" w:rsidRPr="00702AC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 w:rsidR="000F1D77" w:rsidRPr="00702AC9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RATCH &amp; AIDC Wind Energy Pte. Ltd. (“RATCH </w:t>
      </w:r>
      <w:r w:rsidR="00442297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&amp; </w:t>
      </w:r>
      <w:r w:rsidR="000F1D77" w:rsidRPr="00702AC9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AIDC”)</w:t>
      </w:r>
    </w:p>
    <w:p w14:paraId="0F2E6B16" w14:textId="77777777" w:rsidR="000F1D77" w:rsidRPr="00702AC9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CEF1F4" w14:textId="24EE9F05" w:rsidR="000F1D77" w:rsidRDefault="000F1D77" w:rsidP="000F1D77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CF0C3F">
        <w:rPr>
          <w:rFonts w:ascii="Angsana New" w:hAnsi="Angsana New" w:hint="cs"/>
          <w:sz w:val="30"/>
          <w:szCs w:val="30"/>
          <w:lang w:val="en-GB"/>
        </w:rPr>
        <w:t>23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เมษายน </w:t>
      </w:r>
      <w:r w:rsidRPr="00FF2E42">
        <w:rPr>
          <w:rFonts w:ascii="Angsana New" w:hAnsi="Angsana New" w:hint="cs"/>
          <w:sz w:val="30"/>
          <w:szCs w:val="30"/>
          <w:lang w:val="th-TH"/>
        </w:rPr>
        <w:t>256</w:t>
      </w:r>
      <w:r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อาร์เอช อินเตอร์เนชั่นแนล (สิงคโปร์) คอร์ปอเรชั่น จำกัด </w:t>
      </w:r>
      <w:r w:rsidR="00AF4FE2">
        <w:rPr>
          <w:rFonts w:ascii="Angsana New" w:hAnsi="Angsana New" w:hint="cs"/>
          <w:sz w:val="30"/>
          <w:szCs w:val="30"/>
          <w:cs/>
          <w:lang w:val="th-TH"/>
        </w:rPr>
        <w:t xml:space="preserve">(“RHIS”)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>ซึ่งเป็นบริษัทย่อย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ทางอ้อมได้จ่ายชำระค่าหุ้นเพิ่มทุนจำนวน 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>1.</w:t>
      </w:r>
      <w:r w:rsidRPr="00CF0C3F">
        <w:rPr>
          <w:rFonts w:ascii="Angsana New" w:hAnsi="Angsana New" w:hint="cs"/>
          <w:spacing w:val="-2"/>
          <w:sz w:val="30"/>
          <w:szCs w:val="30"/>
          <w:lang w:val="en-GB"/>
        </w:rPr>
        <w:t>21</w:t>
      </w:r>
      <w:r w:rsidRPr="00FF2E42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Pr="00FF2E42">
        <w:rPr>
          <w:rFonts w:ascii="Angsana New" w:hAnsi="Angsana New" w:hint="cs"/>
          <w:sz w:val="30"/>
          <w:szCs w:val="30"/>
          <w:lang w:val="th-TH"/>
        </w:rPr>
        <w:t>1.</w:t>
      </w:r>
      <w:r w:rsidRPr="00CF0C3F">
        <w:rPr>
          <w:rFonts w:ascii="Angsana New" w:hAnsi="Angsana New" w:hint="cs"/>
          <w:sz w:val="30"/>
          <w:szCs w:val="30"/>
          <w:lang w:val="en-GB"/>
        </w:rPr>
        <w:t>21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ให้แก่ </w:t>
      </w:r>
      <w:r w:rsidRPr="00FF2E42">
        <w:rPr>
          <w:rFonts w:ascii="Angsana New" w:hAnsi="Angsana New" w:hint="cs"/>
          <w:sz w:val="30"/>
          <w:szCs w:val="30"/>
          <w:lang w:val="th-TH"/>
        </w:rPr>
        <w:t>RATCH</w:t>
      </w:r>
      <w:r w:rsidR="0044229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42297">
        <w:rPr>
          <w:rFonts w:ascii="Angsana New" w:hAnsi="Angsana New"/>
          <w:sz w:val="30"/>
          <w:szCs w:val="30"/>
        </w:rPr>
        <w:t xml:space="preserve">&amp; </w:t>
      </w:r>
      <w:r w:rsidRPr="00FF2E42">
        <w:rPr>
          <w:rFonts w:ascii="Angsana New" w:hAnsi="Angsana New" w:hint="cs"/>
          <w:sz w:val="30"/>
          <w:szCs w:val="30"/>
          <w:lang w:val="th-TH"/>
        </w:rPr>
        <w:t>AIDC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 ตามสัดส่วนการลงทุนร้อยละ 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63.80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Pr="00FF2E42">
        <w:rPr>
          <w:rFonts w:ascii="Angsana New" w:hAnsi="Angsana New" w:hint="cs"/>
          <w:sz w:val="30"/>
          <w:szCs w:val="30"/>
          <w:lang w:val="th-TH"/>
        </w:rPr>
        <w:t>1.</w:t>
      </w:r>
      <w:r w:rsidRPr="00CF0C3F">
        <w:rPr>
          <w:rFonts w:ascii="Angsana New" w:hAnsi="Angsana New" w:hint="cs"/>
          <w:sz w:val="30"/>
          <w:szCs w:val="30"/>
          <w:lang w:val="en-GB"/>
        </w:rPr>
        <w:t>21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 หรือ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 xml:space="preserve">เทียบเท่า </w:t>
      </w:r>
      <w:r w:rsidRPr="0010775C">
        <w:rPr>
          <w:rFonts w:ascii="Angsana New" w:hAnsi="Angsana New"/>
          <w:sz w:val="30"/>
          <w:szCs w:val="30"/>
          <w:lang w:val="th-TH"/>
        </w:rPr>
        <w:t>3</w:t>
      </w:r>
      <w:r w:rsidRPr="0010775C">
        <w:rPr>
          <w:rFonts w:ascii="Angsana New" w:hAnsi="Angsana New" w:hint="cs"/>
          <w:sz w:val="30"/>
          <w:szCs w:val="30"/>
          <w:lang w:val="en-GB"/>
        </w:rPr>
        <w:t>7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>.</w:t>
      </w:r>
      <w:r w:rsidRPr="0010775C">
        <w:rPr>
          <w:rFonts w:ascii="Angsana New" w:hAnsi="Angsana New" w:hint="cs"/>
          <w:sz w:val="30"/>
          <w:szCs w:val="30"/>
          <w:lang w:val="en-GB"/>
        </w:rPr>
        <w:t>8</w:t>
      </w:r>
      <w:r w:rsidR="00CB7024">
        <w:rPr>
          <w:rFonts w:ascii="Angsana New" w:hAnsi="Angsana New"/>
          <w:sz w:val="30"/>
          <w:szCs w:val="30"/>
          <w:lang w:val="en-GB"/>
        </w:rPr>
        <w:t>2</w:t>
      </w:r>
      <w:r w:rsidRPr="0010775C">
        <w:rPr>
          <w:rFonts w:ascii="Angsana New" w:hAnsi="Angsana New"/>
          <w:sz w:val="30"/>
          <w:szCs w:val="30"/>
          <w:lang w:val="th-TH"/>
        </w:rPr>
        <w:t xml:space="preserve"> 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4C966CAD" w14:textId="41D3F75F" w:rsidR="0022590B" w:rsidRPr="00702AC9" w:rsidRDefault="0022590B" w:rsidP="000F1D77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5174595A" w14:textId="68A37C9C" w:rsidR="0006545C" w:rsidRPr="00796B65" w:rsidRDefault="001921C2" w:rsidP="0006545C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796B65">
        <w:rPr>
          <w:rFonts w:ascii="Angsana New" w:hAnsi="Angsana New" w:hint="cs"/>
          <w:sz w:val="30"/>
          <w:szCs w:val="30"/>
          <w:cs/>
          <w:lang w:val="th-TH"/>
        </w:rPr>
        <w:t>ต่อมา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22590B" w:rsidRPr="00796B65">
        <w:rPr>
          <w:rFonts w:ascii="Angsana New" w:hAnsi="Angsana New"/>
          <w:sz w:val="30"/>
          <w:szCs w:val="30"/>
        </w:rPr>
        <w:t>18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BB0A31" w:rsidRPr="00796B65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>256</w:t>
      </w:r>
      <w:r w:rsidR="0022590B" w:rsidRPr="00796B65">
        <w:rPr>
          <w:rFonts w:ascii="Angsana New" w:hAnsi="Angsana New" w:hint="cs"/>
          <w:sz w:val="30"/>
          <w:szCs w:val="30"/>
          <w:lang w:val="en-GB"/>
        </w:rPr>
        <w:t>4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AF4FE2">
        <w:rPr>
          <w:rFonts w:ascii="Angsana New" w:hAnsi="Angsana New" w:hint="cs"/>
          <w:sz w:val="30"/>
          <w:szCs w:val="30"/>
          <w:cs/>
          <w:lang w:val="th-TH"/>
        </w:rPr>
        <w:t xml:space="preserve">RHIS 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="00BB0A31" w:rsidRPr="00796B65">
        <w:rPr>
          <w:rFonts w:ascii="Angsana New" w:hAnsi="Angsana New"/>
          <w:spacing w:val="-2"/>
          <w:sz w:val="30"/>
          <w:szCs w:val="30"/>
        </w:rPr>
        <w:t>0.77</w:t>
      </w:r>
      <w:r w:rsidR="0022590B" w:rsidRPr="00796B65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="0022590B" w:rsidRPr="00796B65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="0022590B" w:rsidRPr="00796B65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="00BB0A31" w:rsidRPr="00796B65">
        <w:rPr>
          <w:rFonts w:ascii="Angsana New" w:hAnsi="Angsana New"/>
          <w:sz w:val="30"/>
          <w:szCs w:val="30"/>
        </w:rPr>
        <w:t>0.77</w:t>
      </w:r>
      <w:r w:rsidR="00BB0A31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ให้แก่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RATCH </w:t>
      </w:r>
      <w:r w:rsidR="00442297">
        <w:rPr>
          <w:rFonts w:ascii="Angsana New" w:hAnsi="Angsana New" w:hint="cs"/>
          <w:sz w:val="30"/>
          <w:szCs w:val="30"/>
          <w:cs/>
          <w:lang w:val="th-TH"/>
        </w:rPr>
        <w:t xml:space="preserve">&amp;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>AIDC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ตามสัดส่วนการลงทุนร้อยละ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63.80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="00BB0A31" w:rsidRPr="00796B65">
        <w:rPr>
          <w:rFonts w:ascii="Angsana New" w:hAnsi="Angsana New"/>
          <w:sz w:val="30"/>
          <w:szCs w:val="30"/>
        </w:rPr>
        <w:t>0.77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BB0A31" w:rsidRPr="00796B65">
        <w:rPr>
          <w:rFonts w:ascii="Angsana New" w:hAnsi="Angsana New"/>
          <w:sz w:val="30"/>
          <w:szCs w:val="30"/>
        </w:rPr>
        <w:t>24.54</w:t>
      </w:r>
      <w:r w:rsidR="0022590B" w:rsidRPr="00796B65">
        <w:rPr>
          <w:rFonts w:ascii="Angsana New" w:hAnsi="Angsana New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114EC7AC" w14:textId="77777777" w:rsidR="000F1D77" w:rsidRDefault="000F1D77" w:rsidP="00D93034">
      <w:pPr>
        <w:framePr w:w="9578" w:wrap="auto" w:hAnchor="text" w:x="1710"/>
        <w:rPr>
          <w:rFonts w:ascii="Angsana New" w:hAnsi="Angsana New"/>
          <w:strike/>
          <w:sz w:val="30"/>
          <w:szCs w:val="30"/>
          <w:lang w:val="th-TH"/>
        </w:rPr>
      </w:pPr>
    </w:p>
    <w:p w14:paraId="67935B47" w14:textId="01ECBBDF" w:rsidR="002E4F54" w:rsidRDefault="002E4F54" w:rsidP="002E4F54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1AE613EB" w14:textId="77777777" w:rsidR="006147A3" w:rsidRDefault="002E4F54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</w:p>
    <w:p w14:paraId="405C1F3D" w14:textId="77777777" w:rsidR="006147A3" w:rsidRDefault="00614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16988429" w14:textId="6580CFBF" w:rsidR="0022231A" w:rsidRPr="002E4F54" w:rsidRDefault="006147A3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2E4F54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</w:t>
      </w:r>
      <w:r w:rsidR="004B1643" w:rsidRP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งินลงทุนในการร่วมค้า</w:t>
      </w:r>
      <w:r w:rsidR="004B1643" w:rsidRPr="002E4F54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ทางอ้อม</w:t>
      </w:r>
      <w:r w:rsidR="004B164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 w:rsidR="00662ED0" w:rsidRPr="002E4F5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บริษัท</w:t>
      </w:r>
      <w:r w:rsidR="00662ED0" w:rsidRPr="002E4F54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Start w:id="4" w:name="_Hlk77180851"/>
      <w:r w:rsidR="00E66353" w:rsidRPr="00E6635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NEXIF ENERGY BT PTE. LTD.</w:t>
      </w:r>
      <w:r w:rsidR="00E66353" w:rsidRPr="00E66353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="00662ED0" w:rsidRPr="0001456D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4E49B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“</w:t>
      </w:r>
      <w:r w:rsidR="00662ED0" w:rsidRPr="0001456D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NEBTP</w:t>
      </w:r>
      <w:r w:rsidR="004E49B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</w:t>
      </w:r>
      <w:r w:rsidR="00662ED0" w:rsidRPr="0001456D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)</w:t>
      </w:r>
      <w:bookmarkEnd w:id="4"/>
    </w:p>
    <w:p w14:paraId="3CCE38EB" w14:textId="77777777" w:rsidR="00662ED0" w:rsidRPr="00016B23" w:rsidRDefault="00662ED0" w:rsidP="002E4F54">
      <w:pPr>
        <w:ind w:left="540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14:paraId="3A1EE858" w14:textId="495DF1B5" w:rsidR="00662ED0" w:rsidRPr="00E20525" w:rsidRDefault="00662ED0" w:rsidP="00662ED0">
      <w:pPr>
        <w:ind w:left="540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เมื่อวันที่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lang w:val="en-GB" w:eastAsia="th-TH"/>
        </w:rPr>
        <w:t>5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พฤษภาคม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lang w:val="en-GB" w:eastAsia="th-TH"/>
        </w:rPr>
        <w:t>2564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</w:t>
      </w:r>
      <w:r w:rsidR="00D65F4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(“RHIS”)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ซึ่งเป็นบริษัทย่อยทางอ้อม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ได้ลงนามสัญญาซื้อขายหุ้น เพื่อเข้าซื้อหุ้นสามัญ </w:t>
      </w:r>
      <w:r w:rsidR="00E66353" w:rsidRPr="00E66353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 ENERGY BT PTE. LTD</w:t>
      </w:r>
      <w:r w:rsidR="00C1160D" w:rsidRPr="00C1160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A54823"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A54823" w:rsidRPr="00E20525">
        <w:rPr>
          <w:rFonts w:ascii="Angsana New" w:hAnsi="Angsana New" w:hint="cs"/>
          <w:spacing w:val="-4"/>
          <w:sz w:val="30"/>
          <w:szCs w:val="30"/>
          <w:lang w:val="th-TH"/>
        </w:rPr>
        <w:t>(</w:t>
      </w:r>
      <w:r w:rsidR="004E49BC">
        <w:rPr>
          <w:rFonts w:ascii="Angsana New" w:hAnsi="Angsana New" w:hint="cs"/>
          <w:spacing w:val="-4"/>
          <w:sz w:val="30"/>
          <w:szCs w:val="30"/>
          <w:cs/>
          <w:lang w:val="th-TH"/>
        </w:rPr>
        <w:t>“</w:t>
      </w:r>
      <w:r w:rsidR="00A54823" w:rsidRPr="00E20525">
        <w:rPr>
          <w:rFonts w:ascii="Angsana New" w:hAnsi="Angsana New" w:hint="cs"/>
          <w:spacing w:val="-4"/>
          <w:sz w:val="30"/>
          <w:szCs w:val="30"/>
          <w:lang w:val="th-TH"/>
        </w:rPr>
        <w:t>NEBTP</w:t>
      </w:r>
      <w:r w:rsidR="004E49BC">
        <w:rPr>
          <w:rFonts w:ascii="Angsana New" w:hAnsi="Angsana New" w:hint="cs"/>
          <w:spacing w:val="-4"/>
          <w:sz w:val="30"/>
          <w:szCs w:val="30"/>
          <w:cs/>
          <w:lang w:val="th-TH"/>
        </w:rPr>
        <w:t>”</w:t>
      </w:r>
      <w:r w:rsidR="00A54823" w:rsidRPr="00E20525">
        <w:rPr>
          <w:rFonts w:ascii="Angsana New" w:hAnsi="Angsana New" w:hint="cs"/>
          <w:spacing w:val="-4"/>
          <w:sz w:val="30"/>
          <w:szCs w:val="30"/>
          <w:lang w:val="th-TH"/>
        </w:rPr>
        <w:t>)</w:t>
      </w:r>
      <w:r w:rsidR="00A54823"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จาก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 ENERGY PTE. LTD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 ผู้ถือหุ้นเดิม โดยมีวัตถุประสงค์เพื่อพัฒนาโครงการพลังงานลม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proofErr w:type="spellStart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</w:t>
      </w:r>
      <w:proofErr w:type="spellEnd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Energy Ben Tre </w:t>
      </w:r>
      <w:r w:rsid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br/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ในสาธารณรัฐสังคม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นิยม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เวียดนาม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ในสัดส่วนร้อยละ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lang w:val="en-GB" w:eastAsia="th-TH"/>
        </w:rPr>
        <w:t>50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คิดเป็นเงินประมาณ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lang w:val="en-GB" w:eastAsia="th-TH"/>
        </w:rPr>
        <w:t>8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lang w:val="en-GB" w:eastAsia="th-TH"/>
        </w:rPr>
        <w:t>68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lang w:val="en-GB" w:eastAsia="th-TH"/>
        </w:rPr>
        <w:t>272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lang w:val="en-GB" w:eastAsia="th-TH"/>
        </w:rPr>
        <w:t>58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ล้านบาท </w:t>
      </w:r>
      <w:bookmarkStart w:id="5" w:name="_Hlk77180990"/>
      <w:r w:rsidRPr="00E20525">
        <w:rPr>
          <w:rFonts w:ascii="Angsana New" w:hAnsi="Angsana New" w:hint="cs"/>
          <w:spacing w:val="-4"/>
          <w:sz w:val="30"/>
          <w:szCs w:val="30"/>
          <w:cs/>
          <w:lang w:val="en-GB"/>
        </w:rPr>
        <w:t>ต่อมา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เมื่อวันที่ </w:t>
      </w:r>
      <w:r w:rsidRPr="00E20525">
        <w:rPr>
          <w:rFonts w:ascii="Angsana New" w:hAnsi="Angsana New" w:hint="cs"/>
          <w:spacing w:val="-4"/>
          <w:sz w:val="30"/>
          <w:szCs w:val="30"/>
          <w:lang w:val="th-TH"/>
        </w:rPr>
        <w:t xml:space="preserve">7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พฤษภาคม </w:t>
      </w:r>
      <w:r w:rsidR="00654AD1" w:rsidRPr="00E20525">
        <w:rPr>
          <w:rFonts w:ascii="Angsana New" w:hAnsi="Angsana New" w:hint="cs"/>
          <w:spacing w:val="-4"/>
          <w:sz w:val="30"/>
          <w:szCs w:val="30"/>
        </w:rPr>
        <w:t>256</w:t>
      </w:r>
      <w:r w:rsidRPr="00E20525">
        <w:rPr>
          <w:rFonts w:ascii="Angsana New" w:hAnsi="Angsana New" w:hint="cs"/>
          <w:spacing w:val="-4"/>
          <w:sz w:val="30"/>
          <w:szCs w:val="30"/>
          <w:lang w:val="th-TH"/>
        </w:rPr>
        <w:t>4</w:t>
      </w:r>
      <w:r w:rsidRPr="00E20525">
        <w:rPr>
          <w:rFonts w:ascii="Angsana New" w:hAnsi="Angsana New"/>
          <w:spacing w:val="-4"/>
          <w:sz w:val="30"/>
          <w:szCs w:val="30"/>
          <w:lang w:val="th-TH"/>
        </w:rPr>
        <w:t xml:space="preserve">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บริษัทย่อยทางอ้อมดังกล่าวได้จ่ายชำระค่าหุ้นสามัญตาม สัดส่วนร้อยละ </w:t>
      </w:r>
      <w:r w:rsidRPr="00E20525">
        <w:rPr>
          <w:rFonts w:ascii="Angsana New" w:hAnsi="Angsana New" w:hint="cs"/>
          <w:spacing w:val="-4"/>
          <w:sz w:val="30"/>
          <w:szCs w:val="30"/>
          <w:lang w:val="th-TH"/>
        </w:rPr>
        <w:t>50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ของหุ้นที่ออกและชำระแล้วทั้งหมด เป็นจำนวน </w:t>
      </w:r>
      <w:r w:rsidR="00396F1E" w:rsidRPr="00E20525">
        <w:rPr>
          <w:rFonts w:ascii="Angsana New" w:hAnsi="Angsana New"/>
          <w:spacing w:val="-4"/>
          <w:sz w:val="30"/>
          <w:szCs w:val="30"/>
        </w:rPr>
        <w:t xml:space="preserve">5.19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>ล้านเหรียญสหรัฐหรือเทียบเท่า</w:t>
      </w:r>
      <w:r w:rsidR="00396F1E"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396F1E" w:rsidRPr="00E20525">
        <w:rPr>
          <w:rFonts w:ascii="Angsana New" w:hAnsi="Angsana New"/>
          <w:spacing w:val="-4"/>
          <w:sz w:val="30"/>
          <w:szCs w:val="30"/>
        </w:rPr>
        <w:t xml:space="preserve">162.24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ล้านบาท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โครงการดังกล่าว เป็นโครงการโรงไฟฟ้าพลังงานลมใกล้ชายฝั่ง ขนาดกำลังการผลิตติดตั้ง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>80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เมกะวัตต์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ตั้งอยู่ในตำบล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Thanh Hai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อำเภอ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Thanh </w:t>
      </w:r>
      <w:proofErr w:type="spellStart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Phu</w:t>
      </w:r>
      <w:proofErr w:type="spellEnd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จังหวัด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Ben Tre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ในสาธารณรัฐสังคมนิยมเวียดนาม และโครงการมีสัญญาซื้อขายไฟฟ้าระยะยาว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>20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ปี กับการไฟฟ้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า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เวียดนาม (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Vietnam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Electricity-EVN)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ปัจจุบันโครงการอยู่ระหว่างการพัฒนา (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Green-field)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โดยคาดว่าจะใช้ระยะเวลาในการก่อสร้างประมาณ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>18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เดือน และจะสามารถเดินเครื่องเชิงพาณิชย์เพื่อจำหน่ายกระแสไฟฟ้าให้กับ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Vietnam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Electricity Group (EVN)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ตามสัญญาซื้อขายไฟฟ้าได้ประมาณเดือนธันวาคม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>2565</w:t>
      </w:r>
      <w:bookmarkEnd w:id="5"/>
    </w:p>
    <w:p w14:paraId="1573E589" w14:textId="1A397278" w:rsidR="00396F1E" w:rsidRPr="00016B23" w:rsidRDefault="00396F1E" w:rsidP="002E4F54">
      <w:pPr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28E913D4" w14:textId="3CD82E69" w:rsidR="00396F1E" w:rsidRDefault="00396F1E" w:rsidP="00662ED0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796B6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ต่อมาเมื่อวันที่ </w:t>
      </w:r>
      <w:r w:rsidR="00654AD1" w:rsidRPr="00654AD1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Pr="00796B6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มิถุนายน </w:t>
      </w:r>
      <w:r w:rsidRPr="00796B65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="00D65F4E">
        <w:rPr>
          <w:rFonts w:ascii="Angsana New" w:hAnsi="Angsana New"/>
          <w:snapToGrid w:val="0"/>
          <w:sz w:val="30"/>
          <w:szCs w:val="30"/>
          <w:lang w:eastAsia="th-TH"/>
        </w:rPr>
        <w:t>RHIS</w:t>
      </w:r>
      <w:r w:rsidRPr="00796B6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Pr="00796B65">
        <w:rPr>
          <w:rFonts w:ascii="Angsana New" w:hAnsi="Angsana New"/>
          <w:spacing w:val="-2"/>
          <w:sz w:val="30"/>
          <w:szCs w:val="30"/>
        </w:rPr>
        <w:t>1.34</w:t>
      </w:r>
      <w:r w:rsidRPr="00796B65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796B65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Pr="00796B65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Pr="00796B65">
        <w:rPr>
          <w:rFonts w:ascii="Angsana New" w:hAnsi="Angsana New"/>
          <w:sz w:val="30"/>
          <w:szCs w:val="30"/>
        </w:rPr>
        <w:t>1.34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ล้านเหรียญสหรัฐอเมริกา ให้แก่ NEBTP ตามสัดส่วนการลงทุนร้อยละ</w:t>
      </w:r>
      <w:r w:rsidR="00FB7C0F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B7C0F" w:rsidRPr="00796B65">
        <w:rPr>
          <w:rFonts w:ascii="Angsana New" w:hAnsi="Angsana New"/>
          <w:sz w:val="30"/>
          <w:szCs w:val="30"/>
        </w:rPr>
        <w:t>50</w:t>
      </w:r>
      <w:r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="00892962" w:rsidRPr="00796B65">
        <w:rPr>
          <w:rFonts w:ascii="Angsana New" w:hAnsi="Angsana New"/>
          <w:sz w:val="30"/>
          <w:szCs w:val="30"/>
        </w:rPr>
        <w:t>1.34</w:t>
      </w:r>
      <w:r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892962" w:rsidRPr="00796B65">
        <w:rPr>
          <w:rFonts w:ascii="Angsana New" w:hAnsi="Angsana New"/>
          <w:sz w:val="30"/>
          <w:szCs w:val="30"/>
        </w:rPr>
        <w:t>43.06</w:t>
      </w:r>
      <w:r w:rsidRPr="00796B65">
        <w:rPr>
          <w:rFonts w:ascii="Angsana New" w:hAnsi="Angsana New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</w:p>
    <w:p w14:paraId="43649A57" w14:textId="1900CE55" w:rsidR="00D57700" w:rsidRPr="00016B23" w:rsidRDefault="00D57700" w:rsidP="002E4F54">
      <w:pPr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088A1594" w14:textId="77777777" w:rsidR="00F45CD9" w:rsidRPr="0001456D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1456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346A7641" w14:textId="77777777" w:rsidR="00F45CD9" w:rsidRPr="00016B23" w:rsidRDefault="00F45CD9" w:rsidP="002E4F54">
      <w:pPr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73476AE2" w14:textId="41353686" w:rsidR="00016B23" w:rsidRDefault="00692568" w:rsidP="00A71953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234E04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เมื่อวันที่ </w:t>
      </w:r>
      <w:r w:rsidR="00CF0C3F" w:rsidRPr="00234E04">
        <w:rPr>
          <w:rFonts w:ascii="Angsana New" w:hAnsi="Angsana New" w:hint="cs"/>
          <w:spacing w:val="-6"/>
          <w:sz w:val="30"/>
          <w:szCs w:val="30"/>
          <w:lang w:val="en-GB"/>
        </w:rPr>
        <w:t>23</w:t>
      </w:r>
      <w:r w:rsidRPr="00234E04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กรกฎาคม </w:t>
      </w:r>
      <w:r w:rsidR="00CF0C3F" w:rsidRPr="00234E04">
        <w:rPr>
          <w:rFonts w:ascii="Angsana New" w:hAnsi="Angsana New" w:hint="cs"/>
          <w:spacing w:val="-6"/>
          <w:sz w:val="30"/>
          <w:szCs w:val="30"/>
          <w:lang w:val="en-GB"/>
        </w:rPr>
        <w:t>2561</w:t>
      </w:r>
      <w:r w:rsidRPr="00234E04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D 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(EPC Contractor) จะเป็นผู้รับผิดชอบในเบื้องต้น จากเหตุการณ์ดังกล่าวรัฐบาล สปป. ลาว ได้แต่งตั้งคณะกรรมการ National Investigation Committee เพื่อตรวจสอบหาสาเหตุของเหตุการณ์ข้างต้น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ต่อมาเมื่อวันที่</w:t>
      </w:r>
      <w:r w:rsidRPr="00234E04">
        <w:rPr>
          <w:rFonts w:ascii="Angsana New" w:hAnsi="Angsana New"/>
          <w:spacing w:val="-6"/>
          <w:sz w:val="30"/>
          <w:szCs w:val="30"/>
        </w:rPr>
        <w:t xml:space="preserve"> </w:t>
      </w:r>
      <w:r w:rsidR="00CF0C3F" w:rsidRPr="00234E04">
        <w:rPr>
          <w:rFonts w:ascii="Angsana New" w:hAnsi="Angsana New" w:hint="cs"/>
          <w:spacing w:val="-6"/>
          <w:sz w:val="30"/>
          <w:szCs w:val="30"/>
          <w:lang w:val="en-GB"/>
        </w:rPr>
        <w:t>28</w:t>
      </w:r>
      <w:r w:rsidRPr="00234E04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พฤษภาคม </w:t>
      </w:r>
      <w:r w:rsidR="00CF0C3F" w:rsidRPr="00234E04">
        <w:rPr>
          <w:rFonts w:ascii="Angsana New" w:hAnsi="Angsana New" w:hint="cs"/>
          <w:spacing w:val="-6"/>
          <w:sz w:val="30"/>
          <w:szCs w:val="30"/>
          <w:lang w:val="en-GB"/>
        </w:rPr>
        <w:t>2562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 คณะกรรมการ </w:t>
      </w:r>
      <w:r w:rsidRPr="00234E04">
        <w:rPr>
          <w:rFonts w:ascii="Angsana New" w:hAnsi="Angsana New" w:hint="cs"/>
          <w:spacing w:val="-6"/>
          <w:sz w:val="30"/>
          <w:szCs w:val="30"/>
        </w:rPr>
        <w:t>National Investigation Committee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 ได้แถลงผลการสอบสวนสาเหตุของเหตุการณ์ดังกล่าวแล้ว โดยระบุว่าไม่ได้เป็นเหตุสุดวิสัย (</w:t>
      </w:r>
      <w:r w:rsidRPr="00234E04">
        <w:rPr>
          <w:rFonts w:ascii="Angsana New" w:hAnsi="Angsana New" w:hint="cs"/>
          <w:spacing w:val="-6"/>
          <w:sz w:val="30"/>
          <w:szCs w:val="30"/>
        </w:rPr>
        <w:t>Force Majeure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) ตามที่กำหนดไว้ในสัญญาสัมปทาน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234E04">
        <w:rPr>
          <w:rFonts w:ascii="Angsana New" w:hAnsi="Angsana New" w:hint="cs"/>
          <w:spacing w:val="-6"/>
          <w:sz w:val="30"/>
          <w:szCs w:val="30"/>
        </w:rPr>
        <w:t xml:space="preserve">EPC Contractor)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A71953" w:rsidRPr="00234E04">
        <w:rPr>
          <w:rFonts w:ascii="Angsana New" w:hAnsi="Angsana New" w:hint="cs"/>
          <w:spacing w:val="-6"/>
          <w:sz w:val="30"/>
          <w:szCs w:val="30"/>
          <w:cs/>
        </w:rPr>
        <w:t>ระหว่าง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CF0C3F" w:rsidRPr="00234E04">
        <w:rPr>
          <w:rFonts w:ascii="Angsana New" w:hAnsi="Angsana New"/>
          <w:spacing w:val="-6"/>
          <w:sz w:val="30"/>
          <w:szCs w:val="30"/>
          <w:lang w:val="en-GB"/>
        </w:rPr>
        <w:t>2563</w:t>
      </w:r>
      <w:r w:rsidRPr="00234E04">
        <w:rPr>
          <w:rFonts w:ascii="Angsana New" w:hAnsi="Angsana New"/>
          <w:spacing w:val="-6"/>
          <w:sz w:val="30"/>
          <w:szCs w:val="30"/>
        </w:rPr>
        <w:t xml:space="preserve">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การร่วมค้าดังกล่าวได้รับเอกสารเรียกร้อง</w:t>
      </w:r>
      <w:r w:rsidRPr="009F6A5A">
        <w:rPr>
          <w:rFonts w:ascii="Angsana New" w:hAnsi="Angsana New" w:hint="cs"/>
          <w:spacing w:val="-6"/>
          <w:sz w:val="30"/>
          <w:szCs w:val="30"/>
          <w:cs/>
        </w:rPr>
        <w:t>ค่าชดเชยจากรัฐบาล สปป. ลาว ซึ่งขณะนี้อยู่ระหว่างการพิจารณาร่วมกันให้เป็นไปตามข้อตกลงระหว่างผู้ร่วมทุน</w:t>
      </w:r>
      <w:r w:rsidRPr="009F6A5A">
        <w:rPr>
          <w:rFonts w:ascii="Angsana New" w:hAnsi="Angsana New"/>
          <w:spacing w:val="-6"/>
          <w:sz w:val="30"/>
          <w:szCs w:val="30"/>
        </w:rPr>
        <w:t xml:space="preserve"> </w:t>
      </w:r>
      <w:r w:rsidRPr="009F6A5A">
        <w:rPr>
          <w:rFonts w:ascii="Angsana New" w:hAnsi="Angsana New" w:hint="cs"/>
          <w:spacing w:val="-6"/>
          <w:sz w:val="30"/>
          <w:szCs w:val="30"/>
          <w:cs/>
        </w:rPr>
        <w:t>ทั้งนี้ โครงการดังกล่าว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ได้เดินเครื่องเชิงพาณิชย์แล้ว เมื่อวันที่</w:t>
      </w:r>
      <w:r w:rsidRPr="00234E04">
        <w:rPr>
          <w:rFonts w:ascii="Angsana New" w:hAnsi="Angsana New"/>
          <w:spacing w:val="-6"/>
          <w:sz w:val="30"/>
          <w:szCs w:val="30"/>
        </w:rPr>
        <w:t xml:space="preserve"> </w:t>
      </w:r>
      <w:r w:rsidR="00CF0C3F" w:rsidRPr="00234E04">
        <w:rPr>
          <w:rFonts w:ascii="Angsana New" w:hAnsi="Angsana New" w:hint="cs"/>
          <w:spacing w:val="-6"/>
          <w:sz w:val="30"/>
          <w:szCs w:val="30"/>
          <w:lang w:val="en-GB"/>
        </w:rPr>
        <w:t>6</w:t>
      </w:r>
      <w:r w:rsidRPr="00234E04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CF0C3F" w:rsidRPr="00234E04">
        <w:rPr>
          <w:rFonts w:ascii="Angsana New" w:hAnsi="Angsana New" w:hint="cs"/>
          <w:spacing w:val="-6"/>
          <w:sz w:val="30"/>
          <w:szCs w:val="30"/>
          <w:lang w:val="en-GB"/>
        </w:rPr>
        <w:t>2562</w:t>
      </w:r>
      <w:r w:rsidR="00016B23">
        <w:rPr>
          <w:rFonts w:ascii="Angsana New" w:hAnsi="Angsana New"/>
          <w:spacing w:val="-6"/>
          <w:sz w:val="30"/>
          <w:szCs w:val="30"/>
          <w:lang w:val="en-GB"/>
        </w:rPr>
        <w:br w:type="page"/>
      </w:r>
    </w:p>
    <w:p w14:paraId="436A1672" w14:textId="0711E2C9" w:rsidR="00D625E7" w:rsidRPr="00CD5DCD" w:rsidRDefault="0088136D" w:rsidP="00CD5DCD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D5DC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7EBDA25" w14:textId="77777777" w:rsidR="00620080" w:rsidRPr="00702AC9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890"/>
      </w:tblGrid>
      <w:tr w:rsidR="001E2EB7" w:rsidRPr="00CD5DCD" w14:paraId="0F1B3CB8" w14:textId="77777777" w:rsidTr="001E2EB7">
        <w:tc>
          <w:tcPr>
            <w:tcW w:w="7380" w:type="dxa"/>
            <w:shd w:val="clear" w:color="auto" w:fill="auto"/>
            <w:vAlign w:val="bottom"/>
          </w:tcPr>
          <w:p w14:paraId="031140CB" w14:textId="14B330B6" w:rsidR="001E2EB7" w:rsidRPr="00CD5DCD" w:rsidRDefault="001E2EB7" w:rsidP="001E2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4E6F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99663" w14:textId="31823C66" w:rsidR="001E2EB7" w:rsidRPr="00CD5DCD" w:rsidRDefault="001E2EB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D5DC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24E" w:rsidRPr="00CD5DCD" w14:paraId="292D8AFF" w14:textId="77777777" w:rsidTr="001E2EB7">
        <w:tc>
          <w:tcPr>
            <w:tcW w:w="7380" w:type="dxa"/>
            <w:shd w:val="clear" w:color="auto" w:fill="auto"/>
            <w:vAlign w:val="bottom"/>
          </w:tcPr>
          <w:p w14:paraId="2A97F755" w14:textId="30FB9081" w:rsidR="002D424E" w:rsidRPr="002D424E" w:rsidRDefault="002D424E" w:rsidP="001E2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F842F6" w14:textId="77777777" w:rsidR="002D424E" w:rsidRPr="00CD5DCD" w:rsidRDefault="002D424E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1E2EB7" w:rsidRPr="00CD5DCD" w14:paraId="23236516" w14:textId="77777777" w:rsidTr="001E2EB7">
        <w:tc>
          <w:tcPr>
            <w:tcW w:w="7380" w:type="dxa"/>
            <w:shd w:val="clear" w:color="auto" w:fill="auto"/>
            <w:vAlign w:val="bottom"/>
          </w:tcPr>
          <w:p w14:paraId="2A5690E9" w14:textId="19F0125B" w:rsidR="001E2EB7" w:rsidRPr="00CD5DCD" w:rsidRDefault="001E2EB7" w:rsidP="00F8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D305B17" w14:textId="672F7174" w:rsidR="001E2EB7" w:rsidRPr="00CD5DCD" w:rsidRDefault="001E2EB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5D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EB7" w:rsidRPr="00CD5DCD" w14:paraId="61E67D26" w14:textId="77777777" w:rsidTr="001E2EB7">
        <w:tc>
          <w:tcPr>
            <w:tcW w:w="7380" w:type="dxa"/>
            <w:vAlign w:val="bottom"/>
          </w:tcPr>
          <w:p w14:paraId="7F557B34" w14:textId="40E50E76" w:rsidR="001E2EB7" w:rsidRPr="00CD5DCD" w:rsidRDefault="001E2EB7" w:rsidP="0078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0010340" w14:textId="4C05E05B" w:rsidR="001E2EB7" w:rsidRPr="00CD5DCD" w:rsidRDefault="001E2EB7" w:rsidP="001E2EB7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50,836,610</w:t>
            </w:r>
          </w:p>
        </w:tc>
      </w:tr>
      <w:tr w:rsidR="001E2EB7" w:rsidRPr="00CD5DCD" w14:paraId="66B2441F" w14:textId="77777777" w:rsidTr="001E2EB7">
        <w:trPr>
          <w:trHeight w:val="60"/>
        </w:trPr>
        <w:tc>
          <w:tcPr>
            <w:tcW w:w="7380" w:type="dxa"/>
            <w:vAlign w:val="bottom"/>
          </w:tcPr>
          <w:p w14:paraId="22F1EF59" w14:textId="41F56CFF" w:rsidR="001E2EB7" w:rsidRPr="00CD5DCD" w:rsidRDefault="001E2EB7" w:rsidP="0078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CD5D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ย่อย</w:t>
            </w:r>
          </w:p>
        </w:tc>
        <w:tc>
          <w:tcPr>
            <w:tcW w:w="1890" w:type="dxa"/>
            <w:vAlign w:val="bottom"/>
          </w:tcPr>
          <w:p w14:paraId="4BBE82F1" w14:textId="7DB869E2" w:rsidR="001E2EB7" w:rsidRPr="002C31D7" w:rsidRDefault="001E2EB7" w:rsidP="002C31D7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</w:t>
            </w:r>
            <w:r w:rsidRPr="002C31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1E2EB7" w:rsidRPr="00CD5DCD" w14:paraId="032B5863" w14:textId="77777777" w:rsidTr="001E2EB7">
        <w:trPr>
          <w:trHeight w:val="60"/>
        </w:trPr>
        <w:tc>
          <w:tcPr>
            <w:tcW w:w="7380" w:type="dxa"/>
            <w:vAlign w:val="bottom"/>
          </w:tcPr>
          <w:p w14:paraId="580E6DB3" w14:textId="47E2EC62" w:rsidR="001E2EB7" w:rsidRPr="00152A6C" w:rsidRDefault="001E2EB7" w:rsidP="0078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2A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152A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F6325" w14:textId="4D7F2BB4" w:rsidR="001E2EB7" w:rsidRPr="002C31D7" w:rsidRDefault="001E2EB7" w:rsidP="002C31D7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52,036,610</w:t>
            </w:r>
          </w:p>
        </w:tc>
      </w:tr>
    </w:tbl>
    <w:p w14:paraId="320B1999" w14:textId="72943AD5" w:rsidR="00E20525" w:rsidRDefault="00E20525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D38EF1" w14:textId="43D22913" w:rsidR="009F4AB5" w:rsidRPr="00D246FB" w:rsidRDefault="009F4AB5" w:rsidP="009F4AB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คอร์ปอเรชั่น จำกัด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>(“RHIC”)</w:t>
      </w:r>
    </w:p>
    <w:p w14:paraId="3B1F96AE" w14:textId="77777777" w:rsidR="009F4AB5" w:rsidRPr="00E20525" w:rsidRDefault="009F4AB5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440"/>
        <w:gridCol w:w="1080"/>
        <w:gridCol w:w="1441"/>
        <w:gridCol w:w="271"/>
        <w:gridCol w:w="1438"/>
      </w:tblGrid>
      <w:tr w:rsidR="009F4AB5" w:rsidRPr="002A785C" w14:paraId="503EAF73" w14:textId="77777777" w:rsidTr="00276E72">
        <w:tc>
          <w:tcPr>
            <w:tcW w:w="1800" w:type="dxa"/>
            <w:vAlign w:val="bottom"/>
          </w:tcPr>
          <w:p w14:paraId="45E476F7" w14:textId="77777777" w:rsidR="009F4AB5" w:rsidRPr="002A785C" w:rsidRDefault="009F4AB5" w:rsidP="000A5B04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  <w:vAlign w:val="bottom"/>
          </w:tcPr>
          <w:p w14:paraId="68B4AED4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vAlign w:val="bottom"/>
          </w:tcPr>
          <w:p w14:paraId="76A3F7B1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0B624B19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1441" w:type="dxa"/>
            <w:vAlign w:val="bottom"/>
          </w:tcPr>
          <w:p w14:paraId="54E7B30E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1" w:type="dxa"/>
          </w:tcPr>
          <w:p w14:paraId="57CD0A09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7006CEF6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9F4AB5" w:rsidRPr="002A785C" w14:paraId="2CC9845E" w14:textId="77777777" w:rsidTr="00276E72">
        <w:tc>
          <w:tcPr>
            <w:tcW w:w="1800" w:type="dxa"/>
            <w:vAlign w:val="bottom"/>
          </w:tcPr>
          <w:p w14:paraId="0FDDA0D4" w14:textId="77777777" w:rsidR="009F4AB5" w:rsidRPr="002A785C" w:rsidRDefault="009F4AB5" w:rsidP="000A5B04">
            <w:pPr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46F9485" w14:textId="77777777" w:rsidR="009F4AB5" w:rsidRPr="002A785C" w:rsidRDefault="009F4AB5" w:rsidP="000A5B04">
            <w:pPr>
              <w:ind w:left="342" w:right="-45" w:hanging="342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A1924E" w14:textId="071D0DAC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D142A8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หุ้น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5C766199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441" w:type="dxa"/>
            <w:vAlign w:val="bottom"/>
          </w:tcPr>
          <w:p w14:paraId="448B0B51" w14:textId="46313463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D142A8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53DE903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320CF9C" w14:textId="095E1911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D142A8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F4AB5" w:rsidRPr="002A785C" w14:paraId="0357F427" w14:textId="77777777" w:rsidTr="00276E72">
        <w:tc>
          <w:tcPr>
            <w:tcW w:w="1800" w:type="dxa"/>
            <w:vAlign w:val="bottom"/>
          </w:tcPr>
          <w:p w14:paraId="49E7C4D1" w14:textId="77777777" w:rsidR="009F4AB5" w:rsidRPr="002A785C" w:rsidRDefault="009F4AB5" w:rsidP="000A5B04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2A78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A785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800" w:type="dxa"/>
            <w:vAlign w:val="bottom"/>
          </w:tcPr>
          <w:p w14:paraId="5B766861" w14:textId="77777777" w:rsidR="009F4AB5" w:rsidRPr="002A785C" w:rsidRDefault="009F4AB5" w:rsidP="000A5B04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88F4500" w14:textId="77220722" w:rsidR="009F4AB5" w:rsidRPr="00D142A8" w:rsidRDefault="009F4AB5" w:rsidP="000A5B0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2A78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265</w:t>
            </w:r>
            <w:r w:rsidR="00D142A8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080" w:type="dxa"/>
            <w:vAlign w:val="bottom"/>
          </w:tcPr>
          <w:p w14:paraId="5B570330" w14:textId="77777777" w:rsidR="009F4AB5" w:rsidRPr="002A785C" w:rsidRDefault="009F4AB5" w:rsidP="000A5B0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bidi="th-TH"/>
              </w:rPr>
              <w:t>10</w:t>
            </w:r>
          </w:p>
        </w:tc>
        <w:tc>
          <w:tcPr>
            <w:tcW w:w="1441" w:type="dxa"/>
            <w:vAlign w:val="bottom"/>
          </w:tcPr>
          <w:p w14:paraId="342241BF" w14:textId="2CCF9F10" w:rsidR="009F4AB5" w:rsidRPr="002A785C" w:rsidRDefault="009F4AB5" w:rsidP="000A5B0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  <w:r w:rsidRPr="002A785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bidi="th-TH"/>
              </w:rPr>
              <w:t>650</w:t>
            </w:r>
            <w:r w:rsidR="00D142A8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71" w:type="dxa"/>
          </w:tcPr>
          <w:p w14:paraId="21411926" w14:textId="77777777" w:rsidR="009F4AB5" w:rsidRPr="002A785C" w:rsidRDefault="009F4AB5" w:rsidP="000A5B04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596E9BB2" w14:textId="0DE49981" w:rsidR="009F4AB5" w:rsidRPr="002A785C" w:rsidRDefault="009F4AB5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2A78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930</w:t>
            </w:r>
            <w:r w:rsidR="00D142A8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</w:tr>
      <w:tr w:rsidR="009F4AB5" w:rsidRPr="002A785C" w14:paraId="6DCC1357" w14:textId="77777777" w:rsidTr="00276E72">
        <w:tc>
          <w:tcPr>
            <w:tcW w:w="1800" w:type="dxa"/>
            <w:vAlign w:val="bottom"/>
          </w:tcPr>
          <w:p w14:paraId="6ED5AFDF" w14:textId="228F1C6F" w:rsidR="009F4AB5" w:rsidRPr="00CF0C3F" w:rsidRDefault="009F4AB5" w:rsidP="009F4AB5">
            <w:pPr>
              <w:ind w:right="-4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  <w:r w:rsidRPr="002A78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785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0" w:type="dxa"/>
            <w:vAlign w:val="bottom"/>
          </w:tcPr>
          <w:p w14:paraId="16C8EC3C" w14:textId="67429A39" w:rsidR="009F4AB5" w:rsidRPr="002A785C" w:rsidRDefault="009F4AB5" w:rsidP="009F4AB5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78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351B74C4" w14:textId="1DC309DF" w:rsidR="009F4AB5" w:rsidRPr="00CF0C3F" w:rsidRDefault="009F4AB5" w:rsidP="009F4AB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95B5B2A" w14:textId="77777777" w:rsidR="009F4AB5" w:rsidRPr="00CF0C3F" w:rsidRDefault="009F4AB5" w:rsidP="009F4AB5">
            <w:pPr>
              <w:pStyle w:val="acctfourfigures"/>
              <w:tabs>
                <w:tab w:val="clear" w:pos="765"/>
                <w:tab w:val="decimal" w:pos="160"/>
                <w:tab w:val="decimal" w:pos="974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40C563E7" w14:textId="69F85797" w:rsidR="009F4AB5" w:rsidRPr="00CF0C3F" w:rsidRDefault="009F4AB5" w:rsidP="009F4AB5">
            <w:pPr>
              <w:pStyle w:val="acctfourfigures"/>
              <w:tabs>
                <w:tab w:val="clear" w:pos="765"/>
                <w:tab w:val="decimal" w:pos="974"/>
                <w:tab w:val="decimal" w:pos="1150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F966251" w14:textId="77777777" w:rsidR="009F4AB5" w:rsidRPr="002A785C" w:rsidRDefault="009F4AB5" w:rsidP="009F4AB5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7746AF9D" w14:textId="200BA2BA" w:rsidR="009F4AB5" w:rsidRPr="00CF0C3F" w:rsidRDefault="009F4AB5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705</w:t>
            </w:r>
            <w:r w:rsidR="00D142A8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</w:tr>
      <w:tr w:rsidR="009F4AB5" w:rsidRPr="002A785C" w14:paraId="69B11154" w14:textId="77777777" w:rsidTr="00276E72">
        <w:tc>
          <w:tcPr>
            <w:tcW w:w="1800" w:type="dxa"/>
            <w:vAlign w:val="bottom"/>
          </w:tcPr>
          <w:p w14:paraId="603E32A4" w14:textId="68DE2321" w:rsidR="009F4AB5" w:rsidRPr="005F00C1" w:rsidRDefault="009F4AB5" w:rsidP="009F4A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F00C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F00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00C1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="00FB12DF">
              <w:rPr>
                <w:rFonts w:ascii="Angsana New" w:hAnsi="Angsana New" w:hint="cs"/>
                <w:sz w:val="30"/>
                <w:szCs w:val="30"/>
                <w:cs/>
              </w:rPr>
              <w:t>ฤ</w:t>
            </w:r>
            <w:r w:rsidRPr="005F00C1">
              <w:rPr>
                <w:rFonts w:ascii="Angsana New" w:hAnsi="Angsana New" w:hint="cs"/>
                <w:sz w:val="30"/>
                <w:szCs w:val="30"/>
                <w:cs/>
              </w:rPr>
              <w:t>ษภาคม</w:t>
            </w:r>
            <w:r w:rsidRPr="005F0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00C1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0" w:type="dxa"/>
            <w:vAlign w:val="bottom"/>
          </w:tcPr>
          <w:p w14:paraId="4D299971" w14:textId="4A168EA4" w:rsidR="009F4AB5" w:rsidRPr="005F00C1" w:rsidRDefault="009F4AB5" w:rsidP="009F4AB5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F00C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4FF0520D" w14:textId="0875D861" w:rsidR="009F4AB5" w:rsidRPr="005F00C1" w:rsidRDefault="009F4AB5" w:rsidP="009F4AB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00C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18899EF" w14:textId="77777777" w:rsidR="009F4AB5" w:rsidRPr="005F00C1" w:rsidRDefault="009F4AB5" w:rsidP="009F4AB5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00863E2B" w14:textId="2BFAAA86" w:rsidR="009F4AB5" w:rsidRPr="005F00C1" w:rsidRDefault="009F4AB5" w:rsidP="009F4AB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00C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390BB104" w14:textId="77777777" w:rsidR="009F4AB5" w:rsidRPr="005F00C1" w:rsidRDefault="009F4AB5" w:rsidP="009F4AB5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1092C58B" w14:textId="3FBF39A1" w:rsidR="009F4AB5" w:rsidRPr="005F00C1" w:rsidRDefault="009F4AB5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00C1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  <w:r w:rsidR="00D142A8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9F4AB5" w:rsidRPr="00D246FB" w14:paraId="740B01A4" w14:textId="77777777" w:rsidTr="00276E72">
        <w:tc>
          <w:tcPr>
            <w:tcW w:w="1800" w:type="dxa"/>
            <w:vAlign w:val="bottom"/>
          </w:tcPr>
          <w:p w14:paraId="48F2A752" w14:textId="6E549A54" w:rsidR="009F4AB5" w:rsidRPr="002A785C" w:rsidRDefault="009F4AB5" w:rsidP="009F4AB5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1800" w:type="dxa"/>
            <w:vAlign w:val="bottom"/>
          </w:tcPr>
          <w:p w14:paraId="2009CC88" w14:textId="77777777" w:rsidR="009F4AB5" w:rsidRPr="002A785C" w:rsidRDefault="009F4AB5" w:rsidP="009F4AB5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84BC8" w14:textId="1B03220B" w:rsidR="009F4AB5" w:rsidRPr="009F4AB5" w:rsidRDefault="009F4AB5" w:rsidP="009F4AB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F4A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9F4A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4A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265</w:t>
            </w:r>
            <w:r w:rsidR="00D142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080" w:type="dxa"/>
            <w:vAlign w:val="bottom"/>
          </w:tcPr>
          <w:p w14:paraId="7A801158" w14:textId="77777777" w:rsidR="009F4AB5" w:rsidRPr="002A785C" w:rsidRDefault="009F4AB5" w:rsidP="009F4AB5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4712" w14:textId="6BC141DE" w:rsidR="009F4AB5" w:rsidRPr="002A785C" w:rsidRDefault="009F4AB5" w:rsidP="009F4AB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32</w:t>
            </w: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650</w:t>
            </w:r>
            <w:r w:rsidR="00D142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71" w:type="dxa"/>
          </w:tcPr>
          <w:p w14:paraId="3D8138CF" w14:textId="77777777" w:rsidR="009F4AB5" w:rsidRPr="002A785C" w:rsidRDefault="009F4AB5" w:rsidP="009F4AB5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D2AAD" w14:textId="7EF05EDF" w:rsidR="009F4AB5" w:rsidRPr="00D246FB" w:rsidRDefault="009F4AB5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27,130</w:t>
            </w:r>
            <w:r w:rsidR="00D142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,000</w:t>
            </w:r>
          </w:p>
        </w:tc>
      </w:tr>
    </w:tbl>
    <w:p w14:paraId="165DF762" w14:textId="4F905152" w:rsidR="00114E61" w:rsidRPr="00E20525" w:rsidRDefault="00114E61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840F479" w14:textId="7D636070" w:rsidR="00782301" w:rsidRPr="006A14CE" w:rsidRDefault="00782301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14CE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1F8DE26" w14:textId="77777777" w:rsidR="00CB07DC" w:rsidRPr="00E20525" w:rsidRDefault="00CB07DC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350"/>
      </w:tblGrid>
      <w:tr w:rsidR="00782301" w:rsidRPr="00B126E2" w14:paraId="2D7851F1" w14:textId="77777777" w:rsidTr="00651848">
        <w:trPr>
          <w:cantSplit/>
          <w:tblHeader/>
        </w:trPr>
        <w:tc>
          <w:tcPr>
            <w:tcW w:w="4950" w:type="dxa"/>
            <w:vAlign w:val="bottom"/>
          </w:tcPr>
          <w:p w14:paraId="113D2DD4" w14:textId="77777777" w:rsidR="00782301" w:rsidRPr="00CD5DCD" w:rsidRDefault="00782301" w:rsidP="000C3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313C6D9" w14:textId="77777777" w:rsidR="00782301" w:rsidRPr="00782301" w:rsidRDefault="00782301" w:rsidP="000C3E4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8C072CF" w14:textId="52F06F20" w:rsidR="00782301" w:rsidRPr="00782301" w:rsidRDefault="00782301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3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823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7823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A015254" w14:textId="77777777" w:rsidR="00782301" w:rsidRPr="00782301" w:rsidRDefault="00782301" w:rsidP="000C3E4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C04645" w14:textId="77777777" w:rsidR="00782301" w:rsidRPr="00782301" w:rsidRDefault="00782301" w:rsidP="000C3E4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3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E54922C" w14:textId="5B2586BD" w:rsidR="00782301" w:rsidRPr="00782301" w:rsidRDefault="00782301" w:rsidP="000C3E47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823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82301" w:rsidRPr="00121F9D" w14:paraId="6C32C36E" w14:textId="77777777" w:rsidTr="00651848">
        <w:trPr>
          <w:cantSplit/>
        </w:trPr>
        <w:tc>
          <w:tcPr>
            <w:tcW w:w="4950" w:type="dxa"/>
          </w:tcPr>
          <w:p w14:paraId="7BEC479D" w14:textId="77777777" w:rsidR="00782301" w:rsidRPr="00CD5DCD" w:rsidRDefault="00782301" w:rsidP="000C3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8453AA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198A5D87" w14:textId="48C7823F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301" w14:paraId="41CC845D" w14:textId="77777777" w:rsidTr="00651848">
        <w:trPr>
          <w:cantSplit/>
        </w:trPr>
        <w:tc>
          <w:tcPr>
            <w:tcW w:w="4950" w:type="dxa"/>
          </w:tcPr>
          <w:p w14:paraId="7280466C" w14:textId="77777777" w:rsidR="00782301" w:rsidRPr="00CD5DCD" w:rsidRDefault="00782301" w:rsidP="000C3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3E1A99FE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926963" w14:textId="770A1989" w:rsidR="00782301" w:rsidRPr="00782301" w:rsidRDefault="00132D5C" w:rsidP="000C3E4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279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279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4E1B2B7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91CF5A" w14:textId="087A342B" w:rsidR="00782301" w:rsidRPr="00782301" w:rsidRDefault="003405A8" w:rsidP="002E4F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3,819</w:t>
            </w:r>
          </w:p>
        </w:tc>
      </w:tr>
      <w:tr w:rsidR="00782301" w14:paraId="5348E6B8" w14:textId="77777777" w:rsidTr="00651848">
        <w:trPr>
          <w:cantSplit/>
        </w:trPr>
        <w:tc>
          <w:tcPr>
            <w:tcW w:w="4950" w:type="dxa"/>
          </w:tcPr>
          <w:p w14:paraId="586F20F3" w14:textId="77777777" w:rsidR="00782301" w:rsidRPr="00CD5DCD" w:rsidRDefault="00782301" w:rsidP="000C3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3A4FEB89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0BB7C5" w14:textId="1639D2B4" w:rsidR="00782301" w:rsidRPr="00782301" w:rsidRDefault="003405A8" w:rsidP="00651848">
            <w:pPr>
              <w:pStyle w:val="acctfourfigures"/>
              <w:tabs>
                <w:tab w:val="clear" w:pos="765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  <w:tc>
          <w:tcPr>
            <w:tcW w:w="180" w:type="dxa"/>
          </w:tcPr>
          <w:p w14:paraId="0795C19C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312443" w14:textId="53301130" w:rsidR="00782301" w:rsidRPr="00782301" w:rsidRDefault="003405A8" w:rsidP="002E4F5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5A8" w14:paraId="299BC0C0" w14:textId="77777777" w:rsidTr="00651848">
        <w:trPr>
          <w:cantSplit/>
        </w:trPr>
        <w:tc>
          <w:tcPr>
            <w:tcW w:w="4950" w:type="dxa"/>
          </w:tcPr>
          <w:p w14:paraId="2EC80C84" w14:textId="77777777" w:rsidR="003405A8" w:rsidRPr="00CD5DCD" w:rsidRDefault="003405A8" w:rsidP="003405A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440" w:type="dxa"/>
          </w:tcPr>
          <w:p w14:paraId="4B94FE77" w14:textId="77777777" w:rsidR="003405A8" w:rsidRPr="00782301" w:rsidRDefault="003405A8" w:rsidP="003405A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F30541" w14:textId="2F86C6E6" w:rsidR="003405A8" w:rsidRPr="00782301" w:rsidRDefault="00B416D3" w:rsidP="00B416D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0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279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40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279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40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F1D6946" w14:textId="77777777" w:rsidR="003405A8" w:rsidRPr="00782301" w:rsidRDefault="003405A8" w:rsidP="00340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5C9A65" w14:textId="271C6558" w:rsidR="003405A8" w:rsidRPr="00782301" w:rsidRDefault="003405A8" w:rsidP="002E4F5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D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6072795" w14:textId="77777777" w:rsidR="00094F87" w:rsidRDefault="00094F87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2330059" w14:textId="6BE25C98" w:rsidR="00094F87" w:rsidRDefault="00094F87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589ACB" w14:textId="77777777" w:rsidR="00E71E50" w:rsidRPr="00AC3D97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D9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0E372B86" w14:textId="77777777" w:rsidR="00E71E50" w:rsidRPr="00E20525" w:rsidRDefault="00E71E50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58D7BFC" w14:textId="6AD82308" w:rsidR="002A5A79" w:rsidRPr="006A0472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 w:rsidR="007F521B">
        <w:rPr>
          <w:rFonts w:ascii="Angsana New" w:hAnsi="Angsana New"/>
          <w:sz w:val="30"/>
          <w:szCs w:val="30"/>
        </w:rPr>
        <w:t>0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="007F521B">
        <w:rPr>
          <w:rFonts w:ascii="Angsana New" w:hAnsi="Angsana New" w:hint="cs"/>
          <w:sz w:val="30"/>
          <w:szCs w:val="30"/>
          <w:cs/>
        </w:rPr>
        <w:t>มิถุนายน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ราช-ออสเตรเลีย คอร์ปอเรชั่น จำกัด ซึ่งเป็นบริษัทย่อยทางอ้อม ได้จดจำนอง</w:t>
      </w:r>
      <w:r w:rsidR="00AB664D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ที่ดิน อาคารและโรงไฟฟ้า และจดจำนำอุปกรณ์ของโรงไฟฟ้</w:t>
      </w:r>
      <w:r w:rsidRPr="00E1530F">
        <w:rPr>
          <w:rFonts w:ascii="Angsana New" w:hAnsi="Angsana New" w:hint="cs"/>
          <w:sz w:val="30"/>
          <w:szCs w:val="30"/>
          <w:cs/>
        </w:rPr>
        <w:t xml:space="preserve">า </w:t>
      </w:r>
      <w:r w:rsidR="00CF0C3F" w:rsidRPr="00E1530F">
        <w:rPr>
          <w:rFonts w:ascii="Angsana New" w:hAnsi="Angsana New" w:hint="cs"/>
          <w:sz w:val="30"/>
          <w:szCs w:val="30"/>
          <w:lang w:val="en-GB"/>
        </w:rPr>
        <w:t>5</w:t>
      </w:r>
      <w:r w:rsidRPr="00E1530F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มูลค่าสุทธิตามบัญชีจำนวน</w:t>
      </w:r>
      <w:r w:rsidR="00AB664D" w:rsidRPr="00E1530F">
        <w:rPr>
          <w:rFonts w:ascii="Angsana New" w:hAnsi="Angsana New"/>
          <w:sz w:val="30"/>
          <w:szCs w:val="30"/>
        </w:rPr>
        <w:t xml:space="preserve"> </w:t>
      </w:r>
      <w:r w:rsidR="004D36E9" w:rsidRPr="00E1530F">
        <w:rPr>
          <w:rFonts w:ascii="Angsana New" w:hAnsi="Angsana New"/>
          <w:sz w:val="30"/>
          <w:szCs w:val="30"/>
          <w:lang w:val="en-GB"/>
        </w:rPr>
        <w:t xml:space="preserve">1,011.43 </w:t>
      </w:r>
      <w:r w:rsidRPr="00E1530F">
        <w:rPr>
          <w:rFonts w:ascii="Angsana New" w:hAnsi="Angsana New" w:hint="cs"/>
          <w:sz w:val="30"/>
          <w:szCs w:val="30"/>
          <w:cs/>
        </w:rPr>
        <w:t>ล้</w:t>
      </w:r>
      <w:r w:rsidR="008A608A" w:rsidRPr="00E1530F">
        <w:rPr>
          <w:rFonts w:ascii="Angsana New" w:hAnsi="Angsana New" w:hint="cs"/>
          <w:sz w:val="30"/>
          <w:szCs w:val="30"/>
          <w:cs/>
        </w:rPr>
        <w:t xml:space="preserve">านเหรียญออสเตรเลีย หรือเทียบเท่า </w:t>
      </w:r>
      <w:r w:rsidR="004D36E9" w:rsidRPr="00E1530F">
        <w:rPr>
          <w:rFonts w:ascii="Angsana New" w:hAnsi="Angsana New"/>
          <w:sz w:val="30"/>
          <w:szCs w:val="30"/>
        </w:rPr>
        <w:t>24,334.61</w:t>
      </w:r>
      <w:r w:rsidRPr="00E1530F">
        <w:rPr>
          <w:rFonts w:ascii="Angsana New" w:hAnsi="Angsana New" w:hint="cs"/>
          <w:sz w:val="30"/>
          <w:szCs w:val="30"/>
        </w:rPr>
        <w:t xml:space="preserve"> </w:t>
      </w:r>
      <w:r w:rsidRPr="00E1530F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E1530F">
        <w:rPr>
          <w:rFonts w:ascii="Angsana New" w:hAnsi="Angsana New" w:hint="cs"/>
          <w:sz w:val="30"/>
          <w:szCs w:val="30"/>
          <w:cs/>
        </w:rPr>
        <w:t xml:space="preserve"> </w:t>
      </w:r>
      <w:r w:rsidRPr="00E1530F">
        <w:rPr>
          <w:rFonts w:ascii="Angsana New" w:hAnsi="Angsana New" w:hint="cs"/>
          <w:sz w:val="30"/>
          <w:szCs w:val="30"/>
          <w:cs/>
        </w:rPr>
        <w:t>เพื่อเป็น</w:t>
      </w:r>
      <w:r w:rsidRPr="006A0472">
        <w:rPr>
          <w:rFonts w:ascii="Angsana New" w:hAnsi="Angsana New" w:hint="cs"/>
          <w:sz w:val="30"/>
          <w:szCs w:val="30"/>
          <w:cs/>
        </w:rPr>
        <w:t>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393DC6">
        <w:rPr>
          <w:rFonts w:ascii="Angsana New" w:hAnsi="Angsana New"/>
          <w:sz w:val="30"/>
          <w:szCs w:val="30"/>
          <w:lang w:val="en-GB"/>
        </w:rPr>
        <w:t>7</w:t>
      </w:r>
      <w:r w:rsidRPr="006A0472">
        <w:rPr>
          <w:rFonts w:ascii="Angsana New" w:hAnsi="Angsana New" w:hint="cs"/>
          <w:sz w:val="30"/>
          <w:szCs w:val="30"/>
          <w:cs/>
        </w:rPr>
        <w:t>)</w:t>
      </w:r>
    </w:p>
    <w:p w14:paraId="4FDA5740" w14:textId="77777777" w:rsidR="002A5A79" w:rsidRPr="00E20525" w:rsidRDefault="002A5A79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65210E3" w14:textId="50F8F8B0" w:rsidR="002A5A79" w:rsidRPr="0082412F" w:rsidRDefault="002A5A79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A04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6A0472">
        <w:rPr>
          <w:rFonts w:ascii="Angsana New" w:hAnsi="Angsana New" w:hint="cs"/>
          <w:sz w:val="30"/>
          <w:szCs w:val="30"/>
          <w:lang w:val="en-GB"/>
        </w:rPr>
        <w:t>3</w:t>
      </w:r>
      <w:r w:rsidR="007F521B">
        <w:rPr>
          <w:rFonts w:ascii="Angsana New" w:hAnsi="Angsana New"/>
          <w:sz w:val="30"/>
          <w:szCs w:val="30"/>
          <w:lang w:val="en-GB"/>
        </w:rPr>
        <w:t>0</w:t>
      </w:r>
      <w:r w:rsidR="00FD4825" w:rsidRPr="006A0472">
        <w:rPr>
          <w:rFonts w:ascii="Angsana New" w:hAnsi="Angsana New" w:hint="cs"/>
          <w:sz w:val="30"/>
          <w:szCs w:val="30"/>
        </w:rPr>
        <w:t xml:space="preserve"> </w:t>
      </w:r>
      <w:r w:rsidR="007F521B">
        <w:rPr>
          <w:rFonts w:ascii="Angsana New" w:hAnsi="Angsana New" w:hint="cs"/>
          <w:sz w:val="30"/>
          <w:szCs w:val="30"/>
          <w:cs/>
        </w:rPr>
        <w:t>มิถุนายน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6A0472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6A0472">
        <w:rPr>
          <w:rFonts w:ascii="Angsana New" w:hAnsi="Angsana New"/>
          <w:sz w:val="30"/>
          <w:szCs w:val="30"/>
          <w:lang w:val="en-GB"/>
        </w:rPr>
        <w:t>4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6A0472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6A0472">
        <w:rPr>
          <w:rFonts w:ascii="Angsana New" w:hAnsi="Angsana New"/>
          <w:sz w:val="30"/>
          <w:szCs w:val="30"/>
        </w:rPr>
        <w:br/>
      </w:r>
      <w:r w:rsidR="003E1A03" w:rsidRPr="006A0472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6A0472">
        <w:rPr>
          <w:rFonts w:ascii="Angsana New" w:hAnsi="Angsana New" w:hint="cs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393DC6">
        <w:rPr>
          <w:rFonts w:ascii="Angsana New" w:hAnsi="Angsana New"/>
          <w:sz w:val="30"/>
          <w:szCs w:val="30"/>
          <w:lang w:val="en-GB"/>
        </w:rPr>
        <w:t>7</w:t>
      </w:r>
      <w:r w:rsidRPr="006A0472">
        <w:rPr>
          <w:rFonts w:ascii="Angsana New" w:hAnsi="Angsana New" w:hint="cs"/>
          <w:sz w:val="30"/>
          <w:szCs w:val="30"/>
        </w:rPr>
        <w:t>)</w:t>
      </w:r>
    </w:p>
    <w:p w14:paraId="155E97C1" w14:textId="31F329FD" w:rsidR="0055450F" w:rsidRDefault="0055450F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F07EEF" w14:textId="235D3B93" w:rsidR="00965541" w:rsidRPr="00643585" w:rsidRDefault="00965541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D427D06" w14:textId="77777777" w:rsidR="00F51C30" w:rsidRPr="00E20525" w:rsidRDefault="00F51C30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C34618" w14:textId="090F9DE2" w:rsidR="00CB07DC" w:rsidRDefault="00820C85" w:rsidP="006F19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F0C3F" w:rsidRPr="00CF0C3F">
        <w:rPr>
          <w:rFonts w:ascii="Angsana New" w:hAnsi="Angsana New" w:hint="cs"/>
          <w:spacing w:val="-2"/>
          <w:sz w:val="30"/>
          <w:szCs w:val="30"/>
          <w:lang w:val="en-GB"/>
        </w:rPr>
        <w:t>3</w:t>
      </w:r>
      <w:r w:rsidR="007F521B">
        <w:rPr>
          <w:rFonts w:ascii="Angsana New" w:hAnsi="Angsana New"/>
          <w:spacing w:val="-2"/>
          <w:sz w:val="30"/>
          <w:szCs w:val="30"/>
          <w:lang w:val="en-GB"/>
        </w:rPr>
        <w:t>0</w:t>
      </w:r>
      <w:r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F521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2564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5D96F4A" w14:textId="77777777" w:rsidR="00114E61" w:rsidRPr="00E20525" w:rsidRDefault="00114E61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30"/>
      </w:tblGrid>
      <w:tr w:rsidR="00820C85" w:rsidRPr="00A247B7" w14:paraId="395C8A27" w14:textId="77777777" w:rsidTr="00EC2F31">
        <w:trPr>
          <w:tblHeader/>
        </w:trPr>
        <w:tc>
          <w:tcPr>
            <w:tcW w:w="3150" w:type="dxa"/>
          </w:tcPr>
          <w:p w14:paraId="54CED03F" w14:textId="77777777" w:rsidR="00820C85" w:rsidRPr="00D246FB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5" w:type="dxa"/>
            <w:gridSpan w:val="4"/>
          </w:tcPr>
          <w:p w14:paraId="1D17E944" w14:textId="77777777" w:rsidR="00820C85" w:rsidRPr="00A247B7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0C85" w:rsidRPr="00A247B7" w14:paraId="22458FBF" w14:textId="77777777" w:rsidTr="00EC2F31">
        <w:trPr>
          <w:tblHeader/>
        </w:trPr>
        <w:tc>
          <w:tcPr>
            <w:tcW w:w="3150" w:type="dxa"/>
          </w:tcPr>
          <w:p w14:paraId="2E2CD9B4" w14:textId="77777777" w:rsidR="00820C85" w:rsidRPr="00A247B7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A89893" w14:textId="77777777" w:rsidR="00820C85" w:rsidRPr="00A247B7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3F1EC23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12FCBF0D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053A2261" w14:textId="77777777" w:rsidR="00820C85" w:rsidRPr="00A247B7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820C85" w:rsidRPr="00A247B7" w14:paraId="79A2617E" w14:textId="77777777" w:rsidTr="00EC2F31">
        <w:trPr>
          <w:tblHeader/>
        </w:trPr>
        <w:tc>
          <w:tcPr>
            <w:tcW w:w="3150" w:type="dxa"/>
          </w:tcPr>
          <w:p w14:paraId="61A8682E" w14:textId="77777777" w:rsidR="00820C85" w:rsidRPr="00A247B7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B185BB" w14:textId="77777777" w:rsidR="00820C85" w:rsidRPr="00A247B7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640250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CB9BDC9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4CB29246" w14:textId="77777777" w:rsidR="00820C85" w:rsidRPr="00A247B7" w:rsidRDefault="00820C85" w:rsidP="00CB07DC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0C85" w:rsidRPr="00A247B7" w14:paraId="786EAFD0" w14:textId="77777777" w:rsidTr="00EC2F31">
        <w:tc>
          <w:tcPr>
            <w:tcW w:w="3150" w:type="dxa"/>
          </w:tcPr>
          <w:p w14:paraId="65830559" w14:textId="77777777" w:rsidR="00820C85" w:rsidRPr="00A247B7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6E711ACB" w14:textId="77777777" w:rsidR="00820C85" w:rsidRPr="00A247B7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1DDA6E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8516B08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683C6CE" w14:textId="77777777" w:rsidR="00820C85" w:rsidRPr="00A247B7" w:rsidRDefault="00820C85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C85" w:rsidRPr="00A247B7" w14:paraId="71D271FB" w14:textId="77777777" w:rsidTr="00EC2F31">
        <w:tc>
          <w:tcPr>
            <w:tcW w:w="3150" w:type="dxa"/>
          </w:tcPr>
          <w:p w14:paraId="495BBCBE" w14:textId="77777777" w:rsidR="00820C85" w:rsidRPr="00A247B7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F649A5D" w14:textId="77777777" w:rsidR="00820C85" w:rsidRPr="00A247B7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2DDB8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4809FF5" w14:textId="77777777" w:rsidR="00820C85" w:rsidRPr="00A247B7" w:rsidRDefault="00820C85" w:rsidP="00CB07DC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58531C0" w14:textId="77777777" w:rsidR="00820C85" w:rsidRPr="00A247B7" w:rsidRDefault="00820C85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3B7" w:rsidRPr="00A247B7" w14:paraId="35B420D5" w14:textId="77777777" w:rsidTr="00EC2F31">
        <w:tc>
          <w:tcPr>
            <w:tcW w:w="3150" w:type="dxa"/>
          </w:tcPr>
          <w:p w14:paraId="316BA538" w14:textId="77777777" w:rsidR="008523B7" w:rsidRPr="00A247B7" w:rsidRDefault="008523B7" w:rsidP="003B5E7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9AE12B7" w14:textId="77777777" w:rsidR="008523B7" w:rsidRPr="00A247B7" w:rsidRDefault="008523B7" w:rsidP="003B5E7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10A0E3" w14:textId="77777777" w:rsidR="008523B7" w:rsidRPr="00A247B7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76F91D52" w14:textId="1509ACE0" w:rsidR="008523B7" w:rsidRPr="00A247B7" w:rsidRDefault="00353BF3" w:rsidP="00C42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8523B7"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A247B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08</w:t>
            </w:r>
          </w:p>
        </w:tc>
        <w:tc>
          <w:tcPr>
            <w:tcW w:w="1535" w:type="dxa"/>
          </w:tcPr>
          <w:p w14:paraId="4DE6D28B" w14:textId="77777777" w:rsidR="008523B7" w:rsidRPr="00A247B7" w:rsidRDefault="008523B7" w:rsidP="00CB07DC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67C55A0C" w14:textId="12114197" w:rsidR="00353BF3" w:rsidRPr="00233DD7" w:rsidRDefault="00353BF3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3DD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="0009080B">
              <w:rPr>
                <w:rFonts w:ascii="Angsana New" w:hAnsi="Angsana New"/>
                <w:sz w:val="30"/>
                <w:szCs w:val="30"/>
              </w:rPr>
              <w:t>1</w:t>
            </w:r>
            <w:r w:rsidRPr="00233DD7">
              <w:rPr>
                <w:rFonts w:ascii="Angsana New" w:hAnsi="Angsana New" w:hint="cs"/>
                <w:sz w:val="30"/>
                <w:szCs w:val="30"/>
                <w:cs/>
              </w:rPr>
              <w:t xml:space="preserve"> ปี ตั้งแต่เดือนกรกฎาคม </w:t>
            </w:r>
            <w:r w:rsidRPr="00233DD7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</w:p>
          <w:p w14:paraId="2B27ECCC" w14:textId="2A409C17" w:rsidR="008523B7" w:rsidRPr="004122C7" w:rsidRDefault="00353BF3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33DD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ถึงเดือนตุลาคม </w:t>
            </w:r>
            <w:r w:rsidR="004122C7">
              <w:rPr>
                <w:rFonts w:ascii="Angsana New" w:hAnsi="Angsana New"/>
                <w:sz w:val="30"/>
                <w:szCs w:val="30"/>
              </w:rPr>
              <w:t>2564</w:t>
            </w:r>
            <w:r w:rsidR="005545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5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5311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5450F">
              <w:rPr>
                <w:rFonts w:ascii="Angsana New" w:hAnsi="Angsana New" w:hint="cs"/>
                <w:sz w:val="30"/>
                <w:szCs w:val="30"/>
                <w:cs/>
              </w:rPr>
              <w:t>มีกำห</w:t>
            </w:r>
            <w:r w:rsidR="00B5311D">
              <w:rPr>
                <w:rFonts w:ascii="Angsana New" w:hAnsi="Angsana New" w:hint="cs"/>
                <w:sz w:val="30"/>
                <w:szCs w:val="30"/>
                <w:cs/>
              </w:rPr>
              <w:t>นดการจ่ายชำระคืนเมื่อทวงถาม</w:t>
            </w:r>
          </w:p>
        </w:tc>
      </w:tr>
      <w:tr w:rsidR="00E20525" w:rsidRPr="00A247B7" w14:paraId="26F22240" w14:textId="77777777" w:rsidTr="00EC2F31">
        <w:tc>
          <w:tcPr>
            <w:tcW w:w="3150" w:type="dxa"/>
          </w:tcPr>
          <w:p w14:paraId="0FE9B0C5" w14:textId="77777777" w:rsidR="00E20525" w:rsidRPr="00A247B7" w:rsidRDefault="00E20525" w:rsidP="003B5E7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2F3C74" w14:textId="77777777" w:rsidR="00E20525" w:rsidRPr="00A247B7" w:rsidRDefault="00E2052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2EDB2D" w14:textId="77777777" w:rsidR="00E20525" w:rsidRDefault="00E20525" w:rsidP="00C42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1E9B0732" w14:textId="77777777" w:rsidR="00E20525" w:rsidRPr="00A247B7" w:rsidRDefault="00E20525" w:rsidP="00CB07DC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C6FC555" w14:textId="77777777" w:rsidR="00E20525" w:rsidRPr="00233DD7" w:rsidRDefault="00E20525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23B7" w:rsidRPr="00A247B7" w14:paraId="33834A31" w14:textId="77777777" w:rsidTr="00EC2F31">
        <w:tc>
          <w:tcPr>
            <w:tcW w:w="3150" w:type="dxa"/>
          </w:tcPr>
          <w:p w14:paraId="63BA45A5" w14:textId="77777777" w:rsidR="008523B7" w:rsidRPr="00A247B7" w:rsidRDefault="008523B7" w:rsidP="00CB07D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7C0EA574" w14:textId="77777777" w:rsidR="008523B7" w:rsidRPr="00A247B7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E3D2A" w14:textId="77777777" w:rsidR="008523B7" w:rsidRPr="00A247B7" w:rsidRDefault="008523B7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6AD4EFF" w14:textId="77777777" w:rsidR="008523B7" w:rsidRPr="00A247B7" w:rsidRDefault="008523B7" w:rsidP="00CB07DC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1BC6535" w14:textId="77777777" w:rsidR="008523B7" w:rsidRPr="00A247B7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3B7" w:rsidRPr="00A247B7" w14:paraId="5FDC0600" w14:textId="77777777" w:rsidTr="00EC2F31">
        <w:tc>
          <w:tcPr>
            <w:tcW w:w="3150" w:type="dxa"/>
          </w:tcPr>
          <w:p w14:paraId="4EC20C86" w14:textId="77777777" w:rsidR="008523B7" w:rsidRPr="00A247B7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5674F8B" w14:textId="77777777" w:rsidR="008523B7" w:rsidRPr="00A247B7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33952" w14:textId="77777777" w:rsidR="008523B7" w:rsidRPr="00A247B7" w:rsidRDefault="008523B7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49AF6F9" w14:textId="77777777" w:rsidR="008523B7" w:rsidRPr="00A247B7" w:rsidRDefault="008523B7" w:rsidP="00CB07DC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80195C9" w14:textId="77777777" w:rsidR="008523B7" w:rsidRPr="00A247B7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328" w:rsidRPr="00A247B7" w14:paraId="19BF2FD5" w14:textId="77777777" w:rsidTr="00EC2F31">
        <w:tc>
          <w:tcPr>
            <w:tcW w:w="3150" w:type="dxa"/>
          </w:tcPr>
          <w:p w14:paraId="16DF20DE" w14:textId="7542E70D" w:rsidR="006C3328" w:rsidRPr="00A247B7" w:rsidRDefault="006C3328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="00C645ED" w:rsidRPr="00A247B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8FCA996" w14:textId="5547605E" w:rsidR="006F62A4" w:rsidRPr="00A247B7" w:rsidRDefault="00CF0C3F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F23ADD"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  <w:r w:rsidR="00F23ADD" w:rsidRPr="00A247B7">
              <w:rPr>
                <w:rFonts w:ascii="Angsana New" w:hAnsi="Angsana New"/>
                <w:sz w:val="30"/>
                <w:szCs w:val="30"/>
              </w:rPr>
              <w:br/>
            </w:r>
            <w:r w:rsidR="00F23ADD"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E6DFE86" w14:textId="079D3812" w:rsidR="006C3328" w:rsidRPr="00A247B7" w:rsidRDefault="00CF0C3F" w:rsidP="0065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  <w:tc>
          <w:tcPr>
            <w:tcW w:w="1535" w:type="dxa"/>
          </w:tcPr>
          <w:p w14:paraId="3CCA3378" w14:textId="77777777" w:rsidR="006C3328" w:rsidRPr="00A247B7" w:rsidRDefault="006F62A4" w:rsidP="006F62A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342565CD" w14:textId="71126758" w:rsidR="006C3328" w:rsidRPr="00A247B7" w:rsidRDefault="006F62A4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="00EF71EC" w:rsidRPr="00A247B7">
              <w:rPr>
                <w:rFonts w:ascii="Angsana New" w:hAnsi="Angsana New" w:hint="cs"/>
                <w:sz w:val="30"/>
                <w:szCs w:val="30"/>
                <w:cs/>
              </w:rPr>
              <w:t>เดือนมีนาคม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0C3F"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16D9" w:rsidRPr="00A247B7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702AC9" w:rsidRPr="00A247B7" w14:paraId="7A8BACDD" w14:textId="77777777" w:rsidTr="00EC2F31">
        <w:tc>
          <w:tcPr>
            <w:tcW w:w="3150" w:type="dxa"/>
          </w:tcPr>
          <w:p w14:paraId="0B768542" w14:textId="19D9FB9A" w:rsidR="00702AC9" w:rsidRPr="00A247B7" w:rsidRDefault="00702AC9" w:rsidP="00702AC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5CE2E168" w14:textId="77777777" w:rsidR="00702AC9" w:rsidRPr="00A247B7" w:rsidRDefault="00702AC9" w:rsidP="00702AC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06EE47F9" w14:textId="77777777" w:rsidR="00702AC9" w:rsidRPr="00A247B7" w:rsidRDefault="00702AC9" w:rsidP="0070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7E4BD23A" w14:textId="77777777" w:rsidR="00702AC9" w:rsidRPr="00A247B7" w:rsidRDefault="00702AC9" w:rsidP="00702AC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DCCF2CE" w14:textId="77777777" w:rsidR="00702AC9" w:rsidRPr="00A247B7" w:rsidRDefault="00702AC9" w:rsidP="0070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2AC9" w:rsidRPr="00A247B7" w14:paraId="7812A660" w14:textId="77777777" w:rsidTr="00EC2F31">
        <w:tc>
          <w:tcPr>
            <w:tcW w:w="3150" w:type="dxa"/>
          </w:tcPr>
          <w:p w14:paraId="3621B4D1" w14:textId="5A95F0A6" w:rsidR="00702AC9" w:rsidRPr="00A247B7" w:rsidRDefault="00702AC9" w:rsidP="00702AC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462293F6" w14:textId="77777777" w:rsidR="00702AC9" w:rsidRPr="00A247B7" w:rsidRDefault="00702AC9" w:rsidP="00702AC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7931CA2" w14:textId="77777777" w:rsidR="00702AC9" w:rsidRPr="00A247B7" w:rsidRDefault="00702AC9" w:rsidP="0070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21BE4BA5" w14:textId="77777777" w:rsidR="00702AC9" w:rsidRPr="00A247B7" w:rsidRDefault="00702AC9" w:rsidP="00702AC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C68B5C9" w14:textId="77777777" w:rsidR="00702AC9" w:rsidRPr="00A247B7" w:rsidRDefault="00702AC9" w:rsidP="0070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3BF3" w:rsidRPr="00A247B7" w14:paraId="4DAE730C" w14:textId="77777777" w:rsidTr="00EC2F31">
        <w:tc>
          <w:tcPr>
            <w:tcW w:w="3150" w:type="dxa"/>
          </w:tcPr>
          <w:p w14:paraId="569AC75C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1350" w:type="dxa"/>
          </w:tcPr>
          <w:p w14:paraId="0ADEEB1E" w14:textId="61A57727" w:rsidR="00353BF3" w:rsidRPr="00A247B7" w:rsidRDefault="00353BF3" w:rsidP="00353BF3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632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4EE9772" w14:textId="251A25F9" w:rsidR="00353BF3" w:rsidRPr="00353BF3" w:rsidRDefault="00353BF3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53BF3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353BF3">
              <w:rPr>
                <w:rFonts w:ascii="Angsana New" w:hAnsi="Angsana New"/>
                <w:sz w:val="30"/>
                <w:szCs w:val="30"/>
              </w:rPr>
              <w:t>,</w:t>
            </w:r>
            <w:r w:rsidRPr="00353BF3">
              <w:rPr>
                <w:rFonts w:ascii="Angsana New" w:hAnsi="Angsana New"/>
                <w:sz w:val="30"/>
                <w:szCs w:val="30"/>
                <w:lang w:val="en-GB"/>
              </w:rPr>
              <w:t>401</w:t>
            </w:r>
            <w:r w:rsidRPr="00353BF3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</w:t>
            </w:r>
          </w:p>
        </w:tc>
        <w:tc>
          <w:tcPr>
            <w:tcW w:w="1535" w:type="dxa"/>
          </w:tcPr>
          <w:p w14:paraId="7034B712" w14:textId="0F4F32F7" w:rsidR="00353BF3" w:rsidRPr="00A247B7" w:rsidRDefault="00353BF3" w:rsidP="00353BF3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A247B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30" w:type="dxa"/>
          </w:tcPr>
          <w:p w14:paraId="31601265" w14:textId="2A71F689" w:rsidR="00353BF3" w:rsidRPr="00A247B7" w:rsidRDefault="00353BF3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A247B7">
              <w:rPr>
                <w:rFonts w:ascii="Angsana New" w:hAnsi="Angsana New" w:hint="cs"/>
                <w:spacing w:val="-8"/>
                <w:sz w:val="30"/>
                <w:szCs w:val="30"/>
                <w:lang w:val="en-GB"/>
              </w:rPr>
              <w:t>12</w:t>
            </w:r>
            <w:r w:rsidRPr="00A247B7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Pr="00A247B7">
              <w:rPr>
                <w:rFonts w:ascii="Angsana New" w:hAnsi="Angsana New" w:hint="cs"/>
                <w:spacing w:val="-8"/>
                <w:sz w:val="30"/>
                <w:szCs w:val="30"/>
                <w:lang w:val="en-GB"/>
              </w:rPr>
              <w:t>2563</w:t>
            </w:r>
            <w:r w:rsidRPr="00A247B7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Pr="00A247B7">
              <w:rPr>
                <w:rFonts w:ascii="Angsana New" w:hAnsi="Angsana New" w:hint="cs"/>
                <w:spacing w:val="-8"/>
                <w:sz w:val="30"/>
                <w:szCs w:val="30"/>
                <w:lang w:val="en-GB"/>
              </w:rPr>
              <w:t>2575</w:t>
            </w:r>
          </w:p>
        </w:tc>
      </w:tr>
      <w:tr w:rsidR="00353BF3" w:rsidRPr="00A247B7" w14:paraId="64D98E8E" w14:textId="77777777" w:rsidTr="00EC2F31">
        <w:tc>
          <w:tcPr>
            <w:tcW w:w="3150" w:type="dxa"/>
          </w:tcPr>
          <w:p w14:paraId="388082B4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35230A15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1C46A78A" w14:textId="2E8F380D" w:rsidR="00353BF3" w:rsidRPr="00A247B7" w:rsidRDefault="00353BF3" w:rsidP="00353BF3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312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5D961FCA" w14:textId="74F02C1C" w:rsidR="00353BF3" w:rsidRPr="00353BF3" w:rsidRDefault="00353BF3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53BF3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353BF3">
              <w:rPr>
                <w:rFonts w:ascii="Angsana New" w:hAnsi="Angsana New"/>
                <w:sz w:val="30"/>
                <w:szCs w:val="30"/>
              </w:rPr>
              <w:t>,715</w:t>
            </w:r>
          </w:p>
        </w:tc>
        <w:tc>
          <w:tcPr>
            <w:tcW w:w="1535" w:type="dxa"/>
          </w:tcPr>
          <w:p w14:paraId="634E6D3C" w14:textId="77777777" w:rsidR="00353BF3" w:rsidRPr="00A247B7" w:rsidRDefault="00353BF3" w:rsidP="00353BF3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52C1835E" w14:textId="10DDFE8C" w:rsidR="00353BF3" w:rsidRPr="00A247B7" w:rsidRDefault="00353BF3" w:rsidP="00353BF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ตั้งแต่เดือนตุลาคม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2561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2566</w:t>
            </w:r>
          </w:p>
        </w:tc>
      </w:tr>
      <w:tr w:rsidR="00353BF3" w:rsidRPr="00A247B7" w14:paraId="19D2223B" w14:textId="77777777" w:rsidTr="00EC2F31">
        <w:tc>
          <w:tcPr>
            <w:tcW w:w="3150" w:type="dxa"/>
          </w:tcPr>
          <w:p w14:paraId="093EBC86" w14:textId="38918062" w:rsidR="00353BF3" w:rsidRPr="00A247B7" w:rsidRDefault="00353BF3" w:rsidP="00353BF3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Mount Emerald 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>Wind Farm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Pty</w:t>
            </w:r>
            <w:r w:rsidRPr="00A247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. Ltd.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6D3197A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2B852B06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  <w:r w:rsidRPr="00A247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ED04685" w14:textId="2038BF51" w:rsidR="00353BF3" w:rsidRPr="00A247B7" w:rsidRDefault="00353BF3" w:rsidP="00353BF3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252</w:t>
            </w:r>
          </w:p>
          <w:p w14:paraId="072E1EC8" w14:textId="77777777" w:rsidR="00353BF3" w:rsidRPr="00A247B7" w:rsidRDefault="00353BF3" w:rsidP="00353BF3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0F5F968E" w14:textId="7347E572" w:rsidR="00353BF3" w:rsidRPr="00353BF3" w:rsidRDefault="00353BF3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53BF3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Pr="00353BF3">
              <w:rPr>
                <w:rFonts w:ascii="Angsana New" w:hAnsi="Angsana New"/>
                <w:sz w:val="30"/>
                <w:szCs w:val="30"/>
              </w:rPr>
              <w:t>,</w:t>
            </w:r>
            <w:r w:rsidRPr="00353BF3">
              <w:rPr>
                <w:rFonts w:ascii="Angsana New" w:hAnsi="Angsana New"/>
                <w:sz w:val="30"/>
                <w:szCs w:val="30"/>
                <w:lang w:val="en-GB"/>
              </w:rPr>
              <w:t>779</w:t>
            </w:r>
          </w:p>
        </w:tc>
        <w:tc>
          <w:tcPr>
            <w:tcW w:w="1535" w:type="dxa"/>
          </w:tcPr>
          <w:p w14:paraId="611F8C64" w14:textId="77777777" w:rsidR="00353BF3" w:rsidRPr="00A247B7" w:rsidRDefault="00353BF3" w:rsidP="00353BF3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1259CB1F" w14:textId="2B680C5C" w:rsidR="00353BF3" w:rsidRPr="00A247B7" w:rsidRDefault="00353BF3" w:rsidP="00353BF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ตั้งแต่เดือนธันวาคม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2561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 w:rsidR="00D42CF1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2566</w:t>
            </w:r>
          </w:p>
        </w:tc>
      </w:tr>
      <w:tr w:rsidR="00353BF3" w:rsidRPr="00A247B7" w14:paraId="0BDEF699" w14:textId="77777777" w:rsidTr="00EC2F31">
        <w:tc>
          <w:tcPr>
            <w:tcW w:w="3150" w:type="dxa"/>
          </w:tcPr>
          <w:p w14:paraId="2D77ED3A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RATCH-Australia Collinsville Solar 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CD4A1F5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PV Pty. Ltd.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45636AE" w14:textId="77777777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6A7C82A8" w14:textId="01B43B3E" w:rsidR="00353BF3" w:rsidRPr="00A247B7" w:rsidRDefault="00353BF3" w:rsidP="00353BF3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45AD51E1" w14:textId="45C06D8A" w:rsidR="00353BF3" w:rsidRPr="00A247B7" w:rsidRDefault="00353BF3" w:rsidP="00353BF3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60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52AFF54" w14:textId="5DF915A0" w:rsidR="00353BF3" w:rsidRPr="00353BF3" w:rsidRDefault="00353BF3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53BF3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353BF3">
              <w:rPr>
                <w:rFonts w:ascii="Angsana New" w:hAnsi="Angsana New"/>
                <w:sz w:val="30"/>
                <w:szCs w:val="30"/>
              </w:rPr>
              <w:t>,</w:t>
            </w:r>
            <w:r w:rsidRPr="00353BF3">
              <w:rPr>
                <w:rFonts w:ascii="Angsana New" w:hAnsi="Angsana New"/>
                <w:sz w:val="30"/>
                <w:szCs w:val="30"/>
                <w:lang w:val="en-GB"/>
              </w:rPr>
              <w:t>023</w:t>
            </w:r>
          </w:p>
        </w:tc>
        <w:tc>
          <w:tcPr>
            <w:tcW w:w="1535" w:type="dxa"/>
          </w:tcPr>
          <w:p w14:paraId="7D920424" w14:textId="77777777" w:rsidR="00353BF3" w:rsidRPr="00A247B7" w:rsidRDefault="00353BF3" w:rsidP="00353BF3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65B5D5FB" w14:textId="41C56710" w:rsidR="00353BF3" w:rsidRPr="00A247B7" w:rsidRDefault="00353BF3" w:rsidP="00353BF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ปี ตั้งแต่เดือนม</w:t>
            </w:r>
            <w:r w:rsidR="00D42CF1"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D42CF1">
              <w:rPr>
                <w:rFonts w:ascii="Angsana New" w:hAnsi="Angsana New"/>
                <w:sz w:val="30"/>
                <w:szCs w:val="30"/>
              </w:rPr>
              <w:t>3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</w:t>
            </w:r>
            <w:r w:rsidR="00D42CF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D42CF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9C5296" w:rsidRPr="00A247B7" w14:paraId="1399EDB7" w14:textId="77777777" w:rsidTr="00EC2F31">
        <w:tc>
          <w:tcPr>
            <w:tcW w:w="3150" w:type="dxa"/>
          </w:tcPr>
          <w:p w14:paraId="03A6FB17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</w:rPr>
              <w:t>Collector Wind Farm Pty. Ltd.</w:t>
            </w:r>
          </w:p>
          <w:p w14:paraId="37FB5AFA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40DDF672" w14:textId="1620BEDB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1E445426" w14:textId="59CD5DE5" w:rsidR="009C5296" w:rsidRPr="007164D5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4D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D42CF1">
              <w:rPr>
                <w:rFonts w:ascii="Angsana New" w:hAnsi="Angsana New"/>
                <w:sz w:val="30"/>
                <w:szCs w:val="30"/>
                <w:lang w:val="en-GB"/>
              </w:rPr>
              <w:t>75</w:t>
            </w:r>
            <w:r w:rsidRPr="007164D5">
              <w:rPr>
                <w:rFonts w:ascii="Angsana New" w:hAnsi="Angsana New" w:hint="cs"/>
                <w:sz w:val="30"/>
                <w:szCs w:val="30"/>
              </w:rPr>
              <w:br/>
            </w:r>
            <w:r w:rsidRPr="007164D5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CFC63" w14:textId="730E1BDD" w:rsidR="009C5296" w:rsidRPr="007164D5" w:rsidRDefault="00353BF3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164D5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9C5296" w:rsidRPr="007164D5">
              <w:rPr>
                <w:rFonts w:ascii="Angsana New" w:hAnsi="Angsana New"/>
                <w:sz w:val="30"/>
                <w:szCs w:val="30"/>
              </w:rPr>
              <w:t>,</w:t>
            </w:r>
            <w:r w:rsidRPr="007164D5">
              <w:rPr>
                <w:rFonts w:ascii="Angsana New" w:hAnsi="Angsana New"/>
                <w:sz w:val="30"/>
                <w:szCs w:val="30"/>
                <w:lang w:val="en-GB"/>
              </w:rPr>
              <w:t>155</w:t>
            </w:r>
          </w:p>
        </w:tc>
        <w:tc>
          <w:tcPr>
            <w:tcW w:w="1535" w:type="dxa"/>
          </w:tcPr>
          <w:p w14:paraId="104B3FDA" w14:textId="77777777" w:rsidR="009C5296" w:rsidRPr="007164D5" w:rsidRDefault="009C5296" w:rsidP="009C529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164D5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7164D5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</w:tcPr>
          <w:p w14:paraId="31DD5886" w14:textId="56E568AE" w:rsidR="009C5296" w:rsidRPr="007164D5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164D5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7164D5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7164D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64D5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7164D5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  <w:r w:rsidRPr="007164D5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ถึงเดือนพฤษภาคม </w:t>
            </w:r>
            <w:r w:rsidRPr="007164D5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9C5296" w:rsidRPr="00A247B7" w14:paraId="080A89F0" w14:textId="77777777" w:rsidTr="00EC2F31">
        <w:tc>
          <w:tcPr>
            <w:tcW w:w="3150" w:type="dxa"/>
          </w:tcPr>
          <w:p w14:paraId="13414193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97D71CE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3B7A9" w14:textId="20D75555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7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353B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  <w:r w:rsidRPr="00A247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3B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123</w:t>
            </w:r>
          </w:p>
        </w:tc>
        <w:tc>
          <w:tcPr>
            <w:tcW w:w="1535" w:type="dxa"/>
          </w:tcPr>
          <w:p w14:paraId="1429C7B5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1DF213B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C5296" w:rsidRPr="00A247B7" w14:paraId="49F72C76" w14:textId="77777777" w:rsidTr="00EC2F31">
        <w:tc>
          <w:tcPr>
            <w:tcW w:w="3150" w:type="dxa"/>
          </w:tcPr>
          <w:p w14:paraId="175A63D4" w14:textId="77777777" w:rsidR="009C5296" w:rsidRPr="00A247B7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01B472DE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A760A1" w14:textId="56F61F14" w:rsidR="009C5296" w:rsidRPr="00353BF3" w:rsidRDefault="009C5296" w:rsidP="00353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47B7">
              <w:rPr>
                <w:rFonts w:ascii="Angsana New" w:hAnsi="Angsana New"/>
                <w:sz w:val="30"/>
                <w:szCs w:val="30"/>
              </w:rPr>
              <w:t>(</w:t>
            </w:r>
            <w:r w:rsidR="00353BF3">
              <w:rPr>
                <w:rFonts w:ascii="Angsana New" w:hAnsi="Angsana New"/>
                <w:sz w:val="30"/>
                <w:szCs w:val="30"/>
                <w:lang w:val="en-GB"/>
              </w:rPr>
              <w:t>83</w:t>
            </w:r>
            <w:r w:rsidRPr="00A247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6A32B9E2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712092F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4E57C559" w14:textId="77777777" w:rsidTr="00EC2F31">
        <w:tc>
          <w:tcPr>
            <w:tcW w:w="3150" w:type="dxa"/>
          </w:tcPr>
          <w:p w14:paraId="2A718349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FC647E2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C08410" w14:textId="7C8EC278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7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353B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  <w:r w:rsidRPr="00A247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3B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040</w:t>
            </w:r>
          </w:p>
        </w:tc>
        <w:tc>
          <w:tcPr>
            <w:tcW w:w="1535" w:type="dxa"/>
          </w:tcPr>
          <w:p w14:paraId="78974748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E967D74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0525" w:rsidRPr="00A247B7" w14:paraId="75D9577B" w14:textId="77777777" w:rsidTr="00EC2F31">
        <w:tc>
          <w:tcPr>
            <w:tcW w:w="3150" w:type="dxa"/>
          </w:tcPr>
          <w:p w14:paraId="183ACAFD" w14:textId="575F02C3" w:rsidR="00E20525" w:rsidRPr="00E20525" w:rsidRDefault="00E20525" w:rsidP="00E2052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0525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2052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228A15B7" w14:textId="77777777" w:rsidR="00E20525" w:rsidRPr="00A247B7" w:rsidRDefault="00E20525" w:rsidP="00E2052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FE419" w14:textId="33C32310" w:rsidR="00E20525" w:rsidRPr="00A247B7" w:rsidRDefault="00E20525" w:rsidP="00E2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</w:rPr>
              <w:t>(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1,54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A247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2D8E6C06" w14:textId="77777777" w:rsidR="00E20525" w:rsidRPr="00A247B7" w:rsidRDefault="00E20525" w:rsidP="00E2052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4BD2ECF5" w14:textId="77777777" w:rsidR="00E20525" w:rsidRPr="00A247B7" w:rsidRDefault="00E20525" w:rsidP="00E2052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7310DEF2" w14:textId="77777777" w:rsidTr="00EC2F31">
        <w:tc>
          <w:tcPr>
            <w:tcW w:w="3150" w:type="dxa"/>
          </w:tcPr>
          <w:p w14:paraId="3A2C0E35" w14:textId="77777777" w:rsidR="009C5296" w:rsidRPr="00A247B7" w:rsidRDefault="009C5296" w:rsidP="009C529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729CF8F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0C85A8" w14:textId="7D0AD463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7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A62FA8" w:rsidRPr="00A247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Pr="00A247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17A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498</w:t>
            </w:r>
          </w:p>
        </w:tc>
        <w:tc>
          <w:tcPr>
            <w:tcW w:w="1535" w:type="dxa"/>
          </w:tcPr>
          <w:p w14:paraId="3D70364E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4E011A0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311D" w:rsidRPr="00A247B7" w14:paraId="0D355CFA" w14:textId="77777777" w:rsidTr="00702AC9">
        <w:tc>
          <w:tcPr>
            <w:tcW w:w="3150" w:type="dxa"/>
          </w:tcPr>
          <w:p w14:paraId="0B048ABA" w14:textId="77777777" w:rsidR="00B5311D" w:rsidRPr="00A247B7" w:rsidRDefault="00B5311D" w:rsidP="009C529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4AC980" w14:textId="77777777" w:rsidR="00B5311D" w:rsidRPr="00A247B7" w:rsidRDefault="00B5311D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211BB9" w14:textId="77777777" w:rsidR="00B5311D" w:rsidRPr="00A247B7" w:rsidRDefault="00B5311D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29317B73" w14:textId="77777777" w:rsidR="00B5311D" w:rsidRPr="00A247B7" w:rsidRDefault="00B5311D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A59AC56" w14:textId="77777777" w:rsidR="00B5311D" w:rsidRPr="00A247B7" w:rsidRDefault="00B5311D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2AC9" w:rsidRPr="00A247B7" w14:paraId="1DD33186" w14:textId="77777777" w:rsidTr="00702AC9">
        <w:tc>
          <w:tcPr>
            <w:tcW w:w="3150" w:type="dxa"/>
          </w:tcPr>
          <w:p w14:paraId="5B448E54" w14:textId="77777777" w:rsidR="00702AC9" w:rsidRPr="00A247B7" w:rsidRDefault="00702AC9" w:rsidP="009C529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1514E3" w14:textId="77777777" w:rsidR="00702AC9" w:rsidRPr="00A247B7" w:rsidRDefault="00702AC9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CF49A3" w14:textId="77777777" w:rsidR="00702AC9" w:rsidRPr="00A247B7" w:rsidRDefault="00702AC9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7248F81C" w14:textId="77777777" w:rsidR="00702AC9" w:rsidRPr="00A247B7" w:rsidRDefault="00702AC9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4633AC9" w14:textId="77777777" w:rsidR="00702AC9" w:rsidRPr="00A247B7" w:rsidRDefault="00702AC9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2AC9" w:rsidRPr="00A247B7" w14:paraId="7970EF20" w14:textId="77777777" w:rsidTr="00702AC9">
        <w:tc>
          <w:tcPr>
            <w:tcW w:w="3150" w:type="dxa"/>
          </w:tcPr>
          <w:p w14:paraId="5BD756A9" w14:textId="77777777" w:rsidR="00702AC9" w:rsidRPr="00A247B7" w:rsidRDefault="00702AC9" w:rsidP="009C529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246F6D" w14:textId="77777777" w:rsidR="00702AC9" w:rsidRPr="00A247B7" w:rsidRDefault="00702AC9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D3A73A" w14:textId="77777777" w:rsidR="00702AC9" w:rsidRPr="00A247B7" w:rsidRDefault="00702AC9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49C33503" w14:textId="77777777" w:rsidR="00702AC9" w:rsidRPr="00A247B7" w:rsidRDefault="00702AC9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0D57EDE" w14:textId="77777777" w:rsidR="00702AC9" w:rsidRPr="00A247B7" w:rsidRDefault="00702AC9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68285ACC" w14:textId="77777777" w:rsidTr="00EC2F31">
        <w:tc>
          <w:tcPr>
            <w:tcW w:w="3150" w:type="dxa"/>
          </w:tcPr>
          <w:p w14:paraId="7654CF93" w14:textId="5720132D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EAC3F8D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ED586" w14:textId="77777777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222C3A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7078FE7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5509344A" w14:textId="77777777" w:rsidTr="00EC2F31">
        <w:tc>
          <w:tcPr>
            <w:tcW w:w="3150" w:type="dxa"/>
          </w:tcPr>
          <w:p w14:paraId="6F3021B1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4897E7C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62633" w14:textId="77777777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B4537C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DF3978A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6A056255" w14:textId="77777777" w:rsidTr="00EC2F31">
        <w:tc>
          <w:tcPr>
            <w:tcW w:w="3150" w:type="dxa"/>
          </w:tcPr>
          <w:p w14:paraId="5D27ECB3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350" w:type="dxa"/>
          </w:tcPr>
          <w:p w14:paraId="5FB0657E" w14:textId="21CC224C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0D328425" w14:textId="23F9DAE3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5" w:type="dxa"/>
          </w:tcPr>
          <w:p w14:paraId="66042C19" w14:textId="6E0C27A8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  <w:tc>
          <w:tcPr>
            <w:tcW w:w="2430" w:type="dxa"/>
          </w:tcPr>
          <w:p w14:paraId="491C9ED0" w14:textId="200986D9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9C5296" w:rsidRPr="00A247B7" w14:paraId="2158225C" w14:textId="77777777" w:rsidTr="00EC2F31">
        <w:tc>
          <w:tcPr>
            <w:tcW w:w="3150" w:type="dxa"/>
          </w:tcPr>
          <w:p w14:paraId="6B9A4FBC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F1DEFA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03E413" w14:textId="77777777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351A325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DEC67D4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6ABEE052" w14:textId="77777777" w:rsidTr="00EC2F31">
        <w:tc>
          <w:tcPr>
            <w:tcW w:w="3150" w:type="dxa"/>
          </w:tcPr>
          <w:p w14:paraId="4D2AF505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406933E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B5D83" w14:textId="77777777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54F0F9A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5167CCF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0B0AC623" w14:textId="77777777" w:rsidTr="00EC2F31">
        <w:tc>
          <w:tcPr>
            <w:tcW w:w="3150" w:type="dxa"/>
          </w:tcPr>
          <w:p w14:paraId="37B0A2CD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0E62535D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4D5CC" w14:textId="77777777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2AEA19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E6385A4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6CAB1A43" w14:textId="77777777" w:rsidTr="00EC2F31">
        <w:tc>
          <w:tcPr>
            <w:tcW w:w="3150" w:type="dxa"/>
          </w:tcPr>
          <w:p w14:paraId="375FF339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702A89F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0BD093" w14:textId="05CC4145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  <w:p w14:paraId="2C4D7823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33069D4C" w14:textId="35EB1615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5" w:type="dxa"/>
          </w:tcPr>
          <w:p w14:paraId="1FCD4A7F" w14:textId="73B59D0D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A247B7">
              <w:rPr>
                <w:rFonts w:ascii="Angsana New" w:hAnsi="Angsana New"/>
                <w:sz w:val="30"/>
                <w:szCs w:val="30"/>
              </w:rPr>
              <w:t>.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  <w:r w:rsidRPr="00A247B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A247B7">
              <w:rPr>
                <w:rFonts w:ascii="Angsana New" w:hAnsi="Angsana New"/>
                <w:sz w:val="30"/>
                <w:szCs w:val="30"/>
              </w:rPr>
              <w:t>.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94</w:t>
            </w:r>
          </w:p>
        </w:tc>
        <w:tc>
          <w:tcPr>
            <w:tcW w:w="2430" w:type="dxa"/>
          </w:tcPr>
          <w:p w14:paraId="21AFB478" w14:textId="5E7D363E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15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2566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2573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2578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9C5296" w:rsidRPr="00A247B7" w14:paraId="40B692C6" w14:textId="77777777" w:rsidTr="00EC2F31">
        <w:tc>
          <w:tcPr>
            <w:tcW w:w="3150" w:type="dxa"/>
          </w:tcPr>
          <w:p w14:paraId="7B1B5ECB" w14:textId="77777777" w:rsidR="009C5296" w:rsidRPr="00A247B7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641085A9" w14:textId="000B0299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300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8E47E3B" w14:textId="17237E46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="00D817AE">
              <w:rPr>
                <w:rFonts w:ascii="Angsana New" w:hAnsi="Angsana New"/>
                <w:sz w:val="30"/>
                <w:szCs w:val="30"/>
                <w:lang w:val="en-GB"/>
              </w:rPr>
              <w:t>616</w:t>
            </w:r>
          </w:p>
        </w:tc>
        <w:tc>
          <w:tcPr>
            <w:tcW w:w="1535" w:type="dxa"/>
          </w:tcPr>
          <w:p w14:paraId="20CB9579" w14:textId="4C65FED0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  <w:tc>
          <w:tcPr>
            <w:tcW w:w="2430" w:type="dxa"/>
          </w:tcPr>
          <w:p w14:paraId="3D31F5FC" w14:textId="58541DC9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2571</w:t>
            </w:r>
          </w:p>
        </w:tc>
      </w:tr>
      <w:tr w:rsidR="009C5296" w:rsidRPr="00A247B7" w14:paraId="063797FA" w14:textId="77777777" w:rsidTr="00EC2F31">
        <w:tc>
          <w:tcPr>
            <w:tcW w:w="3150" w:type="dxa"/>
          </w:tcPr>
          <w:p w14:paraId="372981AF" w14:textId="77777777" w:rsidR="009C5296" w:rsidRPr="00A247B7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E60E28D" w14:textId="652DF6AD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15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00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E01C1A" w14:textId="6C7A7367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="00D817A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D817AE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535" w:type="dxa"/>
          </w:tcPr>
          <w:p w14:paraId="31A30C54" w14:textId="72B153B6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72</w:t>
            </w:r>
          </w:p>
        </w:tc>
        <w:tc>
          <w:tcPr>
            <w:tcW w:w="2430" w:type="dxa"/>
          </w:tcPr>
          <w:p w14:paraId="571CC828" w14:textId="2F903147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15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2569</w:t>
            </w:r>
          </w:p>
        </w:tc>
      </w:tr>
      <w:tr w:rsidR="009C5296" w:rsidRPr="00A247B7" w14:paraId="376F322E" w14:textId="77777777" w:rsidTr="00EC2F31">
        <w:tc>
          <w:tcPr>
            <w:tcW w:w="3150" w:type="dxa"/>
          </w:tcPr>
          <w:p w14:paraId="1DCE0573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3B3C607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C0A554" w14:textId="575BC580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7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</w:t>
            </w:r>
            <w:r w:rsidRPr="00A247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17A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958</w:t>
            </w:r>
          </w:p>
        </w:tc>
        <w:tc>
          <w:tcPr>
            <w:tcW w:w="1535" w:type="dxa"/>
          </w:tcPr>
          <w:p w14:paraId="5393567D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5669E47B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C5296" w:rsidRPr="00A247B7" w14:paraId="68E49E0B" w14:textId="77777777" w:rsidTr="00EC2F31">
        <w:tc>
          <w:tcPr>
            <w:tcW w:w="3150" w:type="dxa"/>
            <w:vAlign w:val="bottom"/>
          </w:tcPr>
          <w:p w14:paraId="3FE4CCFA" w14:textId="77777777" w:rsidR="009C5296" w:rsidRPr="00A247B7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47986A7C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3A04D1" w14:textId="08D5F702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</w:rPr>
              <w:t>(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D817A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A247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75D7A3BC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CB14D05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A247B7" w14:paraId="0F4E350A" w14:textId="77777777" w:rsidTr="00EC2F31">
        <w:tc>
          <w:tcPr>
            <w:tcW w:w="3150" w:type="dxa"/>
          </w:tcPr>
          <w:p w14:paraId="258FF51F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EBB7A09" w14:textId="77777777" w:rsidR="009C5296" w:rsidRPr="00A247B7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56198" w14:textId="3E30005B" w:rsidR="009C5296" w:rsidRPr="00A247B7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7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</w:t>
            </w:r>
            <w:r w:rsidRPr="00A247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17A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925</w:t>
            </w:r>
          </w:p>
        </w:tc>
        <w:tc>
          <w:tcPr>
            <w:tcW w:w="1535" w:type="dxa"/>
          </w:tcPr>
          <w:p w14:paraId="15BDD226" w14:textId="77777777" w:rsidR="009C5296" w:rsidRPr="00A247B7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33ABAF" w14:textId="77777777" w:rsidR="009C5296" w:rsidRPr="00A247B7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DF73E5A" w14:textId="5D4741ED" w:rsidR="001E2EB7" w:rsidRDefault="001E2EB7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B91564" w14:textId="497CC6B7" w:rsidR="00702AC9" w:rsidRDefault="00702AC9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6"/>
        <w:gridCol w:w="1350"/>
        <w:gridCol w:w="990"/>
        <w:gridCol w:w="1535"/>
        <w:gridCol w:w="2430"/>
      </w:tblGrid>
      <w:tr w:rsidR="00442B09" w:rsidRPr="00A247B7" w14:paraId="6FB18F26" w14:textId="77777777" w:rsidTr="00EC2F31">
        <w:trPr>
          <w:tblHeader/>
        </w:trPr>
        <w:tc>
          <w:tcPr>
            <w:tcW w:w="3156" w:type="dxa"/>
          </w:tcPr>
          <w:p w14:paraId="5828DE46" w14:textId="77777777" w:rsidR="00442B09" w:rsidRPr="00A247B7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5" w:type="dxa"/>
            <w:gridSpan w:val="4"/>
          </w:tcPr>
          <w:p w14:paraId="32E3FEC5" w14:textId="77777777" w:rsidR="00442B09" w:rsidRPr="00A247B7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B09" w:rsidRPr="00A247B7" w14:paraId="752698E5" w14:textId="77777777" w:rsidTr="00EC2F31">
        <w:trPr>
          <w:tblHeader/>
        </w:trPr>
        <w:tc>
          <w:tcPr>
            <w:tcW w:w="3156" w:type="dxa"/>
          </w:tcPr>
          <w:p w14:paraId="09CD9EDE" w14:textId="77777777" w:rsidR="00442B09" w:rsidRPr="00A247B7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545A14" w14:textId="77777777" w:rsidR="00442B09" w:rsidRPr="00A247B7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F108A48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2895BDE8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13A32747" w14:textId="77777777" w:rsidR="00442B09" w:rsidRPr="00A247B7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442B09" w:rsidRPr="00A247B7" w14:paraId="42C17FA1" w14:textId="77777777" w:rsidTr="00EC2F31">
        <w:trPr>
          <w:tblHeader/>
        </w:trPr>
        <w:tc>
          <w:tcPr>
            <w:tcW w:w="3156" w:type="dxa"/>
          </w:tcPr>
          <w:p w14:paraId="64C47BAE" w14:textId="77777777" w:rsidR="00442B09" w:rsidRPr="00A247B7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C9B107" w14:textId="77777777" w:rsidR="00442B09" w:rsidRPr="00A247B7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994C2F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780C7D77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247B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123628A2" w14:textId="77777777" w:rsidR="00442B09" w:rsidRPr="00A247B7" w:rsidRDefault="00442B09" w:rsidP="00442B09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42B09" w:rsidRPr="00A247B7" w14:paraId="4155FCE3" w14:textId="77777777" w:rsidTr="00EC2F31">
        <w:tc>
          <w:tcPr>
            <w:tcW w:w="3156" w:type="dxa"/>
          </w:tcPr>
          <w:p w14:paraId="144A26D9" w14:textId="77777777" w:rsidR="00442B09" w:rsidRPr="00A247B7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7BC100C2" w14:textId="77777777" w:rsidR="00442B09" w:rsidRPr="00A247B7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71FF1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1A137FE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0EDE424" w14:textId="77777777" w:rsidR="00442B09" w:rsidRPr="00A247B7" w:rsidRDefault="00442B09" w:rsidP="00442B0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AC9" w:rsidRPr="00A247B7" w14:paraId="25F47063" w14:textId="77777777" w:rsidTr="0042545F">
        <w:tc>
          <w:tcPr>
            <w:tcW w:w="3156" w:type="dxa"/>
          </w:tcPr>
          <w:p w14:paraId="4BE4D659" w14:textId="77777777" w:rsidR="00702AC9" w:rsidRPr="00A247B7" w:rsidRDefault="00702AC9" w:rsidP="0042545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4FFEAE0" w14:textId="77777777" w:rsidR="00702AC9" w:rsidRPr="00A247B7" w:rsidRDefault="00702AC9" w:rsidP="0042545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2655A" w14:textId="77777777" w:rsidR="00702AC9" w:rsidRPr="00A247B7" w:rsidRDefault="00702AC9" w:rsidP="0042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056D63B" w14:textId="77777777" w:rsidR="00702AC9" w:rsidRPr="00A247B7" w:rsidRDefault="00702AC9" w:rsidP="0042545F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E65798A" w14:textId="77777777" w:rsidR="00702AC9" w:rsidRPr="00A247B7" w:rsidRDefault="00702AC9" w:rsidP="0042545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AC9" w:rsidRPr="00A247B7" w14:paraId="04C5C9C1" w14:textId="77777777" w:rsidTr="0042545F">
        <w:tc>
          <w:tcPr>
            <w:tcW w:w="3156" w:type="dxa"/>
          </w:tcPr>
          <w:p w14:paraId="2D8843DB" w14:textId="77777777" w:rsidR="00702AC9" w:rsidRPr="00A247B7" w:rsidRDefault="00702AC9" w:rsidP="0042545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FA003BF" w14:textId="77777777" w:rsidR="00702AC9" w:rsidRPr="00A247B7" w:rsidRDefault="00702AC9" w:rsidP="0042545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BC9267" w14:textId="77777777" w:rsidR="00702AC9" w:rsidRPr="00A247B7" w:rsidRDefault="00702AC9" w:rsidP="0042545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15492EFF" w14:textId="77777777" w:rsidR="00702AC9" w:rsidRPr="00A247B7" w:rsidRDefault="00702AC9" w:rsidP="0042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54AD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654AD1">
              <w:rPr>
                <w:rFonts w:ascii="Angsana New" w:hAnsi="Angsana New" w:hint="cs"/>
                <w:sz w:val="30"/>
                <w:szCs w:val="30"/>
              </w:rPr>
              <w:t>08</w:t>
            </w:r>
          </w:p>
        </w:tc>
        <w:tc>
          <w:tcPr>
            <w:tcW w:w="1535" w:type="dxa"/>
          </w:tcPr>
          <w:p w14:paraId="339C9B3E" w14:textId="77777777" w:rsidR="00702AC9" w:rsidRPr="00A247B7" w:rsidRDefault="00702AC9" w:rsidP="0042545F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19FC729E" w14:textId="77777777" w:rsidR="00702AC9" w:rsidRPr="00A247B7" w:rsidRDefault="00702AC9" w:rsidP="0042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ตั้งแต่เดือน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  <w:r w:rsidRPr="00A247B7">
              <w:rPr>
                <w:rFonts w:ascii="Angsana New" w:hAnsi="Angsana New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02AC9" w:rsidRPr="00A247B7" w14:paraId="5318883F" w14:textId="77777777" w:rsidTr="0042545F">
        <w:tc>
          <w:tcPr>
            <w:tcW w:w="3156" w:type="dxa"/>
          </w:tcPr>
          <w:p w14:paraId="082295CF" w14:textId="77777777" w:rsidR="00702AC9" w:rsidRPr="00A247B7" w:rsidRDefault="00702AC9" w:rsidP="0042545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D9E6F0" w14:textId="77777777" w:rsidR="00702AC9" w:rsidRPr="00A247B7" w:rsidRDefault="00702AC9" w:rsidP="0042545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7D5CA2" w14:textId="77777777" w:rsidR="00702AC9" w:rsidRPr="00654AD1" w:rsidRDefault="00702AC9" w:rsidP="0042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757655A" w14:textId="77777777" w:rsidR="00702AC9" w:rsidRPr="00A247B7" w:rsidRDefault="00702AC9" w:rsidP="0042545F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4ED817DE" w14:textId="77777777" w:rsidR="00702AC9" w:rsidRPr="00A247B7" w:rsidRDefault="00702AC9" w:rsidP="0042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2B09" w:rsidRPr="00A247B7" w14:paraId="30FCDB3E" w14:textId="77777777" w:rsidTr="00EC2F31">
        <w:tc>
          <w:tcPr>
            <w:tcW w:w="3156" w:type="dxa"/>
          </w:tcPr>
          <w:p w14:paraId="1AD37912" w14:textId="77777777" w:rsidR="00442B09" w:rsidRPr="00A247B7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</w:t>
            </w:r>
            <w:r w:rsidR="00044DC9"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DD855FF" w14:textId="77777777" w:rsidR="00442B09" w:rsidRPr="00A247B7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7E2CB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F744057" w14:textId="77777777" w:rsidR="00442B09" w:rsidRPr="00A247B7" w:rsidRDefault="00442B09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9D52517" w14:textId="77777777" w:rsidR="00442B09" w:rsidRPr="00A247B7" w:rsidRDefault="00442B09" w:rsidP="00442B0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B09" w:rsidRPr="00A247B7" w14:paraId="18DDAD6A" w14:textId="77777777" w:rsidTr="00EC2F31">
        <w:tc>
          <w:tcPr>
            <w:tcW w:w="3156" w:type="dxa"/>
          </w:tcPr>
          <w:p w14:paraId="6F73A4F9" w14:textId="77777777" w:rsidR="00442B09" w:rsidRPr="00A247B7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28CE14A" w14:textId="77777777" w:rsidR="00442B09" w:rsidRPr="00A247B7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AB9F09" w14:textId="4103A22E" w:rsidR="00442B09" w:rsidRPr="00A247B7" w:rsidRDefault="00CF0C3F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442B09" w:rsidRPr="00A247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  <w:r w:rsidR="00442B09" w:rsidRPr="00A247B7">
              <w:rPr>
                <w:rFonts w:ascii="Angsana New" w:hAnsi="Angsana New" w:hint="cs"/>
                <w:sz w:val="30"/>
                <w:szCs w:val="30"/>
              </w:rPr>
              <w:br/>
            </w:r>
            <w:r w:rsidR="00442B09"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000FD3B" w14:textId="78951660" w:rsidR="00442B09" w:rsidRPr="00A247B7" w:rsidRDefault="00CF0C3F" w:rsidP="00F1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42B09"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="00D817AE">
              <w:rPr>
                <w:rFonts w:ascii="Angsana New" w:hAnsi="Angsana New"/>
                <w:sz w:val="30"/>
                <w:szCs w:val="30"/>
                <w:lang w:val="en-GB"/>
              </w:rPr>
              <w:t>88</w:t>
            </w:r>
            <w:r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0</w:t>
            </w:r>
            <w:r w:rsidR="00442B09" w:rsidRPr="00A247B7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1535" w:type="dxa"/>
          </w:tcPr>
          <w:p w14:paraId="60FF758E" w14:textId="01CFEF40" w:rsidR="00442B09" w:rsidRPr="00A247B7" w:rsidRDefault="00D817AE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0.83 - </w:t>
            </w:r>
            <w:r w:rsidR="00CF0C3F"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442B09" w:rsidRPr="00A247B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F0C3F"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</w:p>
        </w:tc>
        <w:tc>
          <w:tcPr>
            <w:tcW w:w="2430" w:type="dxa"/>
          </w:tcPr>
          <w:p w14:paraId="434DC079" w14:textId="0BDFC49A" w:rsidR="00442B09" w:rsidRPr="00A247B7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F0C3F"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247B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ตั้งแต่เดือน</w:t>
            </w:r>
            <w:r w:rsidR="00D817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0C3F"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  <w:r w:rsidRPr="00A247B7">
              <w:rPr>
                <w:rFonts w:ascii="Angsana New" w:hAnsi="Angsana New"/>
                <w:sz w:val="30"/>
                <w:szCs w:val="30"/>
              </w:rPr>
              <w:br/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 w:rsidR="00D817AE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0C3F"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</w:p>
        </w:tc>
      </w:tr>
      <w:tr w:rsidR="00044DC9" w:rsidRPr="00A247B7" w14:paraId="302EB8C9" w14:textId="77777777" w:rsidTr="00EC2F31">
        <w:tc>
          <w:tcPr>
            <w:tcW w:w="3156" w:type="dxa"/>
          </w:tcPr>
          <w:p w14:paraId="5C496622" w14:textId="77777777" w:rsidR="00044DC9" w:rsidRPr="00A247B7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E011E1" w14:textId="77777777" w:rsidR="00044DC9" w:rsidRPr="00A247B7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1A8AF3" w14:textId="77777777" w:rsidR="00044DC9" w:rsidRPr="00A247B7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E517E8B" w14:textId="77777777" w:rsidR="00044DC9" w:rsidRPr="00A247B7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7707468" w14:textId="77777777" w:rsidR="00044DC9" w:rsidRPr="00A247B7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DC9" w:rsidRPr="00A247B7" w14:paraId="4CCC9C2E" w14:textId="77777777" w:rsidTr="00EC2F31">
        <w:tc>
          <w:tcPr>
            <w:tcW w:w="3156" w:type="dxa"/>
          </w:tcPr>
          <w:p w14:paraId="0B73CC5E" w14:textId="77777777" w:rsidR="00044DC9" w:rsidRPr="00A247B7" w:rsidRDefault="00044DC9" w:rsidP="00442B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7473E15A" w14:textId="77777777" w:rsidR="00044DC9" w:rsidRPr="00A247B7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9242C" w14:textId="77777777" w:rsidR="00044DC9" w:rsidRPr="00A247B7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A0D63CF" w14:textId="77777777" w:rsidR="00044DC9" w:rsidRPr="00A247B7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BABC0A" w14:textId="77777777" w:rsidR="00044DC9" w:rsidRPr="00A247B7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DC9" w:rsidRPr="00A247B7" w14:paraId="38116DE9" w14:textId="77777777" w:rsidTr="00EC2F31">
        <w:tc>
          <w:tcPr>
            <w:tcW w:w="3156" w:type="dxa"/>
          </w:tcPr>
          <w:p w14:paraId="609074AA" w14:textId="77777777" w:rsidR="00044DC9" w:rsidRPr="00A247B7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0D88370" w14:textId="77777777" w:rsidR="00044DC9" w:rsidRPr="00A247B7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725D2" w14:textId="77777777" w:rsidR="00044DC9" w:rsidRPr="00A247B7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7B2C3BA" w14:textId="77777777" w:rsidR="00044DC9" w:rsidRPr="00A247B7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00B99A0" w14:textId="77777777" w:rsidR="00044DC9" w:rsidRPr="00A247B7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A247B7" w14:paraId="2593017C" w14:textId="77777777" w:rsidTr="00EC2F31">
        <w:tc>
          <w:tcPr>
            <w:tcW w:w="3156" w:type="dxa"/>
          </w:tcPr>
          <w:p w14:paraId="0FB254DF" w14:textId="336F86B5" w:rsidR="00044DC9" w:rsidRPr="00A247B7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="00E86A31" w:rsidRPr="00A247B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6E9E97" w14:textId="46EF3A6D" w:rsidR="00044DC9" w:rsidRPr="00A247B7" w:rsidRDefault="00CF0C3F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5C75E2" w:rsidRPr="00A247B7">
              <w:rPr>
                <w:rFonts w:ascii="Angsana New" w:hAnsi="Angsana New"/>
                <w:sz w:val="30"/>
                <w:szCs w:val="30"/>
              </w:rPr>
              <w:t>,</w:t>
            </w: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  <w:r w:rsidR="005C75E2" w:rsidRPr="00A247B7">
              <w:rPr>
                <w:rFonts w:ascii="Angsana New" w:hAnsi="Angsana New"/>
                <w:sz w:val="30"/>
                <w:szCs w:val="30"/>
              </w:rPr>
              <w:br/>
            </w:r>
            <w:r w:rsidR="005C75E2" w:rsidRPr="00A247B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9C6EDCE" w14:textId="5FA5D3DE" w:rsidR="00044DC9" w:rsidRPr="00A247B7" w:rsidRDefault="00CF0C3F" w:rsidP="009F6A5A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7B7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  <w:p w14:paraId="5F9DE7B4" w14:textId="2D5D2FF8" w:rsidR="00044DC9" w:rsidRPr="00A247B7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7CEC593" w14:textId="77777777" w:rsidR="00044DC9" w:rsidRPr="00A247B7" w:rsidRDefault="00044DC9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627E626E" w14:textId="0C01267F" w:rsidR="00044DC9" w:rsidRPr="00A247B7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247B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ภายในเดือนมีนาคม </w:t>
            </w:r>
            <w:r w:rsidR="00CF0C3F" w:rsidRPr="00A247B7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16D9" w:rsidRPr="00A247B7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1E2EB7" w:rsidRPr="00A247B7" w14:paraId="2139DA93" w14:textId="77777777" w:rsidTr="00EC2F31">
        <w:tc>
          <w:tcPr>
            <w:tcW w:w="3156" w:type="dxa"/>
          </w:tcPr>
          <w:p w14:paraId="33A9CF48" w14:textId="77777777" w:rsidR="001E2EB7" w:rsidRPr="00A247B7" w:rsidRDefault="001E2EB7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81C371" w14:textId="77777777" w:rsidR="001E2EB7" w:rsidRPr="00A247B7" w:rsidRDefault="001E2EB7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1338810" w14:textId="77777777" w:rsidR="001E2EB7" w:rsidRPr="00A247B7" w:rsidRDefault="001E2EB7" w:rsidP="005C75E2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40F7A8A0" w14:textId="77777777" w:rsidR="001E2EB7" w:rsidRPr="00A247B7" w:rsidRDefault="001E2EB7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80CE1A8" w14:textId="77777777" w:rsidR="001E2EB7" w:rsidRPr="00A247B7" w:rsidRDefault="001E2EB7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CB07DC" w14:paraId="5E7C7B00" w14:textId="77777777" w:rsidTr="00C4034E">
        <w:tc>
          <w:tcPr>
            <w:tcW w:w="3156" w:type="dxa"/>
          </w:tcPr>
          <w:p w14:paraId="34F18613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30B164A4" w14:textId="77777777" w:rsidR="00044DC9" w:rsidRPr="007F521B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06EA3F9" w14:textId="77777777" w:rsidR="00044DC9" w:rsidRPr="007F521B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4F954A5E" w14:textId="77777777" w:rsidR="00044DC9" w:rsidRPr="007F521B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shd w:val="clear" w:color="auto" w:fill="auto"/>
          </w:tcPr>
          <w:p w14:paraId="2D52D9DB" w14:textId="77777777" w:rsidR="00044DC9" w:rsidRPr="007F521B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44DC9" w:rsidRPr="00CB07DC" w14:paraId="0A02F322" w14:textId="77777777" w:rsidTr="00EC2F31">
        <w:tc>
          <w:tcPr>
            <w:tcW w:w="3156" w:type="dxa"/>
          </w:tcPr>
          <w:p w14:paraId="6887A409" w14:textId="77777777" w:rsidR="00044DC9" w:rsidRPr="009F176F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176F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36ACE2D5" w14:textId="77777777" w:rsidR="00044DC9" w:rsidRPr="009F176F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86DEFF" w14:textId="288E25BB" w:rsidR="00044DC9" w:rsidRPr="009F176F" w:rsidRDefault="00CF0C3F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044DC9" w:rsidRPr="009F176F">
              <w:rPr>
                <w:rFonts w:ascii="Angsana New" w:hAnsi="Angsana New"/>
                <w:sz w:val="30"/>
                <w:szCs w:val="30"/>
              </w:rPr>
              <w:t>,</w:t>
            </w: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  <w:p w14:paraId="4E259967" w14:textId="77777777" w:rsidR="00044DC9" w:rsidRPr="009F176F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176F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37AEA2C" w14:textId="6DB3517B" w:rsidR="00044DC9" w:rsidRPr="009F176F" w:rsidRDefault="00CF0C3F" w:rsidP="00FE1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044DC9" w:rsidRPr="009F176F">
              <w:rPr>
                <w:rFonts w:ascii="Angsana New" w:hAnsi="Angsana New"/>
                <w:sz w:val="30"/>
                <w:szCs w:val="30"/>
              </w:rPr>
              <w:t>,</w:t>
            </w: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5" w:type="dxa"/>
          </w:tcPr>
          <w:p w14:paraId="6D766715" w14:textId="47887E16" w:rsidR="00044DC9" w:rsidRPr="009F176F" w:rsidRDefault="00CF0C3F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044DC9" w:rsidRPr="009F176F">
              <w:rPr>
                <w:rFonts w:ascii="Angsana New" w:hAnsi="Angsana New"/>
                <w:sz w:val="30"/>
                <w:szCs w:val="30"/>
              </w:rPr>
              <w:t>.</w:t>
            </w: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  <w:r w:rsidR="00044DC9" w:rsidRPr="009F17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044DC9" w:rsidRPr="009F176F">
              <w:rPr>
                <w:rFonts w:ascii="Angsana New" w:hAnsi="Angsana New"/>
                <w:sz w:val="30"/>
                <w:szCs w:val="30"/>
              </w:rPr>
              <w:t>.</w:t>
            </w:r>
            <w:r w:rsidRPr="009F176F">
              <w:rPr>
                <w:rFonts w:ascii="Angsana New" w:hAnsi="Angsana New"/>
                <w:sz w:val="30"/>
                <w:szCs w:val="30"/>
                <w:lang w:val="en-GB"/>
              </w:rPr>
              <w:t>94</w:t>
            </w:r>
          </w:p>
        </w:tc>
        <w:tc>
          <w:tcPr>
            <w:tcW w:w="2430" w:type="dxa"/>
            <w:shd w:val="clear" w:color="auto" w:fill="auto"/>
          </w:tcPr>
          <w:p w14:paraId="771B34DA" w14:textId="77777777" w:rsidR="00670BFB" w:rsidRPr="009F176F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F17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หุ้นกู้มีอายุ </w:t>
            </w:r>
            <w:r w:rsidR="00CF0C3F" w:rsidRPr="009F176F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</w:t>
            </w:r>
            <w:r w:rsidRPr="009F17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CF0C3F" w:rsidRPr="009F176F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</w:t>
            </w:r>
            <w:r w:rsidRPr="009F17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CF0C3F" w:rsidRPr="009F176F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10</w:t>
            </w:r>
            <w:r w:rsidRPr="009F17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 </w:t>
            </w:r>
            <w:r w:rsidR="00CF0C3F" w:rsidRPr="009F176F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15</w:t>
            </w:r>
            <w:r w:rsidRPr="009F17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CF0C3F" w:rsidRPr="009F176F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2566</w:t>
            </w:r>
            <w:r w:rsidRPr="009F17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CF0C3F" w:rsidRPr="009F176F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2568</w:t>
            </w:r>
            <w:r w:rsidRPr="009F17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14:paraId="725D8D4F" w14:textId="2B2CF762" w:rsidR="00044DC9" w:rsidRPr="009F176F" w:rsidRDefault="00044DC9" w:rsidP="00670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7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F17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ปี </w:t>
            </w:r>
            <w:r w:rsidR="00CF0C3F" w:rsidRPr="009F176F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2573</w:t>
            </w:r>
            <w:r w:rsidRPr="009F17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และปี </w:t>
            </w:r>
            <w:r w:rsidR="00CF0C3F" w:rsidRPr="009F176F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2578</w:t>
            </w:r>
            <w:r w:rsidRPr="009F17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A3265B" w:rsidRPr="00CB07DC" w14:paraId="119AB74B" w14:textId="77777777" w:rsidTr="00C4034E">
        <w:tc>
          <w:tcPr>
            <w:tcW w:w="3156" w:type="dxa"/>
            <w:vAlign w:val="bottom"/>
          </w:tcPr>
          <w:p w14:paraId="2E361454" w14:textId="77777777" w:rsidR="00A3265B" w:rsidRPr="009F176F" w:rsidRDefault="00A3265B" w:rsidP="00A3265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F17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F176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9F176F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9F176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6BB69E19" w14:textId="77777777" w:rsidR="00A3265B" w:rsidRPr="009F176F" w:rsidRDefault="00A3265B" w:rsidP="00A3265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DC1F24" w14:textId="1AD84B06" w:rsidR="00A3265B" w:rsidRPr="009F176F" w:rsidRDefault="00A3265B" w:rsidP="009F6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F176F"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9F176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654AD1" w:rsidRPr="00654A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F17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32A37DDF" w14:textId="77777777" w:rsidR="00A3265B" w:rsidRPr="009F176F" w:rsidRDefault="00A3265B" w:rsidP="00A326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520AD07" w14:textId="77777777" w:rsidR="00A3265B" w:rsidRPr="009F176F" w:rsidRDefault="00A3265B" w:rsidP="00A3265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265B" w:rsidRPr="00CB07DC" w14:paraId="3BE49856" w14:textId="77777777" w:rsidTr="000C3C20">
        <w:tc>
          <w:tcPr>
            <w:tcW w:w="3156" w:type="dxa"/>
          </w:tcPr>
          <w:p w14:paraId="7776723D" w14:textId="77777777" w:rsidR="00A3265B" w:rsidRPr="009F176F" w:rsidRDefault="00A3265B" w:rsidP="00A3265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17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6097EA1" w14:textId="77777777" w:rsidR="00A3265B" w:rsidRPr="009F176F" w:rsidRDefault="00A3265B" w:rsidP="00A3265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4BB2B2" w14:textId="4B7528D3" w:rsidR="00A3265B" w:rsidRPr="009F176F" w:rsidRDefault="00CF0C3F" w:rsidP="009F6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176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A3265B" w:rsidRPr="009F17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F176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</w:t>
            </w:r>
            <w:r w:rsidR="00654AD1" w:rsidRPr="00654AD1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35" w:type="dxa"/>
          </w:tcPr>
          <w:p w14:paraId="4412FFBA" w14:textId="77777777" w:rsidR="00A3265B" w:rsidRPr="009F176F" w:rsidRDefault="00A3265B" w:rsidP="00A326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27E94ABA" w14:textId="77777777" w:rsidR="00A3265B" w:rsidRPr="009F176F" w:rsidRDefault="00A3265B" w:rsidP="00A3265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39F30134" w14:textId="77777777" w:rsidR="00016B23" w:rsidRDefault="00016B23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B5021E" w14:textId="602D03AE" w:rsidR="00016B23" w:rsidRDefault="00016B23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A1F21CB" w14:textId="474199C1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B3D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B3D08">
        <w:rPr>
          <w:rFonts w:ascii="Angsana New" w:hAnsi="Angsana New" w:hint="cs"/>
          <w:sz w:val="30"/>
          <w:szCs w:val="30"/>
          <w:lang w:val="en-GB"/>
        </w:rPr>
        <w:t>3</w:t>
      </w:r>
      <w:r w:rsidR="007F521B" w:rsidRPr="00CB3D08">
        <w:rPr>
          <w:rFonts w:ascii="Angsana New" w:hAnsi="Angsana New"/>
          <w:sz w:val="30"/>
          <w:szCs w:val="30"/>
        </w:rPr>
        <w:t>0</w:t>
      </w:r>
      <w:r w:rsidRPr="00CB3D08">
        <w:rPr>
          <w:rFonts w:ascii="Angsana New" w:hAnsi="Angsana New" w:hint="cs"/>
          <w:sz w:val="30"/>
          <w:szCs w:val="30"/>
        </w:rPr>
        <w:t xml:space="preserve"> </w:t>
      </w:r>
      <w:r w:rsidR="007F521B" w:rsidRPr="00CB3D08">
        <w:rPr>
          <w:rFonts w:ascii="Angsana New" w:hAnsi="Angsana New" w:hint="cs"/>
          <w:sz w:val="30"/>
          <w:szCs w:val="30"/>
          <w:cs/>
        </w:rPr>
        <w:t>มิถุนายน</w:t>
      </w:r>
      <w:r w:rsidRPr="00CB3D08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B3D08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B3D08">
        <w:rPr>
          <w:rFonts w:ascii="Angsana New" w:hAnsi="Angsana New"/>
          <w:sz w:val="30"/>
          <w:szCs w:val="30"/>
          <w:lang w:val="en-GB"/>
        </w:rPr>
        <w:t>4</w:t>
      </w:r>
      <w:r w:rsidRPr="00CB3D0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1702CA">
        <w:rPr>
          <w:rFonts w:ascii="Angsana New" w:hAnsi="Angsana New" w:hint="cs"/>
          <w:spacing w:val="-1"/>
          <w:sz w:val="30"/>
          <w:szCs w:val="30"/>
          <w:cs/>
        </w:rPr>
        <w:t>บริษัทและ</w:t>
      </w:r>
      <w:r w:rsidRPr="00CB3D08">
        <w:rPr>
          <w:rFonts w:ascii="Angsana New" w:hAnsi="Angsana New" w:hint="cs"/>
          <w:sz w:val="30"/>
          <w:szCs w:val="30"/>
          <w:cs/>
        </w:rPr>
        <w:t>กลุ่ม</w:t>
      </w:r>
      <w:r w:rsidRPr="00505AF2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1D040D" w:rsidRPr="00505AF2">
        <w:rPr>
          <w:rFonts w:ascii="Angsana New" w:hAnsi="Angsana New"/>
          <w:sz w:val="30"/>
          <w:szCs w:val="30"/>
        </w:rPr>
        <w:t xml:space="preserve"> </w:t>
      </w:r>
      <w:r w:rsidR="00124DE1">
        <w:rPr>
          <w:rFonts w:ascii="Angsana New" w:hAnsi="Angsana New"/>
          <w:sz w:val="30"/>
          <w:szCs w:val="30"/>
        </w:rPr>
        <w:t>33</w:t>
      </w:r>
      <w:r w:rsidR="00CB3D08" w:rsidRPr="00505AF2">
        <w:rPr>
          <w:rFonts w:ascii="Angsana New" w:hAnsi="Angsana New"/>
          <w:sz w:val="30"/>
          <w:szCs w:val="30"/>
        </w:rPr>
        <w:t>,3</w:t>
      </w:r>
      <w:r w:rsidR="00124DE1">
        <w:rPr>
          <w:rFonts w:ascii="Angsana New" w:hAnsi="Angsana New"/>
          <w:sz w:val="30"/>
          <w:szCs w:val="30"/>
        </w:rPr>
        <w:t>4</w:t>
      </w:r>
      <w:r w:rsidR="00CB3D08" w:rsidRPr="00505AF2">
        <w:rPr>
          <w:rFonts w:ascii="Angsana New" w:hAnsi="Angsana New"/>
          <w:sz w:val="30"/>
          <w:szCs w:val="30"/>
        </w:rPr>
        <w:t>4</w:t>
      </w:r>
      <w:r w:rsidR="00F640C3">
        <w:rPr>
          <w:rFonts w:ascii="Angsana New" w:hAnsi="Angsana New"/>
          <w:sz w:val="30"/>
          <w:szCs w:val="30"/>
        </w:rPr>
        <w:t>.00</w:t>
      </w:r>
      <w:r w:rsidR="001D040D" w:rsidRPr="00505AF2">
        <w:rPr>
          <w:rFonts w:ascii="Angsana New" w:hAnsi="Angsana New"/>
          <w:sz w:val="30"/>
          <w:szCs w:val="30"/>
        </w:rPr>
        <w:t xml:space="preserve"> </w:t>
      </w:r>
      <w:r w:rsidRPr="00505AF2">
        <w:rPr>
          <w:rFonts w:ascii="Angsana New" w:hAnsi="Angsana New" w:hint="cs"/>
          <w:sz w:val="30"/>
          <w:szCs w:val="30"/>
          <w:cs/>
        </w:rPr>
        <w:t>ล้านบาท</w:t>
      </w:r>
      <w:r w:rsidRPr="00505AF2">
        <w:rPr>
          <w:rFonts w:ascii="Angsana New" w:hAnsi="Angsana New" w:hint="cs"/>
          <w:sz w:val="30"/>
          <w:szCs w:val="30"/>
        </w:rPr>
        <w:t xml:space="preserve"> </w:t>
      </w:r>
      <w:r w:rsidR="00124DE1">
        <w:rPr>
          <w:rFonts w:ascii="Angsana New" w:hAnsi="Angsana New"/>
          <w:sz w:val="30"/>
          <w:szCs w:val="30"/>
        </w:rPr>
        <w:t>35</w:t>
      </w:r>
      <w:r w:rsidR="00CB3D08" w:rsidRPr="00505AF2">
        <w:rPr>
          <w:rFonts w:ascii="Angsana New" w:hAnsi="Angsana New"/>
          <w:sz w:val="30"/>
          <w:szCs w:val="30"/>
        </w:rPr>
        <w:t>0</w:t>
      </w:r>
      <w:r w:rsidR="00F640C3">
        <w:rPr>
          <w:rFonts w:ascii="Angsana New" w:hAnsi="Angsana New"/>
          <w:sz w:val="30"/>
          <w:szCs w:val="30"/>
        </w:rPr>
        <w:t>.00</w:t>
      </w:r>
      <w:r w:rsidR="001D040D" w:rsidRPr="00505AF2">
        <w:rPr>
          <w:rFonts w:ascii="Angsana New" w:hAnsi="Angsana New"/>
          <w:sz w:val="30"/>
          <w:szCs w:val="30"/>
        </w:rPr>
        <w:t xml:space="preserve"> </w:t>
      </w:r>
      <w:r w:rsidRPr="00505AF2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="001D040D" w:rsidRPr="00505AF2">
        <w:rPr>
          <w:rFonts w:ascii="Angsana New" w:hAnsi="Angsana New"/>
          <w:sz w:val="30"/>
          <w:szCs w:val="30"/>
        </w:rPr>
        <w:t xml:space="preserve"> </w:t>
      </w:r>
      <w:r w:rsidR="00B4245A">
        <w:rPr>
          <w:rFonts w:ascii="Angsana New" w:hAnsi="Angsana New"/>
          <w:sz w:val="30"/>
          <w:szCs w:val="30"/>
          <w:lang w:val="en-GB"/>
        </w:rPr>
        <w:t>100</w:t>
      </w:r>
      <w:r w:rsidR="00F640C3">
        <w:rPr>
          <w:rFonts w:ascii="Angsana New" w:hAnsi="Angsana New"/>
          <w:sz w:val="30"/>
          <w:szCs w:val="30"/>
          <w:lang w:val="en-GB"/>
        </w:rPr>
        <w:t>.</w:t>
      </w:r>
      <w:r w:rsidR="00B4245A">
        <w:rPr>
          <w:rFonts w:ascii="Angsana New" w:hAnsi="Angsana New"/>
          <w:sz w:val="30"/>
          <w:szCs w:val="30"/>
          <w:lang w:val="en-GB"/>
        </w:rPr>
        <w:t>00</w:t>
      </w:r>
      <w:r w:rsidR="00CB3D08" w:rsidRPr="00505AF2">
        <w:rPr>
          <w:rFonts w:ascii="Angsana New" w:hAnsi="Angsana New"/>
          <w:sz w:val="30"/>
          <w:szCs w:val="30"/>
          <w:lang w:val="en-GB"/>
        </w:rPr>
        <w:t xml:space="preserve"> </w:t>
      </w:r>
      <w:r w:rsidRPr="00505AF2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8F2CF6" w:rsidRPr="00505AF2">
        <w:rPr>
          <w:rFonts w:ascii="Angsana New" w:hAnsi="Angsana New"/>
          <w:sz w:val="30"/>
          <w:szCs w:val="30"/>
        </w:rPr>
        <w:t xml:space="preserve"> </w:t>
      </w:r>
      <w:r w:rsidR="008F2CF6" w:rsidRPr="00505AF2">
        <w:rPr>
          <w:rFonts w:ascii="Angsana New" w:hAnsi="Angsana New"/>
          <w:i/>
          <w:iCs/>
          <w:sz w:val="30"/>
          <w:szCs w:val="30"/>
        </w:rPr>
        <w:t>(</w:t>
      </w:r>
      <w:r w:rsidR="0038749F" w:rsidRPr="00505AF2">
        <w:rPr>
          <w:rFonts w:ascii="Angsana New" w:hAnsi="Angsana New"/>
          <w:i/>
          <w:iCs/>
          <w:sz w:val="30"/>
          <w:szCs w:val="30"/>
        </w:rPr>
        <w:t>31</w:t>
      </w:r>
      <w:r w:rsidR="0038749F">
        <w:rPr>
          <w:rFonts w:ascii="Angsana New" w:hAnsi="Angsana New"/>
          <w:i/>
          <w:iCs/>
          <w:sz w:val="30"/>
          <w:szCs w:val="30"/>
        </w:rPr>
        <w:t xml:space="preserve"> </w:t>
      </w:r>
      <w:r w:rsidR="0038749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2563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: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30</w:t>
      </w:r>
      <w:r w:rsidR="008F2CF6" w:rsidRPr="00CB07DC">
        <w:rPr>
          <w:rFonts w:ascii="Angsana New" w:hAnsi="Angsana New"/>
          <w:i/>
          <w:iCs/>
          <w:sz w:val="30"/>
          <w:szCs w:val="30"/>
        </w:rPr>
        <w:t>,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41</w:t>
      </w:r>
      <w:r w:rsidR="00F640C3">
        <w:rPr>
          <w:rFonts w:ascii="Angsana New" w:hAnsi="Angsana New"/>
          <w:i/>
          <w:iCs/>
          <w:sz w:val="30"/>
          <w:szCs w:val="30"/>
          <w:lang w:val="en-GB"/>
        </w:rPr>
        <w:t>3.59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350</w:t>
      </w:r>
      <w:r w:rsidR="00F640C3">
        <w:rPr>
          <w:rFonts w:ascii="Angsana New" w:hAnsi="Angsana New"/>
          <w:i/>
          <w:iCs/>
          <w:sz w:val="30"/>
          <w:szCs w:val="30"/>
          <w:lang w:val="en-GB"/>
        </w:rPr>
        <w:t>.00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260</w:t>
      </w:r>
      <w:r w:rsidR="00F640C3">
        <w:rPr>
          <w:rFonts w:ascii="Angsana New" w:hAnsi="Angsana New"/>
          <w:i/>
          <w:iCs/>
          <w:sz w:val="30"/>
          <w:szCs w:val="30"/>
          <w:lang w:val="en-GB"/>
        </w:rPr>
        <w:t>.31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4601082D" w14:textId="2F4CD660" w:rsidR="001E2EB7" w:rsidRPr="004E3C05" w:rsidRDefault="001E2EB7" w:rsidP="004E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A5BF05D" w14:textId="15890E94" w:rsidR="00713199" w:rsidRDefault="00B46F05" w:rsidP="0071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D50F4">
        <w:rPr>
          <w:rFonts w:ascii="Angsana New" w:hAnsi="Angsana New" w:hint="cs"/>
          <w:sz w:val="30"/>
          <w:szCs w:val="30"/>
          <w:cs/>
          <w:lang w:val="th-TH"/>
        </w:rPr>
        <w:t>บริษัทและ</w:t>
      </w:r>
      <w:r w:rsidR="00713199" w:rsidRPr="003D50F4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</w:t>
      </w:r>
      <w:r w:rsidRPr="003D50F4">
        <w:rPr>
          <w:rFonts w:ascii="Angsana New" w:hAnsi="Angsana New"/>
          <w:sz w:val="30"/>
          <w:szCs w:val="30"/>
          <w:cs/>
          <w:lang w:val="th-TH"/>
        </w:rPr>
        <w:br/>
      </w:r>
      <w:r w:rsidR="002D6E30" w:rsidRPr="003D50F4">
        <w:rPr>
          <w:rFonts w:ascii="Angsana New" w:hAnsi="Angsana New" w:hint="cs"/>
          <w:sz w:val="30"/>
          <w:szCs w:val="30"/>
          <w:cs/>
          <w:lang w:val="th-TH"/>
        </w:rPr>
        <w:t>ที่สำคัญตาม</w:t>
      </w:r>
      <w:r w:rsidR="00AB664D" w:rsidRPr="003D50F4">
        <w:rPr>
          <w:rFonts w:ascii="Angsana New" w:hAnsi="Angsana New" w:hint="cs"/>
          <w:sz w:val="30"/>
          <w:szCs w:val="30"/>
          <w:cs/>
          <w:lang w:val="th-TH"/>
        </w:rPr>
        <w:t>ที่</w:t>
      </w:r>
      <w:r w:rsidR="002D6E30" w:rsidRPr="003D50F4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AB664D" w:rsidRPr="003D50F4">
        <w:rPr>
          <w:rFonts w:ascii="Angsana New" w:hAnsi="Angsana New" w:hint="cs"/>
          <w:sz w:val="30"/>
          <w:szCs w:val="30"/>
          <w:cs/>
          <w:lang w:val="th-TH"/>
        </w:rPr>
        <w:t>ระบุไว้ในสัญญา</w:t>
      </w:r>
      <w:r w:rsidR="00713199" w:rsidRPr="003D50F4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374B46" w:rsidRPr="003D50F4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713199" w:rsidRPr="003D50F4">
        <w:rPr>
          <w:rFonts w:ascii="Angsana New" w:hAnsi="Angsana New" w:hint="cs"/>
          <w:sz w:val="30"/>
          <w:szCs w:val="30"/>
          <w:cs/>
          <w:lang w:val="th-TH"/>
        </w:rPr>
        <w:t>เงินกู้ยืมระยะยาวจากสถาบันการเงิน</w:t>
      </w:r>
      <w:r w:rsidR="00D74B40" w:rsidRPr="003D50F4">
        <w:rPr>
          <w:rFonts w:ascii="Angsana New" w:hAnsi="Angsana New" w:hint="cs"/>
          <w:sz w:val="30"/>
          <w:szCs w:val="30"/>
          <w:cs/>
          <w:lang w:val="th-TH"/>
        </w:rPr>
        <w:t>ตามที่ระบุไว้ในสัญญา</w:t>
      </w:r>
      <w:r w:rsidR="00AB13A4" w:rsidRPr="003D50F4">
        <w:rPr>
          <w:rFonts w:ascii="Angsana New" w:hAnsi="Angsana New" w:hint="cs"/>
          <w:sz w:val="30"/>
          <w:szCs w:val="30"/>
          <w:cs/>
          <w:lang w:val="th-TH"/>
        </w:rPr>
        <w:t>ทุกสัญญา</w:t>
      </w:r>
      <w:r w:rsidR="002D6E30" w:rsidRPr="003D50F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13199" w:rsidRPr="003D50F4">
        <w:rPr>
          <w:rFonts w:ascii="Angsana New" w:hAnsi="Angsana New" w:hint="cs"/>
          <w:sz w:val="30"/>
          <w:szCs w:val="30"/>
          <w:cs/>
          <w:lang w:val="th-TH"/>
        </w:rPr>
        <w:t>และสัญญาหุ้นกู้</w:t>
      </w:r>
      <w:r w:rsidR="00713199" w:rsidRPr="003D50F4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="00713199" w:rsidRPr="003D50F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13199" w:rsidRPr="003D50F4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65F39D79" w14:textId="77777777" w:rsidR="003D50F4" w:rsidRPr="004E3C05" w:rsidRDefault="003D50F4" w:rsidP="0071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4EC290E" w14:textId="77777777" w:rsidR="0016555B" w:rsidRPr="00CB07DC" w:rsidRDefault="006B206E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9F6A5A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A32231E" w14:textId="217B5850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9F6A5A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1F32CD" w14:textId="383C5040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29499E6F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7ACA8081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0EC4F4A3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34E9B88E" w14:textId="77777777" w:rsidR="0042440E" w:rsidRPr="009F6A5A" w:rsidRDefault="0042440E" w:rsidP="00381513">
      <w:pPr>
        <w:ind w:left="540"/>
        <w:rPr>
          <w:rFonts w:ascii="Angsana New" w:hAnsi="Angsana New"/>
          <w:sz w:val="30"/>
          <w:szCs w:val="30"/>
          <w:cs/>
        </w:rPr>
      </w:pPr>
    </w:p>
    <w:p w14:paraId="518F671C" w14:textId="77777777" w:rsidR="00C51AB3" w:rsidRPr="00114E61" w:rsidRDefault="00C51AB3" w:rsidP="00C51AB3">
      <w:pPr>
        <w:rPr>
          <w:rFonts w:ascii="Angsana New" w:hAnsi="Angsana New"/>
          <w:sz w:val="14"/>
          <w:szCs w:val="14"/>
        </w:rPr>
      </w:pPr>
    </w:p>
    <w:p w14:paraId="05736F39" w14:textId="77777777" w:rsidR="00C51AB3" w:rsidRPr="00114E61" w:rsidRDefault="00C51AB3" w:rsidP="00C51AB3">
      <w:pPr>
        <w:rPr>
          <w:rFonts w:ascii="Angsana New" w:hAnsi="Angsana New"/>
          <w:sz w:val="2"/>
          <w:szCs w:val="2"/>
        </w:rPr>
        <w:sectPr w:rsidR="00C51AB3" w:rsidRPr="00114E61" w:rsidSect="00C77CF1">
          <w:headerReference w:type="default" r:id="rId8"/>
          <w:footerReference w:type="default" r:id="rId9"/>
          <w:pgSz w:w="11907" w:h="16840" w:code="9"/>
          <w:pgMar w:top="691" w:right="1152" w:bottom="720" w:left="1152" w:header="720" w:footer="720" w:gutter="0"/>
          <w:pgNumType w:start="14"/>
          <w:cols w:space="708"/>
          <w:docGrid w:linePitch="360"/>
        </w:sectPr>
      </w:pPr>
    </w:p>
    <w:p w14:paraId="43FA9EAE" w14:textId="2817F613" w:rsidR="009B7791" w:rsidRPr="00AF19A2" w:rsidRDefault="006B206E" w:rsidP="00176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90" w:firstLine="90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X="18" w:tblpY="313"/>
        <w:tblW w:w="159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1082"/>
        <w:gridCol w:w="270"/>
        <w:gridCol w:w="1078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F631A4" w:rsidRPr="00B165D6" w14:paraId="6DE98368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FDFF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DA75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31A4" w:rsidRPr="00B165D6" w14:paraId="6DDC130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322DF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82A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137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B125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D9B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41E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615321C3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2B8D" w14:textId="77777777" w:rsidR="00F631A4" w:rsidRPr="00236AEC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A7C7" w14:textId="77777777" w:rsidR="00F631A4" w:rsidRPr="00236AEC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31D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056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31A4" w:rsidRPr="00B165D6" w14:paraId="49FDC71B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27A4A" w14:textId="6B9625A1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29D8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2FD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B316D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0DE6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E839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156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A908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B1D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CDE5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932C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ED5A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2DC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3222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2734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E276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AA5A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FE3C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1ED6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C5D2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F631A4" w:rsidRPr="00B165D6" w14:paraId="104A476A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2B08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9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8BAD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D500A" w:rsidRPr="00B165D6" w14:paraId="1569B118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5FA3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B78C" w14:textId="2758674D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13,154,13</w:t>
            </w:r>
            <w:r w:rsidR="00F44C3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4CB4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5CDF" w14:textId="19F93BFD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565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BBCB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1A10" w14:textId="4402B960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9DF2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275B" w14:textId="663241F5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8AC0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C689" w14:textId="06B476D3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1,606,94</w:t>
            </w:r>
            <w:r w:rsidR="00D003F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5560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3B64" w14:textId="168B8DCE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351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1404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9A921" w14:textId="5F918E48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425C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A86D" w14:textId="48D88BF9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31BE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1F30" w14:textId="60C92197" w:rsidR="00CD500A" w:rsidRPr="0082412F" w:rsidRDefault="00AC7A97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14,761,08</w:t>
            </w:r>
            <w:r w:rsidR="00D003F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5420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0160" w14:textId="11C65E5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916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059</w:t>
            </w:r>
          </w:p>
        </w:tc>
      </w:tr>
      <w:tr w:rsidR="00CD500A" w:rsidRPr="00B165D6" w14:paraId="16017ABB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AE1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4651" w14:textId="0725972F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1,027,52</w:t>
            </w:r>
            <w:r w:rsidR="00D003F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5D53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396D" w14:textId="6DAB79DD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405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0999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2E38" w14:textId="378E800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C2BB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561B" w14:textId="2ED81F71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F8F1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F2B1" w14:textId="4A021988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5289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0A45" w14:textId="61E9EF36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AAE6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FC02" w14:textId="6E0C496E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A7BB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7D10" w14:textId="36792007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9746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FE58" w14:textId="55E1B429" w:rsidR="00CD500A" w:rsidRPr="0082412F" w:rsidRDefault="00AC7A97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1,027,52</w:t>
            </w:r>
            <w:r w:rsidR="00D003F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4C5D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66D3" w14:textId="4FE26B32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405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493</w:t>
            </w:r>
          </w:p>
        </w:tc>
      </w:tr>
      <w:tr w:rsidR="00CD500A" w:rsidRPr="00B165D6" w14:paraId="41C0231C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15C0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53AF8" w14:textId="371ED50A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(12,745,253)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1C3A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BB8A3" w14:textId="4A38030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324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Pr="00BF6D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F757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BB24D" w14:textId="70D25273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21D2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233B5" w14:textId="57DF6006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65FE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3A6CE" w14:textId="3B3C4A7E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(962,153)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E508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4696" w14:textId="7848BB04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888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338</w:t>
            </w:r>
            <w:r w:rsidRPr="00D24F7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CACC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1D9F1" w14:textId="6869E2AA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A041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AD62D" w14:textId="12118340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39CA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0D21F" w14:textId="08A07B2E" w:rsidR="00CD500A" w:rsidRPr="0082412F" w:rsidRDefault="00AC7A97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(13,707,406)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E3FF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CADB1" w14:textId="2FA1AEE2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212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546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D500A" w:rsidRPr="00B165D6" w14:paraId="21DAE9D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D1C7" w14:textId="77777777" w:rsidR="00CD500A" w:rsidRPr="00C422B2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F624A" w14:textId="66947B7A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1,436,40</w:t>
            </w:r>
            <w:r w:rsidR="00D003F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5DB1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9319C" w14:textId="5C638B70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F6DC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646</w:t>
            </w:r>
            <w:r w:rsidRPr="00BF6DC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ED23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62BCA" w14:textId="4FB1F1AC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9038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B71C9" w14:textId="061B9FF6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03C2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21E38" w14:textId="161DBF90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644,79</w:t>
            </w:r>
            <w:r w:rsidR="00D003F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FDAC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97339" w14:textId="1A6C9893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462</w:t>
            </w:r>
            <w:r w:rsidRPr="00D24F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0CFA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CA04C" w14:textId="41298E91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5669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5A29C" w14:textId="1BB18E60" w:rsidR="00CD500A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2AC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F172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A73C9" w14:textId="19A22275" w:rsidR="00CD500A" w:rsidRPr="0082412F" w:rsidRDefault="00AC7A97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2,081,</w:t>
            </w:r>
            <w:r w:rsidR="00654AD1" w:rsidRPr="00654AD1">
              <w:rPr>
                <w:rFonts w:ascii="Angsana New" w:hAnsi="Angsana New" w:hint="cs"/>
                <w:b/>
                <w:bCs/>
                <w:sz w:val="26"/>
                <w:szCs w:val="26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C9E6" w14:textId="77777777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65B57" w14:textId="7B17DDA2" w:rsidR="00CD500A" w:rsidRPr="0082412F" w:rsidRDefault="00CD500A" w:rsidP="00CD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02AC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109</w:t>
            </w:r>
            <w:r w:rsidRPr="00D02AC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006</w:t>
            </w:r>
          </w:p>
        </w:tc>
      </w:tr>
      <w:tr w:rsidR="008A5B36" w:rsidRPr="00B165D6" w14:paraId="092E6AE7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3FF5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80F5" w14:textId="4207291B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0082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5C56" w14:textId="1775ECB1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124E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039D" w14:textId="789142E6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9099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335F" w14:textId="27BE415C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8BAB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F5E3" w14:textId="10DE54F4" w:rsidR="008A5B36" w:rsidRPr="0082412F" w:rsidRDefault="00537014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EC58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AE82" w14:textId="72480EE2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7018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0B68" w14:textId="523A6F7E" w:rsidR="008A5B36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6196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71F0" w14:textId="4000A408" w:rsidR="008A5B36" w:rsidRPr="0082412F" w:rsidRDefault="008A5B36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151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D1BD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196D" w14:textId="6AFE43A0" w:rsidR="008A5B36" w:rsidRPr="0082412F" w:rsidRDefault="00E30941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354E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A87B" w14:textId="2351C591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152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429</w:t>
            </w:r>
          </w:p>
        </w:tc>
      </w:tr>
      <w:tr w:rsidR="00557B3E" w:rsidRPr="00B165D6" w14:paraId="70D36C82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C8D4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4D9A" w14:textId="3AB4B5A7" w:rsidR="00557B3E" w:rsidRPr="0082412F" w:rsidRDefault="008725E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C59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217FC" w14:textId="5C590671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22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E821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FBB4" w14:textId="646E4FDA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E754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718A" w14:textId="0E51BEAD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5D74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E5F7" w14:textId="4ECA4CA3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E3E5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C25D" w14:textId="4A8CB91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36E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78C8" w14:textId="43665D1B" w:rsidR="00557B3E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741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B41" w14:textId="190B434C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27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DF9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A21D" w14:textId="1E60E3C7" w:rsidR="00557B3E" w:rsidRPr="0082412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E88F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8E5E" w14:textId="2AAF48C2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58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398</w:t>
            </w:r>
          </w:p>
        </w:tc>
      </w:tr>
      <w:tr w:rsidR="00557B3E" w:rsidRPr="00B165D6" w14:paraId="2829F8D8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B88D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E6D9" w14:textId="57EFA51F" w:rsidR="00557B3E" w:rsidRPr="0082412F" w:rsidRDefault="008725EE" w:rsidP="008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BC6B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2771" w14:textId="19AD7058" w:rsidR="00557B3E" w:rsidRPr="00631E6C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FA55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7860" w14:textId="29003BC8" w:rsidR="00557B3E" w:rsidRPr="0082412F" w:rsidRDefault="003977C6" w:rsidP="0039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EF17C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107D" w14:textId="0C0DDE92" w:rsidR="00557B3E" w:rsidRPr="00631E6C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8192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A91D" w14:textId="131FD514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86A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0C63" w14:textId="51C43108" w:rsidR="00557B3E" w:rsidRPr="00CF0C3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60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09A2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5342" w14:textId="31A54289" w:rsidR="00557B3E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E8C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50BF" w14:textId="7E524A9C" w:rsidR="00557B3E" w:rsidRPr="00CF0C3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6E2D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966D" w14:textId="44162EBC" w:rsidR="00557B3E" w:rsidRPr="0082412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1CAE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208A" w14:textId="563D17EF" w:rsidR="00557B3E" w:rsidRPr="00CF0C3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61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557B3E" w:rsidRPr="00B165D6" w14:paraId="4B8CF680" w14:textId="77777777" w:rsidTr="00FE4458">
        <w:trPr>
          <w:trHeight w:val="5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49F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D34D" w14:textId="71E209FF" w:rsidR="00557B3E" w:rsidRPr="0082412F" w:rsidRDefault="008725EE" w:rsidP="008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79,</w:t>
            </w:r>
            <w:r w:rsidR="00654AD1" w:rsidRPr="00654AD1">
              <w:rPr>
                <w:rFonts w:ascii="Angsana New" w:hAnsi="Angsana New" w:hint="cs"/>
                <w:sz w:val="26"/>
                <w:szCs w:val="26"/>
              </w:rPr>
              <w:t>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FA2E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7BF2" w14:textId="0FE65029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DC676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64A6" w14:textId="7B2FE150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0E9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B256" w14:textId="6FCA9C1A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7445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4B8A" w14:textId="05B322D0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CA1F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CAB3" w14:textId="1EA52D2D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18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FAC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CEFA" w14:textId="4DCCEF51" w:rsidR="00557B3E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</w:t>
            </w:r>
            <w:r w:rsidR="00D34C6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447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FFAC" w14:textId="7FD5804B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2CFF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FF5E" w14:textId="5F9D09A3" w:rsidR="00557B3E" w:rsidRPr="008F434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147,12</w:t>
            </w:r>
            <w:r w:rsidR="00D34C6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6CA0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07CC" w14:textId="2E21BB02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40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851</w:t>
            </w:r>
          </w:p>
        </w:tc>
      </w:tr>
      <w:tr w:rsidR="00557B3E" w:rsidRPr="00B165D6" w14:paraId="78F4690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5AB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5D53" w14:textId="20E99BE7" w:rsidR="00557B3E" w:rsidRPr="0082412F" w:rsidRDefault="008725EE" w:rsidP="008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(98,006)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0534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83BD" w14:textId="70392994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126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815</w:t>
            </w:r>
            <w:r w:rsidRPr="00BF6D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E06D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6554" w14:textId="64B21CB6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160B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6542" w14:textId="32171896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Pr="00B93C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76D5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ABC2" w14:textId="392DF1BF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(228,627)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1E46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13360" w14:textId="6856590C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256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698</w:t>
            </w:r>
            <w:r w:rsidRPr="00D24F7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E2D0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FF7C" w14:textId="7A806F56" w:rsidR="00557B3E" w:rsidRPr="007B20E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(425,255)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6FB2F" w14:textId="77777777" w:rsidR="00557B3E" w:rsidRPr="007B20E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0A52" w14:textId="0C57BCDE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492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191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DA3B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FFBF" w14:textId="76A3921F" w:rsidR="00557B3E" w:rsidRPr="007B20E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(751,895)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14F6" w14:textId="77777777" w:rsidR="00557B3E" w:rsidRPr="007B20E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DB49" w14:textId="05FBA5A8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875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721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5B36" w:rsidRPr="00B165D6" w14:paraId="3A84AE72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B510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1555" w14:textId="2D33892B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654AD1" w:rsidRPr="00654AD1">
              <w:rPr>
                <w:rFonts w:ascii="Angsana New" w:hAnsi="Angsana New" w:hint="cs"/>
                <w:sz w:val="26"/>
                <w:szCs w:val="26"/>
              </w:rPr>
              <w:t>356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734A5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84D2" w14:textId="1762FF1E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6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846</w:t>
            </w:r>
            <w:r w:rsidRPr="00BF6D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2ED4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39E2" w14:textId="3EBCCD5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614A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E185E" w14:textId="7D18D7DE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A8BC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254B" w14:textId="466C7256" w:rsidR="008A5B36" w:rsidRPr="0082412F" w:rsidRDefault="00537014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34C65">
              <w:rPr>
                <w:rFonts w:ascii="Angsana New" w:hAnsi="Angsana New"/>
                <w:sz w:val="26"/>
                <w:szCs w:val="26"/>
              </w:rPr>
              <w:t>144,38</w:t>
            </w:r>
            <w:r w:rsidR="00CA1128" w:rsidRPr="00D34C6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5E6C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4D93" w14:textId="31D8BF2E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90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424</w:t>
            </w:r>
            <w:r w:rsidRPr="00D24F7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A8F0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E34B" w14:textId="6C023798" w:rsidR="008A5B36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817F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C964" w14:textId="081DF2FB" w:rsidR="008A5B36" w:rsidRPr="0082412F" w:rsidRDefault="008A5B36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DC84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8FF7" w14:textId="2E8439A8" w:rsidR="008A5B36" w:rsidRPr="008F434F" w:rsidRDefault="00E30941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201,03</w:t>
            </w:r>
            <w:r w:rsidR="00CA112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7D2AB" w14:textId="77777777" w:rsidR="008A5B36" w:rsidRPr="008F434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BF18" w14:textId="2D90D983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81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307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5B36" w:rsidRPr="00B165D6" w14:paraId="1EE58600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2422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จากการเปลี่ยนแปลงมูลค่า</w:t>
            </w:r>
            <w:r w:rsidRPr="0082412F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ยุติธรรมของอนุพันธ์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E23A" w14:textId="2D33E3F8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958D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0AD4" w14:textId="351F0EE1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120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413A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4296" w14:textId="6C1E571F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395A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08C3" w14:textId="519D9C86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FD3B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727D" w14:textId="1AE2DC2A" w:rsidR="008A5B36" w:rsidRPr="0082412F" w:rsidRDefault="00537014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E5C7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B7E5" w14:textId="0549173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32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175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934C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2E8" w14:textId="2C1BB982" w:rsidR="008A5B36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687E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6711" w14:textId="7FB07D96" w:rsidR="008A5B36" w:rsidRPr="0082412F" w:rsidRDefault="008A5B36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C0FA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33CE" w14:textId="216A311A" w:rsidR="008A5B36" w:rsidRPr="0082412F" w:rsidRDefault="00E30941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186A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6549" w14:textId="642FD3BF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33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295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5B36" w:rsidRPr="00B165D6" w14:paraId="5F43FE0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77BA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1096" w14:textId="3F89F490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(88,387)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0132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7F35" w14:textId="788B1319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95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320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D5E4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6A2A" w14:textId="63013C44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9B09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7094" w14:textId="30EEB41D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9C1B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672" w14:textId="39F21CCD" w:rsidR="008A5B36" w:rsidRPr="0082412F" w:rsidRDefault="00537014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(639,17</w:t>
            </w:r>
            <w:r w:rsidR="00D34C6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56B4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8EF36" w14:textId="50D2CDB6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689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676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D0D2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D8D7" w14:textId="1C212A9F" w:rsidR="008A5B36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(109,112)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6DB2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2B58" w14:textId="0B0500CC" w:rsidR="008A5B36" w:rsidRPr="0082412F" w:rsidRDefault="008A5B36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651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952E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C0C2" w14:textId="11BC077D" w:rsidR="008A5B36" w:rsidRPr="0082412F" w:rsidRDefault="00E30941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(836,67</w:t>
            </w:r>
            <w:r w:rsidR="00D34C6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8B0D" w14:textId="77777777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2A85" w14:textId="087E2B14" w:rsidR="008A5B36" w:rsidRPr="0082412F" w:rsidRDefault="008A5B36" w:rsidP="008A5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789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647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B3E" w:rsidRPr="00B165D6" w14:paraId="777F91E0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C727" w14:textId="0198D15A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AC5F31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0BFD" w14:textId="77777777" w:rsidR="00557B3E" w:rsidRPr="0082412F" w:rsidRDefault="00557B3E" w:rsidP="008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ED8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67B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24F0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D7E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05D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2782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5940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CE0D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6F5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871D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33B5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8E3B" w14:textId="77777777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8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415B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0451" w14:textId="77777777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837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8FF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32B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B332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B3E" w:rsidRPr="00B165D6" w14:paraId="13D19E4D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435F" w14:textId="5EA42ACE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AC5F3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AC5F31"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17D3D" w14:textId="6804520D" w:rsidR="00557B3E" w:rsidRPr="0082412F" w:rsidRDefault="008A5B36" w:rsidP="008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382,148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4C0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76B3A" w14:textId="6CD1240E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268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833C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C75AF" w14:textId="28C0898E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168,546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68B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DA394" w14:textId="71158709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196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92FEB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02B55" w14:textId="1A315BC1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2,497,193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1101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824E2" w14:textId="7A541CFB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657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E3EA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384D7" w14:textId="37DB040C" w:rsidR="00557B3E" w:rsidRPr="0082412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(36,241)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F71B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3C032" w14:textId="3BDB9620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FB88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E612E" w14:textId="6922E1EF" w:rsidR="00557B3E" w:rsidRPr="0082412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3,011,646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F434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F6E92" w14:textId="2BFD81D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133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378</w:t>
            </w:r>
          </w:p>
        </w:tc>
      </w:tr>
      <w:tr w:rsidR="00557B3E" w:rsidRPr="00B165D6" w14:paraId="0ABE0659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997B" w14:textId="77777777" w:rsidR="00557B3E" w:rsidRPr="00C422B2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6F5A6" w14:textId="19F1149A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1,754,69</w:t>
            </w:r>
            <w:r w:rsidR="009E503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C5C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279BF" w14:textId="5C2B1A38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726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8A66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B481D" w14:textId="6B4C71A7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168,599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714D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97F0C" w14:textId="74D30DAB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197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D4BC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D2749" w14:textId="19F905C4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2,624,9</w:t>
            </w:r>
            <w:r w:rsidR="00CA112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34C65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E015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940D3" w14:textId="04B7186D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138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A52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4ECCF" w14:textId="5D1F64CF" w:rsidR="00557B3E" w:rsidRPr="007B20E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(375,0</w:t>
            </w:r>
            <w:r w:rsidR="00D34C65"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B602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C71C0" w14:textId="14915066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286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914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928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D59B88" w14:textId="4317C41D" w:rsidR="00557B3E" w:rsidRPr="007B20E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4,173,22</w:t>
            </w:r>
            <w:r w:rsidR="00654AD1" w:rsidRPr="00654AD1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98A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4BBB" w14:textId="1B6C1674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775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276</w:t>
            </w:r>
          </w:p>
        </w:tc>
      </w:tr>
      <w:tr w:rsidR="00557B3E" w:rsidRPr="00B165D6" w14:paraId="42095046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64DC4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21A5C" w14:textId="5751C91F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EE8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05FDF" w14:textId="30BAD938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334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696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DC01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70514" w14:textId="6EB10EC6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ADB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69946" w14:textId="702FC27B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E5F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D6F9A" w14:textId="475C0461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(35,409)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4162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C2FA8" w14:textId="0F2C07E5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6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138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1ED1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40926" w14:textId="5C184781" w:rsidR="00557B3E" w:rsidRPr="007B20E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CCBF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EA257" w14:textId="3BE0F7CD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AD1C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BEC47" w14:textId="4E2EE918" w:rsidR="00557B3E" w:rsidRPr="007B20E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493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9B2B2" w14:textId="2A5CA54C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sz w:val="26"/>
                <w:szCs w:val="26"/>
              </w:rPr>
              <w:t>340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280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B3E" w:rsidRPr="00B165D6" w14:paraId="2FD370E5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5FC6" w14:textId="77777777" w:rsidR="00557B3E" w:rsidRPr="00C422B2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C20AC" w14:textId="0F620100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1,825,07</w:t>
            </w:r>
            <w:r w:rsidR="009E503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3622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F936A" w14:textId="33959302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391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13E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3B9A5" w14:textId="0D69B3FE" w:rsidR="00557B3E" w:rsidRPr="0082412F" w:rsidRDefault="008A5B36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168,599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CD46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50EA91" w14:textId="3525C41B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197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AB59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133AC" w14:textId="72F8E3D2" w:rsidR="00557B3E" w:rsidRPr="0082412F" w:rsidRDefault="00537014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2,589,5</w:t>
            </w:r>
            <w:r w:rsidR="00D34C65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2C1E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17B8E" w14:textId="17AC7A86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DA56B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FC181" w14:textId="6474EE16" w:rsidR="00557B3E" w:rsidRPr="007B20EF" w:rsidRDefault="00CD500A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(372,53</w:t>
            </w:r>
            <w:r w:rsidR="00D34C6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3E37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2A157" w14:textId="52961EC1" w:rsidR="00557B3E" w:rsidRPr="0082412F" w:rsidRDefault="00557B3E" w:rsidP="00FE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286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360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6CE3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1F19D" w14:textId="15660169" w:rsidR="00557B3E" w:rsidRPr="007B20EF" w:rsidRDefault="00E30941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4,210,71</w:t>
            </w:r>
            <w:r w:rsidR="00654AD1" w:rsidRPr="00654AD1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F1A3C" w14:textId="7777777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E2F8F" w14:textId="4BC2EEE7" w:rsidR="00557B3E" w:rsidRPr="0082412F" w:rsidRDefault="00557B3E" w:rsidP="005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434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996</w:t>
            </w:r>
          </w:p>
        </w:tc>
      </w:tr>
    </w:tbl>
    <w:p w14:paraId="61291EA7" w14:textId="0E248BC9" w:rsidR="004C4A9A" w:rsidRDefault="00F631A4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57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F631A4" w:rsidRPr="00B165D6" w14:paraId="2F25458F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F67BA8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296BFF13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31A4" w:rsidRPr="00B165D6" w14:paraId="2BD16913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3EA47A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0DCACCA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AAC8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7259091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F6A1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656A69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541B05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6F05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6F101C2A" w14:textId="77777777" w:rsidR="00F631A4" w:rsidRPr="008B45A5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15652D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47D75B2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31A4" w:rsidRPr="00B165D6" w14:paraId="3D4D87AD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BB8B953" w14:textId="7ECC39D1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หกเ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ดือนสิ้นสุดวันที่ </w:t>
            </w:r>
            <w:r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5A3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477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AFFD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530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1BE3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BB1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433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5100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338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D92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72EE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C18F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77E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6A3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0B5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FBB0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051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EFE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ED2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F631A4" w:rsidRPr="00B165D6" w14:paraId="6289A134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25AD7C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5213F42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31A4" w:rsidRPr="00B165D6" w14:paraId="4DC4A798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4FA347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B744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68805D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3114EF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0E679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5A9D9B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12EA1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AC858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B2CA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73C439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DF960D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3056E1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5DAC4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A792B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B42550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30835B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D00BA0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FED08D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77F9D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CB8849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1A4" w:rsidRPr="00B165D6" w14:paraId="541B77B4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C5E585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017EA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522DB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0D12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54687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3383F8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EABF0A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AFD31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425893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34CC7D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39C0F3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4FFEDE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573AD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2794E9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C86300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C8ACBA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3B442B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56FB64D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B189A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AFBACA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DDF" w:rsidRPr="00B165D6" w14:paraId="3C431541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3CCC2A1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80EFE" w14:textId="7BD945F2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13,154,132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4278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ACD2642" w14:textId="4DEE23A6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17F0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AB218B6" w14:textId="47600EB8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AE5B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FC8BE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F191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BC380C6" w14:textId="329FEDF4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62FDC7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2A4F7F" w14:textId="6B5A41F5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89BC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DBDA0B9" w14:textId="140C3A18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BBB3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8D9F6E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E31361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E6B40EF" w14:textId="719D3B21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13,154,132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A702B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92003EA" w14:textId="04073965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</w:p>
        </w:tc>
      </w:tr>
      <w:tr w:rsidR="00C21DDF" w:rsidRPr="00B165D6" w14:paraId="7E38D56F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74933201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256EF" w14:textId="595D5FE8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DF15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21046D" w14:textId="2EFF80EF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3B7A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799EE84" w14:textId="4B218DB2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01E3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74CD4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4ACD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9983C01" w14:textId="6D8A88DA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1,573,168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042C22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C1F89E5" w14:textId="47846E72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9D85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BEDEBD6" w14:textId="341D5DD2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D1CE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7C9A23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D6007A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130B41" w14:textId="739292E4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1,573,168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3982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811CED7" w14:textId="1C5E5AAA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</w:tr>
      <w:tr w:rsidR="00C21DDF" w:rsidRPr="00B165D6" w14:paraId="4FDDBC28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6561008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E28F6" w14:textId="6E351F05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6511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2A704" w14:textId="397F97B8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E2A5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BC018" w14:textId="6145D23C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754D2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DDBB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2A95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72861" w14:textId="17A231E6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33,78</w:t>
            </w:r>
            <w:r w:rsidR="00D4757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4C4C67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D8F2E" w14:textId="675B4C52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A9F0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43FD6" w14:textId="65A5167B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1E29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794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CF31A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69A6" w14:textId="5776F84F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33,78</w:t>
            </w:r>
            <w:r w:rsidR="00D4757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F012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C657A" w14:textId="3AE6076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C21DDF" w:rsidRPr="00B165D6" w14:paraId="08256A3B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0888254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AA0A1" w14:textId="39625CFA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13,154,132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1352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0EBE3" w14:textId="7A306E9D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651A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887E7" w14:textId="4E9F2934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2A73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6FF5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DA1C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39FCA" w14:textId="3CF17E31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1,606,94</w:t>
            </w:r>
            <w:r w:rsidR="00D4757A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C15DC3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E80B9" w14:textId="7425E869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D2961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1E7D" w14:textId="095C5AAF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3A0B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9574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E5637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5493D" w14:textId="2946AA73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14,761,08</w:t>
            </w:r>
            <w:r w:rsidR="00D4757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7527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2BC7B" w14:textId="733BAB29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916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059</w:t>
            </w:r>
          </w:p>
        </w:tc>
      </w:tr>
      <w:tr w:rsidR="00C21DDF" w:rsidRPr="00B165D6" w14:paraId="18F5E2AE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1E69035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B298C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CF7C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D9924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CCE47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47D3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23BF34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B182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89E64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5443C1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AB816A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4A192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B4ADA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761B5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0372E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5BFEC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7490F1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D51BF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9E52B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D8A9C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DDF" w:rsidRPr="00B165D6" w14:paraId="2889003F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2C05E73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83A65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91E38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D360A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0BF7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22EF4C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7246E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115B02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3AB8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A807F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A46C29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A2BF64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95383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C9999F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B4CE0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51DEC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9DD5814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88EFE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68357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BD86AE1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21DDF" w:rsidRPr="00B165D6" w14:paraId="0B585DD8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2ADB47C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E7849" w14:textId="68602046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13,152,669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39692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D84C953" w14:textId="24A1B5EE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563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C573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1B69B9" w14:textId="4AFC8ED3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3984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4E5ACD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588A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CF85DDC" w14:textId="5DD53BB1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1,573,168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F35B00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9AF57C8" w14:textId="7D7527F9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78014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8952D0" w14:textId="370F9190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BD5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7EB34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CAFC01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93FBE" w14:textId="13B6CCE0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14,725,837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F52E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BDD7EDA" w14:textId="645C07AC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C21DDF" w:rsidRPr="00B165D6" w14:paraId="6F4B4CED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5814E97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DEE7F" w14:textId="43384C7E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35DA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6ED59AA" w14:textId="5BD4FB9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5A1D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96F12E4" w14:textId="560013CF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4A7D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17DC5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CCB6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EC3E112" w14:textId="53E61453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33,78</w:t>
            </w:r>
            <w:r w:rsidR="00D4757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B9E414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B6DE2" w14:textId="0C645086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31AF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C5F5C58" w14:textId="6B501EAC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6414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AE3528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E1EA0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EDCA280" w14:textId="3A698C45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35,24</w:t>
            </w:r>
            <w:r w:rsidR="00D475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3080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67D461" w14:textId="2D5E9D85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816</w:t>
            </w:r>
          </w:p>
        </w:tc>
      </w:tr>
      <w:tr w:rsidR="00C21DDF" w:rsidRPr="00B165D6" w14:paraId="50DFBD9D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36D3091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FE3CF" w14:textId="51E4AAB3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13,154,132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3681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D5024" w14:textId="5797E45F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82C6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AB3AAA" w14:textId="5C04E043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652C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2F0B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9748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7FC91" w14:textId="5B744886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1,606,94</w:t>
            </w:r>
            <w:r w:rsidR="00D4757A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910FE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B1656" w14:textId="4E6CDD78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4B4C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8712A" w14:textId="7BB592C2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A328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1F9F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FFD2D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89F4F" w14:textId="22867FFB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14,761,08</w:t>
            </w:r>
            <w:r w:rsidR="00D4757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14505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4396" w14:textId="6DEC7393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916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059</w:t>
            </w:r>
          </w:p>
        </w:tc>
      </w:tr>
      <w:tr w:rsidR="00C21DDF" w:rsidRPr="00B165D6" w14:paraId="36F8466A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327A0E1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7AA0C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77D7A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7F85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1E9B3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63C24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AE07C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6CF07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523EF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6E1A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84C700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73AA7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6082B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338E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2B36B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DEA57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7E3BF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CF50F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2E71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47DD0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DDF" w:rsidRPr="00B165D6" w14:paraId="28292196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6DB232A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4E7BA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EA6BB1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D323DB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767C34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B87D83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EA39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6571AD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ACB60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AD08FF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E30245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EEF22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CB8B4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FAAA12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F4E26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09F759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06E333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EAE876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8DB23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EFAD77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21DDF" w:rsidRPr="00B165D6" w14:paraId="72F74D40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CFA4F3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E7F2C" w14:textId="48A12552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13,152,669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194A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F517496" w14:textId="7DEB1A73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563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F259C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66A5B50" w14:textId="421C520A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3E053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5B2A87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B808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3FF25F1" w14:textId="2C78C4B6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1,573,168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5F797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FC3F884" w14:textId="5EFE9515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1A67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1FBD3CA" w14:textId="7FCC1A6D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89479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F64A04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649D3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F09C14" w14:textId="460B1809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14,725,837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0753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3BDC9E7" w14:textId="53FF5E4D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885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C21DDF" w:rsidRPr="00B165D6" w14:paraId="42849539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45B822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7C84" w14:textId="5B227A04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619AD6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DD723" w14:textId="49D5AF9E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339E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1F545" w14:textId="53843275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B061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CE9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8709F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2E84" w14:textId="1D002830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33,78</w:t>
            </w:r>
            <w:r w:rsidR="00D4757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1E03E3F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0A484" w14:textId="0422737A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44D8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FB56B" w14:textId="541ED4D6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FC79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30F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E95625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A8336" w14:textId="5758FBA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35,24</w:t>
            </w:r>
            <w:r w:rsidR="00D475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A88A2E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9DF34" w14:textId="3294C039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816</w:t>
            </w:r>
          </w:p>
        </w:tc>
      </w:tr>
      <w:tr w:rsidR="00C21DDF" w:rsidRPr="00B165D6" w14:paraId="38923D50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735D828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622B4" w14:textId="082E7C0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13,154,132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E3852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6EF7" w14:textId="2F390984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4D704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993C3" w14:textId="119090C4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67B7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BD6C8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B79DD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F10DE" w14:textId="244FEBFC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1,606,94</w:t>
            </w:r>
            <w:r w:rsidR="00D4757A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96D89B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0A8D9" w14:textId="0A769437" w:rsidR="00C21DDF" w:rsidRPr="0082412F" w:rsidRDefault="00C21DDF" w:rsidP="009F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A4DF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D10D5" w14:textId="3DD7FEB8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BA600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C3A0C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9BB55A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131D" w14:textId="260914F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14,761,08</w:t>
            </w:r>
            <w:r w:rsidR="00D4757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F1C13" w14:textId="77777777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4C4E3" w14:textId="65C5D1FD" w:rsidR="00C21DDF" w:rsidRPr="0082412F" w:rsidRDefault="00C21DDF" w:rsidP="00C2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916</w:t>
            </w: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059</w:t>
            </w:r>
          </w:p>
        </w:tc>
      </w:tr>
    </w:tbl>
    <w:p w14:paraId="21C85C19" w14:textId="1E81FF3B" w:rsidR="00F631A4" w:rsidRDefault="00F631A4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92D3B" w14:textId="52B9367B" w:rsidR="00F631A4" w:rsidRDefault="00F631A4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AA607D" w14:textId="77777777" w:rsidR="00F631A4" w:rsidRDefault="00F631A4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F631A4" w:rsidSect="00F631A4">
          <w:headerReference w:type="default" r:id="rId10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5320967" w14:textId="14AAD068" w:rsidR="00CA2AFD" w:rsidRPr="0082412F" w:rsidRDefault="00524220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</w:t>
      </w:r>
      <w:r w:rsidR="00B03387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B9F6472" w14:textId="77777777" w:rsidR="007619D7" w:rsidRPr="0082412F" w:rsidRDefault="007619D7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B829E3" w14:textId="2192F4EB" w:rsidR="00557B3E" w:rsidRDefault="00577499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749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ทั้งนี้ ภาษีเงินได้ของ</w:t>
      </w:r>
      <w:r w:rsidRPr="00C57883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กลุ่มบริษัทในการดำเนินงานต่อเนื่องเป็นระยะเวลาหกเดือนสิ้นสุดวันที่ </w:t>
      </w:r>
      <w:r w:rsidR="00FA6126" w:rsidRPr="00C57883">
        <w:rPr>
          <w:rFonts w:ascii="Angsana New" w:hAnsi="Angsana New"/>
          <w:spacing w:val="-4"/>
          <w:sz w:val="30"/>
          <w:szCs w:val="30"/>
        </w:rPr>
        <w:t>30</w:t>
      </w:r>
      <w:r w:rsidRPr="00C57883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FA6126" w:rsidRPr="00C57883">
        <w:rPr>
          <w:rFonts w:ascii="Angsana New" w:hAnsi="Angsana New"/>
          <w:spacing w:val="-4"/>
          <w:sz w:val="30"/>
          <w:szCs w:val="30"/>
        </w:rPr>
        <w:t>2564</w:t>
      </w:r>
      <w:r w:rsidRPr="00C5788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C021D" w:rsidRPr="00C57883">
        <w:rPr>
          <w:rFonts w:ascii="Angsana New" w:hAnsi="Angsana New"/>
          <w:spacing w:val="-4"/>
          <w:sz w:val="30"/>
          <w:szCs w:val="30"/>
          <w:cs/>
        </w:rPr>
        <w:t>แสดงเป็นรายได้ภาษีเงินได้</w:t>
      </w:r>
      <w:r w:rsidR="009C021D" w:rsidRPr="009C021D">
        <w:rPr>
          <w:rFonts w:ascii="Angsana New" w:hAnsi="Angsana New"/>
          <w:sz w:val="30"/>
          <w:szCs w:val="30"/>
          <w:cs/>
        </w:rPr>
        <w:t>ร้อยละ</w:t>
      </w:r>
      <w:r w:rsidR="00152594">
        <w:rPr>
          <w:rFonts w:ascii="Angsana New" w:hAnsi="Angsana New"/>
          <w:sz w:val="30"/>
          <w:szCs w:val="30"/>
        </w:rPr>
        <w:t xml:space="preserve"> 0.90 </w:t>
      </w:r>
      <w:r w:rsidR="009C021D">
        <w:rPr>
          <w:rFonts w:ascii="Angsana New" w:hAnsi="Angsana New" w:hint="cs"/>
          <w:sz w:val="30"/>
          <w:szCs w:val="30"/>
          <w:cs/>
        </w:rPr>
        <w:t>ซึ่ง</w:t>
      </w:r>
      <w:r w:rsidRPr="00577499">
        <w:rPr>
          <w:rFonts w:ascii="Angsana New" w:hAnsi="Angsana New"/>
          <w:sz w:val="30"/>
          <w:szCs w:val="30"/>
          <w:cs/>
        </w:rPr>
        <w:t>มีสาเหตุหลักจากรายจ่าย</w:t>
      </w:r>
      <w:r w:rsidR="0011361E">
        <w:rPr>
          <w:rFonts w:ascii="Angsana New" w:hAnsi="Angsana New" w:hint="cs"/>
          <w:sz w:val="30"/>
          <w:szCs w:val="30"/>
          <w:cs/>
        </w:rPr>
        <w:t>ทางภาษี</w:t>
      </w:r>
      <w:r w:rsidRPr="00577499">
        <w:rPr>
          <w:rFonts w:ascii="Angsana New" w:hAnsi="Angsana New"/>
          <w:sz w:val="30"/>
          <w:szCs w:val="30"/>
          <w:cs/>
        </w:rPr>
        <w:t xml:space="preserve">และการใช้ประโยชน์จากผลขาดทุนสะสมทางภาษี </w:t>
      </w:r>
      <w:r w:rsidRPr="00577499">
        <w:rPr>
          <w:rFonts w:ascii="Angsana New" w:hAnsi="Angsana New"/>
          <w:i/>
          <w:iCs/>
          <w:sz w:val="30"/>
          <w:szCs w:val="30"/>
          <w:cs/>
        </w:rPr>
        <w:t>(</w:t>
      </w:r>
      <w:r w:rsidR="00FA6126" w:rsidRPr="00FA6126">
        <w:rPr>
          <w:rFonts w:ascii="Angsana New" w:hAnsi="Angsana New"/>
          <w:i/>
          <w:iCs/>
          <w:sz w:val="30"/>
          <w:szCs w:val="30"/>
        </w:rPr>
        <w:t>30</w:t>
      </w:r>
      <w:r w:rsidRPr="00577499">
        <w:rPr>
          <w:rFonts w:ascii="Angsana New" w:hAnsi="Angsana New"/>
          <w:i/>
          <w:iCs/>
          <w:sz w:val="30"/>
          <w:szCs w:val="30"/>
          <w:cs/>
        </w:rPr>
        <w:t xml:space="preserve"> มิถุนายน </w:t>
      </w:r>
      <w:r w:rsidR="00FA6126" w:rsidRPr="00FA6126">
        <w:rPr>
          <w:rFonts w:ascii="Angsana New" w:hAnsi="Angsana New"/>
          <w:i/>
          <w:iCs/>
          <w:sz w:val="30"/>
          <w:szCs w:val="30"/>
        </w:rPr>
        <w:t>2563</w:t>
      </w:r>
      <w:r w:rsidRPr="00577499">
        <w:rPr>
          <w:rFonts w:ascii="Angsana New" w:hAnsi="Angsana New"/>
          <w:i/>
          <w:iCs/>
          <w:sz w:val="30"/>
          <w:szCs w:val="30"/>
          <w:cs/>
        </w:rPr>
        <w:t xml:space="preserve">: ค่าใช้จ่ายภาษีเงินได้ร้อยละ </w:t>
      </w:r>
      <w:r w:rsidR="00FA6126" w:rsidRPr="00FA6126">
        <w:rPr>
          <w:rFonts w:ascii="Angsana New" w:hAnsi="Angsana New"/>
          <w:i/>
          <w:iCs/>
          <w:sz w:val="30"/>
          <w:szCs w:val="30"/>
        </w:rPr>
        <w:t>12</w:t>
      </w:r>
      <w:r w:rsidRPr="00577499">
        <w:rPr>
          <w:rFonts w:ascii="Angsana New" w:hAnsi="Angsana New"/>
          <w:i/>
          <w:iCs/>
          <w:sz w:val="30"/>
          <w:szCs w:val="30"/>
          <w:cs/>
        </w:rPr>
        <w:t>.</w:t>
      </w:r>
      <w:r w:rsidR="00FA6126" w:rsidRPr="00FA6126">
        <w:rPr>
          <w:rFonts w:ascii="Angsana New" w:hAnsi="Angsana New"/>
          <w:i/>
          <w:iCs/>
          <w:sz w:val="30"/>
          <w:szCs w:val="30"/>
        </w:rPr>
        <w:t>26</w:t>
      </w:r>
      <w:r w:rsidRPr="0057749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063CB2D" w14:textId="77777777" w:rsidR="00577499" w:rsidRPr="00D82417" w:rsidRDefault="00577499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66E1C0" w14:textId="6F990FE0" w:rsidR="00557B3E" w:rsidRPr="006B6B1C" w:rsidRDefault="00557B3E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B6B1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339E37E3" w14:textId="26A9D549" w:rsidR="00AD02AE" w:rsidRPr="00D82417" w:rsidRDefault="00AD02AE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9ACAF45" w14:textId="0C54ADC5" w:rsidR="00873E1D" w:rsidRDefault="00D8428A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428A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654AD1" w:rsidRPr="00654AD1">
        <w:rPr>
          <w:rFonts w:ascii="Angsana New" w:hAnsi="Angsana New"/>
          <w:sz w:val="30"/>
          <w:szCs w:val="30"/>
        </w:rPr>
        <w:t>2564</w:t>
      </w:r>
      <w:r w:rsidRPr="00D8428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AAE8E75" w14:textId="77777777" w:rsidR="00D8428A" w:rsidRPr="00D82417" w:rsidRDefault="00D8428A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Style w:val="TableGrid"/>
        <w:tblW w:w="93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CF5852" w:rsidRPr="00D246FB" w14:paraId="28D48A5A" w14:textId="77777777" w:rsidTr="00D62919">
        <w:trPr>
          <w:tblHeader/>
        </w:trPr>
        <w:tc>
          <w:tcPr>
            <w:tcW w:w="3330" w:type="dxa"/>
            <w:vAlign w:val="bottom"/>
          </w:tcPr>
          <w:p w14:paraId="11CC6DF9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A39C55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1B14F88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A44E867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09482A6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vAlign w:val="bottom"/>
          </w:tcPr>
          <w:p w14:paraId="4C64DBDE" w14:textId="77777777" w:rsidR="00CF5852" w:rsidRPr="00D742A7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5453AB04" w14:textId="77777777" w:rsidR="00CF5852" w:rsidRPr="00D246FB" w:rsidDel="00D43E7A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F5852" w:rsidRPr="00D246FB" w14:paraId="43B563DC" w14:textId="77777777" w:rsidTr="00D62919">
        <w:trPr>
          <w:tblHeader/>
        </w:trPr>
        <w:tc>
          <w:tcPr>
            <w:tcW w:w="3330" w:type="dxa"/>
            <w:vAlign w:val="bottom"/>
          </w:tcPr>
          <w:p w14:paraId="7CCC66A0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889F05A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D679A5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059DB0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337F2E66" w14:textId="77777777" w:rsidR="00CF5852" w:rsidRPr="00D742A7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3123C125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5852" w:rsidRPr="00D246FB" w14:paraId="16E96FBB" w14:textId="77777777" w:rsidTr="00D62919">
        <w:tc>
          <w:tcPr>
            <w:tcW w:w="3330" w:type="dxa"/>
            <w:vAlign w:val="bottom"/>
          </w:tcPr>
          <w:p w14:paraId="0C1E51FE" w14:textId="685EF359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023C4057" w14:textId="7C023296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5C7CEC85" w14:textId="4A070B7D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3F8A9CE2" w14:textId="77777777" w:rsidR="00CF5852" w:rsidRPr="00D246FB" w:rsidRDefault="00CF5852" w:rsidP="00CF585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43B17087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0936D080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CF5852" w:rsidRPr="00D246FB" w14:paraId="6EB2D31C" w14:textId="77777777" w:rsidTr="00CF5852">
        <w:tc>
          <w:tcPr>
            <w:tcW w:w="3330" w:type="dxa"/>
            <w:vAlign w:val="bottom"/>
          </w:tcPr>
          <w:p w14:paraId="14701960" w14:textId="34CC498E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2B8A3372" w14:textId="0040929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1A4"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6FE45F66" w14:textId="177E3BB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2CB4BB" w14:textId="77777777" w:rsidR="00CF5852" w:rsidRPr="00D246FB" w:rsidRDefault="00CF5852" w:rsidP="00CF585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1E3A54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7B0A4E6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F5852" w:rsidRPr="00D246FB" w14:paraId="3A220AC9" w14:textId="77777777" w:rsidTr="00CF5852">
        <w:tc>
          <w:tcPr>
            <w:tcW w:w="3330" w:type="dxa"/>
            <w:vAlign w:val="bottom"/>
          </w:tcPr>
          <w:p w14:paraId="57E44D00" w14:textId="2C77E38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14:paraId="6C6AECD6" w14:textId="1E362BF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0CC6E6" w14:textId="41741AD5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375AD1" w14:textId="77777777" w:rsidR="00CF5852" w:rsidRPr="00D246FB" w:rsidRDefault="00CF5852" w:rsidP="00CF585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3CA3E808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7094827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813</w:t>
            </w:r>
          </w:p>
        </w:tc>
      </w:tr>
      <w:tr w:rsidR="00CF5852" w:rsidRPr="00D246FB" w14:paraId="7B58B64A" w14:textId="77777777" w:rsidTr="00CF5852">
        <w:tc>
          <w:tcPr>
            <w:tcW w:w="3330" w:type="dxa"/>
            <w:vAlign w:val="bottom"/>
          </w:tcPr>
          <w:p w14:paraId="205447EB" w14:textId="7C0038EA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5C57BCBD" w14:textId="77777777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F08B9B" w14:textId="77777777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3289732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3D237E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779CF" w14:textId="1598501C" w:rsidR="00CF5852" w:rsidRPr="00D246FB" w:rsidRDefault="00CF5852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</w:tr>
    </w:tbl>
    <w:p w14:paraId="5C680C69" w14:textId="225C3FD8" w:rsidR="00873E1D" w:rsidRDefault="00873E1D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01E3E2" w14:textId="77777777" w:rsidR="00B419DC" w:rsidRPr="0082412F" w:rsidRDefault="00FF4A19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E9B3C4" w14:textId="77777777" w:rsidR="000C2275" w:rsidRPr="00F87895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A22C56" w14:textId="77777777" w:rsidR="000C2275" w:rsidRPr="0082412F" w:rsidRDefault="000C2275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8BB9AE" w14:textId="77777777" w:rsidR="003918A9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485F2B44" w14:textId="77777777" w:rsidR="000E64A5" w:rsidRPr="000E64A5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60BAE7E" w14:textId="77777777" w:rsidR="00DC7B86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931C2A3" w14:textId="77777777" w:rsidR="00DC7B86" w:rsidRPr="0082412F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DC7B86" w:rsidRPr="0082412F" w:rsidSect="00F631A4"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8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236"/>
        <w:gridCol w:w="1294"/>
        <w:gridCol w:w="236"/>
        <w:gridCol w:w="1294"/>
        <w:gridCol w:w="236"/>
        <w:gridCol w:w="1186"/>
        <w:gridCol w:w="236"/>
        <w:gridCol w:w="1117"/>
        <w:gridCol w:w="270"/>
        <w:gridCol w:w="900"/>
        <w:gridCol w:w="270"/>
        <w:gridCol w:w="1170"/>
        <w:gridCol w:w="270"/>
        <w:gridCol w:w="900"/>
        <w:gridCol w:w="270"/>
        <w:gridCol w:w="1080"/>
      </w:tblGrid>
      <w:tr w:rsidR="00E21629" w:rsidRPr="00D8774D" w14:paraId="38813E84" w14:textId="77777777" w:rsidTr="00D8774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50496CB" w14:textId="77777777" w:rsidR="00E21629" w:rsidRPr="00D8774D" w:rsidRDefault="00E21629" w:rsidP="00730E2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135" w:type="dxa"/>
            <w:gridSpan w:val="17"/>
            <w:vAlign w:val="bottom"/>
          </w:tcPr>
          <w:p w14:paraId="75682C87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774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1629" w:rsidRPr="00D8774D" w14:paraId="37EC6C62" w14:textId="77777777" w:rsidTr="00D8774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1481103" w14:textId="77777777" w:rsidR="00E21629" w:rsidRPr="00D8774D" w:rsidRDefault="00E21629" w:rsidP="00730E2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05" w:type="dxa"/>
            <w:gridSpan w:val="9"/>
            <w:tcBorders>
              <w:bottom w:val="single" w:sz="4" w:space="0" w:color="auto"/>
            </w:tcBorders>
            <w:vAlign w:val="bottom"/>
          </w:tcPr>
          <w:p w14:paraId="20B3EB80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8774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15E5CED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0C1FB842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8774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D8774D" w14:paraId="29DD9987" w14:textId="77777777" w:rsidTr="00C269A1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0406AC1E" w14:textId="3F4DD958" w:rsidR="00E21629" w:rsidRPr="00D8774D" w:rsidRDefault="00E21629" w:rsidP="00435D13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 w:rsidR="00557B3E" w:rsidRPr="00D8774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0</w:t>
            </w:r>
            <w:r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57B3E"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Pr="00D8774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1308D" w14:textId="3232432A" w:rsidR="00E21629" w:rsidRPr="00D8774D" w:rsidRDefault="00E21629" w:rsidP="000E64A5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lang w:bidi="th-TH"/>
              </w:rPr>
            </w:pPr>
            <w:r w:rsidRPr="00D8774D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D8774D" w:rsidRPr="00D8774D">
              <w:rPr>
                <w:rFonts w:ascii="Angsana New" w:hAnsi="Angsana New"/>
                <w:spacing w:val="-6"/>
                <w:sz w:val="26"/>
                <w:szCs w:val="26"/>
                <w:lang w:bidi="th-TH"/>
              </w:rPr>
              <w:br/>
            </w:r>
            <w:r w:rsidRPr="00D8774D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ในการป้องกัน</w:t>
            </w:r>
          </w:p>
          <w:p w14:paraId="61F07A45" w14:textId="77777777" w:rsidR="00E21629" w:rsidRPr="00D8774D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8F9C3B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F376C13" w14:textId="72A41977" w:rsidR="00E21629" w:rsidRPr="00D8774D" w:rsidRDefault="00E21629" w:rsidP="009642D3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39EEAA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5E0D3" w14:textId="77777777" w:rsidR="00E21629" w:rsidRPr="00D8774D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EDC3E" w14:textId="77777777" w:rsidR="00E21629" w:rsidRPr="00D8774D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3E4FB" w14:textId="77777777" w:rsidR="00E21629" w:rsidRPr="00D8774D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3C56" w14:textId="77777777" w:rsidR="00E21629" w:rsidRPr="00D8774D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9033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BB7D003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B3FAFA" w14:textId="5712CFA6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8774D">
              <w:rPr>
                <w:rFonts w:ascii="Angsana New" w:hAnsi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54B01446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0697E7" w14:textId="108D0B06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8774D">
              <w:rPr>
                <w:rFonts w:ascii="Angsana New" w:hAnsi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51FE1D8F" w14:textId="77777777" w:rsidR="00E21629" w:rsidRPr="00D8774D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CC0C9F9" w14:textId="4269D5B7" w:rsidR="00E21629" w:rsidRPr="00D8774D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D8774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8774D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2B1129D4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E71B9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D8774D" w14:paraId="607F9B77" w14:textId="77777777" w:rsidTr="00D8774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557A949" w14:textId="77777777" w:rsidR="00E21629" w:rsidRPr="00D8774D" w:rsidRDefault="00E21629" w:rsidP="00435D13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35" w:type="dxa"/>
            <w:gridSpan w:val="17"/>
            <w:vAlign w:val="bottom"/>
          </w:tcPr>
          <w:p w14:paraId="277F7A32" w14:textId="77777777" w:rsidR="00E21629" w:rsidRPr="00D8774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8774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D8774D" w14:paraId="405A096F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F174258" w14:textId="77777777" w:rsidR="00E21629" w:rsidRPr="00D8774D" w:rsidRDefault="00E21629" w:rsidP="00435D13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9CD8A7D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46DE6F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2D04070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44C2B0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ED7DAF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FB5F55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D85165F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B8334C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694BCF5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21CE62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F7551A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889592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DED4AF" w14:textId="77777777" w:rsidR="00E21629" w:rsidRPr="00D8774D" w:rsidRDefault="00E21629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9224D3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F9B982D" w14:textId="77777777" w:rsidR="00E21629" w:rsidRPr="00D8774D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29FB45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9968E6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29" w:rsidRPr="00D8774D" w14:paraId="13C4DC62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928C4E9" w14:textId="77777777" w:rsidR="00E21629" w:rsidRPr="00D8774D" w:rsidRDefault="00E21629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6786E762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677B8F" w14:textId="77777777" w:rsidR="00E21629" w:rsidRPr="00D8774D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5FBF870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76B235" w14:textId="77777777" w:rsidR="00E21629" w:rsidRPr="00D8774D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9F8D12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F3C215" w14:textId="77777777" w:rsidR="00E21629" w:rsidRPr="00D8774D" w:rsidRDefault="00E21629" w:rsidP="0031605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697199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37EFD8" w14:textId="77777777" w:rsidR="00E21629" w:rsidRPr="00D8774D" w:rsidRDefault="00E21629" w:rsidP="0031605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FF91592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BD75A8" w14:textId="77777777" w:rsidR="00E21629" w:rsidRPr="00D8774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C576C00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D6F7CB" w14:textId="77777777" w:rsidR="00E21629" w:rsidRPr="00D8774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ECFEA3" w14:textId="77777777" w:rsidR="00E21629" w:rsidRPr="00D8774D" w:rsidRDefault="00E21629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F18F87" w14:textId="77777777" w:rsidR="00E21629" w:rsidRPr="00D8774D" w:rsidRDefault="00E21629" w:rsidP="0031605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1BFF7E" w14:textId="77777777" w:rsidR="00E21629" w:rsidRPr="00D8774D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254941" w14:textId="77777777" w:rsidR="00E21629" w:rsidRPr="00D8774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84391" w14:textId="77777777" w:rsidR="00E21629" w:rsidRPr="00D8774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6EA" w:rsidRPr="00D8774D" w14:paraId="07CCB961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19B1ECF" w14:textId="1839BAD6" w:rsidR="000806EA" w:rsidRPr="00D8774D" w:rsidRDefault="000806EA" w:rsidP="000806EA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8774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344B81DC" w14:textId="3695778F" w:rsidR="000806EA" w:rsidRPr="00D8774D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C1B667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7F7352" w14:textId="1F18786A" w:rsidR="000806EA" w:rsidRPr="00D8774D" w:rsidRDefault="000806EA" w:rsidP="00FE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855,323</w:t>
            </w:r>
          </w:p>
        </w:tc>
        <w:tc>
          <w:tcPr>
            <w:tcW w:w="236" w:type="dxa"/>
            <w:vAlign w:val="bottom"/>
          </w:tcPr>
          <w:p w14:paraId="1577EBD4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9EF218" w14:textId="08D049EF" w:rsidR="000806EA" w:rsidRPr="00D8774D" w:rsidRDefault="000806EA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BA4089" w14:textId="77777777" w:rsidR="000806EA" w:rsidRPr="00D8774D" w:rsidRDefault="000806EA" w:rsidP="000806E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4A9BFE" w14:textId="21E993B3" w:rsidR="000806EA" w:rsidRPr="00D8774D" w:rsidRDefault="000806EA" w:rsidP="00FE445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5</w:t>
            </w:r>
            <w:r w:rsidR="008428CE" w:rsidRPr="00D8774D">
              <w:rPr>
                <w:rFonts w:ascii="Angsana New" w:hAnsi="Angsana New"/>
                <w:sz w:val="26"/>
                <w:szCs w:val="26"/>
              </w:rPr>
              <w:t>2</w:t>
            </w:r>
            <w:r w:rsidRPr="00D8774D">
              <w:rPr>
                <w:rFonts w:ascii="Angsana New" w:hAnsi="Angsana New"/>
                <w:sz w:val="26"/>
                <w:szCs w:val="26"/>
              </w:rPr>
              <w:t>,</w:t>
            </w:r>
            <w:r w:rsidR="008428CE" w:rsidRPr="00D8774D">
              <w:rPr>
                <w:rFonts w:ascii="Angsana New" w:hAnsi="Angsana New"/>
                <w:sz w:val="26"/>
                <w:szCs w:val="26"/>
              </w:rPr>
              <w:t>979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F190C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E80968F" w14:textId="483C7440" w:rsidR="000806EA" w:rsidRPr="00D8774D" w:rsidRDefault="000806EA" w:rsidP="0070399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  <w:lang w:val="en-US" w:bidi="th-TH"/>
              </w:rPr>
              <w:t>908,</w:t>
            </w:r>
            <w:r w:rsidR="008428CE" w:rsidRPr="00D8774D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70" w:type="dxa"/>
            <w:vAlign w:val="bottom"/>
          </w:tcPr>
          <w:p w14:paraId="161CC471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8A8EA61" w14:textId="2B0FDD28" w:rsidR="000806EA" w:rsidRPr="00D8774D" w:rsidRDefault="000806EA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3348872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6344E6" w14:textId="1AA40A12" w:rsidR="000806EA" w:rsidRPr="00D8774D" w:rsidRDefault="000806EA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908,941</w:t>
            </w:r>
          </w:p>
        </w:tc>
        <w:tc>
          <w:tcPr>
            <w:tcW w:w="270" w:type="dxa"/>
            <w:vAlign w:val="bottom"/>
          </w:tcPr>
          <w:p w14:paraId="5856E9F8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5AB4B3" w14:textId="22231368" w:rsidR="000806EA" w:rsidRPr="00D8774D" w:rsidRDefault="000806EA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D301A8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36094" w14:textId="36AC3F78" w:rsidR="000806EA" w:rsidRPr="00D8774D" w:rsidRDefault="000806EA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908,941</w:t>
            </w:r>
          </w:p>
        </w:tc>
      </w:tr>
      <w:tr w:rsidR="000806EA" w:rsidRPr="00C269A1" w14:paraId="4CD74630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9392ADD" w14:textId="77777777" w:rsidR="000806EA" w:rsidRPr="00C269A1" w:rsidRDefault="000806EA" w:rsidP="000806EA">
            <w:pPr>
              <w:ind w:left="166" w:right="-90" w:firstLine="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8868C1E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0CBA5244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vAlign w:val="bottom"/>
          </w:tcPr>
          <w:p w14:paraId="62F2A0D7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1114368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53A474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D8CE68" w14:textId="77777777" w:rsidR="000806EA" w:rsidRPr="00C269A1" w:rsidRDefault="000806EA" w:rsidP="000806E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734493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1A783E" w14:textId="77777777" w:rsidR="000806EA" w:rsidRPr="00C269A1" w:rsidRDefault="000806EA" w:rsidP="000806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483CF3F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FB26CDF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075758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3AE8485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91E829C" w14:textId="77777777" w:rsidR="000806EA" w:rsidRPr="00C269A1" w:rsidRDefault="000806EA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2857F88" w14:textId="77777777" w:rsidR="000806EA" w:rsidRPr="00C269A1" w:rsidRDefault="000806EA" w:rsidP="000806E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67A2440" w14:textId="77777777" w:rsidR="000806EA" w:rsidRPr="00C269A1" w:rsidRDefault="000806EA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6CD8CA9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9FEF8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06EA" w:rsidRPr="00D8774D" w14:paraId="729A5A24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9AC6DF6" w14:textId="77777777" w:rsidR="000806EA" w:rsidRPr="00D8774D" w:rsidRDefault="000806EA" w:rsidP="000806EA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0739BB35" w14:textId="77777777" w:rsidR="000806EA" w:rsidRPr="00D8774D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CFA33D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4B643D6" w14:textId="77777777" w:rsidR="000806EA" w:rsidRPr="00D8774D" w:rsidRDefault="000806EA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53910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7B103A" w14:textId="77777777" w:rsidR="000806EA" w:rsidRPr="00D8774D" w:rsidRDefault="000806EA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2A4CD3" w14:textId="77777777" w:rsidR="000806EA" w:rsidRPr="00D8774D" w:rsidRDefault="000806EA" w:rsidP="000806E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8D206A1" w14:textId="77777777" w:rsidR="000806EA" w:rsidRPr="00D8774D" w:rsidRDefault="000806EA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552F60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B072408" w14:textId="77777777" w:rsidR="000806EA" w:rsidRPr="00D8774D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FE1C8D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9A184C" w14:textId="77777777" w:rsidR="000806EA" w:rsidRPr="00D8774D" w:rsidRDefault="000806EA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A31BF5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748C0D" w14:textId="77777777" w:rsidR="000806EA" w:rsidRPr="00D8774D" w:rsidRDefault="000806EA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2DA6EA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930D4" w14:textId="77777777" w:rsidR="000806EA" w:rsidRPr="00D8774D" w:rsidRDefault="000806EA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831C58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321F4" w14:textId="77777777" w:rsidR="000806EA" w:rsidRPr="00D8774D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6EA" w:rsidRPr="00D8774D" w14:paraId="445B26AE" w14:textId="77777777" w:rsidTr="00C269A1">
        <w:trPr>
          <w:trHeight w:val="261"/>
        </w:trPr>
        <w:tc>
          <w:tcPr>
            <w:tcW w:w="3150" w:type="dxa"/>
            <w:shd w:val="clear" w:color="auto" w:fill="auto"/>
          </w:tcPr>
          <w:p w14:paraId="26810261" w14:textId="2F513274" w:rsidR="000806EA" w:rsidRPr="00D8774D" w:rsidRDefault="000806EA" w:rsidP="000806EA">
            <w:pPr>
              <w:ind w:left="160" w:right="-9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775A94E8" w14:textId="3A0C9F1F" w:rsidR="000806EA" w:rsidRPr="00D8774D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0F876F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3CB909B" w14:textId="11414567" w:rsidR="000806EA" w:rsidRPr="00D8774D" w:rsidRDefault="000806EA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7757A3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69CD14" w14:textId="72C8B198" w:rsidR="000806EA" w:rsidRPr="00D8774D" w:rsidRDefault="001C535D" w:rsidP="00FE445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3</w:t>
            </w:r>
            <w:r w:rsidR="000806EA" w:rsidRPr="00D8774D">
              <w:rPr>
                <w:rFonts w:ascii="Angsana New" w:hAnsi="Angsana New"/>
                <w:sz w:val="26"/>
                <w:szCs w:val="26"/>
              </w:rPr>
              <w:t>,2</w:t>
            </w:r>
            <w:r w:rsidRPr="00D8774D">
              <w:rPr>
                <w:rFonts w:ascii="Angsana New" w:hAnsi="Angsana New"/>
                <w:sz w:val="26"/>
                <w:szCs w:val="26"/>
              </w:rPr>
              <w:t>0</w:t>
            </w:r>
            <w:r w:rsidR="000806EA" w:rsidRPr="00D8774D">
              <w:rPr>
                <w:rFonts w:ascii="Angsana New" w:hAnsi="Angsana New"/>
                <w:sz w:val="26"/>
                <w:szCs w:val="26"/>
              </w:rPr>
              <w:t>6,</w:t>
            </w:r>
            <w:r w:rsidRPr="00D8774D">
              <w:rPr>
                <w:rFonts w:ascii="Angsana New" w:hAnsi="Angsana New"/>
                <w:sz w:val="26"/>
                <w:szCs w:val="26"/>
              </w:rPr>
              <w:t>979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D28F8" w14:textId="77777777" w:rsidR="000806EA" w:rsidRPr="00D8774D" w:rsidRDefault="000806EA" w:rsidP="000806E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A498E7B" w14:textId="575ED87A" w:rsidR="000806EA" w:rsidRPr="00D8774D" w:rsidRDefault="000806EA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BDD19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D8DEECF" w14:textId="04208184" w:rsidR="000806EA" w:rsidRPr="00D8774D" w:rsidRDefault="001C535D" w:rsidP="00D8774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  <w:lang w:val="en-US" w:bidi="th-TH"/>
              </w:rPr>
              <w:t>3,206,979</w:t>
            </w:r>
          </w:p>
        </w:tc>
        <w:tc>
          <w:tcPr>
            <w:tcW w:w="270" w:type="dxa"/>
            <w:vAlign w:val="bottom"/>
          </w:tcPr>
          <w:p w14:paraId="090F562A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69505E" w14:textId="085A2016" w:rsidR="000806EA" w:rsidRPr="00D8774D" w:rsidRDefault="008428CE" w:rsidP="00080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  <w:r w:rsidR="000806EA" w:rsidRPr="00D8774D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D8774D">
              <w:rPr>
                <w:rFonts w:ascii="Angsana New" w:hAnsi="Angsana New"/>
                <w:sz w:val="26"/>
                <w:szCs w:val="26"/>
                <w:lang w:bidi="ar-SA"/>
              </w:rPr>
              <w:t>959</w:t>
            </w:r>
            <w:r w:rsidR="000806EA" w:rsidRPr="00D8774D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D8774D">
              <w:rPr>
                <w:rFonts w:ascii="Angsana New" w:hAnsi="Angsana New"/>
                <w:sz w:val="26"/>
                <w:szCs w:val="26"/>
                <w:lang w:bidi="ar-SA"/>
              </w:rPr>
              <w:t>679</w:t>
            </w:r>
          </w:p>
        </w:tc>
        <w:tc>
          <w:tcPr>
            <w:tcW w:w="270" w:type="dxa"/>
            <w:vAlign w:val="bottom"/>
          </w:tcPr>
          <w:p w14:paraId="5F3CE815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A067D6" w14:textId="3C90BF09" w:rsidR="000806EA" w:rsidRPr="00D8774D" w:rsidRDefault="000806EA" w:rsidP="00D877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BC6066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CAF2DD" w14:textId="117058C1" w:rsidR="000806EA" w:rsidRPr="00D8774D" w:rsidRDefault="008428CE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247</w:t>
            </w:r>
            <w:r w:rsidR="001C535D" w:rsidRPr="00D8774D">
              <w:rPr>
                <w:rFonts w:ascii="Angsana New" w:hAnsi="Angsana New"/>
                <w:sz w:val="26"/>
                <w:szCs w:val="26"/>
              </w:rPr>
              <w:t>,</w:t>
            </w:r>
            <w:r w:rsidRPr="00D8774D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vAlign w:val="bottom"/>
          </w:tcPr>
          <w:p w14:paraId="5FD3B88A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5B5F12" w14:textId="7F458D4B" w:rsidR="000806EA" w:rsidRPr="00D8774D" w:rsidRDefault="001C535D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3,206,979</w:t>
            </w:r>
          </w:p>
        </w:tc>
      </w:tr>
      <w:tr w:rsidR="000806EA" w:rsidRPr="00D8774D" w14:paraId="446E9012" w14:textId="77777777" w:rsidTr="00C269A1">
        <w:trPr>
          <w:trHeight w:val="261"/>
        </w:trPr>
        <w:tc>
          <w:tcPr>
            <w:tcW w:w="3150" w:type="dxa"/>
            <w:shd w:val="clear" w:color="auto" w:fill="auto"/>
          </w:tcPr>
          <w:p w14:paraId="77E7C5B0" w14:textId="57D3C8C7" w:rsidR="000806EA" w:rsidRPr="00D8774D" w:rsidRDefault="000806EA" w:rsidP="000806EA">
            <w:pPr>
              <w:ind w:left="160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8774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0AA0BF8F" w14:textId="2C291616" w:rsidR="000806EA" w:rsidRPr="00D8774D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E187A5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E1DB5B6" w14:textId="3F4107A9" w:rsidR="000806EA" w:rsidRPr="00D8774D" w:rsidRDefault="000806EA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D0C8C2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B27272" w14:textId="3CCFA4AE" w:rsidR="000806EA" w:rsidRPr="00D8774D" w:rsidRDefault="000806EA" w:rsidP="00D877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DD738D" w14:textId="77777777" w:rsidR="000806EA" w:rsidRPr="00D8774D" w:rsidRDefault="000806EA" w:rsidP="000806E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A6D70A" w14:textId="04ED693A" w:rsidR="000806EA" w:rsidRPr="00D8774D" w:rsidRDefault="000806EA" w:rsidP="00D8774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512,820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48D58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6FF6CC4" w14:textId="22EA8A86" w:rsidR="000806EA" w:rsidRPr="00D8774D" w:rsidRDefault="000806EA" w:rsidP="00D8774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  <w:lang w:val="en-US" w:bidi="th-TH"/>
              </w:rPr>
              <w:t>512,820</w:t>
            </w:r>
          </w:p>
        </w:tc>
        <w:tc>
          <w:tcPr>
            <w:tcW w:w="270" w:type="dxa"/>
            <w:vAlign w:val="bottom"/>
          </w:tcPr>
          <w:p w14:paraId="3FFC8886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0E571E" w14:textId="1AD0EFDA" w:rsidR="000806EA" w:rsidRPr="00D8774D" w:rsidRDefault="000806EA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30FCF3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64FB6E" w14:textId="5C8E485F" w:rsidR="000806EA" w:rsidRPr="00D8774D" w:rsidRDefault="000806EA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535,123</w:t>
            </w:r>
          </w:p>
        </w:tc>
        <w:tc>
          <w:tcPr>
            <w:tcW w:w="270" w:type="dxa"/>
            <w:vAlign w:val="bottom"/>
          </w:tcPr>
          <w:p w14:paraId="5E0E55E5" w14:textId="77777777" w:rsidR="000806EA" w:rsidRPr="00D8774D" w:rsidRDefault="000806EA" w:rsidP="000806E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020F1A" w14:textId="597B5DF8" w:rsidR="000806EA" w:rsidRPr="00D8774D" w:rsidRDefault="000806EA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0A3B46" w14:textId="77777777" w:rsidR="000806EA" w:rsidRPr="00D8774D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0DCAD" w14:textId="6CD0DDCA" w:rsidR="000806EA" w:rsidRPr="00D8774D" w:rsidRDefault="000806EA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535,123</w:t>
            </w:r>
          </w:p>
        </w:tc>
      </w:tr>
      <w:tr w:rsidR="000806EA" w:rsidRPr="00C269A1" w14:paraId="3E90F9B2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4C0059E8" w14:textId="77777777" w:rsidR="000806EA" w:rsidRPr="00C269A1" w:rsidRDefault="000806EA" w:rsidP="000806EA">
            <w:pPr>
              <w:ind w:left="-14" w:right="-90" w:firstLine="4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0BA411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DA20D59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vAlign w:val="bottom"/>
          </w:tcPr>
          <w:p w14:paraId="3CE6DBC2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F8985CD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DF11FE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21550" w14:textId="77777777" w:rsidR="000806EA" w:rsidRPr="00C269A1" w:rsidRDefault="000806EA" w:rsidP="000806E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B8884F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522E45" w14:textId="77777777" w:rsidR="000806EA" w:rsidRPr="00C269A1" w:rsidRDefault="000806EA" w:rsidP="000806E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6C5D25F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248763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A6ACAFC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DFA2693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0A6A700" w14:textId="77777777" w:rsidR="000806EA" w:rsidRPr="00C269A1" w:rsidRDefault="000806EA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4617D6C" w14:textId="77777777" w:rsidR="000806EA" w:rsidRPr="00C269A1" w:rsidRDefault="000806EA" w:rsidP="000806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B156A95" w14:textId="77777777" w:rsidR="000806EA" w:rsidRPr="00C269A1" w:rsidRDefault="000806EA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FA6A182" w14:textId="77777777" w:rsidR="000806EA" w:rsidRPr="00C269A1" w:rsidRDefault="000806EA" w:rsidP="000806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EC7B9" w14:textId="77777777" w:rsidR="000806EA" w:rsidRPr="00C269A1" w:rsidRDefault="000806EA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C535D" w:rsidRPr="00D8774D" w14:paraId="7DD1B8EC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066FB40" w14:textId="7E89FCDD" w:rsidR="001C535D" w:rsidRPr="00D8774D" w:rsidRDefault="001C535D" w:rsidP="001C535D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D8774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</w:t>
            </w:r>
            <w:r w:rsidRPr="00D8774D">
              <w:rPr>
                <w:rFonts w:ascii="Angsana New" w:hAnsi="Angsana New" w:hint="cs"/>
                <w:sz w:val="26"/>
                <w:szCs w:val="26"/>
                <w:cs/>
              </w:rPr>
              <w:t>ทรัพย์อนุพันธ์</w:t>
            </w:r>
          </w:p>
        </w:tc>
        <w:tc>
          <w:tcPr>
            <w:tcW w:w="1170" w:type="dxa"/>
            <w:vAlign w:val="bottom"/>
          </w:tcPr>
          <w:p w14:paraId="39C1B8D1" w14:textId="55E6007B" w:rsidR="001C535D" w:rsidRPr="00D8774D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DBF96C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CFC99B9" w14:textId="5A11AADC" w:rsidR="001C535D" w:rsidRPr="00D8774D" w:rsidRDefault="001C535D" w:rsidP="008A79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3,350</w:t>
            </w:r>
          </w:p>
        </w:tc>
        <w:tc>
          <w:tcPr>
            <w:tcW w:w="236" w:type="dxa"/>
            <w:vAlign w:val="bottom"/>
          </w:tcPr>
          <w:p w14:paraId="71A220DA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D33272" w14:textId="60B9AB90" w:rsidR="001C535D" w:rsidRPr="00D8774D" w:rsidRDefault="001C535D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324F2" w14:textId="77777777" w:rsidR="001C535D" w:rsidRPr="00D8774D" w:rsidRDefault="001C535D" w:rsidP="001C53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2ED1030" w14:textId="2D33DFBD" w:rsidR="001C535D" w:rsidRPr="00D8774D" w:rsidRDefault="001C535D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92C4BA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891CB65" w14:textId="3C95FA3B" w:rsidR="001C535D" w:rsidRPr="00D8774D" w:rsidRDefault="001C535D" w:rsidP="00D8774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3,350</w:t>
            </w:r>
          </w:p>
        </w:tc>
        <w:tc>
          <w:tcPr>
            <w:tcW w:w="270" w:type="dxa"/>
            <w:vAlign w:val="bottom"/>
          </w:tcPr>
          <w:p w14:paraId="4C34A188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25AEF5" w14:textId="784A8BDD" w:rsidR="001C535D" w:rsidRPr="00D8774D" w:rsidRDefault="001C535D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B5AA99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5E6EE5" w14:textId="7FC600D5" w:rsidR="001C535D" w:rsidRPr="00D8774D" w:rsidRDefault="001C535D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3,350</w:t>
            </w:r>
          </w:p>
        </w:tc>
        <w:tc>
          <w:tcPr>
            <w:tcW w:w="270" w:type="dxa"/>
            <w:vAlign w:val="bottom"/>
          </w:tcPr>
          <w:p w14:paraId="07D133B1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B8C15F" w14:textId="239BFE05" w:rsidR="001C535D" w:rsidRPr="00D8774D" w:rsidRDefault="001C535D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DF62EE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32366" w14:textId="156E25F9" w:rsidR="001C535D" w:rsidRPr="00D8774D" w:rsidRDefault="001C535D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3,350</w:t>
            </w:r>
          </w:p>
        </w:tc>
      </w:tr>
      <w:tr w:rsidR="001C535D" w:rsidRPr="00C269A1" w14:paraId="4738C3BD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24329899" w14:textId="7C3A2FDA" w:rsidR="001C535D" w:rsidRPr="00C269A1" w:rsidRDefault="001C535D" w:rsidP="001C535D">
            <w:pPr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09B31D0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0CD2FD7D" w14:textId="77777777" w:rsidR="001C535D" w:rsidRPr="00C269A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vAlign w:val="bottom"/>
          </w:tcPr>
          <w:p w14:paraId="155360E1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AB8619E" w14:textId="77777777" w:rsidR="001C535D" w:rsidRPr="00C269A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E85C7FC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5E35D" w14:textId="77777777" w:rsidR="001C535D" w:rsidRPr="00C269A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00584D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486302" w14:textId="77777777" w:rsidR="001C535D" w:rsidRPr="00C269A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70AFFD2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C04E8B1" w14:textId="77777777" w:rsidR="001C535D" w:rsidRPr="00C269A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5F9A21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5A8B6F0" w14:textId="77777777" w:rsidR="001C535D" w:rsidRPr="00C269A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47ECB96" w14:textId="77777777" w:rsidR="001C535D" w:rsidRPr="00C269A1" w:rsidRDefault="001C535D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F550E63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D15BE17" w14:textId="77777777" w:rsidR="001C535D" w:rsidRPr="00C269A1" w:rsidRDefault="001C535D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62A2ED4" w14:textId="77777777" w:rsidR="001C535D" w:rsidRPr="00C269A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5356E0" w14:textId="77777777" w:rsidR="001C535D" w:rsidRPr="00C269A1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C535D" w:rsidRPr="00D8774D" w14:paraId="758D06FB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7BA06F2" w14:textId="2A4A7F24" w:rsidR="001C535D" w:rsidRPr="00D8774D" w:rsidRDefault="001C535D" w:rsidP="001C535D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774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89DD359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C1B66E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7805D2D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833833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0FE6D9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18095F" w14:textId="77777777" w:rsidR="001C535D" w:rsidRPr="00D8774D" w:rsidRDefault="001C535D" w:rsidP="001C53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2C42A0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04C80B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87B4642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4319FB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548A161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63CEFF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08CE6D" w14:textId="77777777" w:rsidR="001C535D" w:rsidRPr="00D8774D" w:rsidRDefault="001C535D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E3F182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B4CDC2" w14:textId="77777777" w:rsidR="001C535D" w:rsidRPr="00D8774D" w:rsidRDefault="001C535D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467AE6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E580D9" w14:textId="77777777" w:rsidR="001C535D" w:rsidRPr="00D8774D" w:rsidRDefault="001C535D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35D" w:rsidRPr="00D8774D" w14:paraId="02546231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CD75755" w14:textId="77777777" w:rsidR="001C535D" w:rsidRPr="00D8774D" w:rsidRDefault="001C535D" w:rsidP="001C535D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870B83F" w14:textId="78A14998" w:rsidR="001C535D" w:rsidRPr="00D8774D" w:rsidRDefault="001C535D" w:rsidP="001C53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58EC07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963A9A6" w14:textId="5E914839" w:rsidR="001C535D" w:rsidRPr="00D8774D" w:rsidRDefault="001C535D" w:rsidP="008A793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702EBA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BD8536" w14:textId="068CA43A" w:rsidR="001C535D" w:rsidRPr="00D8774D" w:rsidRDefault="001C535D" w:rsidP="008A793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C5B2F" w14:textId="77777777" w:rsidR="001C535D" w:rsidRPr="00D8774D" w:rsidRDefault="001C535D" w:rsidP="001C53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132E992" w14:textId="5C84FFAA" w:rsidR="001C535D" w:rsidRPr="00D8774D" w:rsidRDefault="001C535D" w:rsidP="00D8774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(23,924,947)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77B86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08ABCB0" w14:textId="7550F83E" w:rsidR="001C535D" w:rsidRPr="00D8774D" w:rsidRDefault="001C535D" w:rsidP="0070399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pacing w:val="-4"/>
                <w:sz w:val="26"/>
                <w:szCs w:val="26"/>
              </w:rPr>
              <w:t>(23,924,947)</w:t>
            </w:r>
          </w:p>
        </w:tc>
        <w:tc>
          <w:tcPr>
            <w:tcW w:w="270" w:type="dxa"/>
            <w:vAlign w:val="bottom"/>
          </w:tcPr>
          <w:p w14:paraId="45759343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A9F5DB0" w14:textId="3E505A69" w:rsidR="001C535D" w:rsidRPr="00D8774D" w:rsidRDefault="001C535D" w:rsidP="001C53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D9F570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A9B4FC" w14:textId="6D877505" w:rsidR="001C535D" w:rsidRPr="00D8774D" w:rsidRDefault="001C535D" w:rsidP="007039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(27,</w:t>
            </w:r>
            <w:r w:rsidR="00E24137" w:rsidRPr="00D8774D">
              <w:rPr>
                <w:rFonts w:ascii="Angsana New" w:hAnsi="Angsana New"/>
                <w:sz w:val="26"/>
                <w:szCs w:val="26"/>
              </w:rPr>
              <w:t>373</w:t>
            </w:r>
            <w:r w:rsidRPr="00D8774D">
              <w:rPr>
                <w:rFonts w:ascii="Angsana New" w:hAnsi="Angsana New"/>
                <w:sz w:val="26"/>
                <w:szCs w:val="26"/>
              </w:rPr>
              <w:t>,</w:t>
            </w:r>
            <w:r w:rsidR="00E24137" w:rsidRPr="00D8774D">
              <w:rPr>
                <w:rFonts w:ascii="Angsana New" w:hAnsi="Angsana New"/>
                <w:sz w:val="26"/>
                <w:szCs w:val="26"/>
              </w:rPr>
              <w:t>579</w:t>
            </w:r>
            <w:r w:rsidRPr="00D877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B910596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8FFD65" w14:textId="1613790D" w:rsidR="001C535D" w:rsidRPr="00D8774D" w:rsidRDefault="001C535D" w:rsidP="001C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F8E47C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6225E3" w14:textId="70335C9B" w:rsidR="001C535D" w:rsidRPr="00D8774D" w:rsidRDefault="001C535D" w:rsidP="007039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pacing w:val="-4"/>
                <w:sz w:val="26"/>
                <w:szCs w:val="26"/>
              </w:rPr>
              <w:t>(27,</w:t>
            </w:r>
            <w:r w:rsidR="00E24137" w:rsidRPr="00D8774D">
              <w:rPr>
                <w:rFonts w:ascii="Angsana New" w:hAnsi="Angsana New"/>
                <w:spacing w:val="-4"/>
                <w:sz w:val="26"/>
                <w:szCs w:val="26"/>
              </w:rPr>
              <w:t>373</w:t>
            </w:r>
            <w:r w:rsidRPr="00D8774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E24137" w:rsidRPr="00D8774D">
              <w:rPr>
                <w:rFonts w:ascii="Angsana New" w:hAnsi="Angsana New"/>
                <w:spacing w:val="-4"/>
                <w:sz w:val="26"/>
                <w:szCs w:val="26"/>
              </w:rPr>
              <w:t>579</w:t>
            </w:r>
            <w:r w:rsidRPr="00D8774D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1C535D" w:rsidRPr="00D8774D" w14:paraId="133DB9BD" w14:textId="77777777" w:rsidTr="00C269A1">
        <w:trPr>
          <w:trHeight w:val="261"/>
        </w:trPr>
        <w:tc>
          <w:tcPr>
            <w:tcW w:w="3150" w:type="dxa"/>
            <w:shd w:val="clear" w:color="auto" w:fill="auto"/>
          </w:tcPr>
          <w:p w14:paraId="7A47946A" w14:textId="5A24ABAE" w:rsidR="001C535D" w:rsidRPr="00D8774D" w:rsidRDefault="001C535D" w:rsidP="001C535D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774D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D8774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8774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8774D">
              <w:rPr>
                <w:rFonts w:ascii="Angsana New" w:hAnsi="Angsana New"/>
                <w:sz w:val="26"/>
                <w:szCs w:val="26"/>
                <w:cs/>
              </w:rPr>
              <w:t>การป้องกัน</w:t>
            </w:r>
            <w:r w:rsidRPr="00D8774D">
              <w:rPr>
                <w:rFonts w:ascii="Angsana New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70" w:type="dxa"/>
            <w:vAlign w:val="bottom"/>
          </w:tcPr>
          <w:p w14:paraId="0430C23A" w14:textId="1C305C98" w:rsidR="001C535D" w:rsidRPr="00D8774D" w:rsidRDefault="001C535D" w:rsidP="001C535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(758,040)</w:t>
            </w:r>
          </w:p>
        </w:tc>
        <w:tc>
          <w:tcPr>
            <w:tcW w:w="236" w:type="dxa"/>
            <w:vAlign w:val="bottom"/>
          </w:tcPr>
          <w:p w14:paraId="5D97E8A9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7C58113" w14:textId="065CF097" w:rsidR="001C535D" w:rsidRPr="00D8774D" w:rsidRDefault="001C535D" w:rsidP="008A793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57C09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A43FB6" w14:textId="36867B44" w:rsidR="001C535D" w:rsidRPr="00D8774D" w:rsidRDefault="001C535D" w:rsidP="008A793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74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CE5CF" w14:textId="77777777" w:rsidR="001C535D" w:rsidRPr="00D8774D" w:rsidRDefault="001C535D" w:rsidP="001C53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77914FD" w14:textId="6033B233" w:rsidR="001C535D" w:rsidRPr="00D8774D" w:rsidRDefault="001C535D" w:rsidP="008A79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6D8C5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C56D383" w14:textId="3A4827D8" w:rsidR="001C535D" w:rsidRPr="00D8774D" w:rsidRDefault="001C535D" w:rsidP="0070399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pacing w:val="-4"/>
                <w:sz w:val="26"/>
                <w:szCs w:val="26"/>
              </w:rPr>
              <w:t>(758,040)</w:t>
            </w:r>
          </w:p>
        </w:tc>
        <w:tc>
          <w:tcPr>
            <w:tcW w:w="270" w:type="dxa"/>
            <w:vAlign w:val="bottom"/>
          </w:tcPr>
          <w:p w14:paraId="19FD092E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55F338" w14:textId="7D2D50B9" w:rsidR="001C535D" w:rsidRPr="00D8774D" w:rsidRDefault="001C535D" w:rsidP="001C53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606616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39436A" w14:textId="4E7EBF71" w:rsidR="001C535D" w:rsidRPr="00D8774D" w:rsidRDefault="001C535D" w:rsidP="00D8774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(758,040)</w:t>
            </w:r>
          </w:p>
        </w:tc>
        <w:tc>
          <w:tcPr>
            <w:tcW w:w="270" w:type="dxa"/>
            <w:vAlign w:val="bottom"/>
          </w:tcPr>
          <w:p w14:paraId="4BDC2927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23895E" w14:textId="6F83442A" w:rsidR="001C535D" w:rsidRPr="00D8774D" w:rsidRDefault="001C535D" w:rsidP="001C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59D0EF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B14F59" w14:textId="19DAF19A" w:rsidR="001C535D" w:rsidRPr="00D8774D" w:rsidRDefault="001C535D" w:rsidP="0070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(758,040)</w:t>
            </w:r>
          </w:p>
        </w:tc>
      </w:tr>
      <w:tr w:rsidR="001C535D" w:rsidRPr="00D8774D" w14:paraId="481E6112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420B482C" w14:textId="723A7BB4" w:rsidR="001C535D" w:rsidRPr="00D8774D" w:rsidRDefault="001C535D" w:rsidP="001C535D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774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170" w:type="dxa"/>
            <w:vAlign w:val="bottom"/>
          </w:tcPr>
          <w:p w14:paraId="3D47CB55" w14:textId="7F735B9C" w:rsidR="001C535D" w:rsidRPr="00D8774D" w:rsidRDefault="001C535D" w:rsidP="001C53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503E92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F7D0D7A" w14:textId="078E787F" w:rsidR="001C535D" w:rsidRPr="00D8774D" w:rsidRDefault="001C535D" w:rsidP="00D8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(229,343)</w:t>
            </w:r>
          </w:p>
        </w:tc>
        <w:tc>
          <w:tcPr>
            <w:tcW w:w="236" w:type="dxa"/>
            <w:vAlign w:val="bottom"/>
          </w:tcPr>
          <w:p w14:paraId="0B7AE222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441D98B" w14:textId="7FB14752" w:rsidR="001C535D" w:rsidRPr="00D8774D" w:rsidRDefault="001C535D" w:rsidP="008A793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35CE5" w14:textId="77777777" w:rsidR="001C535D" w:rsidRPr="00D8774D" w:rsidRDefault="001C535D" w:rsidP="001C53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4FAE42" w14:textId="4F0A14EA" w:rsidR="001C535D" w:rsidRPr="00D8774D" w:rsidRDefault="001C535D" w:rsidP="008A79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CF790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3122421" w14:textId="50D14639" w:rsidR="001C535D" w:rsidRPr="00D8774D" w:rsidRDefault="001C535D" w:rsidP="0070399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(229,</w:t>
            </w:r>
            <w:r w:rsidRPr="00D8774D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343</w:t>
            </w:r>
            <w:r w:rsidRPr="00D877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A00F781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223F0D3" w14:textId="077FE428" w:rsidR="001C535D" w:rsidRPr="00D8774D" w:rsidRDefault="001C535D" w:rsidP="001C53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7DA83C6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FE3AD0" w14:textId="50609824" w:rsidR="001C535D" w:rsidRPr="00D8774D" w:rsidRDefault="001C535D" w:rsidP="00D8774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(229,343)</w:t>
            </w:r>
          </w:p>
        </w:tc>
        <w:tc>
          <w:tcPr>
            <w:tcW w:w="270" w:type="dxa"/>
            <w:vAlign w:val="bottom"/>
          </w:tcPr>
          <w:p w14:paraId="58232F61" w14:textId="77777777" w:rsidR="001C535D" w:rsidRPr="00D8774D" w:rsidRDefault="001C535D" w:rsidP="001C53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DD72C7" w14:textId="24B96D1B" w:rsidR="001C535D" w:rsidRPr="00D8774D" w:rsidRDefault="001C535D" w:rsidP="001C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8934A1" w14:textId="77777777" w:rsidR="001C535D" w:rsidRPr="00D8774D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4D364" w14:textId="789B57FB" w:rsidR="001C535D" w:rsidRPr="00D8774D" w:rsidRDefault="001C535D" w:rsidP="0070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6"/>
                <w:szCs w:val="26"/>
              </w:rPr>
            </w:pPr>
            <w:r w:rsidRPr="00D8774D">
              <w:rPr>
                <w:rFonts w:ascii="Angsana New" w:hAnsi="Angsana New"/>
                <w:sz w:val="26"/>
                <w:szCs w:val="26"/>
              </w:rPr>
              <w:t>(229,343)</w:t>
            </w:r>
          </w:p>
        </w:tc>
      </w:tr>
    </w:tbl>
    <w:p w14:paraId="102D93E6" w14:textId="77777777" w:rsidR="000D38EC" w:rsidRPr="00C269A1" w:rsidRDefault="000D38EC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507EBCCA" w14:textId="676E5E89" w:rsidR="0042440E" w:rsidRDefault="0042440E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  <w:sectPr w:rsidR="0042440E" w:rsidSect="00730E2C">
          <w:headerReference w:type="default" r:id="rId11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1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6"/>
        <w:gridCol w:w="1260"/>
        <w:gridCol w:w="237"/>
        <w:gridCol w:w="1286"/>
        <w:gridCol w:w="238"/>
        <w:gridCol w:w="1302"/>
        <w:gridCol w:w="270"/>
        <w:gridCol w:w="1083"/>
        <w:gridCol w:w="275"/>
        <w:gridCol w:w="976"/>
        <w:gridCol w:w="238"/>
        <w:gridCol w:w="987"/>
        <w:gridCol w:w="275"/>
        <w:gridCol w:w="989"/>
        <w:gridCol w:w="276"/>
        <w:gridCol w:w="920"/>
        <w:gridCol w:w="276"/>
        <w:gridCol w:w="986"/>
        <w:gridCol w:w="20"/>
      </w:tblGrid>
      <w:tr w:rsidR="00E21629" w:rsidRPr="00703991" w14:paraId="75EF67E5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291D75A3" w14:textId="77777777" w:rsidR="00E21629" w:rsidRPr="00703991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894" w:type="dxa"/>
            <w:gridSpan w:val="18"/>
            <w:vAlign w:val="bottom"/>
          </w:tcPr>
          <w:p w14:paraId="52D9506E" w14:textId="77777777" w:rsidR="00E21629" w:rsidRPr="00703991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39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21629" w:rsidRPr="00703991" w14:paraId="793E8C87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7C71B785" w14:textId="77777777" w:rsidR="00E21629" w:rsidRPr="00703991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7" w:type="dxa"/>
            <w:gridSpan w:val="9"/>
            <w:tcBorders>
              <w:bottom w:val="single" w:sz="4" w:space="0" w:color="auto"/>
            </w:tcBorders>
            <w:vAlign w:val="bottom"/>
          </w:tcPr>
          <w:p w14:paraId="0BB7E61A" w14:textId="77777777" w:rsidR="00E21629" w:rsidRPr="00703991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39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  <w:vAlign w:val="bottom"/>
          </w:tcPr>
          <w:p w14:paraId="2903280C" w14:textId="77777777" w:rsidR="00E21629" w:rsidRPr="00703991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29" w:type="dxa"/>
            <w:gridSpan w:val="8"/>
            <w:tcBorders>
              <w:bottom w:val="single" w:sz="4" w:space="0" w:color="auto"/>
            </w:tcBorders>
            <w:vAlign w:val="bottom"/>
          </w:tcPr>
          <w:p w14:paraId="79241B77" w14:textId="77777777" w:rsidR="00E21629" w:rsidRPr="00703991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39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703991" w14:paraId="1E61AFE6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6FA21140" w14:textId="310BC88F" w:rsidR="00E21629" w:rsidRPr="00703991" w:rsidRDefault="00E21629" w:rsidP="006A489C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039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039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 w:rsidR="00557B3E" w:rsidRPr="007039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0</w:t>
            </w:r>
            <w:r w:rsidRPr="007039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57B3E" w:rsidRPr="0070399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7039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039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451908" w14:textId="1C747D27" w:rsidR="00E21629" w:rsidRPr="00703991" w:rsidRDefault="00E21629" w:rsidP="006A489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0399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DE215F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3991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9B30EB4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65D08B51" w14:textId="4FA621C7" w:rsidR="00E21629" w:rsidRPr="00703991" w:rsidRDefault="00E21629" w:rsidP="009642D3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399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C7D7FDD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F082B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0399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2D05" w14:textId="77777777" w:rsidR="00E21629" w:rsidRPr="00703991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0D2A9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399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7FEE" w14:textId="77777777" w:rsidR="00E21629" w:rsidRPr="00703991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E86EE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8" w:type="dxa"/>
            <w:vAlign w:val="bottom"/>
          </w:tcPr>
          <w:p w14:paraId="2DFB3E84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1A9A1091" w14:textId="6F263721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399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5" w:type="dxa"/>
            <w:vAlign w:val="bottom"/>
          </w:tcPr>
          <w:p w14:paraId="237A5083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66F7028" w14:textId="1DD5FAAF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399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6" w:type="dxa"/>
            <w:vAlign w:val="bottom"/>
          </w:tcPr>
          <w:p w14:paraId="1C2E7BB6" w14:textId="77777777" w:rsidR="00E21629" w:rsidRPr="00703991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0" w:type="dxa"/>
            <w:vAlign w:val="bottom"/>
          </w:tcPr>
          <w:p w14:paraId="3E4CAC0A" w14:textId="36068480" w:rsidR="00E21629" w:rsidRPr="00703991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039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0399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76" w:type="dxa"/>
            <w:vAlign w:val="bottom"/>
          </w:tcPr>
          <w:p w14:paraId="1E70DAF2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6A8C2B30" w14:textId="77777777" w:rsidR="00E21629" w:rsidRPr="00703991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703991" w14:paraId="3F11FC56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24A5CDC4" w14:textId="77777777" w:rsidR="00E21629" w:rsidRPr="00703991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894" w:type="dxa"/>
            <w:gridSpan w:val="18"/>
            <w:vAlign w:val="bottom"/>
          </w:tcPr>
          <w:p w14:paraId="5EFD8631" w14:textId="77777777" w:rsidR="00E21629" w:rsidRPr="00703991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039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703991" w14:paraId="678447DA" w14:textId="77777777" w:rsidTr="005453E7">
        <w:trPr>
          <w:trHeight w:val="333"/>
        </w:trPr>
        <w:tc>
          <w:tcPr>
            <w:tcW w:w="3246" w:type="dxa"/>
            <w:shd w:val="clear" w:color="auto" w:fill="auto"/>
            <w:vAlign w:val="bottom"/>
          </w:tcPr>
          <w:p w14:paraId="300A56B8" w14:textId="77777777" w:rsidR="00E21629" w:rsidRPr="00703991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039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7B96B776" w14:textId="77777777" w:rsidR="00E21629" w:rsidRPr="00703991" w:rsidRDefault="00E21629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0915EA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79A8926" w14:textId="77777777" w:rsidR="00E21629" w:rsidRPr="00703991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E8C5A28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96BAB30" w14:textId="77777777" w:rsidR="00E21629" w:rsidRPr="00703991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3378A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C68093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E3F6044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05CFAE1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A114C0C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49F5F0B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10E1E68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5B16DD3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2CEFCAA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9BFC465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4CDE5133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07DDEAC5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703991" w14:paraId="504C5A1D" w14:textId="77777777" w:rsidTr="005453E7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58C5708D" w14:textId="77777777" w:rsidR="00E21629" w:rsidRPr="00703991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0BED8D7E" w14:textId="77777777" w:rsidR="00E21629" w:rsidRPr="00703991" w:rsidRDefault="00E21629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359CBC7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6EB6331" w14:textId="77777777" w:rsidR="00E21629" w:rsidRPr="00703991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F4916BB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1F9EC29" w14:textId="77777777" w:rsidR="00E21629" w:rsidRPr="00703991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E5ADC6" w14:textId="77777777" w:rsidR="00E21629" w:rsidRPr="00703991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5484657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F6765" w14:textId="77777777" w:rsidR="00E21629" w:rsidRPr="00703991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9EE8E31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FD1DB6C" w14:textId="77777777" w:rsidR="00E21629" w:rsidRPr="0070399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DB8E2F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41EA73A5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A636139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195B135" w14:textId="77777777" w:rsidR="00E21629" w:rsidRPr="00703991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6BC0E80" w14:textId="77777777" w:rsidR="00E21629" w:rsidRPr="00703991" w:rsidRDefault="00E21629" w:rsidP="005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78532F3" w14:textId="77777777" w:rsidR="00E21629" w:rsidRPr="00703991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1C003DB7" w14:textId="77777777" w:rsidR="00E21629" w:rsidRPr="00703991" w:rsidRDefault="00E21629" w:rsidP="00280D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35D" w:rsidRPr="00703991" w14:paraId="72309B15" w14:textId="77777777" w:rsidTr="00F26573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12C056E2" w14:textId="5CF7CFDB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0399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4831C5A2" w14:textId="4F0D797D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877BF54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4F3CD6F" w14:textId="52FA889A" w:rsidR="001C535D" w:rsidRPr="00703991" w:rsidRDefault="001C535D" w:rsidP="008A793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306,765</w:t>
            </w:r>
          </w:p>
        </w:tc>
        <w:tc>
          <w:tcPr>
            <w:tcW w:w="238" w:type="dxa"/>
            <w:vAlign w:val="bottom"/>
          </w:tcPr>
          <w:p w14:paraId="781D05F2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C7A00F7" w14:textId="70574DC4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3B482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AB0C295" w14:textId="604F3F8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52,979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25A26D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0D4F057" w14:textId="5B450A76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359,744</w:t>
            </w:r>
          </w:p>
        </w:tc>
        <w:tc>
          <w:tcPr>
            <w:tcW w:w="238" w:type="dxa"/>
            <w:vAlign w:val="bottom"/>
          </w:tcPr>
          <w:p w14:paraId="0414EAB0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17C1471" w14:textId="02AF4AB4" w:rsidR="001C535D" w:rsidRPr="00703991" w:rsidRDefault="001C535D" w:rsidP="00C96EF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0029025D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04C4CAA" w14:textId="19D19C35" w:rsidR="001C535D" w:rsidRPr="00703991" w:rsidRDefault="001C535D" w:rsidP="001C53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360,383</w:t>
            </w:r>
          </w:p>
        </w:tc>
        <w:tc>
          <w:tcPr>
            <w:tcW w:w="276" w:type="dxa"/>
            <w:vAlign w:val="bottom"/>
          </w:tcPr>
          <w:p w14:paraId="4A25F1A9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CB4AD0C" w14:textId="1962554E" w:rsidR="001C535D" w:rsidRPr="00703991" w:rsidRDefault="001C535D" w:rsidP="001C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2A5F783B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B94453A" w14:textId="6C6F56B8" w:rsidR="001C535D" w:rsidRPr="00703991" w:rsidRDefault="001C535D" w:rsidP="001C535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360,383</w:t>
            </w:r>
          </w:p>
        </w:tc>
      </w:tr>
      <w:tr w:rsidR="001C535D" w:rsidRPr="00703991" w14:paraId="30D6F84A" w14:textId="77777777" w:rsidTr="00F26573">
        <w:trPr>
          <w:trHeight w:val="213"/>
        </w:trPr>
        <w:tc>
          <w:tcPr>
            <w:tcW w:w="3246" w:type="dxa"/>
            <w:shd w:val="clear" w:color="auto" w:fill="auto"/>
            <w:vAlign w:val="bottom"/>
          </w:tcPr>
          <w:p w14:paraId="4F3C1056" w14:textId="77777777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7E38A2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64F855B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3BBBA1F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3DFE45E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F48D153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933B90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660D80F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C4D7BA2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38CDAED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DB7B7A5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C0D3765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212DA4E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84DE084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3EAAFD4C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0C4222E" w14:textId="77777777" w:rsidR="001C535D" w:rsidRPr="00703991" w:rsidRDefault="001C535D" w:rsidP="001C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F6002D2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61591066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35D" w:rsidRPr="00703991" w14:paraId="2F6E23FE" w14:textId="77777777" w:rsidTr="005453E7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48962516" w14:textId="5D782989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43198825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588D466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D49288B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AA52E04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DE34145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4BCA88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0A5B4C5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014E306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C5647E1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5104F64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C28232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A09B452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15786E1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25DE3E75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A0EC460" w14:textId="77777777" w:rsidR="001C535D" w:rsidRPr="00703991" w:rsidRDefault="001C535D" w:rsidP="001C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39087B9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AB36673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35D" w:rsidRPr="00703991" w14:paraId="1021172B" w14:textId="77777777" w:rsidTr="005453E7">
        <w:trPr>
          <w:trHeight w:val="261"/>
        </w:trPr>
        <w:tc>
          <w:tcPr>
            <w:tcW w:w="3246" w:type="dxa"/>
            <w:shd w:val="clear" w:color="auto" w:fill="auto"/>
          </w:tcPr>
          <w:p w14:paraId="4200038D" w14:textId="050AB7BC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99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0399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145870AD" w14:textId="42CEA8F2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FE7513A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823D047" w14:textId="0D341D84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0F9DBBA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C6F67A7" w14:textId="1BB3561F" w:rsidR="001C535D" w:rsidRPr="00703991" w:rsidRDefault="001C535D" w:rsidP="008A7939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1,930,688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85FE4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5B368CC" w14:textId="431AFAA6" w:rsidR="001C535D" w:rsidRPr="00703991" w:rsidRDefault="001C535D" w:rsidP="008A793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EC83213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35E62F" w14:textId="7D0E9355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1,930,688</w:t>
            </w:r>
          </w:p>
        </w:tc>
        <w:tc>
          <w:tcPr>
            <w:tcW w:w="238" w:type="dxa"/>
            <w:vAlign w:val="bottom"/>
          </w:tcPr>
          <w:p w14:paraId="4BCC6666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B814246" w14:textId="37C5C9DE" w:rsidR="001C535D" w:rsidRPr="00703991" w:rsidRDefault="00C96EFA" w:rsidP="00C96EF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320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1,683,388</w:t>
            </w:r>
          </w:p>
        </w:tc>
        <w:tc>
          <w:tcPr>
            <w:tcW w:w="275" w:type="dxa"/>
            <w:vAlign w:val="bottom"/>
          </w:tcPr>
          <w:p w14:paraId="28D874DD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307F876" w14:textId="014EE376" w:rsidR="001C535D" w:rsidRPr="00703991" w:rsidRDefault="00C96EFA" w:rsidP="00C96EF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6" w:type="dxa"/>
            <w:vAlign w:val="bottom"/>
          </w:tcPr>
          <w:p w14:paraId="33D386DB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4E95E0B" w14:textId="1D7BC65E" w:rsidR="001C535D" w:rsidRPr="00703991" w:rsidRDefault="00C96EFA" w:rsidP="00C96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247,300</w:t>
            </w:r>
          </w:p>
        </w:tc>
        <w:tc>
          <w:tcPr>
            <w:tcW w:w="276" w:type="dxa"/>
            <w:vAlign w:val="bottom"/>
          </w:tcPr>
          <w:p w14:paraId="17C9A7B6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E33B12F" w14:textId="7B95331B" w:rsidR="001C535D" w:rsidRPr="00703991" w:rsidRDefault="001C535D" w:rsidP="0074186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1,930,688</w:t>
            </w:r>
          </w:p>
        </w:tc>
      </w:tr>
      <w:tr w:rsidR="001C535D" w:rsidRPr="00703991" w14:paraId="4755F473" w14:textId="77777777" w:rsidTr="00F26573">
        <w:trPr>
          <w:trHeight w:val="261"/>
        </w:trPr>
        <w:tc>
          <w:tcPr>
            <w:tcW w:w="3246" w:type="dxa"/>
            <w:shd w:val="clear" w:color="auto" w:fill="auto"/>
          </w:tcPr>
          <w:p w14:paraId="60827DD9" w14:textId="07374E6A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99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0399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8442CC9" w14:textId="4321578E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A76DE02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D2FB50B" w14:textId="7128BA06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A4110F4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D34560E" w14:textId="42757768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622D7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1035E15" w14:textId="2F72BB1B" w:rsidR="001C535D" w:rsidRPr="00703991" w:rsidRDefault="001C535D" w:rsidP="008A793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59,955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93D2C83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AE1722F" w14:textId="5F80CAFB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59,955</w:t>
            </w:r>
          </w:p>
        </w:tc>
        <w:tc>
          <w:tcPr>
            <w:tcW w:w="238" w:type="dxa"/>
            <w:vAlign w:val="bottom"/>
          </w:tcPr>
          <w:p w14:paraId="25E651B0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FD893E6" w14:textId="6AF7E6A8" w:rsidR="001C535D" w:rsidRPr="00703991" w:rsidRDefault="001C535D" w:rsidP="00C96EF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02AE928F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392DAB" w14:textId="4358B550" w:rsidR="001C535D" w:rsidRPr="00703991" w:rsidRDefault="001C535D" w:rsidP="001C53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62,696</w:t>
            </w:r>
          </w:p>
        </w:tc>
        <w:tc>
          <w:tcPr>
            <w:tcW w:w="276" w:type="dxa"/>
            <w:vAlign w:val="bottom"/>
          </w:tcPr>
          <w:p w14:paraId="729A0264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95A9E42" w14:textId="3D30A8B0" w:rsidR="001C535D" w:rsidRPr="00703991" w:rsidRDefault="001C535D" w:rsidP="001C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4475FB0E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7D2D20F3" w14:textId="0EC42DA0" w:rsidR="001C535D" w:rsidRPr="00703991" w:rsidRDefault="001C535D" w:rsidP="001C535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62,696</w:t>
            </w:r>
          </w:p>
        </w:tc>
      </w:tr>
      <w:tr w:rsidR="001C535D" w:rsidRPr="00703991" w14:paraId="4C8BBAA2" w14:textId="77777777" w:rsidTr="00F26573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7D508D43" w14:textId="77777777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2E7369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70E8393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2DA5EC4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E72602B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4E018BB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217FDF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43361DB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23DF236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D81F1C9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D2582A2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3118027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616E4962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F02200C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6F945854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90D84E7" w14:textId="77777777" w:rsidR="001C535D" w:rsidRPr="00703991" w:rsidRDefault="001C535D" w:rsidP="001C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6B06B76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391743AB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35D" w:rsidRPr="00703991" w14:paraId="61578819" w14:textId="77777777" w:rsidTr="005453E7">
        <w:trPr>
          <w:gridAfter w:val="1"/>
          <w:wAfter w:w="20" w:type="dxa"/>
          <w:trHeight w:val="270"/>
        </w:trPr>
        <w:tc>
          <w:tcPr>
            <w:tcW w:w="3246" w:type="dxa"/>
            <w:shd w:val="clear" w:color="auto" w:fill="auto"/>
            <w:vAlign w:val="bottom"/>
          </w:tcPr>
          <w:p w14:paraId="078F2077" w14:textId="77777777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99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8836D02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4F9D97D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01982AD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DB700C3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A5117C" w14:textId="77777777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C70F3" w14:textId="77777777" w:rsidR="001C535D" w:rsidRPr="00703991" w:rsidRDefault="001C535D" w:rsidP="001C535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7A60F3E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8A39138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606E710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1DB22DB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ED527C9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2645084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D71B397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E038751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86AF1CA" w14:textId="77777777" w:rsidR="001C535D" w:rsidRPr="00703991" w:rsidRDefault="001C535D" w:rsidP="001C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9CA912D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B302710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35D" w:rsidRPr="00703991" w14:paraId="2C0C3DA0" w14:textId="77777777" w:rsidTr="005453E7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760D0783" w14:textId="77777777" w:rsidR="001C535D" w:rsidRPr="00703991" w:rsidRDefault="001C535D" w:rsidP="001C535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991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5400E8B3" w14:textId="4EB10590" w:rsidR="001C535D" w:rsidRPr="00703991" w:rsidRDefault="001C535D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1EBF1DF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3AABF7F" w14:textId="782F478A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881298E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E23EBD4" w14:textId="48D87E5B" w:rsidR="001C535D" w:rsidRPr="00703991" w:rsidRDefault="001C535D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039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AE32E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8A3A46" w14:textId="34744166" w:rsidR="001C535D" w:rsidRPr="00703991" w:rsidRDefault="001C535D" w:rsidP="008A79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(7,988,857)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6EA4BBF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568C0B1" w14:textId="6AFDC5D0" w:rsidR="001C535D" w:rsidRPr="00703991" w:rsidRDefault="001C535D" w:rsidP="001C535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(7,988,857)</w:t>
            </w:r>
          </w:p>
        </w:tc>
        <w:tc>
          <w:tcPr>
            <w:tcW w:w="238" w:type="dxa"/>
            <w:vAlign w:val="bottom"/>
          </w:tcPr>
          <w:p w14:paraId="2EB52C21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76AC20E" w14:textId="249A9BA6" w:rsidR="001C535D" w:rsidRPr="00703991" w:rsidRDefault="001C535D" w:rsidP="00C96EF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55A38BA5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311CD1" w14:textId="5A51F61C" w:rsidR="001C535D" w:rsidRPr="00703991" w:rsidRDefault="001C535D" w:rsidP="001C53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(8,048,401)</w:t>
            </w:r>
          </w:p>
        </w:tc>
        <w:tc>
          <w:tcPr>
            <w:tcW w:w="276" w:type="dxa"/>
            <w:vAlign w:val="bottom"/>
          </w:tcPr>
          <w:p w14:paraId="3D2B8300" w14:textId="77777777" w:rsidR="001C535D" w:rsidRPr="00703991" w:rsidRDefault="001C535D" w:rsidP="001C53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94D6141" w14:textId="155B82F7" w:rsidR="001C535D" w:rsidRPr="00703991" w:rsidRDefault="001C535D" w:rsidP="001C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3898D4AE" w14:textId="77777777" w:rsidR="001C535D" w:rsidRPr="00703991" w:rsidRDefault="001C535D" w:rsidP="001C53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A23D76C" w14:textId="72BBFBB2" w:rsidR="001C535D" w:rsidRPr="00703991" w:rsidRDefault="001C535D" w:rsidP="001C535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3991">
              <w:rPr>
                <w:rFonts w:asciiTheme="majorBidi" w:hAnsiTheme="majorBidi" w:cstheme="majorBidi"/>
                <w:sz w:val="26"/>
                <w:szCs w:val="26"/>
              </w:rPr>
              <w:t>(8,048,401)</w:t>
            </w:r>
          </w:p>
        </w:tc>
      </w:tr>
    </w:tbl>
    <w:p w14:paraId="351E5703" w14:textId="79C2DF6A" w:rsidR="001746C9" w:rsidRDefault="001746C9"/>
    <w:tbl>
      <w:tblPr>
        <w:tblW w:w="151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4"/>
        <w:gridCol w:w="1351"/>
        <w:gridCol w:w="236"/>
        <w:gridCol w:w="1314"/>
        <w:gridCol w:w="236"/>
        <w:gridCol w:w="1294"/>
        <w:gridCol w:w="236"/>
        <w:gridCol w:w="1114"/>
        <w:gridCol w:w="236"/>
        <w:gridCol w:w="1032"/>
        <w:gridCol w:w="272"/>
        <w:gridCol w:w="895"/>
        <w:gridCol w:w="272"/>
        <w:gridCol w:w="990"/>
        <w:gridCol w:w="270"/>
        <w:gridCol w:w="898"/>
        <w:gridCol w:w="360"/>
        <w:gridCol w:w="990"/>
      </w:tblGrid>
      <w:tr w:rsidR="00E21629" w:rsidRPr="00D246FB" w14:paraId="316D932D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32E89D44" w14:textId="77777777" w:rsidR="00E21629" w:rsidRPr="00D246FB" w:rsidRDefault="00E21629" w:rsidP="00CA0645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96" w:type="dxa"/>
            <w:gridSpan w:val="17"/>
            <w:shd w:val="clear" w:color="auto" w:fill="auto"/>
            <w:vAlign w:val="bottom"/>
          </w:tcPr>
          <w:p w14:paraId="33C54179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1629" w:rsidRPr="00D246FB" w14:paraId="6E946895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53B4057B" w14:textId="77777777" w:rsidR="00E21629" w:rsidRPr="00D246FB" w:rsidRDefault="00E21629" w:rsidP="00CA0645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49" w:type="dxa"/>
            <w:gridSpan w:val="9"/>
            <w:tcBorders>
              <w:bottom w:val="single" w:sz="4" w:space="0" w:color="auto"/>
            </w:tcBorders>
            <w:vAlign w:val="bottom"/>
          </w:tcPr>
          <w:p w14:paraId="75791860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vAlign w:val="bottom"/>
          </w:tcPr>
          <w:p w14:paraId="41A90892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75" w:type="dxa"/>
            <w:gridSpan w:val="7"/>
            <w:tcBorders>
              <w:bottom w:val="single" w:sz="4" w:space="0" w:color="auto"/>
            </w:tcBorders>
            <w:vAlign w:val="bottom"/>
          </w:tcPr>
          <w:p w14:paraId="0CBA9FE2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D246FB" w14:paraId="077FA8C2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4E7D00E8" w14:textId="7FC8D5D4" w:rsidR="00E21629" w:rsidRPr="00D246FB" w:rsidRDefault="00E21629" w:rsidP="006A489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F0C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7BD087F" w14:textId="3BF2019B" w:rsidR="00E21629" w:rsidRPr="005A1E26" w:rsidRDefault="00E21629" w:rsidP="006A489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FBF0F1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570A51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03AD0D0" w14:textId="40337565" w:rsidR="00E21629" w:rsidRPr="005A1E26" w:rsidRDefault="00E21629" w:rsidP="00AA410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6991E1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482A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374E2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E53B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1EE31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74B0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2D86832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4321FAFD" w14:textId="3B58A28F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2" w:type="dxa"/>
            <w:vAlign w:val="bottom"/>
          </w:tcPr>
          <w:p w14:paraId="09A697EE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1F2BAC" w14:textId="075EF8B0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1DB57C0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14:paraId="36C23AAA" w14:textId="746C8C1E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360" w:type="dxa"/>
            <w:vAlign w:val="bottom"/>
          </w:tcPr>
          <w:p w14:paraId="54516466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57253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D246FB" w14:paraId="0D8341B8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4779BC58" w14:textId="77777777" w:rsidR="00E21629" w:rsidRPr="00D246FB" w:rsidRDefault="00E21629" w:rsidP="00CA0645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96" w:type="dxa"/>
            <w:gridSpan w:val="17"/>
            <w:vAlign w:val="bottom"/>
          </w:tcPr>
          <w:p w14:paraId="13ED3126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D246FB" w14:paraId="34E82F9D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7F7CEB2F" w14:textId="77777777" w:rsidR="00E21629" w:rsidRPr="00D246FB" w:rsidRDefault="00E21629" w:rsidP="00CA0645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1" w:type="dxa"/>
            <w:vAlign w:val="bottom"/>
          </w:tcPr>
          <w:p w14:paraId="11C600DB" w14:textId="77777777" w:rsidR="00E21629" w:rsidRPr="008A7939" w:rsidRDefault="00E21629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741B816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E418226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2ACB5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C792C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56FC1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12CF3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A4FD7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19BF7A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778711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1297A51A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5EA581D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728260" w14:textId="77777777" w:rsidR="00E21629" w:rsidRPr="008A7939" w:rsidRDefault="00E21629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0066F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C7B774F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079D008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9BA9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42AB08A0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4A775E12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1" w:type="dxa"/>
            <w:vAlign w:val="bottom"/>
          </w:tcPr>
          <w:p w14:paraId="78408990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5EEA53F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EA43845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0F8D7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8B35611" w14:textId="77777777" w:rsidR="00E21629" w:rsidRPr="008A7939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F98E5C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D7448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6BBD9D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356051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60DB05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63234B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0F1E600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55A6F6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F2DF5E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36FF53C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591FE1B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22873D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1ADA5AF1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12C13A0F" w14:textId="1F8F8B90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D4990"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1" w:type="dxa"/>
            <w:vAlign w:val="bottom"/>
          </w:tcPr>
          <w:p w14:paraId="500CDE84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18C1607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D9DBDDF" w14:textId="3A86A800" w:rsidR="00E21629" w:rsidRPr="00D246FB" w:rsidRDefault="00E21629" w:rsidP="008A7939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546</w:t>
            </w:r>
          </w:p>
        </w:tc>
        <w:tc>
          <w:tcPr>
            <w:tcW w:w="236" w:type="dxa"/>
            <w:vAlign w:val="bottom"/>
          </w:tcPr>
          <w:p w14:paraId="3789E04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6E4D47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760D5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6A7C29" w14:textId="0E11B84C" w:rsidR="00E21629" w:rsidRPr="00520287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520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  <w:r w:rsidRPr="00520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9EDE2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697F1C2" w14:textId="40E9D530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864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931</w:t>
            </w:r>
          </w:p>
        </w:tc>
        <w:tc>
          <w:tcPr>
            <w:tcW w:w="272" w:type="dxa"/>
            <w:vAlign w:val="bottom"/>
          </w:tcPr>
          <w:p w14:paraId="6E2286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D91B335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994D13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2A35F0" w14:textId="722AD6D2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865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57644307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C6C53B6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60" w:type="dxa"/>
            <w:vAlign w:val="bottom"/>
          </w:tcPr>
          <w:p w14:paraId="22D443B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375C3D" w14:textId="00E85AD6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865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289</w:t>
            </w:r>
          </w:p>
        </w:tc>
      </w:tr>
      <w:tr w:rsidR="00E21629" w:rsidRPr="003B53B3" w14:paraId="1C33E3E5" w14:textId="77777777" w:rsidTr="003B53B3">
        <w:trPr>
          <w:trHeight w:val="70"/>
        </w:trPr>
        <w:tc>
          <w:tcPr>
            <w:tcW w:w="3144" w:type="dxa"/>
            <w:shd w:val="clear" w:color="auto" w:fill="auto"/>
            <w:vAlign w:val="bottom"/>
          </w:tcPr>
          <w:p w14:paraId="45DF8DAB" w14:textId="77777777" w:rsidR="00E21629" w:rsidRPr="003B53B3" w:rsidRDefault="00E21629" w:rsidP="00CA0645">
            <w:pPr>
              <w:ind w:left="166" w:right="-90" w:firstLine="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1" w:type="dxa"/>
            <w:vAlign w:val="bottom"/>
          </w:tcPr>
          <w:p w14:paraId="465654D8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901BF87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14" w:type="dxa"/>
            <w:vAlign w:val="bottom"/>
          </w:tcPr>
          <w:p w14:paraId="531D8ECF" w14:textId="77777777" w:rsidR="00E21629" w:rsidRPr="003B53B3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2FFC8347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44F9BD" w14:textId="77777777" w:rsidR="00E21629" w:rsidRPr="003B53B3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D6AF4" w14:textId="77777777" w:rsidR="00E21629" w:rsidRPr="003B53B3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6CDB52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26B9F8" w14:textId="77777777" w:rsidR="00E21629" w:rsidRPr="003B53B3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2B94F7E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A2B3392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14:paraId="0666349F" w14:textId="77777777" w:rsidR="00E21629" w:rsidRPr="003B53B3" w:rsidRDefault="00E21629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FD744E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2B63A52F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C4D58A" w14:textId="77777777" w:rsidR="00E21629" w:rsidRPr="003B53B3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2240E454" w14:textId="77777777" w:rsidR="00E21629" w:rsidRPr="003B53B3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2E843226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4A829" w14:textId="77777777" w:rsidR="00E21629" w:rsidRPr="003B53B3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E21629" w:rsidRPr="00D246FB" w14:paraId="751D80FF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0DBA881C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1" w:type="dxa"/>
            <w:vAlign w:val="bottom"/>
          </w:tcPr>
          <w:p w14:paraId="67CA8EFC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0DC3F9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C80B98E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5B68C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FA595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38BE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5DB54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0402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A91BF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4A19A0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69F0890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E18461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6C384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C777E4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4F56F9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12C84C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E6D22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1DE" w:rsidRPr="00D246FB" w14:paraId="692DD738" w14:textId="77777777" w:rsidTr="000A5B04">
        <w:trPr>
          <w:trHeight w:val="261"/>
        </w:trPr>
        <w:tc>
          <w:tcPr>
            <w:tcW w:w="3144" w:type="dxa"/>
            <w:shd w:val="clear" w:color="auto" w:fill="auto"/>
          </w:tcPr>
          <w:p w14:paraId="07EABA11" w14:textId="6FC7E4F0" w:rsidR="00FA21DE" w:rsidRPr="004829E7" w:rsidRDefault="00FA21DE" w:rsidP="00FA21DE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829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829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1" w:type="dxa"/>
            <w:vAlign w:val="bottom"/>
          </w:tcPr>
          <w:p w14:paraId="795D5FB8" w14:textId="77777777" w:rsidR="00FA21DE" w:rsidRPr="008A7939" w:rsidRDefault="00FA21DE" w:rsidP="00FA21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0E2E124E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1880E293" w14:textId="77777777" w:rsidR="00FA21DE" w:rsidRPr="004829E7" w:rsidRDefault="00FA21DE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80E9A3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8FC997" w14:textId="1EC19FED" w:rsidR="00FA21DE" w:rsidRPr="004829E7" w:rsidRDefault="00FA21DE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1,533,490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5623F" w14:textId="77777777" w:rsidR="00FA21DE" w:rsidRPr="004829E7" w:rsidRDefault="00FA21DE" w:rsidP="00FA21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06F429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1AA9A" w14:textId="77777777" w:rsidR="00FA21DE" w:rsidRPr="004829E7" w:rsidRDefault="00FA21DE" w:rsidP="00FA21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08AAA65" w14:textId="15C49C4C" w:rsidR="00FA21DE" w:rsidRPr="004829E7" w:rsidRDefault="00FA21DE" w:rsidP="00FA21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</w:rPr>
              <w:t>1,533,490</w:t>
            </w:r>
          </w:p>
        </w:tc>
        <w:tc>
          <w:tcPr>
            <w:tcW w:w="272" w:type="dxa"/>
            <w:vAlign w:val="bottom"/>
          </w:tcPr>
          <w:p w14:paraId="62B78D00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6A92E91" w14:textId="35403E92" w:rsidR="00FA21DE" w:rsidRPr="004829E7" w:rsidRDefault="00FA21DE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4829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286</w:t>
            </w:r>
            <w:r w:rsidRPr="004829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190</w:t>
            </w:r>
          </w:p>
        </w:tc>
        <w:tc>
          <w:tcPr>
            <w:tcW w:w="272" w:type="dxa"/>
            <w:vAlign w:val="bottom"/>
          </w:tcPr>
          <w:p w14:paraId="136C2F65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62EA71" w14:textId="77777777" w:rsidR="00FA21DE" w:rsidRPr="004829E7" w:rsidRDefault="00FA21DE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29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C8C618" w14:textId="77777777" w:rsidR="00FA21DE" w:rsidRPr="004829E7" w:rsidRDefault="00FA21DE" w:rsidP="00FA21DE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26466C7" w14:textId="31859F1F" w:rsidR="00FA21DE" w:rsidRPr="004829E7" w:rsidRDefault="00FA21DE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108" w:right="-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247,300</w:t>
            </w:r>
          </w:p>
        </w:tc>
        <w:tc>
          <w:tcPr>
            <w:tcW w:w="360" w:type="dxa"/>
            <w:vAlign w:val="bottom"/>
          </w:tcPr>
          <w:p w14:paraId="20C7B4E4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34514" w14:textId="3F252456" w:rsidR="00FA21DE" w:rsidRPr="004829E7" w:rsidRDefault="00FA21DE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1,533,490</w:t>
            </w:r>
          </w:p>
        </w:tc>
      </w:tr>
      <w:tr w:rsidR="00FA21DE" w:rsidRPr="00D246FB" w14:paraId="638CA1F2" w14:textId="77777777" w:rsidTr="000A5B04">
        <w:trPr>
          <w:trHeight w:val="261"/>
        </w:trPr>
        <w:tc>
          <w:tcPr>
            <w:tcW w:w="3144" w:type="dxa"/>
            <w:shd w:val="clear" w:color="auto" w:fill="auto"/>
          </w:tcPr>
          <w:p w14:paraId="1EA68013" w14:textId="62A6C060" w:rsidR="00FA21DE" w:rsidRPr="00D246FB" w:rsidRDefault="00FA21DE" w:rsidP="00FA21DE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1" w:type="dxa"/>
            <w:vAlign w:val="bottom"/>
          </w:tcPr>
          <w:p w14:paraId="3C19F308" w14:textId="77777777" w:rsidR="00FA21DE" w:rsidRPr="008A7939" w:rsidRDefault="00FA21DE" w:rsidP="00FA21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4A8D4AC1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2979A794" w14:textId="77777777" w:rsidR="00FA21DE" w:rsidRPr="00D246FB" w:rsidRDefault="00FA21DE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1EADF6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047E00" w14:textId="77777777" w:rsidR="00FA21DE" w:rsidRPr="00D246FB" w:rsidRDefault="00FA21DE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29259" w14:textId="77777777" w:rsidR="00FA21DE" w:rsidRPr="00D246FB" w:rsidRDefault="00FA21DE" w:rsidP="00FA21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95640F" w14:textId="2153A083" w:rsidR="00FA21DE" w:rsidRPr="00D246FB" w:rsidRDefault="00FA21DE" w:rsidP="00FA21DE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C5383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B8CAE0B" w14:textId="0D93380E" w:rsidR="00FA21DE" w:rsidRPr="00D246FB" w:rsidRDefault="00FA21DE" w:rsidP="00FA21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595</w:t>
            </w:r>
          </w:p>
        </w:tc>
        <w:tc>
          <w:tcPr>
            <w:tcW w:w="272" w:type="dxa"/>
            <w:vAlign w:val="bottom"/>
          </w:tcPr>
          <w:p w14:paraId="3EFDB396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5DF684C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6B0E72E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A192B2" w14:textId="3DC1D54A" w:rsidR="00FA21DE" w:rsidRPr="00D246FB" w:rsidRDefault="00FA21DE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282</w:t>
            </w:r>
          </w:p>
        </w:tc>
        <w:tc>
          <w:tcPr>
            <w:tcW w:w="270" w:type="dxa"/>
            <w:vAlign w:val="bottom"/>
          </w:tcPr>
          <w:p w14:paraId="10859F58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13E9CED" w14:textId="77777777" w:rsidR="00FA21DE" w:rsidRPr="00D246FB" w:rsidRDefault="00FA21DE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0A172584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6DE58" w14:textId="0F07E1EA" w:rsidR="00FA21DE" w:rsidRPr="00D246FB" w:rsidRDefault="00FA21DE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282</w:t>
            </w:r>
          </w:p>
        </w:tc>
      </w:tr>
      <w:tr w:rsidR="007936A2" w:rsidRPr="003B53B3" w14:paraId="74467EFA" w14:textId="77777777" w:rsidTr="003B53B3">
        <w:trPr>
          <w:trHeight w:val="126"/>
        </w:trPr>
        <w:tc>
          <w:tcPr>
            <w:tcW w:w="3144" w:type="dxa"/>
            <w:shd w:val="clear" w:color="auto" w:fill="auto"/>
            <w:vAlign w:val="bottom"/>
          </w:tcPr>
          <w:p w14:paraId="62C90F0E" w14:textId="77777777" w:rsidR="007936A2" w:rsidRPr="003B53B3" w:rsidRDefault="007936A2" w:rsidP="007936A2">
            <w:pPr>
              <w:ind w:left="166" w:right="-90" w:firstLine="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1" w:type="dxa"/>
            <w:vAlign w:val="bottom"/>
          </w:tcPr>
          <w:p w14:paraId="5BB301A7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D534393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14" w:type="dxa"/>
            <w:vAlign w:val="bottom"/>
          </w:tcPr>
          <w:p w14:paraId="7E544B6B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2DE532B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6293F83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76427C" w14:textId="77777777" w:rsidR="007936A2" w:rsidRPr="003B53B3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E15AE0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681653" w14:textId="77777777" w:rsidR="007936A2" w:rsidRPr="003B53B3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2D248D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8E00A1F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14:paraId="15F0F306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57A7E3A7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5ED55987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D88468" w14:textId="77777777" w:rsidR="007936A2" w:rsidRPr="003B53B3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425C66FE" w14:textId="77777777" w:rsidR="007936A2" w:rsidRPr="003B53B3" w:rsidRDefault="007936A2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6DE7F69D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CC4CA" w14:textId="77777777" w:rsidR="007936A2" w:rsidRPr="003B53B3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936A2" w:rsidRPr="00D246FB" w14:paraId="24F2DDCE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5800DD22" w14:textId="72CDDBA4" w:rsidR="007936A2" w:rsidRPr="00D246FB" w:rsidRDefault="007936A2" w:rsidP="007936A2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1" w:type="dxa"/>
            <w:vAlign w:val="bottom"/>
          </w:tcPr>
          <w:p w14:paraId="3DDC449D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411181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9494CDE" w14:textId="61F4B41B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236" w:type="dxa"/>
            <w:vAlign w:val="bottom"/>
          </w:tcPr>
          <w:p w14:paraId="1C16B3AC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F78ADA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969DF9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37059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E4B2C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0F69E3E" w14:textId="53CFEE7F" w:rsidR="007936A2" w:rsidRPr="00D246FB" w:rsidRDefault="007936A2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821</w:t>
            </w:r>
          </w:p>
        </w:tc>
        <w:tc>
          <w:tcPr>
            <w:tcW w:w="272" w:type="dxa"/>
            <w:vAlign w:val="bottom"/>
          </w:tcPr>
          <w:p w14:paraId="20218066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04794A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51ED570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EEEC73" w14:textId="163E6B50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270" w:type="dxa"/>
            <w:vAlign w:val="bottom"/>
          </w:tcPr>
          <w:p w14:paraId="1AF1CB8D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91A968C" w14:textId="77777777" w:rsidR="007936A2" w:rsidRPr="00D246FB" w:rsidRDefault="007936A2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1C0E46C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BE6342" w14:textId="7DAAB944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</w:tr>
      <w:tr w:rsidR="00C961F9" w:rsidRPr="003B53B3" w14:paraId="056D42B8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09C6044B" w14:textId="77777777" w:rsidR="00C961F9" w:rsidRPr="003B53B3" w:rsidRDefault="00C961F9" w:rsidP="007936A2">
            <w:pPr>
              <w:ind w:right="-90" w:firstLine="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1" w:type="dxa"/>
            <w:vAlign w:val="bottom"/>
          </w:tcPr>
          <w:p w14:paraId="0C9F74E9" w14:textId="77777777" w:rsidR="00C961F9" w:rsidRPr="003B53B3" w:rsidRDefault="00C961F9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C54C2F1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14" w:type="dxa"/>
            <w:vAlign w:val="bottom"/>
          </w:tcPr>
          <w:p w14:paraId="3AC78F83" w14:textId="77777777" w:rsidR="00C961F9" w:rsidRPr="003B53B3" w:rsidRDefault="00C961F9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4D96704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51B06F" w14:textId="77777777" w:rsidR="00C961F9" w:rsidRPr="003B53B3" w:rsidRDefault="00C961F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EA8411" w14:textId="77777777" w:rsidR="00C961F9" w:rsidRPr="003B53B3" w:rsidRDefault="00C961F9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D94FD4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D82EB6" w14:textId="77777777" w:rsidR="00C961F9" w:rsidRPr="003B53B3" w:rsidRDefault="00C961F9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184ECE3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380991B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14:paraId="077E7615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84ABDE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11C22BE2" w14:textId="77777777" w:rsidR="00C961F9" w:rsidRPr="003B53B3" w:rsidRDefault="00C961F9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1A3479" w14:textId="77777777" w:rsidR="00C961F9" w:rsidRPr="003B53B3" w:rsidRDefault="00C961F9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455BE8B6" w14:textId="77777777" w:rsidR="00C961F9" w:rsidRPr="003B53B3" w:rsidRDefault="00C961F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71FB7764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01909" w14:textId="77777777" w:rsidR="00C961F9" w:rsidRPr="003B53B3" w:rsidRDefault="00C961F9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936A2" w:rsidRPr="00D246FB" w14:paraId="6BCC0287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7291C8AF" w14:textId="77777777" w:rsidR="007936A2" w:rsidRPr="009B7745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1" w:type="dxa"/>
            <w:vAlign w:val="bottom"/>
          </w:tcPr>
          <w:p w14:paraId="19295398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178A19E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BDD1B76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7381BE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4523E0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E17A5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5E1BE4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60B28D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2AE91F5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E2234F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156B87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6EF8F6D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5E10CA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B702D1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5F3DDAC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378BEFD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CFB94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36A2" w:rsidRPr="00D246FB" w14:paraId="2918B8CF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767FABD0" w14:textId="77777777" w:rsidR="007936A2" w:rsidRPr="00D246FB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1" w:type="dxa"/>
            <w:vAlign w:val="bottom"/>
          </w:tcPr>
          <w:p w14:paraId="67917461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522AA24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8A04CFE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B685E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3B3899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704FA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686918F" w14:textId="6C6BB43A" w:rsidR="007936A2" w:rsidRPr="00D246FB" w:rsidRDefault="007936A2" w:rsidP="007936A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AF144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456A122" w14:textId="1A99116B" w:rsidR="007936A2" w:rsidRPr="008A7939" w:rsidRDefault="007936A2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338</w:t>
            </w: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357</w:t>
            </w: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A70709D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69D1A0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3FBE346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4AA368" w14:textId="43F47355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76BC8B6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CFFD8BD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5E2AB6B5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014BF" w14:textId="4F5E15E8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936A2" w:rsidRPr="00D246FB" w14:paraId="5030717A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0A70A77F" w14:textId="665A993E" w:rsidR="007936A2" w:rsidRPr="00D246FB" w:rsidRDefault="007936A2" w:rsidP="007B2D45">
            <w:pPr>
              <w:ind w:left="-14" w:right="-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สัญญาแลกเปลี่ยนอัตราดอกเบี้ยที่ใช้ใน</w:t>
            </w:r>
          </w:p>
        </w:tc>
        <w:tc>
          <w:tcPr>
            <w:tcW w:w="1351" w:type="dxa"/>
            <w:vAlign w:val="bottom"/>
          </w:tcPr>
          <w:p w14:paraId="24D4A80F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0D400F3C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D9524B8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EA254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96312D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9822F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342235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1142FC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C43C7F0" w14:textId="77777777" w:rsidR="007936A2" w:rsidRPr="008A7939" w:rsidRDefault="007936A2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F5A2EE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1C669B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3D1D5C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027C98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72BCA4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BBCF39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4A098A0F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023ECF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36A2" w:rsidRPr="00D246FB" w14:paraId="21E973BF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1F5C6917" w14:textId="1A915E36" w:rsidR="007936A2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การป้องกันความเสี่ยง</w:t>
            </w:r>
          </w:p>
        </w:tc>
        <w:tc>
          <w:tcPr>
            <w:tcW w:w="1351" w:type="dxa"/>
            <w:vAlign w:val="bottom"/>
          </w:tcPr>
          <w:p w14:paraId="06E6302F" w14:textId="44DE4462" w:rsidR="007936A2" w:rsidRPr="00D246FB" w:rsidRDefault="007936A2" w:rsidP="008A793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7D3208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09942115" w14:textId="384A2D4F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C5D90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23B670" w14:textId="10B8FE61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AB8CF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30BA0A" w14:textId="5EA8025E" w:rsidR="007936A2" w:rsidRPr="008A7939" w:rsidRDefault="007936A2" w:rsidP="008A793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DC721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0AD315A" w14:textId="7F305141" w:rsidR="007936A2" w:rsidRPr="008A7939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A79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(1,008,679)</w:t>
            </w:r>
          </w:p>
        </w:tc>
        <w:tc>
          <w:tcPr>
            <w:tcW w:w="272" w:type="dxa"/>
            <w:vAlign w:val="bottom"/>
          </w:tcPr>
          <w:p w14:paraId="3F4B354B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34851CB" w14:textId="7BAA2079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876A08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F93556" w14:textId="6F5C6776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(1,008,679)</w:t>
            </w:r>
          </w:p>
        </w:tc>
        <w:tc>
          <w:tcPr>
            <w:tcW w:w="270" w:type="dxa"/>
            <w:vAlign w:val="bottom"/>
          </w:tcPr>
          <w:p w14:paraId="387FD300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ACE67AA" w14:textId="46F9FB80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7B6BB53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14756B" w14:textId="7F322B0C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(1,008,679)</w:t>
            </w:r>
          </w:p>
        </w:tc>
      </w:tr>
      <w:tr w:rsidR="007936A2" w:rsidRPr="00D246FB" w14:paraId="001BBB54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34769360" w14:textId="201A793D" w:rsidR="007936A2" w:rsidRPr="00D246FB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51" w:type="dxa"/>
            <w:vAlign w:val="bottom"/>
          </w:tcPr>
          <w:p w14:paraId="63B5C1C5" w14:textId="4ADDB86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4ED77E4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C145038" w14:textId="56DB9407" w:rsidR="007936A2" w:rsidRPr="00D246FB" w:rsidRDefault="007936A2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25659CB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BFBEB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3BFE7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E5E9E5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ABC06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31C171B" w14:textId="5083A2C2" w:rsidR="007936A2" w:rsidRPr="008A7939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A79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(268,852)</w:t>
            </w:r>
          </w:p>
        </w:tc>
        <w:tc>
          <w:tcPr>
            <w:tcW w:w="272" w:type="dxa"/>
            <w:vAlign w:val="bottom"/>
          </w:tcPr>
          <w:p w14:paraId="17AF5A5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D29E5C5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B607D74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B9782D" w14:textId="503F0768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9441031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32E0A55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384F3340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6DE5F5" w14:textId="3295B20D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48FAB53" w14:textId="77777777" w:rsidR="000D19F0" w:rsidRPr="00F06136" w:rsidRDefault="000D19F0" w:rsidP="000D19F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8"/>
          <w:szCs w:val="8"/>
          <w:lang w:bidi="th-TH"/>
        </w:rPr>
      </w:pPr>
    </w:p>
    <w:p w14:paraId="66AC488C" w14:textId="77777777" w:rsidR="000D19F0" w:rsidRPr="00D246FB" w:rsidRDefault="000D19F0" w:rsidP="000D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0D19F0" w:rsidRPr="00D246FB" w:rsidSect="00CA0645">
          <w:headerReference w:type="default" r:id="rId12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14"/>
        <w:gridCol w:w="274"/>
        <w:gridCol w:w="1262"/>
        <w:gridCol w:w="238"/>
        <w:gridCol w:w="1322"/>
        <w:gridCol w:w="268"/>
        <w:gridCol w:w="1262"/>
        <w:gridCol w:w="266"/>
        <w:gridCol w:w="1084"/>
        <w:gridCol w:w="256"/>
        <w:gridCol w:w="1004"/>
        <w:gridCol w:w="256"/>
        <w:gridCol w:w="724"/>
        <w:gridCol w:w="277"/>
        <w:gridCol w:w="893"/>
        <w:gridCol w:w="268"/>
        <w:gridCol w:w="902"/>
        <w:gridCol w:w="265"/>
        <w:gridCol w:w="995"/>
      </w:tblGrid>
      <w:tr w:rsidR="000D19F0" w:rsidRPr="00D246FB" w14:paraId="0A07F14C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7A6801F1" w14:textId="77777777" w:rsidR="000D19F0" w:rsidRPr="00D246FB" w:rsidRDefault="000D19F0" w:rsidP="00CA0645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4" w:type="dxa"/>
            <w:vAlign w:val="bottom"/>
          </w:tcPr>
          <w:p w14:paraId="031F67A7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42" w:type="dxa"/>
            <w:gridSpan w:val="17"/>
            <w:vAlign w:val="bottom"/>
          </w:tcPr>
          <w:p w14:paraId="66D810C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D19F0" w:rsidRPr="00D246FB" w14:paraId="11EE35A8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6DC09CAA" w14:textId="77777777" w:rsidR="000D19F0" w:rsidRPr="00D246FB" w:rsidRDefault="000D19F0" w:rsidP="00CA0645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4" w:type="dxa"/>
            <w:vAlign w:val="bottom"/>
          </w:tcPr>
          <w:p w14:paraId="11471E78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62" w:type="dxa"/>
            <w:gridSpan w:val="9"/>
            <w:tcBorders>
              <w:bottom w:val="single" w:sz="4" w:space="0" w:color="auto"/>
            </w:tcBorders>
            <w:vAlign w:val="bottom"/>
          </w:tcPr>
          <w:p w14:paraId="7068AD0B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7AC37BD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4" w:type="dxa"/>
            <w:gridSpan w:val="7"/>
            <w:tcBorders>
              <w:bottom w:val="single" w:sz="4" w:space="0" w:color="auto"/>
            </w:tcBorders>
            <w:vAlign w:val="bottom"/>
          </w:tcPr>
          <w:p w14:paraId="38723F2B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11271" w:rsidRPr="00D246FB" w14:paraId="29973088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7A8D2A1F" w14:textId="153544EB" w:rsidR="00A11271" w:rsidRPr="00D246FB" w:rsidRDefault="00A11271" w:rsidP="00A11271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4" w:type="dxa"/>
            <w:vAlign w:val="bottom"/>
          </w:tcPr>
          <w:p w14:paraId="1495DB07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4006772" w14:textId="4E34793D" w:rsidR="00A11271" w:rsidRPr="005A1E26" w:rsidRDefault="00A11271" w:rsidP="00A112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E8D5A54" w14:textId="77777777" w:rsidR="00A11271" w:rsidRPr="005A1E26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FCF2127" w14:textId="77777777" w:rsidR="00A11271" w:rsidRPr="005A1E26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0521739" w14:textId="0A299DA7" w:rsidR="00A11271" w:rsidRPr="005A1E26" w:rsidRDefault="00A11271" w:rsidP="00AA410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bottom"/>
          </w:tcPr>
          <w:p w14:paraId="0851BBE1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55DE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80927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3FF67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9CAEA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4B32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C33B559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6C0FEA9" w14:textId="01281178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7" w:type="dxa"/>
            <w:vAlign w:val="bottom"/>
          </w:tcPr>
          <w:p w14:paraId="04F65F75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3" w:type="dxa"/>
            <w:vAlign w:val="bottom"/>
          </w:tcPr>
          <w:p w14:paraId="7AB8B89C" w14:textId="6F7D7B48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68" w:type="dxa"/>
            <w:vAlign w:val="bottom"/>
          </w:tcPr>
          <w:p w14:paraId="1B8F1FDA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vAlign w:val="bottom"/>
          </w:tcPr>
          <w:p w14:paraId="5CC5A651" w14:textId="540413EA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65" w:type="dxa"/>
            <w:vAlign w:val="bottom"/>
          </w:tcPr>
          <w:p w14:paraId="258A4D24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BE1E24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D19F0" w:rsidRPr="00D246FB" w14:paraId="02D665D4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282DA900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AB9256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42" w:type="dxa"/>
            <w:gridSpan w:val="17"/>
            <w:vAlign w:val="bottom"/>
          </w:tcPr>
          <w:p w14:paraId="2BDE1B9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D19F0" w:rsidRPr="00D246FB" w14:paraId="0DDCD174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760D18EE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  <w:vAlign w:val="bottom"/>
          </w:tcPr>
          <w:p w14:paraId="6F825507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604D3F8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3244B69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11ED066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62D9C5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ED393C9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5D9929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6D9550A" w14:textId="77777777" w:rsidR="000D19F0" w:rsidRPr="00A77CB6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AA0449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74142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7D36A21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3F63357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71C4D6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3D11B4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80FCCC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130D127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8D4A89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54D0D8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34B2AFF9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6B5C0097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4" w:type="dxa"/>
            <w:vAlign w:val="bottom"/>
          </w:tcPr>
          <w:p w14:paraId="438F9C90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77615F4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0835231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98FB6C4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9636AC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60310C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EA88C80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22BFEC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729AE22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50A0952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D1466C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2B6DD64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6C58390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F9039AE" w14:textId="77777777" w:rsidR="000D19F0" w:rsidRPr="00D43133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B0178FE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28B654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8B8B5F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2ADED1" w14:textId="77777777" w:rsidR="000D19F0" w:rsidRPr="00D43133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022F323A" w14:textId="77777777" w:rsidTr="00F26573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A613F9E" w14:textId="664C3833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1D4990"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74" w:type="dxa"/>
            <w:vAlign w:val="bottom"/>
          </w:tcPr>
          <w:p w14:paraId="5FD26A76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64B1772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29CF3D7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E74E767" w14:textId="4E9CB966" w:rsidR="000D19F0" w:rsidRPr="00D43133" w:rsidRDefault="00CF0C3F" w:rsidP="00A77CB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305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056</w:t>
            </w:r>
          </w:p>
        </w:tc>
        <w:tc>
          <w:tcPr>
            <w:tcW w:w="268" w:type="dxa"/>
            <w:vAlign w:val="bottom"/>
          </w:tcPr>
          <w:p w14:paraId="35DE1B9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D5E433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A038AB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9AABE2D" w14:textId="753EF558" w:rsidR="000D19F0" w:rsidRPr="00D43133" w:rsidRDefault="00CF0C3F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22</w:t>
            </w:r>
            <w:r w:rsidR="000D19F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987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64EBE2E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5E2D1E4" w14:textId="01858F59" w:rsidR="000D19F0" w:rsidRPr="00D43133" w:rsidRDefault="00CF0C3F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043</w:t>
            </w:r>
          </w:p>
        </w:tc>
        <w:tc>
          <w:tcPr>
            <w:tcW w:w="256" w:type="dxa"/>
            <w:vAlign w:val="bottom"/>
          </w:tcPr>
          <w:p w14:paraId="099ACFE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325991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246FFE73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781407D" w14:textId="4E75C23A" w:rsidR="000D19F0" w:rsidRPr="00D43133" w:rsidRDefault="00CF0C3F" w:rsidP="00A77C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268" w:type="dxa"/>
            <w:vAlign w:val="bottom"/>
          </w:tcPr>
          <w:p w14:paraId="3493FCE3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C59658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7CB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7C980C4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01C211C" w14:textId="6BC4009C" w:rsidR="000D19F0" w:rsidRPr="00D43133" w:rsidRDefault="00CF0C3F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0D19F0" w:rsidRPr="00AB0924" w14:paraId="0EDAE9B4" w14:textId="77777777" w:rsidTr="00F26573">
        <w:trPr>
          <w:trHeight w:val="321"/>
        </w:trPr>
        <w:tc>
          <w:tcPr>
            <w:tcW w:w="3214" w:type="dxa"/>
            <w:shd w:val="clear" w:color="auto" w:fill="auto"/>
            <w:vAlign w:val="bottom"/>
          </w:tcPr>
          <w:p w14:paraId="67A682B5" w14:textId="77777777" w:rsidR="000D19F0" w:rsidRPr="00AB0924" w:rsidRDefault="000D19F0" w:rsidP="00CA0645">
            <w:pPr>
              <w:ind w:left="-15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4" w:type="dxa"/>
            <w:vAlign w:val="bottom"/>
          </w:tcPr>
          <w:p w14:paraId="79F136F7" w14:textId="77777777" w:rsidR="000D19F0" w:rsidRPr="00AB0924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35D69113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03885CC0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2" w:type="dxa"/>
            <w:vAlign w:val="bottom"/>
          </w:tcPr>
          <w:p w14:paraId="215AD2D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3458736E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051023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ECE440D" w14:textId="77777777" w:rsidR="000D19F0" w:rsidRPr="00AB0924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A15ABA5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3C66BBC6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C3E64C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0AE36CA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724" w:type="dxa"/>
            <w:vAlign w:val="bottom"/>
          </w:tcPr>
          <w:p w14:paraId="067891D8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5A7FB042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893" w:type="dxa"/>
            <w:vAlign w:val="bottom"/>
          </w:tcPr>
          <w:p w14:paraId="6F99B4EE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6BF104F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AE19EA9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5C908BE4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538325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7BA20D3F" w14:textId="77777777" w:rsidTr="00E21629">
        <w:trPr>
          <w:trHeight w:val="387"/>
        </w:trPr>
        <w:tc>
          <w:tcPr>
            <w:tcW w:w="3214" w:type="dxa"/>
            <w:shd w:val="clear" w:color="auto" w:fill="auto"/>
            <w:vAlign w:val="bottom"/>
          </w:tcPr>
          <w:p w14:paraId="7F4447E6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4" w:type="dxa"/>
            <w:vAlign w:val="bottom"/>
          </w:tcPr>
          <w:p w14:paraId="79873484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2F6B6CB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5DCF79E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B84DC9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3310BF1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7EBA08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CB389FE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EC19AE1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45FA020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38EC52A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72EB86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665CAB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7A1FCE1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1330860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DD51CA0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3B7E01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01DCF5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2A91547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A5B04" w:rsidRPr="00D246FB" w14:paraId="6615CDFF" w14:textId="77777777" w:rsidTr="000A5B04">
        <w:trPr>
          <w:trHeight w:val="261"/>
        </w:trPr>
        <w:tc>
          <w:tcPr>
            <w:tcW w:w="3214" w:type="dxa"/>
            <w:shd w:val="clear" w:color="auto" w:fill="auto"/>
          </w:tcPr>
          <w:p w14:paraId="73A2B090" w14:textId="5D40430A" w:rsidR="000A5B04" w:rsidRPr="00D246FB" w:rsidRDefault="000A5B04" w:rsidP="000A5B04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74" w:type="dxa"/>
            <w:vAlign w:val="bottom"/>
          </w:tcPr>
          <w:p w14:paraId="435C8CFB" w14:textId="77777777" w:rsidR="000A5B04" w:rsidRPr="00D246FB" w:rsidRDefault="000A5B04" w:rsidP="000A5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0995F03" w14:textId="0D5552B6" w:rsidR="000A5B04" w:rsidRPr="008A7939" w:rsidRDefault="000A5B04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26DECA29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BFE5917" w14:textId="1D52D8A6" w:rsidR="000A5B04" w:rsidRPr="00D246FB" w:rsidRDefault="000A5B04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77ACAB28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62F1BA3" w14:textId="4F490E5C" w:rsidR="000A5B04" w:rsidRPr="00D246FB" w:rsidRDefault="000A5B04" w:rsidP="00A77C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5B04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A5B0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440AAA" w14:textId="77777777" w:rsidR="000A5B04" w:rsidRPr="00D246FB" w:rsidRDefault="000A5B04" w:rsidP="000A5B0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559FC6A" w14:textId="0CCEBC85" w:rsidR="000A5B04" w:rsidRPr="00CF0C3F" w:rsidRDefault="000A5B04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835547D" w14:textId="77777777" w:rsidR="000A5B04" w:rsidRPr="00D246FB" w:rsidRDefault="000A5B04" w:rsidP="000A5B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0F6FB21" w14:textId="61DFBDBF" w:rsidR="000A5B04" w:rsidRPr="00CF0C3F" w:rsidRDefault="000A5B04" w:rsidP="000A5B0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A5B04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A5B0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56" w:type="dxa"/>
            <w:vAlign w:val="bottom"/>
          </w:tcPr>
          <w:p w14:paraId="2E0CF1EA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1A95814" w14:textId="23248C7B" w:rsidR="000A5B04" w:rsidRPr="00D246FB" w:rsidRDefault="000A5B04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18A4C857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4A6799E" w14:textId="42498728" w:rsidR="000A5B04" w:rsidRPr="00A77CB6" w:rsidRDefault="000A5B04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6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019444DF" w14:textId="77777777" w:rsidR="000A5B04" w:rsidRPr="00D246FB" w:rsidRDefault="000A5B04" w:rsidP="000A5B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022C168" w14:textId="725C5393" w:rsidR="000A5B04" w:rsidRPr="00D47A46" w:rsidRDefault="000A5B04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B04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A5B0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65" w:type="dxa"/>
            <w:vAlign w:val="bottom"/>
          </w:tcPr>
          <w:p w14:paraId="40627492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C1ED674" w14:textId="0BD27BE3" w:rsidR="000A5B04" w:rsidRPr="00CF0C3F" w:rsidRDefault="000A5B04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A5B04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A5B0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FA21DE" w:rsidRPr="00D246FB" w14:paraId="79AF5598" w14:textId="77777777" w:rsidTr="000A5B04">
        <w:trPr>
          <w:trHeight w:val="261"/>
        </w:trPr>
        <w:tc>
          <w:tcPr>
            <w:tcW w:w="3214" w:type="dxa"/>
            <w:shd w:val="clear" w:color="auto" w:fill="auto"/>
          </w:tcPr>
          <w:p w14:paraId="12E32AE6" w14:textId="3AB572BF" w:rsidR="00FA21DE" w:rsidRPr="00D246FB" w:rsidRDefault="00FA21DE" w:rsidP="00FA21DE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74" w:type="dxa"/>
            <w:vAlign w:val="bottom"/>
          </w:tcPr>
          <w:p w14:paraId="2FF16CBB" w14:textId="77777777" w:rsidR="00FA21DE" w:rsidRPr="00D246FB" w:rsidRDefault="00FA21DE" w:rsidP="00FA21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BE51E18" w14:textId="77777777" w:rsidR="00FA21DE" w:rsidRPr="008A7939" w:rsidRDefault="00FA21DE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7FC06897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3795BF3" w14:textId="77777777" w:rsidR="00FA21DE" w:rsidRPr="00D246FB" w:rsidRDefault="00FA21DE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31C92CC1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C6B9CA" w14:textId="77777777" w:rsidR="00FA21DE" w:rsidRPr="00D246FB" w:rsidRDefault="00FA21DE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BD22D69" w14:textId="77777777" w:rsidR="00FA21DE" w:rsidRPr="00D246FB" w:rsidRDefault="00FA21DE" w:rsidP="00FA21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924E35E" w14:textId="30598671" w:rsidR="00FA21DE" w:rsidRPr="00D246FB" w:rsidRDefault="00FA21DE" w:rsidP="00FA21D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89</w:t>
            </w:r>
            <w:r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7337F44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DA61FAF" w14:textId="60F7DACE" w:rsidR="00FA21DE" w:rsidRPr="00D246FB" w:rsidRDefault="00FA21DE" w:rsidP="00FA21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89</w:t>
            </w:r>
            <w:r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56" w:type="dxa"/>
            <w:vAlign w:val="bottom"/>
          </w:tcPr>
          <w:p w14:paraId="091A3719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DC0683D" w14:textId="77777777" w:rsidR="00FA21DE" w:rsidRPr="00D246FB" w:rsidRDefault="00FA21DE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696BC1CD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5F6C6E9" w14:textId="41204441" w:rsidR="00FA21DE" w:rsidRPr="00D246FB" w:rsidRDefault="00FA21DE" w:rsidP="00FA21D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93</w:t>
            </w:r>
            <w:r w:rsidRPr="00D246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268" w:type="dxa"/>
            <w:vAlign w:val="bottom"/>
          </w:tcPr>
          <w:p w14:paraId="4739D8FF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1468E40" w14:textId="77777777" w:rsidR="00FA21DE" w:rsidRPr="00A77CB6" w:rsidRDefault="00FA21DE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7CB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ACBD808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2BA03E" w14:textId="7CDEF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93</w:t>
            </w:r>
            <w:r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331</w:t>
            </w:r>
          </w:p>
        </w:tc>
      </w:tr>
      <w:tr w:rsidR="000D19F0" w:rsidRPr="00AB0924" w14:paraId="0AD2C186" w14:textId="77777777" w:rsidTr="00F26573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67397B6" w14:textId="77777777" w:rsidR="000D19F0" w:rsidRPr="00AB0924" w:rsidRDefault="000D19F0" w:rsidP="00CA0645">
            <w:pPr>
              <w:ind w:left="-15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B9005BF" w14:textId="77777777" w:rsidR="000D19F0" w:rsidRPr="00AB0924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F39480D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638E087E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2" w:type="dxa"/>
            <w:vAlign w:val="bottom"/>
          </w:tcPr>
          <w:p w14:paraId="5AE8A795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2A71E8DB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EFED859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1BEB06A" w14:textId="77777777" w:rsidR="000D19F0" w:rsidRPr="00AB0924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B82A381" w14:textId="77777777" w:rsidR="000D19F0" w:rsidRPr="00AB0924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DC77343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79DC4A8" w14:textId="77777777" w:rsidR="000D19F0" w:rsidRPr="00AB0924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A8E297D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724" w:type="dxa"/>
            <w:vAlign w:val="bottom"/>
          </w:tcPr>
          <w:p w14:paraId="5ADA6CB0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8887255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893" w:type="dxa"/>
            <w:vAlign w:val="bottom"/>
          </w:tcPr>
          <w:p w14:paraId="7596EAE9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9BEEA26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C29973B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29BB410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578693" w14:textId="77777777" w:rsidR="000D19F0" w:rsidRPr="00AB0924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0D19F0" w:rsidRPr="00D246FB" w14:paraId="2F72AEB5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423EB1C2" w14:textId="77777777" w:rsidR="000D19F0" w:rsidRPr="00BF6356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F63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4" w:type="dxa"/>
            <w:vAlign w:val="bottom"/>
          </w:tcPr>
          <w:p w14:paraId="7A363B8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0D97E639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1767C332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2B80845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921EDE5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B05830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9340CCA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CDB9C0B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FFE12BC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1218DBD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6F47648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0E852DB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BBF5DE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47810456" w14:textId="77777777" w:rsidR="000D19F0" w:rsidRPr="00A77CB6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B90264B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419D6ED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E57071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BB87BD0" w14:textId="77777777" w:rsidR="000D19F0" w:rsidRPr="00D43133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6041C519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DA52EEB" w14:textId="77777777" w:rsidR="000D19F0" w:rsidRPr="00BF6356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74" w:type="dxa"/>
            <w:vAlign w:val="bottom"/>
          </w:tcPr>
          <w:p w14:paraId="2505CD0E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6A986A33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742F17BE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DAEBF78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E216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43F44AB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E32C72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77C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F2CBC59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2427F3E" w14:textId="3FCAA833" w:rsidR="000D19F0" w:rsidRPr="00D246FB" w:rsidRDefault="000D19F0" w:rsidP="00E21629">
            <w:pPr>
              <w:pStyle w:val="acctfourfigures"/>
              <w:tabs>
                <w:tab w:val="clear" w:pos="765"/>
                <w:tab w:val="decimal" w:pos="181"/>
              </w:tabs>
              <w:spacing w:line="240" w:lineRule="atLeast"/>
              <w:ind w:left="-43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C18505A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BCF7CF0" w14:textId="3FEB3663" w:rsidR="000D19F0" w:rsidRPr="00D43133" w:rsidRDefault="000D19F0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987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986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51F8E0C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D3E0B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77C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0261F0E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263AEE1" w14:textId="03DFFBDB" w:rsidR="000D19F0" w:rsidRPr="003200BC" w:rsidRDefault="000D19F0" w:rsidP="00E21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3200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162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577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  <w:vAlign w:val="bottom"/>
          </w:tcPr>
          <w:p w14:paraId="4538A2DD" w14:textId="77777777" w:rsidR="000D19F0" w:rsidRPr="003200BC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8CCE0C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7CB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6D91FF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AB49F9" w14:textId="67B19840" w:rsidR="000D19F0" w:rsidRPr="00D43133" w:rsidRDefault="000D19F0" w:rsidP="009B3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63342A5" w14:textId="341E2A4A" w:rsidR="00730E2C" w:rsidRDefault="00730E2C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4"/>
          <w:szCs w:val="4"/>
          <w:lang w:val="en-GB"/>
        </w:rPr>
      </w:pPr>
    </w:p>
    <w:p w14:paraId="04492CF5" w14:textId="77777777" w:rsidR="006806AD" w:rsidRPr="006806AD" w:rsidRDefault="006806AD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0790A9BC" w14:textId="77777777" w:rsidR="000D19F0" w:rsidRPr="0082412F" w:rsidRDefault="000D19F0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0D19F0" w:rsidRPr="0082412F" w:rsidSect="00730E2C">
          <w:headerReference w:type="default" r:id="rId13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2C496B86" w14:textId="54F4A830" w:rsidR="00B4627C" w:rsidRPr="00E530E8" w:rsidRDefault="00E21EB5" w:rsidP="00B46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</w:t>
      </w:r>
      <w:r w:rsidR="00B4627C" w:rsidRPr="00E530E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ลงทุนใน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ตราสารทุน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="00B4627C" w:rsidRPr="00E530E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หุ้นสามัญของบริษัท พริ้นซิเพิล แคปิตอล จำกัด (มหาชน)</w:t>
      </w:r>
    </w:p>
    <w:p w14:paraId="614AE8F9" w14:textId="77777777" w:rsidR="00A247B7" w:rsidRPr="00E530E8" w:rsidRDefault="00A247B7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48162BD6" w14:textId="1AF18549" w:rsidR="00240308" w:rsidRDefault="00F020F7" w:rsidP="00240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เมื่อวันที่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25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พฤษภาคม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2564 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บริษัทได้</w:t>
      </w:r>
      <w:r w:rsidR="00CF162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เข้าลงทุนใน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หุ้นสามัญเดิมและหุ้นสามัญเพิ่มทุนในบริษัท พริ้นซิเพิล แคปิตอล จำกัด (มหาชน) (“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PRINC”) 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ซึ่งเป็นบริษัทจดทะเบียนในตลาดหลักทรัพย์แห่งประเทศไทย ในสัดส่วนการลงทุนร้อยละ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10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ของทุนที่ออกและชำระแล้ว </w:t>
      </w:r>
      <w:r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รวม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จำนวน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380.86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ล้านหุ้น ราคาหุ้นละ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4.09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บาท เป็นจำนวนเงิน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1,557.71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 เพื่อเข้าร่วมลงทุนในธุรกิจโรงพยาบาลเอกชน โดยมีมูลค่ายุติธรรม ณ วันรับรู้รายการ</w:t>
      </w:r>
      <w:r w:rsidR="00E64E9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เมื่อเริ่มแรก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1,713.86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 เงินลงทุนดังกล่าวจัดประเภทเป็นตราสารทุนที่อยู่ในความต้องการของตลาดซึ่งวัดมูลค่ายุติธรรมผ่านกำไรขาดทุนเบ็ดเสร็จอื่น</w:t>
      </w:r>
    </w:p>
    <w:p w14:paraId="50AC051B" w14:textId="77777777" w:rsidR="00F020F7" w:rsidRPr="00240308" w:rsidRDefault="00F020F7" w:rsidP="00240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5C0CAAC8" w14:textId="39160280" w:rsidR="0064614D" w:rsidRDefault="00A04201" w:rsidP="00646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111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61115">
        <w:rPr>
          <w:rFonts w:ascii="Angsana New" w:hAnsi="Angsana New"/>
          <w:sz w:val="30"/>
          <w:szCs w:val="30"/>
        </w:rPr>
        <w:t xml:space="preserve">30 </w:t>
      </w:r>
      <w:r w:rsidRPr="00A61115">
        <w:rPr>
          <w:rFonts w:ascii="Angsana New" w:hAnsi="Angsana New" w:hint="cs"/>
          <w:sz w:val="30"/>
          <w:szCs w:val="30"/>
          <w:cs/>
        </w:rPr>
        <w:t>มิถุนา</w:t>
      </w:r>
      <w:r w:rsidRPr="0042440E">
        <w:rPr>
          <w:rFonts w:ascii="Angsana New" w:hAnsi="Angsana New" w:hint="cs"/>
          <w:sz w:val="30"/>
          <w:szCs w:val="30"/>
          <w:cs/>
        </w:rPr>
        <w:t>ยน</w:t>
      </w:r>
      <w:r w:rsidRPr="0042440E">
        <w:rPr>
          <w:rFonts w:ascii="Angsana New" w:hAnsi="Angsana New"/>
          <w:sz w:val="30"/>
          <w:szCs w:val="30"/>
          <w:cs/>
        </w:rPr>
        <w:t xml:space="preserve"> </w:t>
      </w:r>
      <w:r w:rsidRPr="0042440E">
        <w:rPr>
          <w:rFonts w:ascii="Angsana New" w:hAnsi="Angsana New"/>
          <w:sz w:val="30"/>
          <w:szCs w:val="30"/>
        </w:rPr>
        <w:t xml:space="preserve">2564 </w:t>
      </w:r>
      <w:r w:rsidR="00C61813" w:rsidRPr="0042440E">
        <w:rPr>
          <w:rFonts w:ascii="Angsana New" w:hAnsi="Angsana New"/>
          <w:sz w:val="30"/>
          <w:szCs w:val="30"/>
          <w:cs/>
        </w:rPr>
        <w:t>บริษัท พริ้นซิเพิล แคปิตอล จำกัด (มหาชน)</w:t>
      </w:r>
      <w:r w:rsidR="00C61813" w:rsidRPr="0042440E">
        <w:rPr>
          <w:rFonts w:ascii="Angsana New" w:hAnsi="Angsana New" w:hint="cs"/>
          <w:sz w:val="30"/>
          <w:szCs w:val="30"/>
          <w:cs/>
        </w:rPr>
        <w:t xml:space="preserve"> </w:t>
      </w:r>
      <w:r w:rsidR="00A61115" w:rsidRPr="0042440E">
        <w:rPr>
          <w:rFonts w:ascii="Angsana New" w:hAnsi="Angsana New"/>
          <w:sz w:val="30"/>
          <w:szCs w:val="30"/>
          <w:cs/>
        </w:rPr>
        <w:t>มีราคาปิด</w:t>
      </w:r>
      <w:r w:rsidR="008D4F86">
        <w:rPr>
          <w:rFonts w:ascii="Angsana New" w:hAnsi="Angsana New" w:hint="cs"/>
          <w:sz w:val="30"/>
          <w:szCs w:val="30"/>
          <w:cs/>
        </w:rPr>
        <w:t>ของหุ้นสามัญเท่ากับ</w:t>
      </w:r>
      <w:r w:rsidR="0081456B" w:rsidRPr="0042440E">
        <w:rPr>
          <w:rFonts w:ascii="Angsana New" w:hAnsi="Angsana New"/>
          <w:sz w:val="30"/>
          <w:szCs w:val="30"/>
        </w:rPr>
        <w:t xml:space="preserve"> 4.42</w:t>
      </w:r>
      <w:r w:rsidR="00AF0EC6" w:rsidRPr="0042440E">
        <w:rPr>
          <w:rFonts w:ascii="Angsana New" w:hAnsi="Angsana New"/>
          <w:sz w:val="30"/>
          <w:szCs w:val="30"/>
        </w:rPr>
        <w:t xml:space="preserve"> </w:t>
      </w:r>
      <w:r w:rsidR="00A61115" w:rsidRPr="0042440E">
        <w:rPr>
          <w:rFonts w:ascii="Angsana New" w:hAnsi="Angsana New"/>
          <w:sz w:val="30"/>
          <w:szCs w:val="30"/>
          <w:cs/>
        </w:rPr>
        <w:t>บาท</w:t>
      </w:r>
      <w:r w:rsidR="008D4F86">
        <w:rPr>
          <w:rFonts w:ascii="Angsana New" w:hAnsi="Angsana New" w:hint="cs"/>
          <w:sz w:val="30"/>
          <w:szCs w:val="30"/>
          <w:cs/>
        </w:rPr>
        <w:t xml:space="preserve"> </w:t>
      </w:r>
      <w:r w:rsidR="008D4F86">
        <w:rPr>
          <w:rFonts w:ascii="Angsana New" w:hAnsi="Angsana New"/>
          <w:sz w:val="30"/>
          <w:szCs w:val="30"/>
          <w:cs/>
        </w:rPr>
        <w:br/>
      </w:r>
      <w:r w:rsidR="008D4F86">
        <w:rPr>
          <w:rFonts w:ascii="Angsana New" w:hAnsi="Angsana New" w:hint="cs"/>
          <w:sz w:val="30"/>
          <w:szCs w:val="30"/>
          <w:cs/>
        </w:rPr>
        <w:t xml:space="preserve">ต่อหุ้น </w:t>
      </w:r>
      <w:r w:rsidR="00A61115" w:rsidRPr="0042440E">
        <w:rPr>
          <w:rFonts w:ascii="Angsana New" w:hAnsi="Angsana New"/>
          <w:sz w:val="30"/>
          <w:szCs w:val="30"/>
          <w:cs/>
        </w:rPr>
        <w:t>มูลค่ายุติธรรมของเงินลงทุนเท่ากับ</w:t>
      </w:r>
      <w:r w:rsidR="0081456B" w:rsidRPr="0042440E">
        <w:rPr>
          <w:rFonts w:ascii="Angsana New" w:hAnsi="Angsana New"/>
          <w:sz w:val="30"/>
          <w:szCs w:val="30"/>
        </w:rPr>
        <w:t xml:space="preserve"> 1,683.39 </w:t>
      </w:r>
      <w:r w:rsidR="00A61115" w:rsidRPr="0042440E">
        <w:rPr>
          <w:rFonts w:ascii="Angsana New" w:hAnsi="Angsana New"/>
          <w:sz w:val="30"/>
          <w:szCs w:val="30"/>
          <w:cs/>
        </w:rPr>
        <w:t>ล้านบาท</w:t>
      </w:r>
      <w:r w:rsidR="00A61115" w:rsidRPr="0081456B">
        <w:rPr>
          <w:rFonts w:ascii="Angsana New" w:hAnsi="Angsana New"/>
          <w:sz w:val="30"/>
          <w:szCs w:val="30"/>
          <w:cs/>
        </w:rPr>
        <w:t xml:space="preserve"> </w:t>
      </w:r>
    </w:p>
    <w:p w14:paraId="317923F3" w14:textId="77777777" w:rsidR="0064614D" w:rsidRPr="0064614D" w:rsidRDefault="0064614D" w:rsidP="00646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3CC3317" w14:textId="3F5BF91B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5BD0D01F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4CD1C23" w14:textId="2545E84C" w:rsidR="00A11271" w:rsidRPr="003015E9" w:rsidRDefault="00A11271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3015E9">
        <w:rPr>
          <w:rFonts w:ascii="Angsana New" w:hAnsi="Angsana New" w:hint="cs"/>
          <w:sz w:val="30"/>
          <w:szCs w:val="30"/>
        </w:rPr>
        <w:t>3</w:t>
      </w:r>
      <w:r w:rsidR="00557B3E">
        <w:rPr>
          <w:rFonts w:ascii="Angsana New" w:hAnsi="Angsana New"/>
          <w:sz w:val="30"/>
          <w:szCs w:val="30"/>
        </w:rPr>
        <w:t>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="00557B3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3015E9">
        <w:rPr>
          <w:rFonts w:ascii="Angsana New" w:hAnsi="Angsana New"/>
          <w:sz w:val="30"/>
          <w:szCs w:val="30"/>
        </w:rPr>
        <w:t>2564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</w:t>
      </w:r>
      <w:r w:rsidRPr="0081456B">
        <w:rPr>
          <w:rFonts w:ascii="Angsana New" w:hAnsi="Angsana New" w:hint="cs"/>
          <w:sz w:val="30"/>
          <w:szCs w:val="30"/>
          <w:cs/>
        </w:rPr>
        <w:t>สกุลเงินเหรียญสหรัฐอเมริกาจำนวน</w:t>
      </w:r>
      <w:r w:rsidRPr="0081456B">
        <w:rPr>
          <w:rFonts w:ascii="Angsana New" w:hAnsi="Angsana New" w:hint="cs"/>
          <w:sz w:val="30"/>
          <w:szCs w:val="30"/>
        </w:rPr>
        <w:t xml:space="preserve"> </w:t>
      </w:r>
      <w:r w:rsidR="0081456B" w:rsidRPr="0081456B">
        <w:rPr>
          <w:rFonts w:ascii="Angsana New" w:hAnsi="Angsana New"/>
          <w:sz w:val="30"/>
          <w:szCs w:val="30"/>
        </w:rPr>
        <w:t xml:space="preserve">0.78 </w:t>
      </w:r>
      <w:r w:rsidRPr="0081456B">
        <w:rPr>
          <w:rFonts w:ascii="Angsana New" w:hAnsi="Angsana New" w:hint="cs"/>
          <w:sz w:val="30"/>
          <w:szCs w:val="30"/>
          <w:cs/>
        </w:rPr>
        <w:t>ล้านเหรียญสหรัฐอเมริกา ด้วยสกุลเงินบาทจำนวนเงิน</w:t>
      </w:r>
      <w:r w:rsidR="0081456B" w:rsidRPr="0081456B">
        <w:rPr>
          <w:rFonts w:ascii="Angsana New" w:hAnsi="Angsana New"/>
          <w:sz w:val="30"/>
          <w:szCs w:val="30"/>
        </w:rPr>
        <w:t xml:space="preserve"> 25.27</w:t>
      </w:r>
      <w:r w:rsidR="009B7745" w:rsidRPr="0081456B">
        <w:rPr>
          <w:rFonts w:ascii="Angsana New" w:hAnsi="Angsana New"/>
          <w:sz w:val="30"/>
          <w:szCs w:val="30"/>
        </w:rPr>
        <w:t xml:space="preserve"> </w:t>
      </w:r>
      <w:r w:rsidRPr="0081456B">
        <w:rPr>
          <w:rFonts w:ascii="Angsana New" w:hAnsi="Angsana New" w:hint="cs"/>
          <w:sz w:val="30"/>
          <w:szCs w:val="30"/>
          <w:cs/>
        </w:rPr>
        <w:t>ล้านบาท สัญญาดังกล่าวจะ</w:t>
      </w:r>
      <w:r w:rsidR="009B7745" w:rsidRPr="0081456B">
        <w:rPr>
          <w:rFonts w:ascii="Angsana New" w:hAnsi="Angsana New" w:hint="cs"/>
          <w:sz w:val="30"/>
          <w:szCs w:val="30"/>
          <w:cs/>
        </w:rPr>
        <w:t>สิ้นสุดในระหว่างเดือน</w:t>
      </w:r>
      <w:r w:rsidR="0081456B" w:rsidRPr="008145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B001C" w:rsidRPr="0081456B">
        <w:rPr>
          <w:rFonts w:ascii="Angsana New" w:hAnsi="Angsana New"/>
          <w:sz w:val="30"/>
          <w:szCs w:val="30"/>
        </w:rPr>
        <w:t xml:space="preserve">2564 </w:t>
      </w:r>
      <w:r w:rsidRPr="0081456B">
        <w:rPr>
          <w:rFonts w:ascii="Angsana New" w:hAnsi="Angsana New" w:hint="cs"/>
          <w:sz w:val="30"/>
          <w:szCs w:val="30"/>
          <w:cs/>
        </w:rPr>
        <w:t xml:space="preserve">ถึงเดือนธันวาคม </w:t>
      </w:r>
      <w:r w:rsidR="00CF0C3F" w:rsidRPr="0081456B">
        <w:rPr>
          <w:rFonts w:ascii="Angsana New" w:hAnsi="Angsana New" w:hint="cs"/>
          <w:sz w:val="30"/>
          <w:szCs w:val="30"/>
        </w:rPr>
        <w:t>2564</w:t>
      </w:r>
      <w:r w:rsidRPr="0081456B">
        <w:rPr>
          <w:rFonts w:ascii="Angsana New" w:hAnsi="Angsana New"/>
          <w:sz w:val="30"/>
          <w:szCs w:val="30"/>
        </w:rPr>
        <w:t xml:space="preserve"> </w:t>
      </w:r>
      <w:r w:rsidR="003015E9" w:rsidRPr="0081456B">
        <w:rPr>
          <w:rFonts w:ascii="Angsana New" w:hAnsi="Angsana New"/>
          <w:i/>
          <w:iCs/>
          <w:sz w:val="30"/>
          <w:szCs w:val="30"/>
        </w:rPr>
        <w:t xml:space="preserve">(31 </w:t>
      </w:r>
      <w:r w:rsidR="003015E9" w:rsidRPr="0081456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81456B">
        <w:rPr>
          <w:rFonts w:ascii="Angsana New" w:hAnsi="Angsana New"/>
          <w:i/>
          <w:iCs/>
          <w:sz w:val="30"/>
          <w:szCs w:val="30"/>
        </w:rPr>
        <w:t>2563</w:t>
      </w:r>
      <w:r w:rsidRPr="0081456B">
        <w:rPr>
          <w:rFonts w:ascii="Angsana New" w:hAnsi="Angsana New"/>
          <w:i/>
          <w:iCs/>
          <w:sz w:val="30"/>
          <w:szCs w:val="30"/>
        </w:rPr>
        <w:t xml:space="preserve">: 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ซื้อสกุลเงินเหรียญสหรัฐอเมริกาจำนวน </w:t>
      </w:r>
      <w:r w:rsidR="00CF0C3F" w:rsidRPr="0081456B">
        <w:rPr>
          <w:rFonts w:ascii="Angsana New" w:hAnsi="Angsana New"/>
          <w:i/>
          <w:iCs/>
          <w:sz w:val="30"/>
          <w:szCs w:val="30"/>
        </w:rPr>
        <w:t>1</w:t>
      </w:r>
      <w:r w:rsidRPr="0081456B">
        <w:rPr>
          <w:rFonts w:ascii="Angsana New" w:hAnsi="Angsana New"/>
          <w:i/>
          <w:iCs/>
          <w:sz w:val="30"/>
          <w:szCs w:val="30"/>
        </w:rPr>
        <w:t>.</w:t>
      </w:r>
      <w:r w:rsidR="00CF0C3F" w:rsidRPr="0081456B">
        <w:rPr>
          <w:rFonts w:ascii="Angsana New" w:hAnsi="Angsana New"/>
          <w:i/>
          <w:iCs/>
          <w:sz w:val="30"/>
          <w:szCs w:val="30"/>
        </w:rPr>
        <w:t>56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</w:t>
      </w:r>
      <w:r w:rsidRPr="003015E9">
        <w:rPr>
          <w:rFonts w:ascii="Angsana New" w:hAnsi="Angsana New"/>
          <w:i/>
          <w:iCs/>
          <w:sz w:val="30"/>
          <w:szCs w:val="30"/>
          <w:cs/>
        </w:rPr>
        <w:t xml:space="preserve">สหรัฐอเมริกา ด้วยสกุลเงินบาทจำนวนเงิน </w:t>
      </w:r>
      <w:r w:rsidR="00CF0C3F" w:rsidRPr="003015E9">
        <w:rPr>
          <w:rFonts w:ascii="Angsana New" w:hAnsi="Angsana New"/>
          <w:i/>
          <w:iCs/>
          <w:sz w:val="30"/>
          <w:szCs w:val="30"/>
        </w:rPr>
        <w:t>50</w:t>
      </w:r>
      <w:r w:rsidRPr="003015E9">
        <w:rPr>
          <w:rFonts w:ascii="Angsana New" w:hAnsi="Angsana New"/>
          <w:i/>
          <w:iCs/>
          <w:sz w:val="30"/>
          <w:szCs w:val="30"/>
        </w:rPr>
        <w:t>.</w:t>
      </w:r>
      <w:r w:rsidR="00CF0C3F" w:rsidRPr="003015E9">
        <w:rPr>
          <w:rFonts w:ascii="Angsana New" w:hAnsi="Angsana New"/>
          <w:i/>
          <w:iCs/>
          <w:sz w:val="30"/>
          <w:szCs w:val="30"/>
        </w:rPr>
        <w:t>54</w:t>
      </w:r>
      <w:r w:rsidRPr="003015E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3015E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BBD539C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D9344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3A475A77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00CB21" w14:textId="71492E27" w:rsidR="002F1537" w:rsidRDefault="00A11271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</w:t>
      </w:r>
      <w:r w:rsidR="00C36E48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 w:rsidR="00557B3E">
        <w:rPr>
          <w:rFonts w:ascii="Angsana New" w:hAnsi="Angsana New"/>
          <w:sz w:val="30"/>
          <w:szCs w:val="30"/>
          <w:lang w:val="en-GB"/>
        </w:rPr>
        <w:t>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="00557B3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ประกอบด้วย</w:t>
      </w:r>
      <w:r w:rsidRPr="0081456B">
        <w:rPr>
          <w:rFonts w:ascii="Angsana New" w:hAnsi="Angsana New" w:hint="cs"/>
          <w:sz w:val="30"/>
          <w:szCs w:val="30"/>
          <w:cs/>
        </w:rPr>
        <w:t>สกุลเงินบาทเป็นจำนวนเงินรวม</w:t>
      </w:r>
      <w:r w:rsidRPr="0081456B">
        <w:rPr>
          <w:rFonts w:ascii="Angsana New" w:hAnsi="Angsana New" w:hint="cs"/>
          <w:sz w:val="30"/>
          <w:szCs w:val="30"/>
        </w:rPr>
        <w:t xml:space="preserve"> </w:t>
      </w:r>
      <w:r w:rsidR="0081456B" w:rsidRPr="0081456B">
        <w:rPr>
          <w:rFonts w:ascii="Angsana New" w:hAnsi="Angsana New"/>
          <w:sz w:val="30"/>
          <w:szCs w:val="30"/>
          <w:lang w:val="en-GB"/>
        </w:rPr>
        <w:t>2,756.05</w:t>
      </w:r>
      <w:r w:rsidR="009B7745" w:rsidRPr="0081456B">
        <w:rPr>
          <w:rFonts w:ascii="Angsana New" w:hAnsi="Angsana New"/>
          <w:sz w:val="30"/>
          <w:szCs w:val="30"/>
        </w:rPr>
        <w:t xml:space="preserve"> </w:t>
      </w:r>
      <w:r w:rsidRPr="0081456B">
        <w:rPr>
          <w:rFonts w:ascii="Angsana New" w:hAnsi="Angsana New" w:hint="cs"/>
          <w:sz w:val="30"/>
          <w:szCs w:val="30"/>
          <w:cs/>
        </w:rPr>
        <w:t>ล้านบาท สกุลเงินเยนเป็นจำนวนเงินรวม</w:t>
      </w:r>
      <w:r w:rsidR="0081456B" w:rsidRPr="0081456B">
        <w:rPr>
          <w:rFonts w:ascii="Angsana New" w:hAnsi="Angsana New" w:hint="cs"/>
          <w:sz w:val="30"/>
          <w:szCs w:val="30"/>
          <w:cs/>
        </w:rPr>
        <w:t xml:space="preserve"> </w:t>
      </w:r>
      <w:r w:rsidR="00654AD1" w:rsidRPr="00654AD1">
        <w:rPr>
          <w:rFonts w:ascii="Angsana New" w:hAnsi="Angsana New" w:hint="cs"/>
          <w:sz w:val="30"/>
          <w:szCs w:val="30"/>
        </w:rPr>
        <w:t>15</w:t>
      </w:r>
      <w:r w:rsidR="0081456B" w:rsidRPr="0081456B">
        <w:rPr>
          <w:rFonts w:ascii="Angsana New" w:hAnsi="Angsana New"/>
          <w:sz w:val="30"/>
          <w:szCs w:val="30"/>
        </w:rPr>
        <w:t>,000</w:t>
      </w:r>
      <w:r w:rsidRPr="0081456B">
        <w:rPr>
          <w:rFonts w:ascii="Angsana New" w:hAnsi="Angsana New"/>
          <w:sz w:val="30"/>
          <w:szCs w:val="30"/>
        </w:rPr>
        <w:t xml:space="preserve"> </w:t>
      </w:r>
      <w:r w:rsidRPr="0081456B">
        <w:rPr>
          <w:rFonts w:ascii="Angsana New" w:hAnsi="Angsana New" w:hint="cs"/>
          <w:sz w:val="30"/>
          <w:szCs w:val="30"/>
          <w:cs/>
        </w:rPr>
        <w:t>ล้านเยน และสกุลเ</w:t>
      </w:r>
      <w:r w:rsidR="00C60435" w:rsidRPr="0081456B">
        <w:rPr>
          <w:rFonts w:ascii="Angsana New" w:hAnsi="Angsana New" w:hint="cs"/>
          <w:sz w:val="30"/>
          <w:szCs w:val="30"/>
          <w:cs/>
        </w:rPr>
        <w:t>หรียญออสเตรเลียเป็นจำนวนเงินรวม</w:t>
      </w:r>
      <w:r w:rsidR="0081456B" w:rsidRPr="0081456B">
        <w:rPr>
          <w:rFonts w:ascii="Angsana New" w:hAnsi="Angsana New"/>
          <w:sz w:val="30"/>
          <w:szCs w:val="30"/>
        </w:rPr>
        <w:t xml:space="preserve"> 469.10</w:t>
      </w:r>
      <w:r w:rsidR="00C60435" w:rsidRPr="0081456B">
        <w:rPr>
          <w:rFonts w:ascii="Angsana New" w:hAnsi="Angsana New"/>
          <w:sz w:val="30"/>
          <w:szCs w:val="30"/>
        </w:rPr>
        <w:t xml:space="preserve"> </w:t>
      </w:r>
      <w:r w:rsidRPr="0081456B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81456B">
        <w:rPr>
          <w:rFonts w:ascii="Angsana New" w:hAnsi="Angsana New" w:hint="cs"/>
          <w:sz w:val="30"/>
          <w:szCs w:val="30"/>
        </w:rPr>
        <w:t xml:space="preserve"> </w:t>
      </w:r>
      <w:r w:rsidR="00EB57CB">
        <w:rPr>
          <w:rFonts w:ascii="Angsana New" w:hAnsi="Angsana New"/>
          <w:sz w:val="30"/>
          <w:szCs w:val="30"/>
          <w:cs/>
        </w:rPr>
        <w:br/>
      </w:r>
      <w:r w:rsidRPr="0081456B">
        <w:rPr>
          <w:rFonts w:ascii="Angsana New" w:hAnsi="Angsana New" w:hint="cs"/>
          <w:sz w:val="30"/>
          <w:szCs w:val="30"/>
          <w:cs/>
        </w:rPr>
        <w:t xml:space="preserve"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</w:t>
      </w:r>
      <w:r w:rsidR="00EB57CB">
        <w:rPr>
          <w:rFonts w:ascii="Angsana New" w:hAnsi="Angsana New"/>
          <w:sz w:val="30"/>
          <w:szCs w:val="30"/>
          <w:cs/>
        </w:rPr>
        <w:br/>
      </w:r>
      <w:r w:rsidRPr="0081456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015E9" w:rsidRPr="0081456B">
        <w:rPr>
          <w:rFonts w:ascii="Angsana New" w:hAnsi="Angsana New"/>
          <w:i/>
          <w:iCs/>
          <w:sz w:val="30"/>
          <w:szCs w:val="30"/>
        </w:rPr>
        <w:t xml:space="preserve">31 </w:t>
      </w:r>
      <w:r w:rsidR="003015E9" w:rsidRPr="0081456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81456B">
        <w:rPr>
          <w:rFonts w:ascii="Angsana New" w:hAnsi="Angsana New"/>
          <w:i/>
          <w:iCs/>
          <w:sz w:val="30"/>
          <w:szCs w:val="30"/>
          <w:lang w:val="en-GB"/>
        </w:rPr>
        <w:t>2563</w:t>
      </w:r>
      <w:r w:rsidRPr="0081456B">
        <w:rPr>
          <w:rFonts w:ascii="Angsana New" w:hAnsi="Angsana New"/>
          <w:i/>
          <w:iCs/>
          <w:sz w:val="30"/>
          <w:szCs w:val="30"/>
        </w:rPr>
        <w:t xml:space="preserve">: 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CF0C3F" w:rsidRPr="0081456B">
        <w:rPr>
          <w:rFonts w:ascii="Angsana New" w:hAnsi="Angsana New"/>
          <w:i/>
          <w:iCs/>
          <w:sz w:val="30"/>
          <w:szCs w:val="30"/>
          <w:lang w:val="en-GB"/>
        </w:rPr>
        <w:t>2</w:t>
      </w:r>
      <w:r w:rsidRPr="0081456B">
        <w:rPr>
          <w:rFonts w:ascii="Angsana New" w:hAnsi="Angsana New"/>
          <w:i/>
          <w:iCs/>
          <w:sz w:val="30"/>
          <w:szCs w:val="30"/>
        </w:rPr>
        <w:t>,</w:t>
      </w:r>
      <w:r w:rsidR="00CF0C3F" w:rsidRPr="0081456B">
        <w:rPr>
          <w:rFonts w:ascii="Angsana New" w:hAnsi="Angsana New"/>
          <w:i/>
          <w:iCs/>
          <w:sz w:val="30"/>
          <w:szCs w:val="30"/>
          <w:lang w:val="en-GB"/>
        </w:rPr>
        <w:t>823</w:t>
      </w:r>
      <w:r w:rsidRPr="0081456B">
        <w:rPr>
          <w:rFonts w:ascii="Angsana New" w:hAnsi="Angsana New"/>
          <w:i/>
          <w:iCs/>
          <w:sz w:val="30"/>
          <w:szCs w:val="30"/>
        </w:rPr>
        <w:t>.</w:t>
      </w:r>
      <w:r w:rsidR="00CF0C3F" w:rsidRPr="0081456B">
        <w:rPr>
          <w:rFonts w:ascii="Angsana New" w:hAnsi="Angsana New"/>
          <w:i/>
          <w:iCs/>
          <w:sz w:val="30"/>
          <w:szCs w:val="30"/>
          <w:lang w:val="en-GB"/>
        </w:rPr>
        <w:t>45</w:t>
      </w:r>
      <w:r w:rsidRPr="0081456B">
        <w:rPr>
          <w:rFonts w:ascii="Angsana New" w:hAnsi="Angsana New"/>
          <w:i/>
          <w:iCs/>
          <w:sz w:val="30"/>
          <w:szCs w:val="30"/>
        </w:rPr>
        <w:t xml:space="preserve"> 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="00EB57CB">
        <w:rPr>
          <w:rFonts w:ascii="Angsana New" w:hAnsi="Angsana New"/>
          <w:i/>
          <w:iCs/>
          <w:sz w:val="30"/>
          <w:szCs w:val="30"/>
          <w:cs/>
        </w:rPr>
        <w:br/>
      </w:r>
      <w:r w:rsidR="00CF0C3F" w:rsidRPr="0081456B">
        <w:rPr>
          <w:rFonts w:ascii="Angsana New" w:hAnsi="Angsana New"/>
          <w:i/>
          <w:iCs/>
          <w:sz w:val="30"/>
          <w:szCs w:val="30"/>
          <w:lang w:val="en-GB"/>
        </w:rPr>
        <w:t>15</w:t>
      </w:r>
      <w:r w:rsidRPr="0081456B">
        <w:rPr>
          <w:rFonts w:ascii="Angsana New" w:hAnsi="Angsana New"/>
          <w:i/>
          <w:iCs/>
          <w:sz w:val="30"/>
          <w:szCs w:val="30"/>
        </w:rPr>
        <w:t>,</w:t>
      </w:r>
      <w:r w:rsidR="00CF0C3F" w:rsidRPr="0081456B">
        <w:rPr>
          <w:rFonts w:ascii="Angsana New" w:hAnsi="Angsana New"/>
          <w:i/>
          <w:iCs/>
          <w:sz w:val="30"/>
          <w:szCs w:val="30"/>
          <w:lang w:val="en-GB"/>
        </w:rPr>
        <w:t>000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490</w:t>
      </w:r>
      <w:r w:rsidRPr="00A11271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24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2F1537">
        <w:rPr>
          <w:rFonts w:ascii="Angsana New" w:hAnsi="Angsana New"/>
          <w:sz w:val="30"/>
          <w:szCs w:val="30"/>
          <w:cs/>
        </w:rPr>
        <w:br w:type="page"/>
      </w:r>
    </w:p>
    <w:p w14:paraId="4307ABE4" w14:textId="0D5CCCE3" w:rsidR="00CE2AF3" w:rsidRPr="0082412F" w:rsidRDefault="00520FD4" w:rsidP="00F32E6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185A2B9D" w14:textId="77777777" w:rsidR="00B525E3" w:rsidRPr="00094F87" w:rsidRDefault="00B525E3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647DB15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30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1DACA58C" w14:textId="77777777" w:rsidR="00584066" w:rsidRPr="00094F8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7BB70" w14:textId="36CDB304" w:rsidR="00F86F03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F12C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29</w:t>
      </w:r>
      <w:r w:rsidRPr="005F12C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2548</w:t>
      </w:r>
      <w:r w:rsidRPr="005F12CD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5F12CD">
        <w:rPr>
          <w:rFonts w:ascii="Angsana New" w:hAnsi="Angsana New" w:hint="cs"/>
          <w:sz w:val="30"/>
          <w:szCs w:val="30"/>
        </w:rPr>
        <w:t>mpany</w:t>
      </w:r>
      <w:proofErr w:type="spellEnd"/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2570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428</w:t>
      </w:r>
      <w:r w:rsidRPr="005F12CD">
        <w:rPr>
          <w:rFonts w:ascii="Angsana New" w:hAnsi="Angsana New" w:hint="cs"/>
          <w:sz w:val="30"/>
          <w:szCs w:val="30"/>
        </w:rPr>
        <w:t>.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60</w:t>
      </w:r>
      <w:r w:rsidRPr="005F12CD">
        <w:rPr>
          <w:rFonts w:ascii="Angsana New" w:hAnsi="Angsana New"/>
          <w:sz w:val="30"/>
          <w:szCs w:val="30"/>
          <w:cs/>
        </w:rPr>
        <w:br/>
      </w:r>
      <w:r w:rsidRPr="005F12C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ต่อมาเมื่อวันที่ </w:t>
      </w:r>
      <w:r w:rsidR="00CF0C3F" w:rsidRPr="005F12CD">
        <w:rPr>
          <w:rFonts w:ascii="Angsana New" w:hAnsi="Angsana New"/>
          <w:sz w:val="30"/>
          <w:szCs w:val="30"/>
          <w:lang w:val="en-GB"/>
        </w:rPr>
        <w:t>19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F0C3F" w:rsidRPr="005F12CD">
        <w:rPr>
          <w:rFonts w:ascii="Angsana New" w:hAnsi="Angsana New"/>
          <w:sz w:val="30"/>
          <w:szCs w:val="30"/>
          <w:lang w:val="en-GB"/>
        </w:rPr>
        <w:t>2562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คู่สัญญาทั้งสามฝ่ายได้ตกลงเปลี่ยนแปลงเงื่อนไขการให้บริการตามสัญญาเดิม โดยมีผลบังคับใช้ตั้งแต่เดือนพฤศจิกายน </w:t>
      </w:r>
      <w:r w:rsidR="00CF0C3F" w:rsidRPr="005F12CD">
        <w:rPr>
          <w:rFonts w:ascii="Angsana New" w:hAnsi="Angsana New"/>
          <w:sz w:val="30"/>
          <w:szCs w:val="30"/>
          <w:lang w:val="en-GB"/>
        </w:rPr>
        <w:t>2562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="00CF0C3F" w:rsidRPr="000D378D">
        <w:rPr>
          <w:rFonts w:ascii="Angsana New" w:hAnsi="Angsana New" w:hint="cs"/>
          <w:sz w:val="30"/>
          <w:szCs w:val="30"/>
          <w:lang w:val="en-GB"/>
        </w:rPr>
        <w:t>4</w:t>
      </w:r>
      <w:r w:rsidR="00CF0C3F" w:rsidRPr="000D378D">
        <w:rPr>
          <w:rFonts w:ascii="Angsana New" w:hAnsi="Angsana New"/>
          <w:sz w:val="30"/>
          <w:szCs w:val="30"/>
          <w:lang w:val="en-GB"/>
        </w:rPr>
        <w:t>3</w:t>
      </w:r>
      <w:r w:rsidR="005C0408" w:rsidRPr="000D378D">
        <w:rPr>
          <w:rFonts w:ascii="Angsana New" w:hAnsi="Angsana New"/>
          <w:sz w:val="30"/>
          <w:szCs w:val="30"/>
          <w:lang w:val="en-GB"/>
        </w:rPr>
        <w:t>3</w:t>
      </w:r>
      <w:r w:rsidR="0046573D" w:rsidRPr="000D378D">
        <w:rPr>
          <w:rFonts w:ascii="Angsana New" w:hAnsi="Angsana New"/>
          <w:sz w:val="30"/>
          <w:szCs w:val="30"/>
        </w:rPr>
        <w:t>.</w:t>
      </w:r>
      <w:r w:rsidR="005C0408" w:rsidRPr="000D378D">
        <w:rPr>
          <w:rFonts w:ascii="Angsana New" w:hAnsi="Angsana New"/>
          <w:sz w:val="30"/>
          <w:szCs w:val="30"/>
        </w:rPr>
        <w:t>25</w:t>
      </w:r>
      <w:r w:rsidRPr="000D378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0D378D">
        <w:rPr>
          <w:rFonts w:ascii="Angsana New" w:hAnsi="Angsana New" w:hint="cs"/>
          <w:sz w:val="30"/>
          <w:szCs w:val="30"/>
        </w:rPr>
        <w:t xml:space="preserve"> </w:t>
      </w:r>
      <w:r w:rsidRPr="000D378D">
        <w:rPr>
          <w:rFonts w:ascii="Angsana New" w:hAnsi="Angsana New" w:hint="cs"/>
          <w:sz w:val="30"/>
          <w:szCs w:val="30"/>
          <w:cs/>
        </w:rPr>
        <w:t>ณ วันที่</w:t>
      </w:r>
      <w:r w:rsidRPr="000D378D">
        <w:rPr>
          <w:rFonts w:ascii="Angsana New" w:hAnsi="Angsana New" w:hint="cs"/>
          <w:sz w:val="30"/>
          <w:szCs w:val="30"/>
        </w:rPr>
        <w:t xml:space="preserve"> </w:t>
      </w:r>
      <w:r w:rsidR="00CF0C3F" w:rsidRPr="000D378D">
        <w:rPr>
          <w:rFonts w:ascii="Angsana New" w:hAnsi="Angsana New"/>
          <w:sz w:val="30"/>
          <w:szCs w:val="30"/>
          <w:lang w:val="en-GB"/>
        </w:rPr>
        <w:t>3</w:t>
      </w:r>
      <w:r w:rsidR="001B75E0" w:rsidRPr="000D378D">
        <w:rPr>
          <w:rFonts w:ascii="Angsana New" w:hAnsi="Angsana New"/>
          <w:sz w:val="30"/>
          <w:szCs w:val="30"/>
          <w:lang w:val="en-GB"/>
        </w:rPr>
        <w:t>0</w:t>
      </w:r>
      <w:r w:rsidRPr="000D378D">
        <w:rPr>
          <w:rFonts w:ascii="Angsana New" w:hAnsi="Angsana New"/>
          <w:sz w:val="30"/>
          <w:szCs w:val="30"/>
        </w:rPr>
        <w:t xml:space="preserve"> </w:t>
      </w:r>
      <w:r w:rsidR="001B75E0" w:rsidRPr="000D378D">
        <w:rPr>
          <w:rFonts w:ascii="Angsana New" w:hAnsi="Angsana New" w:hint="cs"/>
          <w:sz w:val="30"/>
          <w:szCs w:val="30"/>
          <w:cs/>
        </w:rPr>
        <w:t>มิถุนายน</w:t>
      </w:r>
      <w:r w:rsidRPr="000D378D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0D378D">
        <w:rPr>
          <w:rFonts w:ascii="Angsana New" w:hAnsi="Angsana New"/>
          <w:sz w:val="30"/>
          <w:szCs w:val="30"/>
          <w:lang w:val="en-GB"/>
        </w:rPr>
        <w:t>2564</w:t>
      </w:r>
      <w:r w:rsidRPr="000D378D">
        <w:rPr>
          <w:rFonts w:ascii="Angsana New" w:hAnsi="Angsana New" w:hint="cs"/>
          <w:sz w:val="30"/>
          <w:szCs w:val="30"/>
        </w:rPr>
        <w:t xml:space="preserve"> </w:t>
      </w:r>
      <w:r w:rsidRPr="000D378D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1E3E14" w:rsidRPr="000D378D">
        <w:rPr>
          <w:rFonts w:ascii="Angsana New" w:hAnsi="Angsana New"/>
          <w:sz w:val="30"/>
          <w:szCs w:val="30"/>
        </w:rPr>
        <w:t xml:space="preserve"> </w:t>
      </w:r>
      <w:r w:rsidR="00842D21" w:rsidRPr="000D378D">
        <w:rPr>
          <w:rFonts w:ascii="Angsana New" w:hAnsi="Angsana New"/>
          <w:sz w:val="30"/>
          <w:szCs w:val="30"/>
        </w:rPr>
        <w:t xml:space="preserve">86.49 </w:t>
      </w:r>
      <w:r w:rsidRPr="000D378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D378D">
        <w:rPr>
          <w:rFonts w:ascii="Angsana New" w:hAnsi="Angsana New"/>
          <w:sz w:val="30"/>
          <w:szCs w:val="30"/>
        </w:rPr>
        <w:t xml:space="preserve"> </w:t>
      </w:r>
      <w:r w:rsidRPr="000D378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0D378D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Pr="000D378D">
        <w:rPr>
          <w:rFonts w:ascii="Angsana New" w:hAnsi="Angsana New"/>
          <w:i/>
          <w:iCs/>
          <w:sz w:val="30"/>
          <w:szCs w:val="30"/>
        </w:rPr>
        <w:t xml:space="preserve"> </w:t>
      </w:r>
      <w:r w:rsidRPr="000D378D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97</w:t>
      </w:r>
      <w:r w:rsidRPr="005F12CD">
        <w:rPr>
          <w:rFonts w:ascii="Angsana New" w:hAnsi="Angsana New"/>
          <w:i/>
          <w:iCs/>
          <w:sz w:val="30"/>
          <w:szCs w:val="30"/>
        </w:rPr>
        <w:t>.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17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3DB85994" w14:textId="77777777" w:rsidR="005622DA" w:rsidRPr="00094F87" w:rsidRDefault="005622DA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924265" w14:textId="6E5B78EA" w:rsidR="00F86F03" w:rsidRPr="005F12CD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12CD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CF0C3F" w:rsidRPr="005F12CD">
        <w:rPr>
          <w:rFonts w:ascii="Angsana New" w:hAnsi="Angsana New"/>
          <w:sz w:val="30"/>
          <w:szCs w:val="30"/>
          <w:lang w:val="en-GB"/>
        </w:rPr>
        <w:t>6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</w:rPr>
        <w:br/>
      </w:r>
      <w:r w:rsidRPr="005F12CD">
        <w:rPr>
          <w:rFonts w:ascii="Angsana New" w:hAnsi="Angsana New" w:hint="cs"/>
          <w:sz w:val="30"/>
          <w:szCs w:val="30"/>
          <w:cs/>
        </w:rPr>
        <w:t>ณ วันที่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="00CF0C3F" w:rsidRPr="005F12CD">
        <w:rPr>
          <w:rFonts w:ascii="Angsana New" w:hAnsi="Angsana New"/>
          <w:sz w:val="30"/>
          <w:szCs w:val="30"/>
          <w:lang w:val="en-GB"/>
        </w:rPr>
        <w:t>3</w:t>
      </w:r>
      <w:r w:rsidR="001B75E0" w:rsidRPr="005F12CD">
        <w:rPr>
          <w:rFonts w:ascii="Angsana New" w:hAnsi="Angsana New"/>
          <w:sz w:val="30"/>
          <w:szCs w:val="30"/>
          <w:lang w:val="en-GB"/>
        </w:rPr>
        <w:t>0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="001B75E0" w:rsidRPr="005F12CD">
        <w:rPr>
          <w:rFonts w:ascii="Angsana New" w:hAnsi="Angsana New" w:hint="cs"/>
          <w:sz w:val="30"/>
          <w:szCs w:val="30"/>
          <w:cs/>
        </w:rPr>
        <w:t>มิถุนายน</w:t>
      </w:r>
      <w:r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/>
          <w:sz w:val="30"/>
          <w:szCs w:val="30"/>
          <w:lang w:val="en-GB"/>
        </w:rPr>
        <w:t>2564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0D378D">
        <w:rPr>
          <w:rFonts w:ascii="Angsana New" w:hAnsi="Angsana New" w:hint="cs"/>
          <w:sz w:val="30"/>
          <w:szCs w:val="30"/>
          <w:cs/>
        </w:rPr>
        <w:t>ดังกล่าวมีเล็ตเตอร์ออฟเครดิตคงเหลือที่ยังไม่ได้ใช้จำนวน</w:t>
      </w:r>
      <w:r w:rsidR="00AF3C61" w:rsidRPr="000D378D">
        <w:rPr>
          <w:rFonts w:ascii="Angsana New" w:hAnsi="Angsana New"/>
          <w:sz w:val="30"/>
          <w:szCs w:val="30"/>
        </w:rPr>
        <w:t xml:space="preserve"> 6</w:t>
      </w:r>
      <w:r w:rsidRPr="000D378D">
        <w:rPr>
          <w:rFonts w:ascii="Angsana New" w:hAnsi="Angsana New" w:hint="cs"/>
          <w:sz w:val="30"/>
          <w:szCs w:val="30"/>
        </w:rPr>
        <w:t xml:space="preserve"> </w:t>
      </w:r>
      <w:r w:rsidRPr="000D378D">
        <w:rPr>
          <w:rFonts w:ascii="Angsana New" w:hAnsi="Angsana New" w:hint="cs"/>
          <w:sz w:val="30"/>
          <w:szCs w:val="30"/>
          <w:cs/>
        </w:rPr>
        <w:t>ล้านเหรียญ</w:t>
      </w:r>
      <w:r w:rsidRPr="005F12CD">
        <w:rPr>
          <w:rFonts w:ascii="Angsana New" w:hAnsi="Angsana New" w:hint="cs"/>
          <w:sz w:val="30"/>
          <w:szCs w:val="30"/>
          <w:cs/>
        </w:rPr>
        <w:t>สหรัฐอเมริกา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Pr="005F12CD">
        <w:rPr>
          <w:rFonts w:ascii="Angsana New" w:hAnsi="Angsana New"/>
          <w:i/>
          <w:iCs/>
          <w:sz w:val="30"/>
          <w:szCs w:val="30"/>
        </w:rPr>
        <w:t xml:space="preserve"> 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Pr="005F12CD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6</w:t>
      </w:r>
      <w:r w:rsidRPr="005F12C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C0A0452" w14:textId="6D60C346" w:rsidR="00114E61" w:rsidRPr="00094F87" w:rsidRDefault="00114E61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EBDA189" w14:textId="16EB3576" w:rsidR="002F1537" w:rsidRDefault="00F86F03" w:rsidP="00F86F0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6" w:name="_Hlk55780123"/>
      <w:r w:rsidRPr="005F12C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29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2562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15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</w:t>
      </w:r>
      <w:r w:rsidR="005023D0" w:rsidRPr="005F12CD">
        <w:rPr>
          <w:rFonts w:ascii="Angsana New" w:hAnsi="Angsana New"/>
          <w:sz w:val="30"/>
          <w:szCs w:val="30"/>
          <w:lang w:val="en-GB"/>
        </w:rPr>
        <w:t>8</w:t>
      </w:r>
      <w:r w:rsidRPr="005F12CD">
        <w:rPr>
          <w:rFonts w:ascii="Angsana New" w:hAnsi="Angsana New" w:hint="cs"/>
          <w:sz w:val="30"/>
          <w:szCs w:val="30"/>
        </w:rPr>
        <w:t>.</w:t>
      </w:r>
      <w:r w:rsidR="00E66353">
        <w:rPr>
          <w:rFonts w:ascii="Angsana New" w:hAnsi="Angsana New"/>
          <w:sz w:val="30"/>
          <w:szCs w:val="30"/>
        </w:rPr>
        <w:t>42</w:t>
      </w:r>
      <w:r w:rsidRPr="005F12C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="00CF0C3F" w:rsidRPr="005F12CD">
        <w:rPr>
          <w:rFonts w:ascii="Angsana New" w:hAnsi="Angsana New"/>
          <w:sz w:val="30"/>
          <w:szCs w:val="30"/>
          <w:lang w:val="en-GB"/>
        </w:rPr>
        <w:t>3</w:t>
      </w:r>
      <w:r w:rsidR="001B75E0" w:rsidRPr="005F12CD">
        <w:rPr>
          <w:rFonts w:ascii="Angsana New" w:hAnsi="Angsana New"/>
          <w:sz w:val="30"/>
          <w:szCs w:val="30"/>
          <w:lang w:val="en-GB"/>
        </w:rPr>
        <w:t>0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="001B75E0" w:rsidRPr="005F12CD">
        <w:rPr>
          <w:rFonts w:ascii="Angsana New" w:hAnsi="Angsana New" w:hint="cs"/>
          <w:sz w:val="30"/>
          <w:szCs w:val="30"/>
          <w:cs/>
        </w:rPr>
        <w:t>มิถุนายน</w:t>
      </w:r>
      <w:r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/>
          <w:sz w:val="30"/>
          <w:szCs w:val="30"/>
          <w:lang w:val="en-GB"/>
        </w:rPr>
        <w:t>2564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</w:t>
      </w:r>
      <w:r w:rsidRPr="002B7D79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C60435" w:rsidRPr="002B7D79">
        <w:rPr>
          <w:rFonts w:ascii="Angsana New" w:hAnsi="Angsana New"/>
          <w:sz w:val="30"/>
          <w:szCs w:val="30"/>
        </w:rPr>
        <w:t xml:space="preserve"> </w:t>
      </w:r>
      <w:r w:rsidR="0072480A" w:rsidRPr="002B7D79">
        <w:rPr>
          <w:rFonts w:ascii="Angsana New" w:hAnsi="Angsana New"/>
          <w:sz w:val="30"/>
          <w:szCs w:val="30"/>
          <w:lang w:val="en-GB"/>
        </w:rPr>
        <w:t xml:space="preserve">16.85 </w:t>
      </w:r>
      <w:r w:rsidRPr="002B7D79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2B7D79">
        <w:rPr>
          <w:rFonts w:ascii="Angsana New" w:hAnsi="Angsana New"/>
          <w:sz w:val="30"/>
          <w:szCs w:val="30"/>
        </w:rPr>
        <w:t xml:space="preserve"> </w:t>
      </w:r>
      <w:r w:rsidRPr="002B7D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2B7D79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BF12DA" w:rsidRPr="002B7D79">
        <w:rPr>
          <w:rFonts w:ascii="Angsana New" w:hAnsi="Angsana New"/>
          <w:i/>
          <w:iCs/>
          <w:sz w:val="30"/>
          <w:szCs w:val="30"/>
        </w:rPr>
        <w:t xml:space="preserve"> </w:t>
      </w:r>
      <w:r w:rsidR="00BF12DA" w:rsidRPr="002B7D79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F12DA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Pr="005F12CD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18</w:t>
      </w:r>
      <w:r w:rsidR="00BF12DA" w:rsidRPr="005F12CD">
        <w:rPr>
          <w:rFonts w:ascii="Angsana New" w:hAnsi="Angsana New"/>
          <w:i/>
          <w:iCs/>
          <w:sz w:val="30"/>
          <w:szCs w:val="30"/>
        </w:rPr>
        <w:t>.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79</w:t>
      </w:r>
      <w:r w:rsidRPr="005F12C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86EA0DE" w14:textId="77777777" w:rsidR="000E1BC6" w:rsidRPr="000E1BC6" w:rsidRDefault="000E1BC6" w:rsidP="000E1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bookmarkEnd w:id="6"/>
    <w:p w14:paraId="0F44F793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63DA7175" w14:textId="77777777" w:rsidR="00584066" w:rsidRPr="00D8241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4E3F720A" w14:textId="654EC26B" w:rsidR="004161D3" w:rsidRPr="005F12CD" w:rsidRDefault="00584066" w:rsidP="004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3</w:t>
      </w:r>
      <w:r w:rsidR="001B75E0" w:rsidRPr="005F12CD">
        <w:rPr>
          <w:rFonts w:ascii="Angsana New" w:hAnsi="Angsana New"/>
          <w:sz w:val="30"/>
          <w:szCs w:val="30"/>
          <w:lang w:val="en-GB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1B75E0" w:rsidRPr="005F12CD">
        <w:rPr>
          <w:rFonts w:ascii="Angsana New" w:hAnsi="Angsana New" w:hint="cs"/>
          <w:sz w:val="30"/>
          <w:szCs w:val="30"/>
          <w:cs/>
        </w:rPr>
        <w:t>มิถุนายน</w:t>
      </w:r>
      <w:r w:rsidR="001D6AF3"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sz w:val="30"/>
          <w:szCs w:val="30"/>
          <w:lang w:val="en-GB"/>
        </w:rPr>
        <w:t>4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บริษัทและบริษัทย่อยมีภาระผูกพันจากการที่ธนาคารออกหนังสือค้ำประกันในนามของ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 เพื่อใช้เป็นหลักประกันในการปฏิบัติตามเงื่อนไขต่าง</w:t>
      </w:r>
      <w:r w:rsidR="0092777C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ๆ ในการดำเนินธุรกิจปกติจำนวน</w:t>
      </w:r>
      <w:r w:rsidR="00840F84" w:rsidRPr="000D378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="00840F84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057</w:t>
      </w:r>
      <w:r w:rsidR="00247DDC" w:rsidRPr="000D378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.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09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</w:t>
      </w:r>
      <w:r w:rsidR="00840F84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41</w:t>
      </w:r>
      <w:r w:rsidR="00840F84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</w:t>
      </w:r>
      <w:r w:rsidR="00247DDC" w:rsidRPr="000D378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.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72</w:t>
      </w:r>
      <w:r w:rsidR="00840F84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4161D3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161D3" w:rsidRPr="000D378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CF0C3F" w:rsidRPr="000D378D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4161D3" w:rsidRPr="000D378D">
        <w:rPr>
          <w:rFonts w:ascii="Angsana New" w:hAnsi="Angsana New"/>
          <w:i/>
          <w:iCs/>
          <w:sz w:val="30"/>
          <w:szCs w:val="30"/>
        </w:rPr>
        <w:t xml:space="preserve"> </w:t>
      </w:r>
      <w:r w:rsidR="004161D3" w:rsidRPr="000D378D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4161D3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053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17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11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76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22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25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4161D3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7306CFFB" w14:textId="6F9907A8" w:rsidR="0058406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CC7BD2D" w14:textId="38C5B23D" w:rsidR="000E1BC6" w:rsidRDefault="000E1BC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6765D508" w14:textId="15F767CA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</w:p>
    <w:p w14:paraId="48AA6FB1" w14:textId="77777777" w:rsidR="00584066" w:rsidRPr="00D8241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4D8BC6B2" w14:textId="4E37337A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3</w:t>
      </w:r>
      <w:r w:rsidR="001B75E0" w:rsidRPr="005F12CD">
        <w:rPr>
          <w:rFonts w:ascii="Angsana New" w:hAnsi="Angsana New"/>
          <w:sz w:val="30"/>
          <w:szCs w:val="30"/>
          <w:lang w:val="en-GB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1B75E0" w:rsidRPr="005F12CD">
        <w:rPr>
          <w:rFonts w:ascii="Angsana New" w:hAnsi="Angsana New" w:hint="cs"/>
          <w:sz w:val="30"/>
          <w:szCs w:val="30"/>
          <w:cs/>
        </w:rPr>
        <w:t>มิถุนายน</w:t>
      </w:r>
      <w:r w:rsidR="001D6AF3"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sz w:val="30"/>
          <w:szCs w:val="30"/>
          <w:lang w:val="en-GB"/>
        </w:rPr>
        <w:t>4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="002C2DD8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เพื่อใช้ค้ำประกันเงินสำรองเพื่อการ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ชำระหนี้ (Debt Service Reserve Guarantee) ของการร่วมค้าและค้ำประกัน </w:t>
      </w:r>
      <w:r w:rsidR="002C2DD8" w:rsidRPr="000D378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="00C3293C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600</w:t>
      </w:r>
      <w:r w:rsidR="00C3293C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0D378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4B0649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24</w:t>
      </w:r>
      <w:r w:rsidR="00C3293C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50</w:t>
      </w:r>
      <w:r w:rsidR="00C3293C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0D378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านเหรียญสหรัฐอเมริกา </w:t>
      </w:r>
      <w:r w:rsidR="00085345" w:rsidRPr="000D378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CF0C3F" w:rsidRPr="000D378D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085345" w:rsidRPr="005F12CD">
        <w:rPr>
          <w:rFonts w:ascii="Angsana New" w:hAnsi="Angsana New"/>
          <w:i/>
          <w:iCs/>
          <w:sz w:val="30"/>
          <w:szCs w:val="30"/>
        </w:rPr>
        <w:t xml:space="preserve"> </w:t>
      </w:r>
      <w:r w:rsidR="00085345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085345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600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24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50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30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08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085345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06527C00" w14:textId="77777777" w:rsidR="00584066" w:rsidRPr="00D8241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56BBD9B" w14:textId="77777777" w:rsidR="00584066" w:rsidRPr="005F12CD" w:rsidRDefault="00584066" w:rsidP="00584066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3155A03A" w14:textId="77777777" w:rsidR="00584066" w:rsidRPr="00D8241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3CF09E66" w14:textId="5F320FC6" w:rsidR="006142D5" w:rsidRPr="005F12CD" w:rsidRDefault="00584066" w:rsidP="0083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5F12C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3</w:t>
      </w:r>
      <w:r w:rsidR="001B75E0" w:rsidRPr="005F12CD">
        <w:rPr>
          <w:rFonts w:ascii="Angsana New" w:hAnsi="Angsana New"/>
          <w:sz w:val="30"/>
          <w:szCs w:val="30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1B75E0" w:rsidRPr="000D378D">
        <w:rPr>
          <w:rFonts w:ascii="Angsana New" w:hAnsi="Angsana New" w:hint="cs"/>
          <w:sz w:val="30"/>
          <w:szCs w:val="30"/>
          <w:cs/>
        </w:rPr>
        <w:t>มิถุนายน</w:t>
      </w:r>
      <w:r w:rsidR="001D6AF3" w:rsidRPr="000D378D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0D378D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0D378D">
        <w:rPr>
          <w:rFonts w:ascii="Angsana New" w:hAnsi="Angsana New"/>
          <w:sz w:val="30"/>
          <w:szCs w:val="30"/>
          <w:lang w:val="en-GB"/>
        </w:rPr>
        <w:t>4</w:t>
      </w:r>
      <w:r w:rsidR="001D6AF3" w:rsidRPr="000D378D">
        <w:rPr>
          <w:rFonts w:ascii="Angsana New" w:hAnsi="Angsana New" w:hint="cs"/>
          <w:sz w:val="30"/>
          <w:szCs w:val="30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0D378D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="00DE6FB1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5</w:t>
      </w:r>
      <w:r w:rsidR="00DE6FB1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91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</w:t>
      </w:r>
      <w:r w:rsidR="00DE6FB1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7</w:t>
      </w:r>
      <w:r w:rsidR="00DE6FB1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E6FB1" w:rsidRPr="000D378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DE6FB1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F22B72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และ </w:t>
      </w:r>
      <w:r w:rsidR="00CF0C3F" w:rsidRPr="000D378D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="00DE6FB1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D161FF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100.84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D161FF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5B40E9" w:rsidRPr="000D378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CF0C3F" w:rsidRPr="000D378D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5B40E9" w:rsidRPr="000D378D">
        <w:rPr>
          <w:rFonts w:ascii="Angsana New" w:hAnsi="Angsana New"/>
          <w:i/>
          <w:iCs/>
          <w:sz w:val="30"/>
          <w:szCs w:val="30"/>
        </w:rPr>
        <w:t xml:space="preserve"> </w:t>
      </w:r>
      <w:r w:rsidR="005B40E9" w:rsidRPr="000D378D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5B40E9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DE6FB1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7</w:t>
      </w:r>
      <w:r w:rsidR="00DE6FB1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231</w:t>
      </w:r>
      <w:r w:rsidR="00DE6FB1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90</w:t>
      </w:r>
      <w:r w:rsidR="00DE6FB1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066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18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210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12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ล้านเหรียญออสเตรเลีย และ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182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ล้านเหรียญยูโร</w:t>
      </w:r>
      <w:r w:rsidR="005B40E9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75F973E9" w14:textId="1FD35E10" w:rsidR="00D23597" w:rsidRDefault="00D23597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7DE0AF12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2FA94871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C4CD71E" w14:textId="45E322EE" w:rsidR="00567071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3</w:t>
      </w:r>
      <w:r w:rsidR="001B75E0" w:rsidRPr="005F12CD">
        <w:rPr>
          <w:rFonts w:ascii="Angsana New" w:hAnsi="Angsana New"/>
          <w:sz w:val="30"/>
          <w:szCs w:val="30"/>
          <w:lang w:val="en-GB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1B75E0" w:rsidRPr="005F12CD">
        <w:rPr>
          <w:rFonts w:ascii="Angsana New" w:hAnsi="Angsana New" w:hint="cs"/>
          <w:sz w:val="30"/>
          <w:szCs w:val="30"/>
          <w:cs/>
        </w:rPr>
        <w:t>มิถุนายน</w:t>
      </w:r>
      <w:r w:rsidR="001D6AF3"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5F12CD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sz w:val="30"/>
          <w:szCs w:val="30"/>
          <w:lang w:val="en-GB"/>
        </w:rPr>
        <w:t>4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ราช-ออสเตรเลีย คอร์ปอเรชั่น จำกัด และบริษัทย่อย ซึ่งเป็นบริษัทย่อยทางอ้อม</w:t>
      </w:r>
      <w:r w:rsidR="002C2DD8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C2DD8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มีภาระผูกพันเกี่ยวกับรายจ่ายฝ่ายทุนคงเหลือตามสัญญางานก่อสร้างโรงไฟฟ้าพลังงานลม (Engineering Procurement &amp; Construction Contract) และสัญญาบริการอื่น</w:t>
      </w:r>
      <w:r w:rsidR="002C2DD8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627936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ๆ เป็น</w:t>
      </w:r>
      <w:r w:rsidR="00627936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จำนวนเงิน </w:t>
      </w:r>
      <w:r w:rsidR="00D161FF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>1.46</w:t>
      </w:r>
      <w:r w:rsidR="00627936" w:rsidRPr="000D378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5B40E9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5B40E9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5B40E9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5B40E9" w:rsidRPr="005F12CD">
        <w:rPr>
          <w:rFonts w:ascii="Angsana New" w:hAnsi="Angsana New"/>
          <w:i/>
          <w:iCs/>
          <w:sz w:val="30"/>
          <w:szCs w:val="30"/>
        </w:rPr>
        <w:t xml:space="preserve"> </w:t>
      </w:r>
      <w:r w:rsidR="005B40E9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5F12CD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5F12CD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26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84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="005B40E9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35BFEF76" w14:textId="5FDF9622" w:rsidR="00FA6126" w:rsidRDefault="00FA612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</w:p>
    <w:p w14:paraId="4B93B980" w14:textId="7AF153D5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F5093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D404A60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6722DC7" w14:textId="274C2369" w:rsidR="002F153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5F12CD">
        <w:rPr>
          <w:rFonts w:ascii="Angsana New" w:hAnsi="Angsana New" w:hint="cs"/>
          <w:spacing w:val="-4"/>
          <w:sz w:val="30"/>
          <w:szCs w:val="30"/>
          <w:cs/>
        </w:rPr>
        <w:t>ราช โคเจนเนอเรชั่น จำกัด</w:t>
      </w:r>
      <w:r w:rsidR="00796BDA" w:rsidRPr="005F12CD">
        <w:rPr>
          <w:rFonts w:ascii="Angsana New" w:hAnsi="Angsana New"/>
          <w:spacing w:val="-4"/>
          <w:sz w:val="30"/>
          <w:szCs w:val="30"/>
        </w:rPr>
        <w:t xml:space="preserve"> 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="00632EAC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ค้ำประกันการกู้เงินให้แก่เจ้าหนี้เงินกู้ของบริษัทย่อยดังกล่าว</w:t>
      </w:r>
    </w:p>
    <w:p w14:paraId="2EF72DBD" w14:textId="77777777" w:rsidR="000E1BC6" w:rsidRDefault="000E1BC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8EDE994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3A26C5EE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C841C44" w14:textId="05278E55" w:rsidR="000E1BC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ผลิตไฟฟ้า นวนคร จำกัด </w:t>
      </w:r>
      <w:r w:rsidR="00C96EF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ราชบุรีเวอลด์ โคเจนเนอเรชั่น จำกัด บริษัท โซลาร์ต้า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  <w:r w:rsidR="000E1BC6">
        <w:rPr>
          <w:rFonts w:ascii="Angsana New" w:eastAsia="Cordia New" w:hAnsi="Angsana New"/>
          <w:snapToGrid w:val="0"/>
          <w:sz w:val="30"/>
          <w:szCs w:val="30"/>
          <w:lang w:eastAsia="th-TH"/>
        </w:rPr>
        <w:br w:type="page"/>
      </w:r>
    </w:p>
    <w:p w14:paraId="124A973E" w14:textId="1202C9E8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และการร่วมค้าดังกล่าวได้นำใบหุ้นบางส่วนของบริษัท ไฟฟ้าน้ำงึม </w:t>
      </w:r>
      <w:r w:rsidR="00CF0C3F" w:rsidRPr="005F12CD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2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ซึ่งเป็นบริษัทย่อยของการร่วมค้าดังกล่าว ไปเป็นหลักทรัพย์ค้ำประกันการกู้เงินให้แก่เจ้าหนี้เงินกู้ของบริษัท ไฟฟ้าน้ำงึม </w:t>
      </w:r>
      <w:r w:rsidR="00CF0C3F" w:rsidRPr="005F12CD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2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</w:t>
      </w:r>
    </w:p>
    <w:p w14:paraId="5298D0E8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B9334A3" w14:textId="5AC97A28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Fareast Renewable Development Pte. Ltd. ซึ่งเป็นการร่วมค้าทางอ้อม ได้นำใบหุ้นบางส่วนของ PT Bajradaya Sentranusa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</w:t>
      </w:r>
      <w:r w:rsidR="004315F8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PT Bajradaya Sentranusa</w:t>
      </w:r>
    </w:p>
    <w:p w14:paraId="695741AE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37FA2B3" w14:textId="7CDEFC33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</w:t>
      </w:r>
      <w:r w:rsidR="00BA1CF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บริษัทร่วมทางตรง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ไปเป็นหลักทรัพย์ค้ำประกันการกู้เงินให้แก่เจ้าหนี้เงินกู้ของบริษัทดังกล่าว</w:t>
      </w:r>
    </w:p>
    <w:p w14:paraId="1BC80D27" w14:textId="77777777" w:rsidR="005622DA" w:rsidRDefault="005622DA" w:rsidP="0063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0714A01D" w14:textId="281E9F04" w:rsidR="00632EAC" w:rsidRDefault="00632EAC" w:rsidP="0063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5F12CD">
        <w:rPr>
          <w:rFonts w:ascii="Angsana New" w:hAnsi="Angsana New" w:hint="cs"/>
          <w:spacing w:val="-4"/>
          <w:sz w:val="30"/>
          <w:szCs w:val="30"/>
        </w:rPr>
        <w:t>NEXIF RATCH ENERGY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SINGAPORE PTE. LTD.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บริษัท เน็กส์ซิฟ ราช เอ็นเนอร์จี ระยอง จำกัด ซึ่งเป็นบริษัทย่อยของการร่วมค้าดังกล่าว ไปเป็นหลักทรัพย์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 เน็กส์ซิฟ ราช เอ็นเนอร์จี ระยอง จำกัด</w:t>
      </w:r>
    </w:p>
    <w:p w14:paraId="3D4F2891" w14:textId="2E0BB245" w:rsidR="00632EAC" w:rsidRDefault="00632EAC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01124B43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F12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35DE0655" w14:textId="77777777" w:rsidR="00584066" w:rsidRPr="005F12CD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1A5BF2D" w14:textId="65389A90" w:rsidR="00621ECC" w:rsidRPr="005F12CD" w:rsidRDefault="00621ECC" w:rsidP="00621ECC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2557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วันที่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25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2561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  <w:t xml:space="preserve">คำพิพากษายกฟ้องโจทก์ ต่อมาเมื่อวันที่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10</w:t>
      </w:r>
      <w:r w:rsidRPr="005F12C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2563</w:t>
      </w:r>
      <w:r w:rsidRPr="005F12C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ศาลอุทธรณ์ได้มีคำพิพากษายืนตามคำพิพากษาของ</w:t>
      </w:r>
      <w:r w:rsidRPr="005F12CD">
        <w:rPr>
          <w:rFonts w:ascii="Angsana New" w:hAnsi="Angsana New" w:hint="cs"/>
          <w:snapToGrid w:val="0"/>
          <w:sz w:val="30"/>
          <w:szCs w:val="30"/>
          <w:lang w:eastAsia="th-TH"/>
        </w:rPr>
        <w:br/>
      </w:r>
      <w:r w:rsidRPr="005F12C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ศาลชั้นต้นที่ยกฟ้องโจทก์ในคดีดังกล่าว</w:t>
      </w:r>
    </w:p>
    <w:p w14:paraId="6EA3ED8C" w14:textId="69B4BB8F" w:rsidR="002F1537" w:rsidRDefault="002F1537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1DD09A6" w14:textId="3F3EC4FB" w:rsidR="00621ECC" w:rsidRPr="005F12CD" w:rsidRDefault="00621ECC" w:rsidP="00621EC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2562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5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271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10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ต่อมาเมื่อวันที่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30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CF0C3F" w:rsidRPr="005F12CD">
        <w:rPr>
          <w:rFonts w:ascii="Angsana New" w:hAnsi="Angsana New" w:hint="cs"/>
          <w:snapToGrid w:val="0"/>
          <w:sz w:val="30"/>
          <w:szCs w:val="30"/>
          <w:lang w:val="en-GB" w:eastAsia="th-TH"/>
        </w:rPr>
        <w:t>2563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5F12C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ด้วยเหตุผลว่าข้อมูลที่โจทก์กล่าวอ้างได้สิ้นสุดสภาพการเป็นความลับทางการค้าไป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แล้ว ดังนั้นบริษัทจึงไม่ได้บันทึกหนี้สินที่อาจจะเกิดขึ้นจากคดีดังกล่าว</w:t>
      </w:r>
    </w:p>
    <w:p w14:paraId="37C7ED76" w14:textId="558C4E51" w:rsidR="006142D5" w:rsidRDefault="006142D5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02A54C73" w14:textId="38D07D38" w:rsidR="000E1BC6" w:rsidRDefault="000E1BC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</w:p>
    <w:p w14:paraId="0BED9EA3" w14:textId="1C7EE326" w:rsidR="00243712" w:rsidRPr="005F12CD" w:rsidRDefault="006702DE" w:rsidP="00F32E6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F12C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</w:t>
      </w:r>
      <w:bookmarkStart w:id="7" w:name="_Hlk15825884"/>
      <w:r w:rsidR="001E7C31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</w:t>
      </w:r>
      <w:r w:rsidR="00BC4005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สำคัญ</w:t>
      </w:r>
    </w:p>
    <w:bookmarkEnd w:id="7"/>
    <w:p w14:paraId="35EB93BB" w14:textId="6F9F55F6" w:rsidR="00243712" w:rsidRPr="00D82417" w:rsidRDefault="00243712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4BF4C72F" w14:textId="294F66F5" w:rsidR="005647B5" w:rsidRPr="00C96EFA" w:rsidRDefault="005647B5" w:rsidP="00A6704F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การเพิ่มทุนและการออกและเสนอขายหุ้นสามัญที่ออกใหม่ให้แก่ผู้ถือหุ้นเดิมตามสัดส่วนการถือหุ้น </w:t>
      </w:r>
    </w:p>
    <w:p w14:paraId="376B808B" w14:textId="77777777" w:rsidR="005647B5" w:rsidRPr="002F1537" w:rsidRDefault="005647B5" w:rsidP="00A6704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751E9F86" w14:textId="52F2F390" w:rsidR="00A6704F" w:rsidRPr="00C96EFA" w:rsidRDefault="00A6704F" w:rsidP="00A6704F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ในการประชุมคณะกรรมการบริษัท</w:t>
      </w:r>
      <w:r w:rsidR="005647B5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5647B5" w:rsidRPr="00C96EFA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22 </w:t>
      </w:r>
      <w:r w:rsidR="005647B5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มิถุนายน </w:t>
      </w:r>
      <w:r w:rsidR="005647B5" w:rsidRPr="00C96EFA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2564 </w:t>
      </w:r>
      <w:r w:rsidR="005647B5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คณะกรรมการบริษัท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อนุมัติให้นำเสนอต่อที่ประชุมวิสามัญผู้ถือหุ้น เพื่อพิจารณาอนุมัติการเพิ่มทุนจดทะเบียนของบริษัทจาก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14,500</w:t>
      </w:r>
      <w:r w:rsidR="002B7D79" w:rsidRPr="00C96EFA">
        <w:rPr>
          <w:rFonts w:ascii="Angsana New" w:hAnsi="Angsana New"/>
          <w:snapToGrid w:val="0"/>
          <w:sz w:val="30"/>
          <w:szCs w:val="30"/>
          <w:lang w:val="th-TH" w:eastAsia="th-TH"/>
        </w:rPr>
        <w:t>.00</w:t>
      </w:r>
      <w:r w:rsidR="002B7D79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บาท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เป็น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22,192</w:t>
      </w:r>
      <w:r w:rsidR="002B7D79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654AD1" w:rsidRPr="00654AD1">
        <w:rPr>
          <w:rFonts w:ascii="Angsana New" w:hAnsi="Angsana New" w:hint="cs"/>
          <w:snapToGrid w:val="0"/>
          <w:sz w:val="30"/>
          <w:szCs w:val="30"/>
          <w:lang w:eastAsia="th-TH"/>
        </w:rPr>
        <w:t>31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โดยการออกหุ้นสามัญที่ออกจำนวน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769</w:t>
      </w:r>
      <w:r w:rsidR="002B7D79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654AD1" w:rsidRPr="00654AD1">
        <w:rPr>
          <w:rFonts w:ascii="Angsana New" w:hAnsi="Angsana New" w:hint="cs"/>
          <w:snapToGrid w:val="0"/>
          <w:sz w:val="30"/>
          <w:szCs w:val="30"/>
          <w:lang w:eastAsia="th-TH"/>
        </w:rPr>
        <w:t>23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="002B7D79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ล้าน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หุ้น มูลค่าที่ตราไว้หุ้นละ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10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บาท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รวม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7,692</w:t>
      </w:r>
      <w:r w:rsidR="002B7D79" w:rsidRPr="00C96EFA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654AD1" w:rsidRPr="00654AD1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="002B7D79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ล้าน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บาท เพื่อออกและเสนอขายให้แก่ผู้ถือหุ้นสามัญเดิมของบริษัทตามสัดส่วนการถือหุ้น</w:t>
      </w:r>
      <w:r w:rsidR="006D38C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โดยไม่จัดสรรให้ผู้ถือหุ้นที่จะทำให้บริษัทมีหน้าที่ตามกฎหมายต่างประเทศ </w:t>
      </w:r>
      <w:r w:rsidR="005647B5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และพิจารณาอนุมัติการจัดสรรหุ้นสามัญที่ออกใหม่ ทั้งนี้บริษัทอยู่ระหว่างพิจารณาการกำหนดให้มีการประชุมวิสามัญผู้ถือหุ้นเพื่อพิจารณาอนุมัติในภายหลัง</w:t>
      </w:r>
    </w:p>
    <w:p w14:paraId="4EB1A46B" w14:textId="6AE9692A" w:rsidR="00A6704F" w:rsidRDefault="00A6704F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71F64CAC" w14:textId="4F37BB69" w:rsidR="000C3E47" w:rsidRPr="00C96EFA" w:rsidRDefault="000C3E47" w:rsidP="000C3E47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การลงนามสัญญาซื้อขายหุ้นเพื่อลงทุนในโรงไฟฟ้าพลังความร้อนในสาธารณรัฐอินโดนีเซีย</w:t>
      </w:r>
    </w:p>
    <w:p w14:paraId="10E85B59" w14:textId="77777777" w:rsidR="000C3E47" w:rsidRPr="00C96EFA" w:rsidRDefault="000C3E47" w:rsidP="000C3E4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3D05185C" w14:textId="741304D0" w:rsidR="000C3E47" w:rsidRPr="002E3AB8" w:rsidRDefault="000C3E47" w:rsidP="00E86811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th-TH" w:eastAsia="th-TH"/>
        </w:rPr>
      </w:pP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เมื่อวันที่ </w:t>
      </w:r>
      <w:r w:rsidRPr="002E3AB8">
        <w:rPr>
          <w:rFonts w:ascii="Angsana New" w:hAnsi="Angsana New"/>
          <w:snapToGrid w:val="0"/>
          <w:spacing w:val="-2"/>
          <w:sz w:val="30"/>
          <w:szCs w:val="30"/>
          <w:lang w:val="th-TH" w:eastAsia="th-TH"/>
        </w:rPr>
        <w:t xml:space="preserve">22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มิถุนายน </w:t>
      </w:r>
      <w:r w:rsidRPr="002E3AB8">
        <w:rPr>
          <w:rFonts w:ascii="Angsana New" w:hAnsi="Angsana New"/>
          <w:snapToGrid w:val="0"/>
          <w:spacing w:val="-2"/>
          <w:sz w:val="30"/>
          <w:szCs w:val="30"/>
          <w:lang w:val="th-TH" w:eastAsia="th-TH"/>
        </w:rPr>
        <w:t xml:space="preserve">2564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บริษัท อาร์เอช อินเตอร์เนชั่นแนล (สิงคโปร์) คอร์ปอเรชั่น จำกัด ซึ่งเป็นบริษัทย่อยทางอ้อม ได้ลงนามในสัญญาซื้อขายหุ้นสามัญของกลุ่มบริษัทที่ดำเนินกิจการโรงไฟฟ้าพลังความร้อนโดยใช้ถ่านหินเป็นเชื้อเพลิง ขนาดกำลังการผลิต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lang w:val="th-TH" w:eastAsia="th-TH"/>
        </w:rPr>
        <w:t xml:space="preserve"> 2,045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เมกะวัตต์</w:t>
      </w:r>
      <w:r w:rsidR="00220A68"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 ซึ่ง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มีสัญญาซื้อขายไฟฟ้ากับการไฟฟ้าสาธารณรัฐอินโดนีเซียหรือ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lang w:val="th-TH" w:eastAsia="th-TH"/>
        </w:rPr>
        <w:t xml:space="preserve"> PT Perusahaan Listrik Negara (“PLN”)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คงเหลืออีก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lang w:val="th-TH" w:eastAsia="th-TH"/>
        </w:rPr>
        <w:t>21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 ปี โดยคาดว่าการลงทุนดังกล่าวจะเสร็จสมบูรณ์ภายในเดือนมีนาคม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lang w:val="th-TH" w:eastAsia="th-TH"/>
        </w:rPr>
        <w:t xml:space="preserve">2565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ทั้งนี้บริษัทอยู่ระหว่างพิจารณาการกำหนดให้มีการประชุมวิสามัญผู้ถือหุ้นเพื่อพิจารณาอนุมัติรายการ</w:t>
      </w:r>
    </w:p>
    <w:p w14:paraId="5B1C3E39" w14:textId="72702D33" w:rsidR="00827751" w:rsidRDefault="00827751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0B967C1C" w14:textId="31606C01" w:rsidR="00827751" w:rsidRPr="00C96EFA" w:rsidRDefault="00827751" w:rsidP="005647B5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การลงนามสัญญาเงินกู้ส่งเสริมความยั่งยืน (</w:t>
      </w: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Sustainable Loan)</w:t>
      </w:r>
    </w:p>
    <w:p w14:paraId="465B2327" w14:textId="658C0512" w:rsidR="00827751" w:rsidRPr="002128E6" w:rsidRDefault="00827751" w:rsidP="005647B5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7AB60C0" w14:textId="2810DC8E" w:rsidR="00827751" w:rsidRDefault="00827751" w:rsidP="0082775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มิถุนายน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กัด (“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="00220A68"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บริษัทย่อยทางอ้อม</w:t>
      </w:r>
      <w:r w:rsidR="002B7D79"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(ในฐานะผู้กู้) และบริษัท (ในฐานะผู้ค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้ำ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ประกัน) ได้ลงนามสัญญาเงินกู้ส่งเสริมความยั่งยืน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 (Sustainable Loan)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จ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นวน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>150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ล้านเหรียญสหรัฐอเมริกา กับ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International Finance Corporation (“IFC”)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โดยมีวัตถุประสงค์เพื่อการลงทุน และ/หรือ ช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ระคืนเงินกู้ในโครงการพลังงานหมุนเวียน และ/หรือโครงการโครงสร้างพื้นฐานเพื่ออนุรักษ์สิ่งแวดล้อม และ/หรือโครงการโครงสร้างพื้นฐานอื่น</w:t>
      </w:r>
      <w:r w:rsidR="00D86239"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ๆ ในประเทศไทย</w:t>
      </w:r>
      <w:r w:rsidR="002171C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สาธารณรัฐสังคมนิยมเวียดนาม สาธารณรัฐอินโดนีเซีย และ สปป. ลาว</w:t>
      </w:r>
    </w:p>
    <w:p w14:paraId="254CBE11" w14:textId="17DF2EE8" w:rsidR="001006A9" w:rsidRDefault="001006A9" w:rsidP="0082775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68174A14" w14:textId="6E860EDD" w:rsidR="000E1BC6" w:rsidRDefault="000E1BC6" w:rsidP="0082775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</w:p>
    <w:p w14:paraId="67995D71" w14:textId="42ABFA36" w:rsidR="001006A9" w:rsidRPr="007164D5" w:rsidRDefault="001006A9" w:rsidP="001006A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006A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เหตุการณ์ภายหลังรอบระยะเวลา</w:t>
      </w:r>
      <w:r w:rsidRPr="001006A9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</w:p>
    <w:p w14:paraId="6620E03E" w14:textId="77777777" w:rsidR="007164D5" w:rsidRPr="00D82417" w:rsidRDefault="007164D5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4793C5DC" w14:textId="77777777" w:rsidR="00D61F6E" w:rsidRDefault="00D61F6E" w:rsidP="00D61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B7BA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การเพิ่มทุนของบริษัท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ราช</w:t>
      </w:r>
      <w:r>
        <w:rPr>
          <w:rFonts w:ascii="Angsana New" w:hAnsi="Angsana New"/>
          <w:b/>
          <w:bCs/>
          <w:i/>
          <w:iCs/>
          <w:sz w:val="30"/>
          <w:szCs w:val="30"/>
        </w:rPr>
        <w:t>-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ลาว เซอร์วิส</w:t>
      </w:r>
      <w:r w:rsidRPr="00EB7BA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จำกัด (“R</w:t>
      </w:r>
      <w:r>
        <w:rPr>
          <w:rFonts w:ascii="Angsana New" w:hAnsi="Angsana New"/>
          <w:b/>
          <w:bCs/>
          <w:i/>
          <w:iCs/>
          <w:sz w:val="30"/>
          <w:szCs w:val="30"/>
        </w:rPr>
        <w:t>L</w:t>
      </w:r>
      <w:r w:rsidRPr="00EB7BA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”)</w:t>
      </w:r>
    </w:p>
    <w:p w14:paraId="0B1A756C" w14:textId="77777777" w:rsidR="00D61F6E" w:rsidRPr="00D82417" w:rsidRDefault="00D61F6E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1176450" w14:textId="28D8FBC9" w:rsidR="00D61F6E" w:rsidRPr="00936BF0" w:rsidRDefault="00525DCB" w:rsidP="0035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ในการประชุม</w:t>
      </w:r>
      <w:r w:rsidR="00424CF1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วิสามัญผู้ถือหุ้น</w:t>
      </w:r>
      <w:r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ของบริษัท ราช-ลาว เซอร์วิส ซึ่งเป็นบริษัทย่อยทางตรง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E5174F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20 </w:t>
      </w:r>
      <w:r w:rsidR="00E5174F" w:rsidRPr="00355BB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72593F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>2564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430485">
        <w:rPr>
          <w:rFonts w:ascii="Angsana New" w:hAnsi="Angsana New"/>
          <w:strike/>
          <w:sz w:val="30"/>
          <w:szCs w:val="30"/>
          <w:cs/>
          <w:lang w:val="th-TH"/>
        </w:rPr>
        <w:br/>
      </w:r>
      <w:r w:rsidR="00424CF1" w:rsidRPr="00355BBE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มีมติอนุมัติให้เพิ่มทุนจดทะเบียนจาก 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20</w:t>
      </w:r>
      <w:r w:rsidR="004D291C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000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กีบ</w:t>
      </w:r>
      <w:r w:rsidR="004D291C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D291C" w:rsidRPr="00355BB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="004D291C" w:rsidRPr="00355BB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2.5 </w:t>
      </w:r>
      <w:r w:rsidR="004D291C" w:rsidRPr="00355BB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="004D291C" w:rsidRPr="00355BB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8,000 </w:t>
      </w:r>
      <w:r w:rsidR="004D291C" w:rsidRPr="00355BB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กีบ)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เป็น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>144,875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กีบ</w:t>
      </w:r>
      <w:r w:rsidR="004D291C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D291C" w:rsidRPr="00355BB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="004D291C" w:rsidRPr="00355BB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15.25 </w:t>
      </w:r>
      <w:r w:rsidR="004D291C" w:rsidRPr="00355BB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="004D291C" w:rsidRPr="00355BB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9,500 </w:t>
      </w:r>
      <w:r w:rsidR="004D291C" w:rsidRPr="00355BB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กีบ)</w:t>
      </w:r>
      <w:r w:rsidR="004D291C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355BBE" w:rsidRPr="00355BBE">
        <w:rPr>
          <w:rFonts w:ascii="Angsana New" w:hAnsi="Angsana New" w:hint="cs"/>
          <w:sz w:val="30"/>
          <w:szCs w:val="30"/>
          <w:cs/>
        </w:rPr>
        <w:t>เพื่อนำไปใช้ลงทุนโครงการต่าง ๆ ในต่างประเทศ</w:t>
      </w:r>
      <w:r w:rsidR="00355BBE">
        <w:rPr>
          <w:rFonts w:ascii="Angsana New" w:hAnsi="Angsana New" w:hint="cs"/>
          <w:sz w:val="30"/>
          <w:szCs w:val="30"/>
          <w:cs/>
        </w:rPr>
        <w:t xml:space="preserve">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โดยการ</w:t>
      </w:r>
      <w:r w:rsidR="004D291C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เรียกชำระค่าหุ้นเพิ่มเติมจากผู้ถือหุ้นเดิม</w:t>
      </w:r>
      <w:r w:rsidR="00A66D1D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A66D1D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2.5 </w:t>
      </w:r>
      <w:r w:rsidR="00A66D1D" w:rsidRPr="00355BB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ล้านหุ้น</w:t>
      </w:r>
      <w:r w:rsidR="00430485">
        <w:rPr>
          <w:rFonts w:ascii="Angsana New" w:eastAsia="Cordia New" w:hAnsi="Angsana New"/>
          <w:snapToGrid w:val="0"/>
          <w:sz w:val="30"/>
          <w:szCs w:val="30"/>
          <w:lang w:eastAsia="th-TH"/>
        </w:rPr>
        <w:br/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จากมูลค่าที่ตราไว้</w:t>
      </w:r>
      <w:r w:rsidR="00BE0AD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หุ้นละ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8,000 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กีบ เป็นมูลค่าที่ตราไว้หุ้นละ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9,500 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กีบ และ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ออกหุ้นสามัญใหม่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จำนวน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>12.75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มูลค่าหุ้นที่ตราไว้หุ้นละ </w:t>
      </w:r>
      <w:r w:rsidR="00654AD1" w:rsidRPr="00654AD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9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>,500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กีบ ต่อมาเมื่อวันที่ </w:t>
      </w:r>
      <w:r w:rsidR="0072593F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>2564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บริษัท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ได้ชำระค่าหุ้น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เพิ่มทุน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ดังกล่าว</w:t>
      </w:r>
      <w:r w:rsidR="00936BF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ร้อยละ </w:t>
      </w:r>
      <w:r w:rsidR="0072593F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>67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เป็นจำนวนเงิน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259 </w:t>
      </w:r>
      <w:r w:rsidR="00D61F6E" w:rsidRPr="00355BB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ล้านบาท</w:t>
      </w:r>
      <w:r w:rsidR="00D61F6E"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</w:p>
    <w:p w14:paraId="49700DC1" w14:textId="51DEC94E" w:rsidR="00D61F6E" w:rsidRDefault="00D61F6E" w:rsidP="00D61F6E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42ECDFC7" w14:textId="3CD5882D" w:rsidR="00D61F6E" w:rsidRDefault="00ED336F" w:rsidP="00D61F6E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D9284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การลงนามสัญญาซื้อขายหุ้นเพิ่มทุน เพื่อลงทุนในธุรกิจโรงพยาบาลเอกชน ใน สปป. ลาว</w:t>
      </w:r>
    </w:p>
    <w:p w14:paraId="66D609B3" w14:textId="77777777" w:rsidR="00ED336F" w:rsidRPr="0050268B" w:rsidRDefault="00ED336F" w:rsidP="00D61F6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1451AB3D" w14:textId="0EA5390F" w:rsidR="00D61F6E" w:rsidRDefault="00D61F6E" w:rsidP="00D61F6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654AD1" w:rsidRPr="00654AD1">
        <w:rPr>
          <w:rFonts w:ascii="Angsana New" w:hAnsi="Angsana New" w:hint="cs"/>
          <w:sz w:val="30"/>
          <w:szCs w:val="30"/>
        </w:rPr>
        <w:t>30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 กรกฎาคม </w:t>
      </w:r>
      <w:r w:rsidR="00654AD1" w:rsidRPr="00654AD1">
        <w:rPr>
          <w:rFonts w:ascii="Angsana New" w:hAnsi="Angsana New" w:hint="cs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บริษัท ราช-ลาว เซอร์วิส จำกัด </w:t>
      </w:r>
      <w:r w:rsidR="00F06B6C">
        <w:rPr>
          <w:rFonts w:ascii="Angsana New" w:hAnsi="Angsana New" w:hint="cs"/>
          <w:sz w:val="30"/>
          <w:szCs w:val="30"/>
          <w:cs/>
          <w:lang w:val="th-TH"/>
        </w:rPr>
        <w:t>ซึ่งเป็นบริษัทย่อยทางตรง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 ได้ลงนามสัญญาซื้อขายหุ้นเพิ่มทุน </w:t>
      </w:r>
      <w:bookmarkStart w:id="8" w:name="_Hlk78787627"/>
      <w:r w:rsidRPr="00E62C99">
        <w:rPr>
          <w:rFonts w:ascii="Angsana New" w:hAnsi="Angsana New"/>
          <w:sz w:val="30"/>
          <w:szCs w:val="30"/>
          <w:lang w:val="th-TH"/>
        </w:rPr>
        <w:t xml:space="preserve">Bangkok Chain International (Lao) Co., Ltd. ("BCIL") </w:t>
      </w:r>
      <w:bookmarkEnd w:id="8"/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สัดส่วนร้อยละ </w:t>
      </w:r>
      <w:r w:rsidR="00654AD1" w:rsidRPr="00654AD1">
        <w:rPr>
          <w:rFonts w:ascii="Angsana New" w:hAnsi="Angsana New" w:hint="cs"/>
          <w:sz w:val="30"/>
          <w:szCs w:val="30"/>
        </w:rPr>
        <w:t>9</w:t>
      </w:r>
      <w:r w:rsidR="00E04ED1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654AD1" w:rsidRPr="00654AD1">
        <w:rPr>
          <w:rFonts w:ascii="Angsana New" w:hAnsi="Angsana New" w:hint="cs"/>
          <w:sz w:val="30"/>
          <w:szCs w:val="30"/>
        </w:rPr>
        <w:t>91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 คิดเป็นเงินจำนวน </w:t>
      </w:r>
      <w:r w:rsidR="00654AD1" w:rsidRPr="00654AD1">
        <w:rPr>
          <w:rFonts w:ascii="Angsana New" w:hAnsi="Angsana New" w:hint="cs"/>
          <w:sz w:val="30"/>
          <w:szCs w:val="30"/>
        </w:rPr>
        <w:t>190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F5C1A">
        <w:rPr>
          <w:rFonts w:ascii="Angsana New" w:hAnsi="Angsana New"/>
          <w:sz w:val="30"/>
          <w:szCs w:val="30"/>
          <w:cs/>
          <w:lang w:val="th-TH"/>
        </w:rPr>
        <w:br/>
      </w:r>
      <w:r w:rsidRPr="00E62C99">
        <w:rPr>
          <w:rFonts w:ascii="Angsana New" w:hAnsi="Angsana New"/>
          <w:sz w:val="30"/>
          <w:szCs w:val="30"/>
          <w:cs/>
          <w:lang w:val="th-TH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62C99">
        <w:rPr>
          <w:rFonts w:ascii="Angsana New" w:hAnsi="Angsana New"/>
          <w:sz w:val="30"/>
          <w:szCs w:val="30"/>
          <w:cs/>
          <w:lang w:val="th-TH"/>
        </w:rPr>
        <w:t>โดยมีวัตถุประสงค์เพื่อลงทุนใน</w:t>
      </w:r>
      <w:bookmarkStart w:id="9" w:name="_Hlk78784099"/>
      <w:r w:rsidRPr="00E62C99">
        <w:rPr>
          <w:rFonts w:ascii="Angsana New" w:hAnsi="Angsana New"/>
          <w:sz w:val="30"/>
          <w:szCs w:val="30"/>
          <w:cs/>
          <w:lang w:val="th-TH"/>
        </w:rPr>
        <w:t>โรงพยาบาลเกษมราษฎร์อินเตอร์เนชั่นแนล ในนครหลวงเวียงจันทน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์ </w:t>
      </w:r>
      <w:r w:rsidRPr="00E62C99">
        <w:rPr>
          <w:rFonts w:ascii="Angsana New" w:hAnsi="Angsana New"/>
          <w:sz w:val="30"/>
          <w:szCs w:val="30"/>
          <w:cs/>
          <w:lang w:val="th-TH"/>
        </w:rPr>
        <w:t>สปป. ลาว</w:t>
      </w:r>
      <w:bookmarkEnd w:id="9"/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ซึ่งภายหลังการซื้อหุ้นเพิ่มทุนดังกล่าวแล้วเสร็จ ผู้ถือหุ้นของ </w:t>
      </w:r>
      <w:r w:rsidRPr="00E62C99">
        <w:rPr>
          <w:rFonts w:ascii="Angsana New" w:hAnsi="Angsana New"/>
          <w:sz w:val="30"/>
          <w:szCs w:val="30"/>
          <w:lang w:val="th-TH"/>
        </w:rPr>
        <w:t xml:space="preserve">BCIL </w:t>
      </w:r>
      <w:r w:rsidRPr="00E62C99">
        <w:rPr>
          <w:rFonts w:ascii="Angsana New" w:hAnsi="Angsana New"/>
          <w:sz w:val="30"/>
          <w:szCs w:val="30"/>
          <w:cs/>
          <w:lang w:val="th-TH"/>
        </w:rPr>
        <w:t>จะประกอบด้วย บริษัท บางกอก เซน ฮอสป</w:t>
      </w:r>
      <w:r w:rsidR="00F06B6C">
        <w:rPr>
          <w:rFonts w:ascii="Angsana New" w:hAnsi="Angsana New" w:hint="cs"/>
          <w:sz w:val="30"/>
          <w:szCs w:val="30"/>
          <w:cs/>
          <w:lang w:val="th-TH"/>
        </w:rPr>
        <w:t>ิ</w:t>
      </w:r>
      <w:r w:rsidRPr="00E62C99">
        <w:rPr>
          <w:rFonts w:ascii="Angsana New" w:hAnsi="Angsana New"/>
          <w:sz w:val="30"/>
          <w:szCs w:val="30"/>
          <w:cs/>
          <w:lang w:val="th-TH"/>
        </w:rPr>
        <w:t>ทอล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62C99">
        <w:rPr>
          <w:rFonts w:ascii="Angsana New" w:hAnsi="Angsana New"/>
          <w:sz w:val="30"/>
          <w:szCs w:val="30"/>
          <w:cs/>
          <w:lang w:val="th-TH"/>
        </w:rPr>
        <w:t>จำกัด (มหาชน) ("</w:t>
      </w:r>
      <w:r w:rsidRPr="00E62C99">
        <w:rPr>
          <w:rFonts w:ascii="Angsana New" w:hAnsi="Angsana New"/>
          <w:sz w:val="30"/>
          <w:szCs w:val="30"/>
          <w:lang w:val="th-TH"/>
        </w:rPr>
        <w:t xml:space="preserve">BCH") 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ร้อยละ </w:t>
      </w:r>
      <w:r w:rsidR="00654AD1" w:rsidRPr="00654AD1">
        <w:rPr>
          <w:rFonts w:ascii="Angsana New" w:hAnsi="Angsana New"/>
          <w:sz w:val="30"/>
          <w:szCs w:val="30"/>
        </w:rPr>
        <w:t>68</w:t>
      </w:r>
      <w:r w:rsidRPr="00E62C99">
        <w:rPr>
          <w:rFonts w:ascii="Angsana New" w:hAnsi="Angsana New"/>
          <w:sz w:val="30"/>
          <w:szCs w:val="30"/>
          <w:cs/>
          <w:lang w:val="th-TH"/>
        </w:rPr>
        <w:t>.</w:t>
      </w:r>
      <w:r w:rsidR="00654AD1" w:rsidRPr="00654AD1">
        <w:rPr>
          <w:rFonts w:ascii="Angsana New" w:hAnsi="Angsana New"/>
          <w:sz w:val="30"/>
          <w:szCs w:val="30"/>
        </w:rPr>
        <w:t>47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 บริษัท ราช-ลาว เซอร์วิส จำกัด ร้อยละ </w:t>
      </w:r>
      <w:r w:rsidR="00654AD1" w:rsidRPr="00654AD1">
        <w:rPr>
          <w:rFonts w:ascii="Angsana New" w:hAnsi="Angsana New"/>
          <w:sz w:val="30"/>
          <w:szCs w:val="30"/>
        </w:rPr>
        <w:t>9</w:t>
      </w:r>
      <w:r w:rsidRPr="00E62C99">
        <w:rPr>
          <w:rFonts w:ascii="Angsana New" w:hAnsi="Angsana New"/>
          <w:sz w:val="30"/>
          <w:szCs w:val="30"/>
          <w:cs/>
          <w:lang w:val="th-TH"/>
        </w:rPr>
        <w:t>.</w:t>
      </w:r>
      <w:r w:rsidR="00654AD1" w:rsidRPr="00654AD1">
        <w:rPr>
          <w:rFonts w:ascii="Angsana New" w:hAnsi="Angsana New"/>
          <w:sz w:val="30"/>
          <w:szCs w:val="30"/>
        </w:rPr>
        <w:t>91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 และผู้ถือหุ้นรายย่อยใน สปป. ลาว และประเทศไทย รวมร้อยละ </w:t>
      </w:r>
      <w:r w:rsidR="00654AD1" w:rsidRPr="00654AD1">
        <w:rPr>
          <w:rFonts w:ascii="Angsana New" w:hAnsi="Angsana New"/>
          <w:sz w:val="30"/>
          <w:szCs w:val="30"/>
        </w:rPr>
        <w:t>21</w:t>
      </w:r>
      <w:r w:rsidRPr="00E62C99">
        <w:rPr>
          <w:rFonts w:ascii="Angsana New" w:hAnsi="Angsana New"/>
          <w:sz w:val="30"/>
          <w:szCs w:val="30"/>
          <w:cs/>
          <w:lang w:val="th-TH"/>
        </w:rPr>
        <w:t>.</w:t>
      </w:r>
      <w:r w:rsidR="00654AD1" w:rsidRPr="00654AD1"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โดยคาดว่าจะเปิดให้บริการเชิงพาณิชย์ในวันที่ </w:t>
      </w:r>
      <w:r w:rsidR="00654AD1" w:rsidRPr="00654AD1">
        <w:rPr>
          <w:rFonts w:ascii="Angsana New" w:hAnsi="Angsana New"/>
          <w:sz w:val="30"/>
          <w:szCs w:val="30"/>
        </w:rPr>
        <w:t>19</w:t>
      </w:r>
      <w:r w:rsidRPr="00E62C99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654AD1" w:rsidRPr="00654AD1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64FC5657" w14:textId="6AF80798" w:rsidR="00D356FF" w:rsidRDefault="00D356FF" w:rsidP="00D61F6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C5612C2" w14:textId="7C74F9B2" w:rsidR="00D356FF" w:rsidRPr="00883207" w:rsidRDefault="00B1172B" w:rsidP="00D61F6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320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การเรียกชำระค่าหุ้น</w:t>
      </w:r>
      <w:r w:rsidR="00D356FF" w:rsidRPr="0088320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เพิ่มทุน</w:t>
      </w:r>
      <w:r w:rsidRPr="0088320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ของบริษัท </w:t>
      </w:r>
      <w:r w:rsidR="00D356FF" w:rsidRPr="00883207">
        <w:rPr>
          <w:rFonts w:ascii="Angsana New" w:hAnsi="Angsana New"/>
          <w:b/>
          <w:bCs/>
          <w:i/>
          <w:iCs/>
          <w:sz w:val="30"/>
          <w:szCs w:val="30"/>
        </w:rPr>
        <w:t>N</w:t>
      </w:r>
      <w:r w:rsidRPr="00883207">
        <w:rPr>
          <w:rFonts w:ascii="Angsana New" w:hAnsi="Angsana New"/>
          <w:b/>
          <w:bCs/>
          <w:i/>
          <w:iCs/>
          <w:sz w:val="30"/>
          <w:szCs w:val="30"/>
        </w:rPr>
        <w:t xml:space="preserve">EXIF </w:t>
      </w:r>
      <w:r w:rsidR="000D0479" w:rsidRPr="00883207">
        <w:rPr>
          <w:rFonts w:ascii="Angsana New" w:hAnsi="Angsana New"/>
          <w:b/>
          <w:bCs/>
          <w:i/>
          <w:iCs/>
          <w:sz w:val="30"/>
          <w:szCs w:val="30"/>
        </w:rPr>
        <w:t>RATCH ENERGY SINGAPORE PTE. LTD.</w:t>
      </w:r>
      <w:r w:rsidR="00737BB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737BBE">
        <w:rPr>
          <w:rFonts w:ascii="Angsana New" w:hAnsi="Angsana New"/>
          <w:b/>
          <w:bCs/>
          <w:i/>
          <w:iCs/>
          <w:sz w:val="30"/>
          <w:szCs w:val="30"/>
        </w:rPr>
        <w:t>(“NRES”)</w:t>
      </w:r>
    </w:p>
    <w:p w14:paraId="0CCABD17" w14:textId="4141EB49" w:rsidR="001006A9" w:rsidRPr="00883207" w:rsidRDefault="001006A9" w:rsidP="001006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8EC1E6C" w14:textId="1D383055" w:rsidR="000D0479" w:rsidRPr="00883207" w:rsidRDefault="000D0479" w:rsidP="001006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83207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ในการประชุม</w:t>
      </w:r>
      <w:r w:rsidR="00FD6D57" w:rsidRPr="00883207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วิ</w:t>
      </w:r>
      <w:r w:rsidR="00FD6D57" w:rsidRPr="0088320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สามัญผู้ถือหุ้นของบริษัท </w:t>
      </w:r>
      <w:r w:rsidR="00FD6D57" w:rsidRPr="00883207">
        <w:rPr>
          <w:rFonts w:ascii="Angsana New" w:hAnsi="Angsana New"/>
          <w:sz w:val="30"/>
          <w:szCs w:val="30"/>
        </w:rPr>
        <w:t>NEXIF RATCH ENERGY SINGAPORE PTE. LTD.</w:t>
      </w:r>
      <w:r w:rsidR="00FD6D57" w:rsidRPr="00883207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ซึ่งเป็นการร่วมค้าทางตรง เมื่อวันที่ </w:t>
      </w:r>
      <w:r w:rsidR="00FD6D57" w:rsidRPr="00883207">
        <w:rPr>
          <w:rFonts w:ascii="Angsana New" w:hAnsi="Angsana New"/>
          <w:sz w:val="30"/>
          <w:szCs w:val="30"/>
        </w:rPr>
        <w:t xml:space="preserve">24 </w:t>
      </w:r>
      <w:r w:rsidR="00FD6D57" w:rsidRPr="0088320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D6D57" w:rsidRPr="00883207">
        <w:rPr>
          <w:rFonts w:ascii="Angsana New" w:hAnsi="Angsana New"/>
          <w:sz w:val="30"/>
          <w:szCs w:val="30"/>
        </w:rPr>
        <w:t xml:space="preserve">2564 </w:t>
      </w:r>
      <w:r w:rsidR="00FD6D57" w:rsidRPr="00883207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ผู้ถือหุ้นมีมติอนุมัติให้เพิ่มทุนจดทะเบียนของบริษัทจาก </w:t>
      </w:r>
      <w:r w:rsidR="00342AA1" w:rsidRPr="00883207">
        <w:rPr>
          <w:rFonts w:ascii="Angsana New" w:hAnsi="Angsana New"/>
          <w:sz w:val="30"/>
          <w:szCs w:val="30"/>
        </w:rPr>
        <w:t>34.61</w:t>
      </w:r>
      <w:r w:rsidR="00FD6D57" w:rsidRPr="00883207">
        <w:rPr>
          <w:rFonts w:ascii="Angsana New" w:hAnsi="Angsana New"/>
          <w:sz w:val="30"/>
          <w:szCs w:val="30"/>
        </w:rPr>
        <w:t xml:space="preserve"> </w:t>
      </w:r>
      <w:r w:rsidR="00FD6D57" w:rsidRPr="00883207">
        <w:rPr>
          <w:rFonts w:ascii="Angsana New" w:hAnsi="Angsana New" w:hint="cs"/>
          <w:sz w:val="30"/>
          <w:szCs w:val="30"/>
          <w:cs/>
        </w:rPr>
        <w:t>ล้าน</w:t>
      </w:r>
      <w:r w:rsidR="00342AA1" w:rsidRPr="00883207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FD6D57" w:rsidRPr="00883207">
        <w:rPr>
          <w:rFonts w:ascii="Angsana New" w:hAnsi="Angsana New" w:hint="cs"/>
          <w:sz w:val="30"/>
          <w:szCs w:val="30"/>
          <w:cs/>
        </w:rPr>
        <w:t xml:space="preserve"> </w:t>
      </w:r>
      <w:r w:rsidR="00FD6D57" w:rsidRPr="00883207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="00342AA1" w:rsidRPr="00883207">
        <w:rPr>
          <w:rFonts w:ascii="Angsana New" w:hAnsi="Angsana New"/>
          <w:i/>
          <w:iCs/>
          <w:sz w:val="30"/>
          <w:szCs w:val="30"/>
        </w:rPr>
        <w:t>34.61</w:t>
      </w:r>
      <w:r w:rsidR="00FD6D57" w:rsidRPr="00883207">
        <w:rPr>
          <w:rFonts w:ascii="Angsana New" w:hAnsi="Angsana New"/>
          <w:i/>
          <w:iCs/>
          <w:sz w:val="30"/>
          <w:szCs w:val="30"/>
        </w:rPr>
        <w:t xml:space="preserve"> </w:t>
      </w:r>
      <w:r w:rsidR="00FD6D57" w:rsidRPr="00883207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มีมูลค่าที่ตราไว้หุ้นละ </w:t>
      </w:r>
      <w:r w:rsidR="00342AA1" w:rsidRPr="00883207">
        <w:rPr>
          <w:rFonts w:ascii="Angsana New" w:hAnsi="Angsana New"/>
          <w:i/>
          <w:iCs/>
          <w:sz w:val="30"/>
          <w:szCs w:val="30"/>
        </w:rPr>
        <w:t>1</w:t>
      </w:r>
      <w:r w:rsidR="00FD6D57" w:rsidRPr="00883207">
        <w:rPr>
          <w:rFonts w:ascii="Angsana New" w:hAnsi="Angsana New"/>
          <w:i/>
          <w:iCs/>
          <w:sz w:val="30"/>
          <w:szCs w:val="30"/>
        </w:rPr>
        <w:t xml:space="preserve"> </w:t>
      </w:r>
      <w:r w:rsidR="00342AA1" w:rsidRPr="00883207">
        <w:rPr>
          <w:rFonts w:ascii="Angsana New" w:hAnsi="Angsana New" w:hint="cs"/>
          <w:i/>
          <w:iCs/>
          <w:sz w:val="30"/>
          <w:szCs w:val="30"/>
          <w:cs/>
        </w:rPr>
        <w:t>เหรียญสหรัฐอเมริกา</w:t>
      </w:r>
      <w:r w:rsidR="00FD6D57" w:rsidRPr="0088320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D6D57" w:rsidRPr="00883207">
        <w:rPr>
          <w:rFonts w:ascii="Angsana New" w:hAnsi="Angsana New" w:hint="cs"/>
          <w:sz w:val="30"/>
          <w:szCs w:val="30"/>
          <w:cs/>
        </w:rPr>
        <w:t xml:space="preserve"> เป็น </w:t>
      </w:r>
      <w:r w:rsidR="00342AA1" w:rsidRPr="00883207">
        <w:rPr>
          <w:rFonts w:ascii="Angsana New" w:hAnsi="Angsana New"/>
          <w:sz w:val="30"/>
          <w:szCs w:val="30"/>
        </w:rPr>
        <w:t>34.67</w:t>
      </w:r>
      <w:r w:rsidR="00FD6D57" w:rsidRPr="00883207">
        <w:rPr>
          <w:rFonts w:ascii="Angsana New" w:hAnsi="Angsana New"/>
          <w:sz w:val="30"/>
          <w:szCs w:val="30"/>
        </w:rPr>
        <w:t xml:space="preserve"> </w:t>
      </w:r>
      <w:r w:rsidR="00342AA1" w:rsidRPr="00883207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="00FD6D57" w:rsidRPr="00883207">
        <w:rPr>
          <w:rFonts w:ascii="Angsana New" w:hAnsi="Angsana New" w:hint="cs"/>
          <w:sz w:val="30"/>
          <w:szCs w:val="30"/>
          <w:cs/>
        </w:rPr>
        <w:t xml:space="preserve"> </w:t>
      </w:r>
      <w:r w:rsidR="00FD6D57" w:rsidRPr="00883207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="00342AA1" w:rsidRPr="00883207">
        <w:rPr>
          <w:rFonts w:ascii="Angsana New" w:hAnsi="Angsana New"/>
          <w:i/>
          <w:iCs/>
          <w:sz w:val="30"/>
          <w:szCs w:val="30"/>
        </w:rPr>
        <w:t>34.67</w:t>
      </w:r>
      <w:r w:rsidR="00FD6D57" w:rsidRPr="00883207">
        <w:rPr>
          <w:rFonts w:ascii="Angsana New" w:hAnsi="Angsana New"/>
          <w:i/>
          <w:iCs/>
          <w:sz w:val="30"/>
          <w:szCs w:val="30"/>
        </w:rPr>
        <w:t xml:space="preserve"> </w:t>
      </w:r>
      <w:r w:rsidR="00FD6D57" w:rsidRPr="00883207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มีมูลค่าที่ตราไว้หุ้นละ </w:t>
      </w:r>
      <w:r w:rsidR="00342AA1" w:rsidRPr="00883207">
        <w:rPr>
          <w:rFonts w:ascii="Angsana New" w:hAnsi="Angsana New"/>
          <w:i/>
          <w:iCs/>
          <w:sz w:val="30"/>
          <w:szCs w:val="30"/>
        </w:rPr>
        <w:t>1</w:t>
      </w:r>
      <w:r w:rsidR="00FD6D57" w:rsidRPr="00883207">
        <w:rPr>
          <w:rFonts w:ascii="Angsana New" w:hAnsi="Angsana New"/>
          <w:i/>
          <w:iCs/>
          <w:sz w:val="30"/>
          <w:szCs w:val="30"/>
        </w:rPr>
        <w:t xml:space="preserve"> </w:t>
      </w:r>
      <w:r w:rsidR="00342AA1" w:rsidRPr="00883207">
        <w:rPr>
          <w:rFonts w:ascii="Angsana New" w:hAnsi="Angsana New" w:hint="cs"/>
          <w:i/>
          <w:iCs/>
          <w:sz w:val="30"/>
          <w:szCs w:val="30"/>
          <w:cs/>
        </w:rPr>
        <w:t>เหรียญสหรัฐอเมริกา</w:t>
      </w:r>
      <w:r w:rsidR="00FD6D57" w:rsidRPr="0088320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D6D57" w:rsidRPr="00883207">
        <w:rPr>
          <w:rFonts w:ascii="Angsana New" w:hAnsi="Angsana New" w:hint="cs"/>
          <w:sz w:val="30"/>
          <w:szCs w:val="30"/>
          <w:cs/>
        </w:rPr>
        <w:t xml:space="preserve"> </w:t>
      </w:r>
      <w:r w:rsidR="00470F85" w:rsidRPr="00883207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="00470F85" w:rsidRPr="00883207">
        <w:rPr>
          <w:rFonts w:ascii="Angsana New" w:hAnsi="Angsana New"/>
          <w:sz w:val="30"/>
          <w:szCs w:val="30"/>
        </w:rPr>
        <w:t xml:space="preserve">64,000 </w:t>
      </w:r>
      <w:r w:rsidR="00470F85" w:rsidRPr="00883207">
        <w:rPr>
          <w:rFonts w:ascii="Angsana New" w:hAnsi="Angsana New" w:hint="cs"/>
          <w:sz w:val="30"/>
          <w:szCs w:val="30"/>
          <w:cs/>
        </w:rPr>
        <w:t xml:space="preserve">หุ้น มีมูลค่าที่ตราไว้หุ้นละ </w:t>
      </w:r>
      <w:r w:rsidR="00470F85" w:rsidRPr="00883207">
        <w:rPr>
          <w:rFonts w:ascii="Angsana New" w:hAnsi="Angsana New"/>
          <w:sz w:val="30"/>
          <w:szCs w:val="30"/>
        </w:rPr>
        <w:t xml:space="preserve">1 </w:t>
      </w:r>
      <w:r w:rsidR="00470F85" w:rsidRPr="00883207">
        <w:rPr>
          <w:rFonts w:ascii="Angsana New" w:hAnsi="Angsana New" w:hint="cs"/>
          <w:sz w:val="30"/>
          <w:szCs w:val="30"/>
          <w:cs/>
        </w:rPr>
        <w:t xml:space="preserve">เหรียญสหรัฐอเมริกา </w:t>
      </w:r>
      <w:r w:rsidR="00883207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883207">
        <w:rPr>
          <w:rFonts w:ascii="Angsana New" w:hAnsi="Angsana New"/>
          <w:sz w:val="30"/>
          <w:szCs w:val="30"/>
        </w:rPr>
        <w:t xml:space="preserve">21 </w:t>
      </w:r>
      <w:r w:rsidR="0088320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883207">
        <w:rPr>
          <w:rFonts w:ascii="Angsana New" w:hAnsi="Angsana New"/>
          <w:sz w:val="30"/>
          <w:szCs w:val="30"/>
        </w:rPr>
        <w:t xml:space="preserve">2564 </w:t>
      </w:r>
      <w:r w:rsidR="00883207">
        <w:rPr>
          <w:rFonts w:ascii="Angsana New" w:hAnsi="Angsana New" w:hint="cs"/>
          <w:sz w:val="30"/>
          <w:szCs w:val="30"/>
          <w:cs/>
        </w:rPr>
        <w:t>บริษัทได้ชำระ</w:t>
      </w:r>
      <w:r w:rsidR="00470F85" w:rsidRPr="00883207">
        <w:rPr>
          <w:rFonts w:ascii="Angsana New" w:hAnsi="Angsana New" w:hint="cs"/>
          <w:sz w:val="30"/>
          <w:szCs w:val="30"/>
          <w:cs/>
        </w:rPr>
        <w:t>ค่าหุ้น</w:t>
      </w:r>
      <w:r w:rsidR="00470F85" w:rsidRPr="00883207">
        <w:rPr>
          <w:rFonts w:ascii="Angsana New" w:hAnsi="Angsana New" w:hint="cs"/>
          <w:spacing w:val="-4"/>
          <w:sz w:val="30"/>
          <w:szCs w:val="30"/>
          <w:cs/>
        </w:rPr>
        <w:t xml:space="preserve">เพิ่มทุนดังกล่าวตามสัดส่วนการลงทุนร้อยละ </w:t>
      </w:r>
      <w:r w:rsidR="00470F85" w:rsidRPr="00883207">
        <w:rPr>
          <w:rFonts w:ascii="Angsana New" w:hAnsi="Angsana New"/>
          <w:spacing w:val="-4"/>
          <w:sz w:val="30"/>
          <w:szCs w:val="30"/>
        </w:rPr>
        <w:t xml:space="preserve">49 </w:t>
      </w:r>
      <w:r w:rsidR="00470F85" w:rsidRPr="00883207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470F85" w:rsidRPr="00883207">
        <w:rPr>
          <w:rFonts w:ascii="Angsana New" w:hAnsi="Angsana New"/>
          <w:spacing w:val="-4"/>
          <w:sz w:val="30"/>
          <w:szCs w:val="30"/>
        </w:rPr>
        <w:t xml:space="preserve">31,360 </w:t>
      </w:r>
      <w:r w:rsidR="00664137">
        <w:rPr>
          <w:rFonts w:ascii="Angsana New" w:hAnsi="Angsana New"/>
          <w:spacing w:val="-4"/>
          <w:sz w:val="30"/>
          <w:szCs w:val="30"/>
          <w:cs/>
        </w:rPr>
        <w:br/>
      </w:r>
      <w:r w:rsidR="00470F85" w:rsidRPr="00883207">
        <w:rPr>
          <w:rFonts w:ascii="Angsana New" w:hAnsi="Angsana New" w:hint="cs"/>
          <w:spacing w:val="-4"/>
          <w:sz w:val="30"/>
          <w:szCs w:val="30"/>
          <w:cs/>
        </w:rPr>
        <w:t xml:space="preserve">เหรียญสหรัฐอเมริกา หรือเทียบเท่า </w:t>
      </w:r>
      <w:r w:rsidR="00470F85" w:rsidRPr="00883207">
        <w:rPr>
          <w:rFonts w:ascii="Angsana New" w:hAnsi="Angsana New"/>
          <w:spacing w:val="-4"/>
          <w:sz w:val="30"/>
          <w:szCs w:val="30"/>
        </w:rPr>
        <w:t xml:space="preserve">1 </w:t>
      </w:r>
      <w:r w:rsidR="00470F85" w:rsidRPr="00883207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470F85" w:rsidRPr="0088320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2D2814" w14:textId="223EAE5C" w:rsidR="000E1BC6" w:rsidRDefault="000E1BC6" w:rsidP="001006A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5FF5ABE" w14:textId="646C0248" w:rsidR="005F6C9D" w:rsidRPr="00883207" w:rsidRDefault="005F6C9D" w:rsidP="001006A9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883207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การเพิ่มทุนของบริษัท หินกองเพาเวอร์โฮลดิ้ง จำกัด (“</w:t>
      </w:r>
      <w:r w:rsidRPr="00883207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HKH”)</w:t>
      </w:r>
    </w:p>
    <w:p w14:paraId="1EA081E3" w14:textId="0EA3B35D" w:rsidR="005F6C9D" w:rsidRPr="00883207" w:rsidRDefault="005F6C9D" w:rsidP="001006A9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3924BEB8" w14:textId="07B186AF" w:rsidR="005F6C9D" w:rsidRDefault="005F6C9D" w:rsidP="005F6C9D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ในการประชุมวิสามัญผู้ถือหุ้นของบริษัท หินกองเพาเวอร์โฮลดิ้ง จำกัด ซึ่งเป็นการร่วมค้าทางตรง เมื่อวันที่ </w:t>
      </w:r>
      <w:r w:rsidR="00653EA6" w:rsidRPr="00883207">
        <w:rPr>
          <w:rFonts w:ascii="Angsana New" w:hAnsi="Angsana New"/>
          <w:sz w:val="30"/>
          <w:szCs w:val="30"/>
          <w:cs/>
          <w:lang w:val="th-TH"/>
        </w:rPr>
        <w:br/>
      </w:r>
      <w:r w:rsidRPr="00883207">
        <w:rPr>
          <w:rFonts w:ascii="Angsana New" w:hAnsi="Angsana New"/>
          <w:sz w:val="30"/>
          <w:szCs w:val="30"/>
          <w:lang w:val="th-TH"/>
        </w:rPr>
        <w:t>3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Pr="00883207">
        <w:rPr>
          <w:rFonts w:ascii="Angsana New" w:hAnsi="Angsana New"/>
          <w:sz w:val="30"/>
          <w:szCs w:val="30"/>
          <w:lang w:val="th-TH"/>
        </w:rPr>
        <w:t>2564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ผู้ถือหุ้นมีมติอนุมัติให้เพิ่มทุนจดทะเบียนของบริษัทจาก </w:t>
      </w:r>
      <w:r w:rsidRPr="00883207">
        <w:rPr>
          <w:rFonts w:ascii="Angsana New" w:hAnsi="Angsana New"/>
          <w:sz w:val="30"/>
          <w:szCs w:val="30"/>
          <w:lang w:val="th-TH"/>
        </w:rPr>
        <w:t>2,852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ล้านบาท </w:t>
      </w:r>
      <w:r w:rsidRPr="00883207">
        <w:rPr>
          <w:rFonts w:ascii="Angsana New" w:hAnsi="Angsana New"/>
          <w:i/>
          <w:iCs/>
          <w:sz w:val="30"/>
          <w:szCs w:val="30"/>
          <w:cs/>
          <w:lang w:val="th-TH"/>
        </w:rPr>
        <w:t>(แบ่งเป็นหุ้นสามัญจำนวน</w:t>
      </w:r>
      <w:r w:rsidRPr="00883207">
        <w:rPr>
          <w:rFonts w:ascii="Angsana New" w:hAnsi="Angsana New"/>
          <w:i/>
          <w:iCs/>
          <w:sz w:val="30"/>
          <w:szCs w:val="30"/>
          <w:lang w:val="th-TH"/>
        </w:rPr>
        <w:t>282.5</w:t>
      </w:r>
      <w:r w:rsidRPr="0088320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ล้านหุ้น มูลค่าหุ้นที่ตราไว้หุ้นละ </w:t>
      </w:r>
      <w:r w:rsidRPr="00883207">
        <w:rPr>
          <w:rFonts w:ascii="Angsana New" w:hAnsi="Angsana New"/>
          <w:i/>
          <w:iCs/>
          <w:sz w:val="30"/>
          <w:szCs w:val="30"/>
          <w:lang w:val="th-TH"/>
        </w:rPr>
        <w:t>10</w:t>
      </w:r>
      <w:r w:rsidRPr="0088320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บาท)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เป็น </w:t>
      </w:r>
      <w:r w:rsidRPr="00883207">
        <w:rPr>
          <w:rFonts w:ascii="Angsana New" w:hAnsi="Angsana New"/>
          <w:sz w:val="30"/>
          <w:szCs w:val="30"/>
          <w:lang w:val="th-TH"/>
        </w:rPr>
        <w:t>3,652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ล้านบาท </w:t>
      </w:r>
      <w:r w:rsidRPr="0088320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(แบ่งเป็นหุ้นสามัญจำนวน </w:t>
      </w:r>
      <w:r w:rsidRPr="00883207">
        <w:rPr>
          <w:rFonts w:ascii="Angsana New" w:hAnsi="Angsana New"/>
          <w:i/>
          <w:iCs/>
          <w:sz w:val="30"/>
          <w:szCs w:val="30"/>
          <w:lang w:val="th-TH"/>
        </w:rPr>
        <w:t>365.2</w:t>
      </w:r>
      <w:r w:rsidRPr="0088320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ล้านหุ้น มูลค่าหุ้นที่ตราไว้หุ้นละ </w:t>
      </w:r>
      <w:r w:rsidRPr="00883207">
        <w:rPr>
          <w:rFonts w:ascii="Angsana New" w:hAnsi="Angsana New"/>
          <w:i/>
          <w:iCs/>
          <w:sz w:val="30"/>
          <w:szCs w:val="30"/>
          <w:lang w:val="th-TH"/>
        </w:rPr>
        <w:t>10</w:t>
      </w:r>
      <w:r w:rsidRPr="0088320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AE6986">
        <w:rPr>
          <w:rFonts w:ascii="Angsana New" w:hAnsi="Angsana New"/>
          <w:i/>
          <w:iCs/>
          <w:sz w:val="30"/>
          <w:szCs w:val="30"/>
          <w:cs/>
          <w:lang w:val="th-TH"/>
        </w:rPr>
        <w:t>บาท)</w:t>
      </w:r>
      <w:r w:rsidRPr="00AE6986">
        <w:rPr>
          <w:rFonts w:ascii="Angsana New" w:hAnsi="Angsana New"/>
          <w:sz w:val="30"/>
          <w:szCs w:val="30"/>
          <w:cs/>
          <w:lang w:val="th-TH"/>
        </w:rPr>
        <w:t xml:space="preserve"> โดยการออกหุ้นสามัญ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ใหม่จำนวน </w:t>
      </w:r>
      <w:r w:rsidRPr="00883207">
        <w:rPr>
          <w:rFonts w:ascii="Angsana New" w:hAnsi="Angsana New"/>
          <w:sz w:val="30"/>
          <w:szCs w:val="30"/>
          <w:lang w:val="th-TH"/>
        </w:rPr>
        <w:t>80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ล้านหุ้น มูลค่าหุ้นที่ตราไว้หุ้นละ </w:t>
      </w:r>
      <w:r w:rsidRPr="00883207">
        <w:rPr>
          <w:rFonts w:ascii="Angsana New" w:hAnsi="Angsana New"/>
          <w:sz w:val="30"/>
          <w:szCs w:val="30"/>
          <w:lang w:val="th-TH"/>
        </w:rPr>
        <w:t>10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บาท </w:t>
      </w:r>
      <w:r w:rsidR="00AE6986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เรียกชำระค่าหุ้นเพิ่มทุนที่ออกใหม่ในอัตราหุ้นละ </w:t>
      </w:r>
      <w:r w:rsidRPr="00883207">
        <w:rPr>
          <w:rFonts w:ascii="Angsana New" w:hAnsi="Angsana New"/>
          <w:sz w:val="30"/>
          <w:szCs w:val="30"/>
          <w:lang w:val="th-TH"/>
        </w:rPr>
        <w:t>2.50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บาท ต่อมาเมื่อวันที่ </w:t>
      </w:r>
      <w:r w:rsidRPr="00883207">
        <w:rPr>
          <w:rFonts w:ascii="Angsana New" w:hAnsi="Angsana New"/>
          <w:sz w:val="30"/>
          <w:szCs w:val="30"/>
          <w:lang w:val="th-TH"/>
        </w:rPr>
        <w:t>11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Pr="00883207">
        <w:rPr>
          <w:rFonts w:ascii="Angsana New" w:hAnsi="Angsana New"/>
          <w:sz w:val="30"/>
          <w:szCs w:val="30"/>
          <w:lang w:val="th-TH"/>
        </w:rPr>
        <w:t xml:space="preserve">2564 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บริษัทได้ชำระค่าหุ้นเพิ่มทุนดังกล่าวตามสัดส่วนการลงทุนร้อยละ </w:t>
      </w:r>
      <w:r w:rsidRPr="00883207">
        <w:rPr>
          <w:rFonts w:ascii="Angsana New" w:hAnsi="Angsana New"/>
          <w:sz w:val="30"/>
          <w:szCs w:val="30"/>
          <w:lang w:val="th-TH"/>
        </w:rPr>
        <w:t xml:space="preserve">51 </w:t>
      </w:r>
      <w:r w:rsidRPr="00883207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เป็นจำนวนเงินรวมทั้งสิ้น </w:t>
      </w:r>
      <w:r w:rsidRPr="00883207">
        <w:rPr>
          <w:rFonts w:ascii="Angsana New" w:hAnsi="Angsana New"/>
          <w:sz w:val="30"/>
          <w:szCs w:val="30"/>
          <w:lang w:val="th-TH"/>
        </w:rPr>
        <w:t xml:space="preserve">102 </w:t>
      </w:r>
      <w:r w:rsidRPr="00883207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52B56C24" w14:textId="77777777" w:rsidR="00094F87" w:rsidRDefault="00094F87" w:rsidP="007F73FB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E7CE02E" w14:textId="7838FDC7" w:rsidR="007F73FB" w:rsidRPr="00D2135E" w:rsidRDefault="00E55BC4" w:rsidP="007F73FB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55BC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การเรียกชำระค่าหุ้นเพิ่มทุนของบริษัท นอร์ทเทิร์น บางกอกโมโนเรล จำกัด (“</w:t>
      </w:r>
      <w:r w:rsidRPr="00E55BC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NBM”) </w:t>
      </w:r>
      <w:r w:rsidRPr="00E55BC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และบริษัท อีสเทิร์น บางกอกโมโนเรล จำกัด (“</w:t>
      </w:r>
      <w:r w:rsidRPr="00E55BC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EBM”)</w:t>
      </w:r>
    </w:p>
    <w:p w14:paraId="6D30D439" w14:textId="77777777" w:rsidR="007F73FB" w:rsidRPr="00D2135E" w:rsidRDefault="007F73FB" w:rsidP="007F73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791EDF" w14:textId="79B8E409" w:rsidR="00E55BC4" w:rsidRDefault="00E55BC4" w:rsidP="007F73FB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55BC4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FA6126" w:rsidRPr="00FA6126">
        <w:rPr>
          <w:rFonts w:ascii="Angsana New" w:hAnsi="Angsana New"/>
          <w:sz w:val="30"/>
          <w:szCs w:val="30"/>
        </w:rPr>
        <w:t>13</w:t>
      </w:r>
      <w:r w:rsidRPr="00E55BC4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FA6126" w:rsidRPr="00FA6126">
        <w:rPr>
          <w:rFonts w:ascii="Angsana New" w:hAnsi="Angsana New"/>
          <w:sz w:val="30"/>
          <w:szCs w:val="30"/>
        </w:rPr>
        <w:t>2564</w:t>
      </w:r>
      <w:r w:rsidRPr="00E55BC4">
        <w:rPr>
          <w:rFonts w:ascii="Angsana New" w:hAnsi="Angsana New"/>
          <w:sz w:val="30"/>
          <w:szCs w:val="30"/>
          <w:cs/>
          <w:lang w:val="th-TH"/>
        </w:rPr>
        <w:t xml:space="preserve"> บริษัทได้จ่ายชำระค่าหุ้นเพิ่มทุนงวดสุดท้ายให้แก่บริษัท นอร์ทเทิร์น บางกอกโมโนเรล จำกัด (“</w:t>
      </w:r>
      <w:r w:rsidRPr="00E55BC4">
        <w:rPr>
          <w:rFonts w:ascii="Angsana New" w:hAnsi="Angsana New"/>
          <w:sz w:val="30"/>
          <w:szCs w:val="30"/>
          <w:lang w:val="th-TH"/>
        </w:rPr>
        <w:t xml:space="preserve">NBM”) </w:t>
      </w:r>
      <w:r w:rsidRPr="00E55BC4">
        <w:rPr>
          <w:rFonts w:ascii="Angsana New" w:hAnsi="Angsana New"/>
          <w:sz w:val="30"/>
          <w:szCs w:val="30"/>
          <w:cs/>
          <w:lang w:val="th-TH"/>
        </w:rPr>
        <w:t>และบริษัท อีสเทิร์น บางกอกโมโนเรล จำกัด (“</w:t>
      </w:r>
      <w:r w:rsidRPr="00E55BC4">
        <w:rPr>
          <w:rFonts w:ascii="Angsana New" w:hAnsi="Angsana New"/>
          <w:sz w:val="30"/>
          <w:szCs w:val="30"/>
          <w:lang w:val="th-TH"/>
        </w:rPr>
        <w:t xml:space="preserve">EBM”) </w:t>
      </w:r>
      <w:r w:rsidRPr="00E55BC4">
        <w:rPr>
          <w:rFonts w:ascii="Angsana New" w:hAnsi="Angsana New"/>
          <w:sz w:val="30"/>
          <w:szCs w:val="30"/>
          <w:cs/>
          <w:lang w:val="th-TH"/>
        </w:rPr>
        <w:t>ตามสัดส่วนการลงทุนร้อยละ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E55BC4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260</w:t>
      </w:r>
      <w:r w:rsidRPr="00E55BC4">
        <w:rPr>
          <w:rFonts w:ascii="Angsana New" w:hAnsi="Angsana New"/>
          <w:sz w:val="30"/>
          <w:szCs w:val="30"/>
          <w:cs/>
          <w:lang w:val="th-TH"/>
        </w:rPr>
        <w:t xml:space="preserve"> ล้านบาท และ </w:t>
      </w:r>
      <w:r>
        <w:rPr>
          <w:rFonts w:ascii="Angsana New" w:hAnsi="Angsana New"/>
          <w:sz w:val="30"/>
          <w:szCs w:val="30"/>
        </w:rPr>
        <w:t>240</w:t>
      </w:r>
      <w:r w:rsidRPr="00E55BC4">
        <w:rPr>
          <w:rFonts w:ascii="Angsana New" w:hAnsi="Angsana New"/>
          <w:sz w:val="30"/>
          <w:szCs w:val="30"/>
          <w:cs/>
          <w:lang w:val="th-TH"/>
        </w:rPr>
        <w:t xml:space="preserve"> ล้านบาท ตามลำดับ</w:t>
      </w:r>
    </w:p>
    <w:p w14:paraId="1FD474CD" w14:textId="3F8A6A59" w:rsidR="007F73FB" w:rsidRPr="007F73FB" w:rsidRDefault="007F73FB" w:rsidP="007F73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F73FB" w:rsidRPr="007F73FB" w:rsidSect="00881097">
      <w:headerReference w:type="default" r:id="rId14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3028C" w14:textId="77777777" w:rsidR="000800D9" w:rsidRDefault="000800D9" w:rsidP="004956B4">
      <w:r>
        <w:separator/>
      </w:r>
    </w:p>
  </w:endnote>
  <w:endnote w:type="continuationSeparator" w:id="0">
    <w:p w14:paraId="7AD4E092" w14:textId="77777777" w:rsidR="000800D9" w:rsidRDefault="000800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8826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703B6E" w14:textId="69247DE2" w:rsidR="003C01D9" w:rsidRPr="00510CF7" w:rsidRDefault="003C01D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C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C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C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CF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C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9139B9" w14:textId="77777777" w:rsidR="003C01D9" w:rsidRDefault="003C0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CBEB" w14:textId="77777777" w:rsidR="000800D9" w:rsidRDefault="000800D9" w:rsidP="004956B4">
      <w:r>
        <w:separator/>
      </w:r>
    </w:p>
  </w:footnote>
  <w:footnote w:type="continuationSeparator" w:id="0">
    <w:p w14:paraId="398C742E" w14:textId="77777777" w:rsidR="000800D9" w:rsidRDefault="000800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50C2" w14:textId="77777777" w:rsidR="003C01D9" w:rsidRDefault="003C01D9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3C01D9" w:rsidRPr="004F0871" w:rsidRDefault="003C01D9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58C41EF" w14:textId="0BB3953D" w:rsidR="003C01D9" w:rsidRPr="00F813C9" w:rsidRDefault="003C01D9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0CA251E" w14:textId="77777777" w:rsidR="003C01D9" w:rsidRPr="009873F3" w:rsidRDefault="003C01D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6AB88" w14:textId="77777777" w:rsidR="003C01D9" w:rsidRDefault="003C01D9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49F4A23" w14:textId="77777777" w:rsidR="003C01D9" w:rsidRPr="004F0871" w:rsidRDefault="003C01D9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DEBF05E" w14:textId="35EDDABD" w:rsidR="003C01D9" w:rsidRPr="00F813C9" w:rsidRDefault="003C01D9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F70FCD9" w14:textId="77777777" w:rsidR="003C01D9" w:rsidRPr="009873F3" w:rsidRDefault="003C01D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774CC" w14:textId="77777777" w:rsidR="003C01D9" w:rsidRDefault="003C01D9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3189471" w14:textId="77777777" w:rsidR="003C01D9" w:rsidRPr="004F0871" w:rsidRDefault="003C01D9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103A730" w14:textId="044B3703" w:rsidR="003C01D9" w:rsidRPr="00F813C9" w:rsidRDefault="003C01D9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3431CB1C" w14:textId="77777777" w:rsidR="003C01D9" w:rsidRPr="009873F3" w:rsidRDefault="003C01D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F319" w14:textId="77777777" w:rsidR="003C01D9" w:rsidRDefault="003C01D9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537C53F" w14:textId="77777777" w:rsidR="003C01D9" w:rsidRPr="004F0871" w:rsidRDefault="003C01D9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96E073" w14:textId="456FD674" w:rsidR="003C01D9" w:rsidRPr="00F813C9" w:rsidRDefault="003C01D9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422D5818" w14:textId="77777777" w:rsidR="003C01D9" w:rsidRPr="009873F3" w:rsidRDefault="003C01D9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E9301" w14:textId="77777777" w:rsidR="003C01D9" w:rsidRDefault="003C01D9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ABA87CB" w14:textId="77777777" w:rsidR="003C01D9" w:rsidRPr="004F0871" w:rsidRDefault="003C01D9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F86F75" w14:textId="691FC635" w:rsidR="003C01D9" w:rsidRPr="00F813C9" w:rsidRDefault="003C01D9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5D8A6E2" w14:textId="77777777" w:rsidR="003C01D9" w:rsidRPr="009873F3" w:rsidRDefault="003C01D9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3C01D9" w:rsidRDefault="003C01D9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3C01D9" w:rsidRPr="004F0871" w:rsidRDefault="003C01D9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175F0665" w:rsidR="003C01D9" w:rsidRPr="00F813C9" w:rsidRDefault="003C01D9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</w:t>
    </w:r>
    <w:r>
      <w:rPr>
        <w:rFonts w:ascii="Angsana New" w:hAnsi="Angsana New"/>
        <w:b/>
        <w:bCs/>
        <w:sz w:val="32"/>
        <w:szCs w:val="32"/>
        <w:lang w:val="en-GB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3C01D9" w:rsidRPr="009873F3" w:rsidRDefault="003C01D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9"/>
  </w:num>
  <w:num w:numId="14">
    <w:abstractNumId w:val="17"/>
  </w:num>
  <w:num w:numId="15">
    <w:abstractNumId w:val="19"/>
  </w:num>
  <w:num w:numId="16">
    <w:abstractNumId w:val="31"/>
  </w:num>
  <w:num w:numId="17">
    <w:abstractNumId w:val="32"/>
  </w:num>
  <w:num w:numId="18">
    <w:abstractNumId w:val="20"/>
  </w:num>
  <w:num w:numId="19">
    <w:abstractNumId w:val="14"/>
  </w:num>
  <w:num w:numId="20">
    <w:abstractNumId w:val="11"/>
  </w:num>
  <w:num w:numId="21">
    <w:abstractNumId w:val="13"/>
  </w:num>
  <w:num w:numId="22">
    <w:abstractNumId w:val="26"/>
  </w:num>
  <w:num w:numId="23">
    <w:abstractNumId w:val="24"/>
  </w:num>
  <w:num w:numId="24">
    <w:abstractNumId w:val="15"/>
  </w:num>
  <w:num w:numId="25">
    <w:abstractNumId w:val="34"/>
  </w:num>
  <w:num w:numId="26">
    <w:abstractNumId w:val="17"/>
  </w:num>
  <w:num w:numId="27">
    <w:abstractNumId w:val="28"/>
  </w:num>
  <w:num w:numId="28">
    <w:abstractNumId w:val="30"/>
  </w:num>
  <w:num w:numId="29">
    <w:abstractNumId w:val="25"/>
  </w:num>
  <w:num w:numId="30">
    <w:abstractNumId w:val="27"/>
  </w:num>
  <w:num w:numId="31">
    <w:abstractNumId w:val="21"/>
  </w:num>
  <w:num w:numId="32">
    <w:abstractNumId w:val="10"/>
  </w:num>
  <w:num w:numId="33">
    <w:abstractNumId w:val="33"/>
  </w:num>
  <w:num w:numId="34">
    <w:abstractNumId w:val="23"/>
  </w:num>
  <w:num w:numId="35">
    <w:abstractNumId w:val="12"/>
  </w:num>
  <w:num w:numId="3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0DA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052"/>
    <w:rsid w:val="000142B5"/>
    <w:rsid w:val="0001435A"/>
    <w:rsid w:val="000143E8"/>
    <w:rsid w:val="0001449E"/>
    <w:rsid w:val="0001456D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554"/>
    <w:rsid w:val="00016633"/>
    <w:rsid w:val="00016742"/>
    <w:rsid w:val="000167C6"/>
    <w:rsid w:val="000169F4"/>
    <w:rsid w:val="000169F6"/>
    <w:rsid w:val="00016B23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5FC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4312"/>
    <w:rsid w:val="000448C5"/>
    <w:rsid w:val="00044DC9"/>
    <w:rsid w:val="000458DE"/>
    <w:rsid w:val="00045BC5"/>
    <w:rsid w:val="00045F1F"/>
    <w:rsid w:val="00045F78"/>
    <w:rsid w:val="00046069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49D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62C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19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A7"/>
    <w:rsid w:val="00064D57"/>
    <w:rsid w:val="0006500F"/>
    <w:rsid w:val="0006526D"/>
    <w:rsid w:val="0006545C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0D9"/>
    <w:rsid w:val="000802BD"/>
    <w:rsid w:val="00080577"/>
    <w:rsid w:val="000806EA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B22"/>
    <w:rsid w:val="00083D69"/>
    <w:rsid w:val="00083F7F"/>
    <w:rsid w:val="0008445F"/>
    <w:rsid w:val="00084539"/>
    <w:rsid w:val="00084563"/>
    <w:rsid w:val="00084CB7"/>
    <w:rsid w:val="000851AB"/>
    <w:rsid w:val="000851DD"/>
    <w:rsid w:val="00085345"/>
    <w:rsid w:val="00085373"/>
    <w:rsid w:val="0008537C"/>
    <w:rsid w:val="00085548"/>
    <w:rsid w:val="0008566B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465"/>
    <w:rsid w:val="000905B0"/>
    <w:rsid w:val="0009074D"/>
    <w:rsid w:val="0009080B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2C"/>
    <w:rsid w:val="00094EB9"/>
    <w:rsid w:val="00094F87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96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B04"/>
    <w:rsid w:val="000A5C37"/>
    <w:rsid w:val="000A5D77"/>
    <w:rsid w:val="000A608F"/>
    <w:rsid w:val="000A6100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63E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1AEE"/>
    <w:rsid w:val="000C2123"/>
    <w:rsid w:val="000C222A"/>
    <w:rsid w:val="000C2275"/>
    <w:rsid w:val="000C26F3"/>
    <w:rsid w:val="000C2E83"/>
    <w:rsid w:val="000C2F8C"/>
    <w:rsid w:val="000C3201"/>
    <w:rsid w:val="000C3576"/>
    <w:rsid w:val="000C35C8"/>
    <w:rsid w:val="000C3C20"/>
    <w:rsid w:val="000C3E27"/>
    <w:rsid w:val="000C3E4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5FA7"/>
    <w:rsid w:val="000C61C8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479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695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78D"/>
    <w:rsid w:val="000D38EC"/>
    <w:rsid w:val="000D3ED5"/>
    <w:rsid w:val="000D41FB"/>
    <w:rsid w:val="000D435D"/>
    <w:rsid w:val="000D45D4"/>
    <w:rsid w:val="000D4901"/>
    <w:rsid w:val="000D4AF3"/>
    <w:rsid w:val="000D4B9B"/>
    <w:rsid w:val="000D5152"/>
    <w:rsid w:val="000D5189"/>
    <w:rsid w:val="000D535A"/>
    <w:rsid w:val="000D581D"/>
    <w:rsid w:val="000D59D8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1BC6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279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1D77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32"/>
    <w:rsid w:val="000F7F49"/>
    <w:rsid w:val="00100573"/>
    <w:rsid w:val="00100666"/>
    <w:rsid w:val="001006A9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AC1"/>
    <w:rsid w:val="00104DDE"/>
    <w:rsid w:val="00104DEB"/>
    <w:rsid w:val="00104EAD"/>
    <w:rsid w:val="001050F2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61E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4DDE"/>
    <w:rsid w:val="00114E61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6F1D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3F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A65"/>
    <w:rsid w:val="00124B92"/>
    <w:rsid w:val="00124BFC"/>
    <w:rsid w:val="00124DE1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1ED4"/>
    <w:rsid w:val="00132190"/>
    <w:rsid w:val="00132225"/>
    <w:rsid w:val="00132249"/>
    <w:rsid w:val="001325E0"/>
    <w:rsid w:val="0013280C"/>
    <w:rsid w:val="001328F9"/>
    <w:rsid w:val="00132D52"/>
    <w:rsid w:val="00132D5C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2E"/>
    <w:rsid w:val="00136A81"/>
    <w:rsid w:val="00137218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49"/>
    <w:rsid w:val="00146E63"/>
    <w:rsid w:val="00146E68"/>
    <w:rsid w:val="00146E97"/>
    <w:rsid w:val="001471BB"/>
    <w:rsid w:val="001472BD"/>
    <w:rsid w:val="00147412"/>
    <w:rsid w:val="00147905"/>
    <w:rsid w:val="0014791F"/>
    <w:rsid w:val="00147D96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594"/>
    <w:rsid w:val="0015267D"/>
    <w:rsid w:val="00152A6C"/>
    <w:rsid w:val="00152B69"/>
    <w:rsid w:val="00153470"/>
    <w:rsid w:val="001534C1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680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1B2"/>
    <w:rsid w:val="00160214"/>
    <w:rsid w:val="0016028C"/>
    <w:rsid w:val="0016056B"/>
    <w:rsid w:val="0016091A"/>
    <w:rsid w:val="00160B21"/>
    <w:rsid w:val="00160B28"/>
    <w:rsid w:val="00160E30"/>
    <w:rsid w:val="00160FCF"/>
    <w:rsid w:val="0016110C"/>
    <w:rsid w:val="001613AD"/>
    <w:rsid w:val="00161627"/>
    <w:rsid w:val="001618C8"/>
    <w:rsid w:val="00161DBE"/>
    <w:rsid w:val="001620C9"/>
    <w:rsid w:val="001621DA"/>
    <w:rsid w:val="00162942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82"/>
    <w:rsid w:val="00167293"/>
    <w:rsid w:val="00167955"/>
    <w:rsid w:val="00167AC3"/>
    <w:rsid w:val="00167EC2"/>
    <w:rsid w:val="00167EE1"/>
    <w:rsid w:val="00167FF2"/>
    <w:rsid w:val="0017007F"/>
    <w:rsid w:val="001702CA"/>
    <w:rsid w:val="001708ED"/>
    <w:rsid w:val="00170913"/>
    <w:rsid w:val="00170D34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6E37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DF7"/>
    <w:rsid w:val="00183F59"/>
    <w:rsid w:val="00184022"/>
    <w:rsid w:val="001842AB"/>
    <w:rsid w:val="001846A4"/>
    <w:rsid w:val="001846EF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7ED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CD5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1C2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4530"/>
    <w:rsid w:val="001A462E"/>
    <w:rsid w:val="001A4684"/>
    <w:rsid w:val="001A48D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5E0"/>
    <w:rsid w:val="001B768B"/>
    <w:rsid w:val="001B76D1"/>
    <w:rsid w:val="001B77DD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896"/>
    <w:rsid w:val="001C1943"/>
    <w:rsid w:val="001C1F60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5D"/>
    <w:rsid w:val="001C5394"/>
    <w:rsid w:val="001C5501"/>
    <w:rsid w:val="001C5A5D"/>
    <w:rsid w:val="001C5CF6"/>
    <w:rsid w:val="001C5D99"/>
    <w:rsid w:val="001C5DD2"/>
    <w:rsid w:val="001C5EAE"/>
    <w:rsid w:val="001C6523"/>
    <w:rsid w:val="001C6608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3E"/>
    <w:rsid w:val="001D3EB0"/>
    <w:rsid w:val="001D4213"/>
    <w:rsid w:val="001D43E6"/>
    <w:rsid w:val="001D4550"/>
    <w:rsid w:val="001D4990"/>
    <w:rsid w:val="001D4D81"/>
    <w:rsid w:val="001D5312"/>
    <w:rsid w:val="001D576E"/>
    <w:rsid w:val="001D5F4C"/>
    <w:rsid w:val="001D61A6"/>
    <w:rsid w:val="001D61ED"/>
    <w:rsid w:val="001D6667"/>
    <w:rsid w:val="001D6801"/>
    <w:rsid w:val="001D6AF3"/>
    <w:rsid w:val="001D6BEA"/>
    <w:rsid w:val="001D6EAE"/>
    <w:rsid w:val="001D7003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2EB7"/>
    <w:rsid w:val="001E329B"/>
    <w:rsid w:val="001E3460"/>
    <w:rsid w:val="001E35A0"/>
    <w:rsid w:val="001E36AA"/>
    <w:rsid w:val="001E3B10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31"/>
    <w:rsid w:val="001E7CA5"/>
    <w:rsid w:val="001E7E16"/>
    <w:rsid w:val="001F00C1"/>
    <w:rsid w:val="001F05AF"/>
    <w:rsid w:val="001F05BD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5ED2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53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3"/>
    <w:rsid w:val="00211394"/>
    <w:rsid w:val="00211981"/>
    <w:rsid w:val="00211CD0"/>
    <w:rsid w:val="00212112"/>
    <w:rsid w:val="00212115"/>
    <w:rsid w:val="00212377"/>
    <w:rsid w:val="002127E2"/>
    <w:rsid w:val="002128E6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1C0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0A68"/>
    <w:rsid w:val="0022107A"/>
    <w:rsid w:val="0022151E"/>
    <w:rsid w:val="00221929"/>
    <w:rsid w:val="00221EE6"/>
    <w:rsid w:val="00222122"/>
    <w:rsid w:val="00222144"/>
    <w:rsid w:val="00222240"/>
    <w:rsid w:val="0022231A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90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3A6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E04"/>
    <w:rsid w:val="002350CC"/>
    <w:rsid w:val="002350F8"/>
    <w:rsid w:val="0023512F"/>
    <w:rsid w:val="00235246"/>
    <w:rsid w:val="002354CB"/>
    <w:rsid w:val="002359B3"/>
    <w:rsid w:val="00235B79"/>
    <w:rsid w:val="00235CB8"/>
    <w:rsid w:val="00235DD1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308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8C0"/>
    <w:rsid w:val="00245CA1"/>
    <w:rsid w:val="00246025"/>
    <w:rsid w:val="002460B1"/>
    <w:rsid w:val="00246242"/>
    <w:rsid w:val="002462BC"/>
    <w:rsid w:val="00246630"/>
    <w:rsid w:val="002466AC"/>
    <w:rsid w:val="002468CC"/>
    <w:rsid w:val="00246CCB"/>
    <w:rsid w:val="00246D7B"/>
    <w:rsid w:val="002470EB"/>
    <w:rsid w:val="00247173"/>
    <w:rsid w:val="00247393"/>
    <w:rsid w:val="00247978"/>
    <w:rsid w:val="00247C20"/>
    <w:rsid w:val="00247DDC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3C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A7E"/>
    <w:rsid w:val="00266D6B"/>
    <w:rsid w:val="00266F06"/>
    <w:rsid w:val="002672BB"/>
    <w:rsid w:val="002672EC"/>
    <w:rsid w:val="0026736A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8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BB"/>
    <w:rsid w:val="00272ED0"/>
    <w:rsid w:val="00272F69"/>
    <w:rsid w:val="00273443"/>
    <w:rsid w:val="002734E9"/>
    <w:rsid w:val="002736A6"/>
    <w:rsid w:val="002736F8"/>
    <w:rsid w:val="002738BC"/>
    <w:rsid w:val="00273A78"/>
    <w:rsid w:val="00273B89"/>
    <w:rsid w:val="00273EF5"/>
    <w:rsid w:val="00274314"/>
    <w:rsid w:val="0027437E"/>
    <w:rsid w:val="0027447B"/>
    <w:rsid w:val="0027478F"/>
    <w:rsid w:val="0027480F"/>
    <w:rsid w:val="00274DA4"/>
    <w:rsid w:val="00274E70"/>
    <w:rsid w:val="00274F1F"/>
    <w:rsid w:val="00275011"/>
    <w:rsid w:val="00275085"/>
    <w:rsid w:val="002750B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2CB"/>
    <w:rsid w:val="0027656E"/>
    <w:rsid w:val="00276874"/>
    <w:rsid w:val="00276B17"/>
    <w:rsid w:val="00276BC9"/>
    <w:rsid w:val="00276CBD"/>
    <w:rsid w:val="00276D51"/>
    <w:rsid w:val="00276E72"/>
    <w:rsid w:val="0027701E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4F6"/>
    <w:rsid w:val="002806E8"/>
    <w:rsid w:val="002807A5"/>
    <w:rsid w:val="0028090D"/>
    <w:rsid w:val="00280B65"/>
    <w:rsid w:val="00280D2B"/>
    <w:rsid w:val="0028109A"/>
    <w:rsid w:val="002810A3"/>
    <w:rsid w:val="002810DB"/>
    <w:rsid w:val="00281237"/>
    <w:rsid w:val="0028127E"/>
    <w:rsid w:val="00281984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1D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40A"/>
    <w:rsid w:val="00286513"/>
    <w:rsid w:val="00286518"/>
    <w:rsid w:val="002867FE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55"/>
    <w:rsid w:val="00291F7D"/>
    <w:rsid w:val="00292441"/>
    <w:rsid w:val="0029248F"/>
    <w:rsid w:val="002924DC"/>
    <w:rsid w:val="00292740"/>
    <w:rsid w:val="00292D26"/>
    <w:rsid w:val="00292D57"/>
    <w:rsid w:val="00292DF4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486"/>
    <w:rsid w:val="0029752E"/>
    <w:rsid w:val="002976EE"/>
    <w:rsid w:val="002979EE"/>
    <w:rsid w:val="002A03E7"/>
    <w:rsid w:val="002A0481"/>
    <w:rsid w:val="002A0E89"/>
    <w:rsid w:val="002A0F20"/>
    <w:rsid w:val="002A117C"/>
    <w:rsid w:val="002A11D7"/>
    <w:rsid w:val="002A1295"/>
    <w:rsid w:val="002A13CB"/>
    <w:rsid w:val="002A1452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EA5"/>
    <w:rsid w:val="002A62E2"/>
    <w:rsid w:val="002A62F4"/>
    <w:rsid w:val="002A6570"/>
    <w:rsid w:val="002A65CD"/>
    <w:rsid w:val="002A6C6A"/>
    <w:rsid w:val="002A6F1C"/>
    <w:rsid w:val="002A7324"/>
    <w:rsid w:val="002A748E"/>
    <w:rsid w:val="002A76FB"/>
    <w:rsid w:val="002A785C"/>
    <w:rsid w:val="002A79F8"/>
    <w:rsid w:val="002A7CC9"/>
    <w:rsid w:val="002A7E08"/>
    <w:rsid w:val="002A7F7E"/>
    <w:rsid w:val="002B049B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79"/>
    <w:rsid w:val="002B7DCC"/>
    <w:rsid w:val="002B7FA6"/>
    <w:rsid w:val="002C039A"/>
    <w:rsid w:val="002C03E0"/>
    <w:rsid w:val="002C042C"/>
    <w:rsid w:val="002C0476"/>
    <w:rsid w:val="002C06CF"/>
    <w:rsid w:val="002C0713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AB0"/>
    <w:rsid w:val="002C2C4D"/>
    <w:rsid w:val="002C2CD0"/>
    <w:rsid w:val="002C2DD8"/>
    <w:rsid w:val="002C2EEB"/>
    <w:rsid w:val="002C3133"/>
    <w:rsid w:val="002C31D7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6ED5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0DAF"/>
    <w:rsid w:val="002D1069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3006"/>
    <w:rsid w:val="002D339B"/>
    <w:rsid w:val="002D34DF"/>
    <w:rsid w:val="002D3540"/>
    <w:rsid w:val="002D375C"/>
    <w:rsid w:val="002D3E3C"/>
    <w:rsid w:val="002D41B9"/>
    <w:rsid w:val="002D424E"/>
    <w:rsid w:val="002D437F"/>
    <w:rsid w:val="002D4565"/>
    <w:rsid w:val="002D463B"/>
    <w:rsid w:val="002D479A"/>
    <w:rsid w:val="002D47ED"/>
    <w:rsid w:val="002D488F"/>
    <w:rsid w:val="002D4F12"/>
    <w:rsid w:val="002D4F2A"/>
    <w:rsid w:val="002D51C9"/>
    <w:rsid w:val="002D5229"/>
    <w:rsid w:val="002D526E"/>
    <w:rsid w:val="002D599F"/>
    <w:rsid w:val="002D5B0A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3AB8"/>
    <w:rsid w:val="002E4090"/>
    <w:rsid w:val="002E41A8"/>
    <w:rsid w:val="002E4350"/>
    <w:rsid w:val="002E45FC"/>
    <w:rsid w:val="002E4D5E"/>
    <w:rsid w:val="002E4F54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B5A"/>
    <w:rsid w:val="002E6B5E"/>
    <w:rsid w:val="002E6BA6"/>
    <w:rsid w:val="002E6EA4"/>
    <w:rsid w:val="002E6FD9"/>
    <w:rsid w:val="002E71E5"/>
    <w:rsid w:val="002E7490"/>
    <w:rsid w:val="002E765B"/>
    <w:rsid w:val="002E77DB"/>
    <w:rsid w:val="002E7983"/>
    <w:rsid w:val="002E7F6C"/>
    <w:rsid w:val="002E7FAF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9E7"/>
    <w:rsid w:val="002F0CFE"/>
    <w:rsid w:val="002F0F2C"/>
    <w:rsid w:val="002F137E"/>
    <w:rsid w:val="002F13DF"/>
    <w:rsid w:val="002F1537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602"/>
    <w:rsid w:val="002F4DE8"/>
    <w:rsid w:val="002F4DFF"/>
    <w:rsid w:val="002F4F3A"/>
    <w:rsid w:val="002F5184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661"/>
    <w:rsid w:val="003007FC"/>
    <w:rsid w:val="00300EB9"/>
    <w:rsid w:val="00300FD4"/>
    <w:rsid w:val="00301497"/>
    <w:rsid w:val="003015E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6D"/>
    <w:rsid w:val="003102B5"/>
    <w:rsid w:val="00310725"/>
    <w:rsid w:val="00310731"/>
    <w:rsid w:val="003107B6"/>
    <w:rsid w:val="00310D5A"/>
    <w:rsid w:val="00310E87"/>
    <w:rsid w:val="003110C8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BD8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EA3"/>
    <w:rsid w:val="00321009"/>
    <w:rsid w:val="0032120F"/>
    <w:rsid w:val="00321260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29A"/>
    <w:rsid w:val="00325502"/>
    <w:rsid w:val="00325ADD"/>
    <w:rsid w:val="00325CA5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022"/>
    <w:rsid w:val="00330227"/>
    <w:rsid w:val="003308BC"/>
    <w:rsid w:val="00330940"/>
    <w:rsid w:val="00330A8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30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5A8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AA1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DC3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3BF3"/>
    <w:rsid w:val="003544CA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BBE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2A7"/>
    <w:rsid w:val="0036071C"/>
    <w:rsid w:val="0036077E"/>
    <w:rsid w:val="00360806"/>
    <w:rsid w:val="0036088F"/>
    <w:rsid w:val="003608CF"/>
    <w:rsid w:val="00360958"/>
    <w:rsid w:val="00360F3D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0EA"/>
    <w:rsid w:val="003632F5"/>
    <w:rsid w:val="00363367"/>
    <w:rsid w:val="00363693"/>
    <w:rsid w:val="00363D6A"/>
    <w:rsid w:val="003640DF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04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1D2D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12F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0B3"/>
    <w:rsid w:val="0038716A"/>
    <w:rsid w:val="00387484"/>
    <w:rsid w:val="0038749F"/>
    <w:rsid w:val="00387848"/>
    <w:rsid w:val="00387B04"/>
    <w:rsid w:val="00387BD2"/>
    <w:rsid w:val="00387C18"/>
    <w:rsid w:val="00387C7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0E25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70B"/>
    <w:rsid w:val="00392932"/>
    <w:rsid w:val="00392B4D"/>
    <w:rsid w:val="00392B8B"/>
    <w:rsid w:val="00392F8B"/>
    <w:rsid w:val="0039323E"/>
    <w:rsid w:val="003933A2"/>
    <w:rsid w:val="00393736"/>
    <w:rsid w:val="0039399F"/>
    <w:rsid w:val="00393DC6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34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6F1E"/>
    <w:rsid w:val="003974D1"/>
    <w:rsid w:val="00397518"/>
    <w:rsid w:val="003977C6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1C4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64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9BE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A7ED9"/>
    <w:rsid w:val="003B01CD"/>
    <w:rsid w:val="003B048E"/>
    <w:rsid w:val="003B05ED"/>
    <w:rsid w:val="003B0644"/>
    <w:rsid w:val="003B07E1"/>
    <w:rsid w:val="003B09E5"/>
    <w:rsid w:val="003B0A65"/>
    <w:rsid w:val="003B0B32"/>
    <w:rsid w:val="003B0B92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A95"/>
    <w:rsid w:val="003B4CB7"/>
    <w:rsid w:val="003B4D02"/>
    <w:rsid w:val="003B4E8C"/>
    <w:rsid w:val="003B4ED9"/>
    <w:rsid w:val="003B507C"/>
    <w:rsid w:val="003B515F"/>
    <w:rsid w:val="003B51A9"/>
    <w:rsid w:val="003B53B3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1D9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0E3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2AC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4FC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0F4"/>
    <w:rsid w:val="003D55C3"/>
    <w:rsid w:val="003D5740"/>
    <w:rsid w:val="003D5D44"/>
    <w:rsid w:val="003D6504"/>
    <w:rsid w:val="003D6630"/>
    <w:rsid w:val="003D6A17"/>
    <w:rsid w:val="003D6B65"/>
    <w:rsid w:val="003D6CDC"/>
    <w:rsid w:val="003D6D61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621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CD4"/>
    <w:rsid w:val="003E30B4"/>
    <w:rsid w:val="003E3186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68"/>
    <w:rsid w:val="003E5EA5"/>
    <w:rsid w:val="003E60BA"/>
    <w:rsid w:val="003E61D4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DF3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8DD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9DD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2E49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1E35"/>
    <w:rsid w:val="00412079"/>
    <w:rsid w:val="004122C7"/>
    <w:rsid w:val="00412923"/>
    <w:rsid w:val="00412BE4"/>
    <w:rsid w:val="00412CA0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364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1C6E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661"/>
    <w:rsid w:val="00424203"/>
    <w:rsid w:val="00424359"/>
    <w:rsid w:val="0042440E"/>
    <w:rsid w:val="00424574"/>
    <w:rsid w:val="004249D5"/>
    <w:rsid w:val="00424CF1"/>
    <w:rsid w:val="00424EA3"/>
    <w:rsid w:val="00425227"/>
    <w:rsid w:val="0042545F"/>
    <w:rsid w:val="00425A17"/>
    <w:rsid w:val="00425AA9"/>
    <w:rsid w:val="00425CC4"/>
    <w:rsid w:val="00425D30"/>
    <w:rsid w:val="00425D60"/>
    <w:rsid w:val="00425EB0"/>
    <w:rsid w:val="00425F74"/>
    <w:rsid w:val="00426181"/>
    <w:rsid w:val="00426540"/>
    <w:rsid w:val="004268E6"/>
    <w:rsid w:val="00426983"/>
    <w:rsid w:val="00426BB9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485"/>
    <w:rsid w:val="00430A15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297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37F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BAE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16"/>
    <w:rsid w:val="00466BE0"/>
    <w:rsid w:val="004671A9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0F85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BC7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9E7"/>
    <w:rsid w:val="00482D28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7D8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3BB"/>
    <w:rsid w:val="0049342E"/>
    <w:rsid w:val="00493689"/>
    <w:rsid w:val="004939B2"/>
    <w:rsid w:val="004939FA"/>
    <w:rsid w:val="00493B61"/>
    <w:rsid w:val="00493BBB"/>
    <w:rsid w:val="00493E23"/>
    <w:rsid w:val="00493EC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30"/>
    <w:rsid w:val="00495CC1"/>
    <w:rsid w:val="0049602C"/>
    <w:rsid w:val="004966E1"/>
    <w:rsid w:val="0049677C"/>
    <w:rsid w:val="0049684E"/>
    <w:rsid w:val="00496876"/>
    <w:rsid w:val="00496AAB"/>
    <w:rsid w:val="00496B31"/>
    <w:rsid w:val="00496CA2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0C4"/>
    <w:rsid w:val="004A4313"/>
    <w:rsid w:val="004A451B"/>
    <w:rsid w:val="004A4701"/>
    <w:rsid w:val="004A472D"/>
    <w:rsid w:val="004A4878"/>
    <w:rsid w:val="004A4BF2"/>
    <w:rsid w:val="004A4C70"/>
    <w:rsid w:val="004A4D8F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018"/>
    <w:rsid w:val="004B017B"/>
    <w:rsid w:val="004B05C5"/>
    <w:rsid w:val="004B05E3"/>
    <w:rsid w:val="004B0649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1643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20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915"/>
    <w:rsid w:val="004C3CA5"/>
    <w:rsid w:val="004C3D79"/>
    <w:rsid w:val="004C3EE2"/>
    <w:rsid w:val="004C3F1B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AA1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91C"/>
    <w:rsid w:val="004D2A4F"/>
    <w:rsid w:val="004D2C53"/>
    <w:rsid w:val="004D2C80"/>
    <w:rsid w:val="004D2D24"/>
    <w:rsid w:val="004D2D6C"/>
    <w:rsid w:val="004D2E7E"/>
    <w:rsid w:val="004D2F54"/>
    <w:rsid w:val="004D31EE"/>
    <w:rsid w:val="004D3201"/>
    <w:rsid w:val="004D36E9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C05"/>
    <w:rsid w:val="004E3D6A"/>
    <w:rsid w:val="004E42F9"/>
    <w:rsid w:val="004E44DC"/>
    <w:rsid w:val="004E45D4"/>
    <w:rsid w:val="004E49BC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6F9D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D3C"/>
    <w:rsid w:val="004F6D99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4F7FD0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68B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E5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871"/>
    <w:rsid w:val="00505938"/>
    <w:rsid w:val="00505AF2"/>
    <w:rsid w:val="00505EBF"/>
    <w:rsid w:val="00506035"/>
    <w:rsid w:val="0050612B"/>
    <w:rsid w:val="0050615E"/>
    <w:rsid w:val="005061E7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0CF7"/>
    <w:rsid w:val="005112EC"/>
    <w:rsid w:val="00511327"/>
    <w:rsid w:val="005116F8"/>
    <w:rsid w:val="0051184D"/>
    <w:rsid w:val="00511F77"/>
    <w:rsid w:val="005120CB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1FB"/>
    <w:rsid w:val="00516312"/>
    <w:rsid w:val="00516699"/>
    <w:rsid w:val="00516C9E"/>
    <w:rsid w:val="00516F5D"/>
    <w:rsid w:val="00517100"/>
    <w:rsid w:val="005173FF"/>
    <w:rsid w:val="00517408"/>
    <w:rsid w:val="00517521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1B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5DCB"/>
    <w:rsid w:val="00526873"/>
    <w:rsid w:val="00526952"/>
    <w:rsid w:val="00526B79"/>
    <w:rsid w:val="005271F4"/>
    <w:rsid w:val="005272C9"/>
    <w:rsid w:val="005273CE"/>
    <w:rsid w:val="005273F2"/>
    <w:rsid w:val="005274AA"/>
    <w:rsid w:val="005275B3"/>
    <w:rsid w:val="00527B8C"/>
    <w:rsid w:val="00527D50"/>
    <w:rsid w:val="00527E63"/>
    <w:rsid w:val="00530010"/>
    <w:rsid w:val="00530093"/>
    <w:rsid w:val="00530127"/>
    <w:rsid w:val="00530461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014"/>
    <w:rsid w:val="00537344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5178"/>
    <w:rsid w:val="0054522C"/>
    <w:rsid w:val="005453E7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50F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970"/>
    <w:rsid w:val="00556A97"/>
    <w:rsid w:val="00556A98"/>
    <w:rsid w:val="00556C60"/>
    <w:rsid w:val="00556CD2"/>
    <w:rsid w:val="00556ECB"/>
    <w:rsid w:val="00557086"/>
    <w:rsid w:val="00557101"/>
    <w:rsid w:val="00557975"/>
    <w:rsid w:val="00557B22"/>
    <w:rsid w:val="00557B3E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2DA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7B5"/>
    <w:rsid w:val="005647EE"/>
    <w:rsid w:val="00564B0A"/>
    <w:rsid w:val="00564C83"/>
    <w:rsid w:val="005650D8"/>
    <w:rsid w:val="0056536D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36"/>
    <w:rsid w:val="0056693C"/>
    <w:rsid w:val="005669A3"/>
    <w:rsid w:val="00566D2A"/>
    <w:rsid w:val="00566F62"/>
    <w:rsid w:val="00567071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46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49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1B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4066"/>
    <w:rsid w:val="005840D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35F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B06"/>
    <w:rsid w:val="00592BAC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AEA"/>
    <w:rsid w:val="00594D5B"/>
    <w:rsid w:val="00594E86"/>
    <w:rsid w:val="00595501"/>
    <w:rsid w:val="005956B2"/>
    <w:rsid w:val="00595A16"/>
    <w:rsid w:val="00595E0B"/>
    <w:rsid w:val="005962EE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56A"/>
    <w:rsid w:val="005B47DF"/>
    <w:rsid w:val="005B4AB5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6DF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408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70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6AE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925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DD2"/>
    <w:rsid w:val="005E633A"/>
    <w:rsid w:val="005E6406"/>
    <w:rsid w:val="005E64AD"/>
    <w:rsid w:val="005E6775"/>
    <w:rsid w:val="005E6855"/>
    <w:rsid w:val="005E6CD1"/>
    <w:rsid w:val="005E711F"/>
    <w:rsid w:val="005E7724"/>
    <w:rsid w:val="005E7A1F"/>
    <w:rsid w:val="005E7C1D"/>
    <w:rsid w:val="005E7C6B"/>
    <w:rsid w:val="005E7D20"/>
    <w:rsid w:val="005F00C1"/>
    <w:rsid w:val="005F025E"/>
    <w:rsid w:val="005F0433"/>
    <w:rsid w:val="005F0488"/>
    <w:rsid w:val="005F0869"/>
    <w:rsid w:val="005F08FA"/>
    <w:rsid w:val="005F0D9C"/>
    <w:rsid w:val="005F0E1B"/>
    <w:rsid w:val="005F0E9E"/>
    <w:rsid w:val="005F0EBD"/>
    <w:rsid w:val="005F12C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08"/>
    <w:rsid w:val="005F6382"/>
    <w:rsid w:val="005F6445"/>
    <w:rsid w:val="005F6554"/>
    <w:rsid w:val="005F6707"/>
    <w:rsid w:val="005F673A"/>
    <w:rsid w:val="005F680B"/>
    <w:rsid w:val="005F6C9D"/>
    <w:rsid w:val="005F6ECA"/>
    <w:rsid w:val="005F702A"/>
    <w:rsid w:val="005F7156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EB"/>
    <w:rsid w:val="00600864"/>
    <w:rsid w:val="00600B0D"/>
    <w:rsid w:val="00600B13"/>
    <w:rsid w:val="00600C54"/>
    <w:rsid w:val="00600E67"/>
    <w:rsid w:val="00600F9F"/>
    <w:rsid w:val="00600FCE"/>
    <w:rsid w:val="00601050"/>
    <w:rsid w:val="006010BD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DB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7A3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649"/>
    <w:rsid w:val="0061682E"/>
    <w:rsid w:val="00616A47"/>
    <w:rsid w:val="00617045"/>
    <w:rsid w:val="0061707F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CA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173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6E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4D0"/>
    <w:rsid w:val="00636683"/>
    <w:rsid w:val="00636988"/>
    <w:rsid w:val="00636989"/>
    <w:rsid w:val="00636A55"/>
    <w:rsid w:val="00636B1D"/>
    <w:rsid w:val="00636B54"/>
    <w:rsid w:val="00636F05"/>
    <w:rsid w:val="00636F3D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0A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14D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47FA6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848"/>
    <w:rsid w:val="00651AF1"/>
    <w:rsid w:val="00652037"/>
    <w:rsid w:val="006524BD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8BD"/>
    <w:rsid w:val="00653AF6"/>
    <w:rsid w:val="00653DAE"/>
    <w:rsid w:val="00653EA6"/>
    <w:rsid w:val="00653FD3"/>
    <w:rsid w:val="0065407E"/>
    <w:rsid w:val="006543CF"/>
    <w:rsid w:val="00654762"/>
    <w:rsid w:val="00654816"/>
    <w:rsid w:val="00654AD1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E28"/>
    <w:rsid w:val="00662E86"/>
    <w:rsid w:val="00662ED0"/>
    <w:rsid w:val="006631D6"/>
    <w:rsid w:val="006632BC"/>
    <w:rsid w:val="006633CE"/>
    <w:rsid w:val="006634C7"/>
    <w:rsid w:val="0066389F"/>
    <w:rsid w:val="00663AE1"/>
    <w:rsid w:val="00663CC0"/>
    <w:rsid w:val="00663CD3"/>
    <w:rsid w:val="00663F2A"/>
    <w:rsid w:val="00664137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683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0EC1"/>
    <w:rsid w:val="00671066"/>
    <w:rsid w:val="006713FF"/>
    <w:rsid w:val="0067149B"/>
    <w:rsid w:val="0067150F"/>
    <w:rsid w:val="006716B8"/>
    <w:rsid w:val="00671878"/>
    <w:rsid w:val="00671BC0"/>
    <w:rsid w:val="00671D06"/>
    <w:rsid w:val="00671DF7"/>
    <w:rsid w:val="00671E7D"/>
    <w:rsid w:val="00672A4D"/>
    <w:rsid w:val="00672A7B"/>
    <w:rsid w:val="00673039"/>
    <w:rsid w:val="006730B7"/>
    <w:rsid w:val="0067374C"/>
    <w:rsid w:val="0067375B"/>
    <w:rsid w:val="00673A50"/>
    <w:rsid w:val="00673C86"/>
    <w:rsid w:val="00674221"/>
    <w:rsid w:val="006748FC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13"/>
    <w:rsid w:val="006768DD"/>
    <w:rsid w:val="00676999"/>
    <w:rsid w:val="00676B55"/>
    <w:rsid w:val="00676D9D"/>
    <w:rsid w:val="00677100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EF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4CD"/>
    <w:rsid w:val="0069767E"/>
    <w:rsid w:val="006976D9"/>
    <w:rsid w:val="00697A25"/>
    <w:rsid w:val="00697E72"/>
    <w:rsid w:val="006A0472"/>
    <w:rsid w:val="006A052D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7F"/>
    <w:rsid w:val="006A449E"/>
    <w:rsid w:val="006A489C"/>
    <w:rsid w:val="006A4993"/>
    <w:rsid w:val="006A4B1A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06"/>
    <w:rsid w:val="006B3F69"/>
    <w:rsid w:val="006B4014"/>
    <w:rsid w:val="006B440F"/>
    <w:rsid w:val="006B465E"/>
    <w:rsid w:val="006B4DD4"/>
    <w:rsid w:val="006B4F6F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1C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C52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4D"/>
    <w:rsid w:val="006C58AD"/>
    <w:rsid w:val="006C5B17"/>
    <w:rsid w:val="006C5C0D"/>
    <w:rsid w:val="006C612D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A48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8C0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62"/>
    <w:rsid w:val="006E09E1"/>
    <w:rsid w:val="006E0D67"/>
    <w:rsid w:val="006E0F60"/>
    <w:rsid w:val="006E1216"/>
    <w:rsid w:val="006E170B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CE3"/>
    <w:rsid w:val="006E4D2B"/>
    <w:rsid w:val="006E4E2E"/>
    <w:rsid w:val="006E4FE6"/>
    <w:rsid w:val="006E53EE"/>
    <w:rsid w:val="006E5901"/>
    <w:rsid w:val="006E5A3F"/>
    <w:rsid w:val="006E6070"/>
    <w:rsid w:val="006E6528"/>
    <w:rsid w:val="006E68B6"/>
    <w:rsid w:val="006E6A34"/>
    <w:rsid w:val="006E6A5F"/>
    <w:rsid w:val="006E6ABC"/>
    <w:rsid w:val="006E6C89"/>
    <w:rsid w:val="006E6F8A"/>
    <w:rsid w:val="006E715F"/>
    <w:rsid w:val="006E736D"/>
    <w:rsid w:val="006E73F6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0E9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B2"/>
    <w:rsid w:val="006F6EEB"/>
    <w:rsid w:val="006F719F"/>
    <w:rsid w:val="006F7336"/>
    <w:rsid w:val="006F7528"/>
    <w:rsid w:val="006F7B62"/>
    <w:rsid w:val="006F7D8C"/>
    <w:rsid w:val="006F7DC0"/>
    <w:rsid w:val="00700009"/>
    <w:rsid w:val="00700253"/>
    <w:rsid w:val="007003F9"/>
    <w:rsid w:val="0070072B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AC9"/>
    <w:rsid w:val="00702C40"/>
    <w:rsid w:val="007030A7"/>
    <w:rsid w:val="007030E6"/>
    <w:rsid w:val="0070328B"/>
    <w:rsid w:val="00703366"/>
    <w:rsid w:val="00703583"/>
    <w:rsid w:val="007036F9"/>
    <w:rsid w:val="00703991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4FED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BFA"/>
    <w:rsid w:val="00707D68"/>
    <w:rsid w:val="00707EA0"/>
    <w:rsid w:val="00707F53"/>
    <w:rsid w:val="00707FAB"/>
    <w:rsid w:val="007105E4"/>
    <w:rsid w:val="007109AD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7F9"/>
    <w:rsid w:val="00714934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4D5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00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80A"/>
    <w:rsid w:val="00724E68"/>
    <w:rsid w:val="00724E77"/>
    <w:rsid w:val="00724FFB"/>
    <w:rsid w:val="007252E4"/>
    <w:rsid w:val="00725350"/>
    <w:rsid w:val="0072550F"/>
    <w:rsid w:val="00725591"/>
    <w:rsid w:val="007255E7"/>
    <w:rsid w:val="0072593F"/>
    <w:rsid w:val="00725A0B"/>
    <w:rsid w:val="00725C95"/>
    <w:rsid w:val="00725D94"/>
    <w:rsid w:val="00725DD3"/>
    <w:rsid w:val="00726146"/>
    <w:rsid w:val="00726190"/>
    <w:rsid w:val="0072652B"/>
    <w:rsid w:val="007265DC"/>
    <w:rsid w:val="0072678D"/>
    <w:rsid w:val="00726847"/>
    <w:rsid w:val="00726EAA"/>
    <w:rsid w:val="00726F81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345A"/>
    <w:rsid w:val="00733505"/>
    <w:rsid w:val="00733766"/>
    <w:rsid w:val="007338AD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BBE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5E"/>
    <w:rsid w:val="007417FA"/>
    <w:rsid w:val="0074186A"/>
    <w:rsid w:val="00741D5E"/>
    <w:rsid w:val="00741E6B"/>
    <w:rsid w:val="00742197"/>
    <w:rsid w:val="0074263E"/>
    <w:rsid w:val="007428A2"/>
    <w:rsid w:val="007428DB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5F13"/>
    <w:rsid w:val="00745F52"/>
    <w:rsid w:val="007463EE"/>
    <w:rsid w:val="00746779"/>
    <w:rsid w:val="007468D6"/>
    <w:rsid w:val="007468D7"/>
    <w:rsid w:val="00746BC3"/>
    <w:rsid w:val="00746EAA"/>
    <w:rsid w:val="0074733C"/>
    <w:rsid w:val="007473D9"/>
    <w:rsid w:val="0074749A"/>
    <w:rsid w:val="007476D7"/>
    <w:rsid w:val="00747791"/>
    <w:rsid w:val="00747907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4F4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A5"/>
    <w:rsid w:val="00754FC7"/>
    <w:rsid w:val="0075532F"/>
    <w:rsid w:val="00755482"/>
    <w:rsid w:val="007554EE"/>
    <w:rsid w:val="0075553F"/>
    <w:rsid w:val="00755776"/>
    <w:rsid w:val="007558B9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7DF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DC2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67F13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326"/>
    <w:rsid w:val="007743DF"/>
    <w:rsid w:val="007746F5"/>
    <w:rsid w:val="0077501B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1B2"/>
    <w:rsid w:val="00780227"/>
    <w:rsid w:val="007802AF"/>
    <w:rsid w:val="007802F6"/>
    <w:rsid w:val="0078092C"/>
    <w:rsid w:val="0078095E"/>
    <w:rsid w:val="00780A92"/>
    <w:rsid w:val="00780DE8"/>
    <w:rsid w:val="00780F23"/>
    <w:rsid w:val="00781C7B"/>
    <w:rsid w:val="00781FEA"/>
    <w:rsid w:val="00782301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F90"/>
    <w:rsid w:val="00783F97"/>
    <w:rsid w:val="007841B7"/>
    <w:rsid w:val="007842E0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6A2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18D"/>
    <w:rsid w:val="0079643C"/>
    <w:rsid w:val="0079673F"/>
    <w:rsid w:val="00796898"/>
    <w:rsid w:val="007969A2"/>
    <w:rsid w:val="00796B65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A81"/>
    <w:rsid w:val="007A4B77"/>
    <w:rsid w:val="007A4D9A"/>
    <w:rsid w:val="007A4E00"/>
    <w:rsid w:val="007A532B"/>
    <w:rsid w:val="007A5397"/>
    <w:rsid w:val="007A53FE"/>
    <w:rsid w:val="007A56E8"/>
    <w:rsid w:val="007A57B0"/>
    <w:rsid w:val="007A59FC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42"/>
    <w:rsid w:val="007A7980"/>
    <w:rsid w:val="007A7CA8"/>
    <w:rsid w:val="007A7FAB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B7"/>
    <w:rsid w:val="007B29C9"/>
    <w:rsid w:val="007B2D45"/>
    <w:rsid w:val="007B2EEA"/>
    <w:rsid w:val="007B34C7"/>
    <w:rsid w:val="007B39E4"/>
    <w:rsid w:val="007B3D56"/>
    <w:rsid w:val="007B3FF4"/>
    <w:rsid w:val="007B4013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4FAB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630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0C8"/>
    <w:rsid w:val="007C3439"/>
    <w:rsid w:val="007C350E"/>
    <w:rsid w:val="007C3658"/>
    <w:rsid w:val="007C393D"/>
    <w:rsid w:val="007C3B42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AD2"/>
    <w:rsid w:val="007D1C6D"/>
    <w:rsid w:val="007D1F77"/>
    <w:rsid w:val="007D1FDB"/>
    <w:rsid w:val="007D233C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B09"/>
    <w:rsid w:val="007D3E25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B8C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7C6"/>
    <w:rsid w:val="007E4C8A"/>
    <w:rsid w:val="007E4D11"/>
    <w:rsid w:val="007E51C8"/>
    <w:rsid w:val="007E5226"/>
    <w:rsid w:val="007E56BF"/>
    <w:rsid w:val="007E58BF"/>
    <w:rsid w:val="007E5A09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21B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3F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964"/>
    <w:rsid w:val="00801A95"/>
    <w:rsid w:val="00801CC6"/>
    <w:rsid w:val="00801CC9"/>
    <w:rsid w:val="00801CEE"/>
    <w:rsid w:val="00801D4B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6F9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5F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6B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19"/>
    <w:rsid w:val="008218EA"/>
    <w:rsid w:val="008219BE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696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2FB"/>
    <w:rsid w:val="008235E9"/>
    <w:rsid w:val="00823BF2"/>
    <w:rsid w:val="00823D3D"/>
    <w:rsid w:val="00823D93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751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2A6E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CE"/>
    <w:rsid w:val="008428F4"/>
    <w:rsid w:val="00842CFF"/>
    <w:rsid w:val="00842D21"/>
    <w:rsid w:val="008431A5"/>
    <w:rsid w:val="00843264"/>
    <w:rsid w:val="008432EB"/>
    <w:rsid w:val="00843314"/>
    <w:rsid w:val="00843724"/>
    <w:rsid w:val="00843885"/>
    <w:rsid w:val="00843C45"/>
    <w:rsid w:val="008441CA"/>
    <w:rsid w:val="0084427B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CBA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CC7"/>
    <w:rsid w:val="00853D28"/>
    <w:rsid w:val="00853DB6"/>
    <w:rsid w:val="00853EEE"/>
    <w:rsid w:val="00853EFF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03"/>
    <w:rsid w:val="00862C18"/>
    <w:rsid w:val="00862C5F"/>
    <w:rsid w:val="00862D32"/>
    <w:rsid w:val="00862E5F"/>
    <w:rsid w:val="00862F86"/>
    <w:rsid w:val="00863179"/>
    <w:rsid w:val="008632CE"/>
    <w:rsid w:val="0086331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5D"/>
    <w:rsid w:val="0087197D"/>
    <w:rsid w:val="00871B88"/>
    <w:rsid w:val="00871E22"/>
    <w:rsid w:val="00871FDA"/>
    <w:rsid w:val="00872027"/>
    <w:rsid w:val="0087205D"/>
    <w:rsid w:val="008721A7"/>
    <w:rsid w:val="008725EE"/>
    <w:rsid w:val="008728BD"/>
    <w:rsid w:val="00872D4F"/>
    <w:rsid w:val="00873524"/>
    <w:rsid w:val="00873621"/>
    <w:rsid w:val="00873A56"/>
    <w:rsid w:val="00873B0A"/>
    <w:rsid w:val="00873D92"/>
    <w:rsid w:val="00873E1D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1FA8"/>
    <w:rsid w:val="008827C3"/>
    <w:rsid w:val="0088287D"/>
    <w:rsid w:val="00882949"/>
    <w:rsid w:val="00882D77"/>
    <w:rsid w:val="00882DE4"/>
    <w:rsid w:val="00882DF0"/>
    <w:rsid w:val="00882FB4"/>
    <w:rsid w:val="00883207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81A"/>
    <w:rsid w:val="00892844"/>
    <w:rsid w:val="0089289A"/>
    <w:rsid w:val="00892962"/>
    <w:rsid w:val="00892A42"/>
    <w:rsid w:val="00892A7F"/>
    <w:rsid w:val="00892A8F"/>
    <w:rsid w:val="00892D35"/>
    <w:rsid w:val="00892E2A"/>
    <w:rsid w:val="00892FF9"/>
    <w:rsid w:val="00893067"/>
    <w:rsid w:val="0089312C"/>
    <w:rsid w:val="00893593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51A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0C9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3D1F"/>
    <w:rsid w:val="008A3FFE"/>
    <w:rsid w:val="008A4D8F"/>
    <w:rsid w:val="008A4D97"/>
    <w:rsid w:val="008A51AA"/>
    <w:rsid w:val="008A51B7"/>
    <w:rsid w:val="008A525E"/>
    <w:rsid w:val="008A55C5"/>
    <w:rsid w:val="008A5A8D"/>
    <w:rsid w:val="008A5B36"/>
    <w:rsid w:val="008A5E12"/>
    <w:rsid w:val="008A5F3E"/>
    <w:rsid w:val="008A5F7F"/>
    <w:rsid w:val="008A608A"/>
    <w:rsid w:val="008A62CD"/>
    <w:rsid w:val="008A67DA"/>
    <w:rsid w:val="008A692F"/>
    <w:rsid w:val="008A6989"/>
    <w:rsid w:val="008A6E07"/>
    <w:rsid w:val="008A6ECB"/>
    <w:rsid w:val="008A74F0"/>
    <w:rsid w:val="008A7939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120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A7E"/>
    <w:rsid w:val="008C1C6A"/>
    <w:rsid w:val="008C1FA8"/>
    <w:rsid w:val="008C21C3"/>
    <w:rsid w:val="008C24D4"/>
    <w:rsid w:val="008C2507"/>
    <w:rsid w:val="008C2847"/>
    <w:rsid w:val="008C28A1"/>
    <w:rsid w:val="008C2A30"/>
    <w:rsid w:val="008C2AD3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841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FAD"/>
    <w:rsid w:val="008D4066"/>
    <w:rsid w:val="008D40A1"/>
    <w:rsid w:val="008D4478"/>
    <w:rsid w:val="008D4F86"/>
    <w:rsid w:val="008D53A4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49F"/>
    <w:rsid w:val="008E2650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42"/>
    <w:rsid w:val="008E7BC5"/>
    <w:rsid w:val="008E7BF7"/>
    <w:rsid w:val="008E7DE5"/>
    <w:rsid w:val="008F01C4"/>
    <w:rsid w:val="008F0314"/>
    <w:rsid w:val="008F03E1"/>
    <w:rsid w:val="008F07A2"/>
    <w:rsid w:val="008F08C6"/>
    <w:rsid w:val="008F0971"/>
    <w:rsid w:val="008F0A06"/>
    <w:rsid w:val="008F0BAB"/>
    <w:rsid w:val="008F0C3F"/>
    <w:rsid w:val="008F105B"/>
    <w:rsid w:val="008F1169"/>
    <w:rsid w:val="008F11FC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839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4966"/>
    <w:rsid w:val="008F50E2"/>
    <w:rsid w:val="008F53A5"/>
    <w:rsid w:val="008F55F6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D2C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4A0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7FF"/>
    <w:rsid w:val="00912D11"/>
    <w:rsid w:val="00912E66"/>
    <w:rsid w:val="0091316F"/>
    <w:rsid w:val="0091369B"/>
    <w:rsid w:val="00913867"/>
    <w:rsid w:val="0091399B"/>
    <w:rsid w:val="009139C2"/>
    <w:rsid w:val="00913A74"/>
    <w:rsid w:val="00913D69"/>
    <w:rsid w:val="00913D9D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FD"/>
    <w:rsid w:val="009169FA"/>
    <w:rsid w:val="00916A1D"/>
    <w:rsid w:val="00916AA3"/>
    <w:rsid w:val="00916B75"/>
    <w:rsid w:val="0091741D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A44"/>
    <w:rsid w:val="00921FD3"/>
    <w:rsid w:val="00922328"/>
    <w:rsid w:val="00922338"/>
    <w:rsid w:val="009223D9"/>
    <w:rsid w:val="009223E0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040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48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C79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BF0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ACC"/>
    <w:rsid w:val="00941BEA"/>
    <w:rsid w:val="00941C26"/>
    <w:rsid w:val="009420E9"/>
    <w:rsid w:val="0094220D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B04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8DB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5CB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61E"/>
    <w:rsid w:val="0096370C"/>
    <w:rsid w:val="0096383B"/>
    <w:rsid w:val="009638E4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1FCC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AF7"/>
    <w:rsid w:val="00985B8D"/>
    <w:rsid w:val="00985CD8"/>
    <w:rsid w:val="00985E00"/>
    <w:rsid w:val="009862BD"/>
    <w:rsid w:val="009862E4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3A4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A8A"/>
    <w:rsid w:val="00997CD9"/>
    <w:rsid w:val="009A00D8"/>
    <w:rsid w:val="009A011B"/>
    <w:rsid w:val="009A02EA"/>
    <w:rsid w:val="009A0355"/>
    <w:rsid w:val="009A036E"/>
    <w:rsid w:val="009A0646"/>
    <w:rsid w:val="009A0704"/>
    <w:rsid w:val="009A07A7"/>
    <w:rsid w:val="009A0AD7"/>
    <w:rsid w:val="009A0EB6"/>
    <w:rsid w:val="009A10A7"/>
    <w:rsid w:val="009A10FA"/>
    <w:rsid w:val="009A114D"/>
    <w:rsid w:val="009A1207"/>
    <w:rsid w:val="009A1792"/>
    <w:rsid w:val="009A17FE"/>
    <w:rsid w:val="009A1AA2"/>
    <w:rsid w:val="009A1D7D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829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0F4"/>
    <w:rsid w:val="009B3195"/>
    <w:rsid w:val="009B335E"/>
    <w:rsid w:val="009B3670"/>
    <w:rsid w:val="009B3B47"/>
    <w:rsid w:val="009B4369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791"/>
    <w:rsid w:val="009B7967"/>
    <w:rsid w:val="009B7A47"/>
    <w:rsid w:val="009B7A50"/>
    <w:rsid w:val="009B7C91"/>
    <w:rsid w:val="009B7E2C"/>
    <w:rsid w:val="009B7E55"/>
    <w:rsid w:val="009B7F06"/>
    <w:rsid w:val="009C021D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1AB"/>
    <w:rsid w:val="009C33D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C8B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4B1"/>
    <w:rsid w:val="009D2609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4D75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516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E44"/>
    <w:rsid w:val="009E4F88"/>
    <w:rsid w:val="009E5039"/>
    <w:rsid w:val="009E51D1"/>
    <w:rsid w:val="009E535D"/>
    <w:rsid w:val="009E58F1"/>
    <w:rsid w:val="009E5A73"/>
    <w:rsid w:val="009E5AD7"/>
    <w:rsid w:val="009E5B0D"/>
    <w:rsid w:val="009E5CF0"/>
    <w:rsid w:val="009E62D4"/>
    <w:rsid w:val="009E64CA"/>
    <w:rsid w:val="009E680E"/>
    <w:rsid w:val="009E6894"/>
    <w:rsid w:val="009E6B00"/>
    <w:rsid w:val="009E6B52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76F"/>
    <w:rsid w:val="009F1905"/>
    <w:rsid w:val="009F1C89"/>
    <w:rsid w:val="009F1EB3"/>
    <w:rsid w:val="009F1F22"/>
    <w:rsid w:val="009F208F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AB5"/>
    <w:rsid w:val="009F4C7D"/>
    <w:rsid w:val="009F4CF7"/>
    <w:rsid w:val="009F50B6"/>
    <w:rsid w:val="009F5684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A5A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ADE"/>
    <w:rsid w:val="00A03BDE"/>
    <w:rsid w:val="00A03EBD"/>
    <w:rsid w:val="00A04081"/>
    <w:rsid w:val="00A04094"/>
    <w:rsid w:val="00A04201"/>
    <w:rsid w:val="00A04433"/>
    <w:rsid w:val="00A044DD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4FF"/>
    <w:rsid w:val="00A0668D"/>
    <w:rsid w:val="00A06827"/>
    <w:rsid w:val="00A06983"/>
    <w:rsid w:val="00A06B18"/>
    <w:rsid w:val="00A06EE2"/>
    <w:rsid w:val="00A06EED"/>
    <w:rsid w:val="00A0705D"/>
    <w:rsid w:val="00A0707C"/>
    <w:rsid w:val="00A073CA"/>
    <w:rsid w:val="00A074A6"/>
    <w:rsid w:val="00A076C1"/>
    <w:rsid w:val="00A07BF1"/>
    <w:rsid w:val="00A07D89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197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6E89"/>
    <w:rsid w:val="00A170D6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3D83"/>
    <w:rsid w:val="00A2414B"/>
    <w:rsid w:val="00A2445C"/>
    <w:rsid w:val="00A24746"/>
    <w:rsid w:val="00A247B7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983"/>
    <w:rsid w:val="00A31C5A"/>
    <w:rsid w:val="00A31DBC"/>
    <w:rsid w:val="00A320F0"/>
    <w:rsid w:val="00A3218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78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DD2"/>
    <w:rsid w:val="00A44F8A"/>
    <w:rsid w:val="00A44FA2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0B67"/>
    <w:rsid w:val="00A5113D"/>
    <w:rsid w:val="00A511E5"/>
    <w:rsid w:val="00A51218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82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1115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5E6"/>
    <w:rsid w:val="00A6661A"/>
    <w:rsid w:val="00A666CE"/>
    <w:rsid w:val="00A6679E"/>
    <w:rsid w:val="00A669E5"/>
    <w:rsid w:val="00A66B35"/>
    <w:rsid w:val="00A66B45"/>
    <w:rsid w:val="00A66D1D"/>
    <w:rsid w:val="00A66D78"/>
    <w:rsid w:val="00A66D85"/>
    <w:rsid w:val="00A66ED8"/>
    <w:rsid w:val="00A6704F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C3F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1A7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CB6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1DB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607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101"/>
    <w:rsid w:val="00AA4352"/>
    <w:rsid w:val="00AA44AD"/>
    <w:rsid w:val="00AA4657"/>
    <w:rsid w:val="00AA4742"/>
    <w:rsid w:val="00AA4879"/>
    <w:rsid w:val="00AA4E7A"/>
    <w:rsid w:val="00AA4F6D"/>
    <w:rsid w:val="00AA509D"/>
    <w:rsid w:val="00AA50DC"/>
    <w:rsid w:val="00AA5139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5B3E"/>
    <w:rsid w:val="00AB62DC"/>
    <w:rsid w:val="00AB64E2"/>
    <w:rsid w:val="00AB664D"/>
    <w:rsid w:val="00AB66CC"/>
    <w:rsid w:val="00AB6B8B"/>
    <w:rsid w:val="00AB6C62"/>
    <w:rsid w:val="00AB6CAE"/>
    <w:rsid w:val="00AB713D"/>
    <w:rsid w:val="00AB7923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D97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31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A97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B1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7212"/>
    <w:rsid w:val="00AD75CD"/>
    <w:rsid w:val="00AD772E"/>
    <w:rsid w:val="00AD7C84"/>
    <w:rsid w:val="00AE0572"/>
    <w:rsid w:val="00AE098D"/>
    <w:rsid w:val="00AE0ACA"/>
    <w:rsid w:val="00AE0C7C"/>
    <w:rsid w:val="00AE0D9E"/>
    <w:rsid w:val="00AE126B"/>
    <w:rsid w:val="00AE1875"/>
    <w:rsid w:val="00AE199A"/>
    <w:rsid w:val="00AE1BA4"/>
    <w:rsid w:val="00AE1C1F"/>
    <w:rsid w:val="00AE20DF"/>
    <w:rsid w:val="00AE228F"/>
    <w:rsid w:val="00AE24DD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CC3"/>
    <w:rsid w:val="00AE4D87"/>
    <w:rsid w:val="00AE5046"/>
    <w:rsid w:val="00AE506C"/>
    <w:rsid w:val="00AE513D"/>
    <w:rsid w:val="00AE5380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329"/>
    <w:rsid w:val="00AE65B9"/>
    <w:rsid w:val="00AE6892"/>
    <w:rsid w:val="00AE6986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0FD"/>
    <w:rsid w:val="00AF019A"/>
    <w:rsid w:val="00AF022B"/>
    <w:rsid w:val="00AF0366"/>
    <w:rsid w:val="00AF04D7"/>
    <w:rsid w:val="00AF055E"/>
    <w:rsid w:val="00AF07F7"/>
    <w:rsid w:val="00AF0C6A"/>
    <w:rsid w:val="00AF0C95"/>
    <w:rsid w:val="00AF0EAD"/>
    <w:rsid w:val="00AF0EC6"/>
    <w:rsid w:val="00AF1068"/>
    <w:rsid w:val="00AF14D9"/>
    <w:rsid w:val="00AF16AE"/>
    <w:rsid w:val="00AF1790"/>
    <w:rsid w:val="00AF19A2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2E27"/>
    <w:rsid w:val="00AF3065"/>
    <w:rsid w:val="00AF30E0"/>
    <w:rsid w:val="00AF32AF"/>
    <w:rsid w:val="00AF32CA"/>
    <w:rsid w:val="00AF352B"/>
    <w:rsid w:val="00AF3593"/>
    <w:rsid w:val="00AF38FD"/>
    <w:rsid w:val="00AF3AC2"/>
    <w:rsid w:val="00AF3C61"/>
    <w:rsid w:val="00AF3F4B"/>
    <w:rsid w:val="00AF478C"/>
    <w:rsid w:val="00AF4E23"/>
    <w:rsid w:val="00AF4FE2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8B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C7A"/>
    <w:rsid w:val="00B04E8D"/>
    <w:rsid w:val="00B05060"/>
    <w:rsid w:val="00B05111"/>
    <w:rsid w:val="00B051FF"/>
    <w:rsid w:val="00B05684"/>
    <w:rsid w:val="00B05D7D"/>
    <w:rsid w:val="00B05E4E"/>
    <w:rsid w:val="00B05FF7"/>
    <w:rsid w:val="00B060F6"/>
    <w:rsid w:val="00B06463"/>
    <w:rsid w:val="00B064E3"/>
    <w:rsid w:val="00B06610"/>
    <w:rsid w:val="00B0678E"/>
    <w:rsid w:val="00B0681B"/>
    <w:rsid w:val="00B0681D"/>
    <w:rsid w:val="00B06A75"/>
    <w:rsid w:val="00B06C3A"/>
    <w:rsid w:val="00B06DD5"/>
    <w:rsid w:val="00B06F85"/>
    <w:rsid w:val="00B070BC"/>
    <w:rsid w:val="00B07405"/>
    <w:rsid w:val="00B07603"/>
    <w:rsid w:val="00B079C6"/>
    <w:rsid w:val="00B07C1C"/>
    <w:rsid w:val="00B101D0"/>
    <w:rsid w:val="00B1056E"/>
    <w:rsid w:val="00B10631"/>
    <w:rsid w:val="00B109E8"/>
    <w:rsid w:val="00B10BA1"/>
    <w:rsid w:val="00B10CE8"/>
    <w:rsid w:val="00B10E29"/>
    <w:rsid w:val="00B11041"/>
    <w:rsid w:val="00B1116E"/>
    <w:rsid w:val="00B11305"/>
    <w:rsid w:val="00B113E1"/>
    <w:rsid w:val="00B114C1"/>
    <w:rsid w:val="00B1169A"/>
    <w:rsid w:val="00B1172B"/>
    <w:rsid w:val="00B119F1"/>
    <w:rsid w:val="00B11AF0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7C4"/>
    <w:rsid w:val="00B138FD"/>
    <w:rsid w:val="00B13B7A"/>
    <w:rsid w:val="00B13C69"/>
    <w:rsid w:val="00B13DE5"/>
    <w:rsid w:val="00B13F07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4FD5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C5D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D89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1E5"/>
    <w:rsid w:val="00B23654"/>
    <w:rsid w:val="00B237DA"/>
    <w:rsid w:val="00B23834"/>
    <w:rsid w:val="00B23957"/>
    <w:rsid w:val="00B23B0B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D5C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6DB"/>
    <w:rsid w:val="00B357A6"/>
    <w:rsid w:val="00B35834"/>
    <w:rsid w:val="00B35D32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6D3"/>
    <w:rsid w:val="00B4181D"/>
    <w:rsid w:val="00B41839"/>
    <w:rsid w:val="00B419DC"/>
    <w:rsid w:val="00B41A77"/>
    <w:rsid w:val="00B420F2"/>
    <w:rsid w:val="00B4245A"/>
    <w:rsid w:val="00B4256E"/>
    <w:rsid w:val="00B42CC9"/>
    <w:rsid w:val="00B42DC7"/>
    <w:rsid w:val="00B42EA3"/>
    <w:rsid w:val="00B431D1"/>
    <w:rsid w:val="00B4339D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27C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11D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3A6"/>
    <w:rsid w:val="00B566CF"/>
    <w:rsid w:val="00B568E5"/>
    <w:rsid w:val="00B56A26"/>
    <w:rsid w:val="00B56BA5"/>
    <w:rsid w:val="00B571E0"/>
    <w:rsid w:val="00B57458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951"/>
    <w:rsid w:val="00B62DA5"/>
    <w:rsid w:val="00B62DA9"/>
    <w:rsid w:val="00B62E76"/>
    <w:rsid w:val="00B62F23"/>
    <w:rsid w:val="00B631DE"/>
    <w:rsid w:val="00B632FD"/>
    <w:rsid w:val="00B63316"/>
    <w:rsid w:val="00B6365B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7EB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CDF"/>
    <w:rsid w:val="00B7001A"/>
    <w:rsid w:val="00B700BC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95"/>
    <w:rsid w:val="00B719CF"/>
    <w:rsid w:val="00B71B88"/>
    <w:rsid w:val="00B71DD0"/>
    <w:rsid w:val="00B71E92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6F2"/>
    <w:rsid w:val="00B73F4E"/>
    <w:rsid w:val="00B7402B"/>
    <w:rsid w:val="00B7466F"/>
    <w:rsid w:val="00B74A00"/>
    <w:rsid w:val="00B74FC3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3FB"/>
    <w:rsid w:val="00B8071C"/>
    <w:rsid w:val="00B80797"/>
    <w:rsid w:val="00B80C4C"/>
    <w:rsid w:val="00B810A8"/>
    <w:rsid w:val="00B8118B"/>
    <w:rsid w:val="00B815BA"/>
    <w:rsid w:val="00B817A8"/>
    <w:rsid w:val="00B81832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1CF4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999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31"/>
    <w:rsid w:val="00BB0A4E"/>
    <w:rsid w:val="00BB0CE3"/>
    <w:rsid w:val="00BB0DCC"/>
    <w:rsid w:val="00BB1AA6"/>
    <w:rsid w:val="00BB1ACD"/>
    <w:rsid w:val="00BB1B83"/>
    <w:rsid w:val="00BB1B95"/>
    <w:rsid w:val="00BB2C3D"/>
    <w:rsid w:val="00BB301A"/>
    <w:rsid w:val="00BB3259"/>
    <w:rsid w:val="00BB33C1"/>
    <w:rsid w:val="00BB345B"/>
    <w:rsid w:val="00BB35AB"/>
    <w:rsid w:val="00BB3809"/>
    <w:rsid w:val="00BB3844"/>
    <w:rsid w:val="00BB39B1"/>
    <w:rsid w:val="00BB39BF"/>
    <w:rsid w:val="00BB3E5A"/>
    <w:rsid w:val="00BB4278"/>
    <w:rsid w:val="00BB4870"/>
    <w:rsid w:val="00BB4C4A"/>
    <w:rsid w:val="00BB4D28"/>
    <w:rsid w:val="00BB4E92"/>
    <w:rsid w:val="00BB4F78"/>
    <w:rsid w:val="00BB5047"/>
    <w:rsid w:val="00BB5409"/>
    <w:rsid w:val="00BB589B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343"/>
    <w:rsid w:val="00BC2804"/>
    <w:rsid w:val="00BC2DD6"/>
    <w:rsid w:val="00BC3AE9"/>
    <w:rsid w:val="00BC3CCF"/>
    <w:rsid w:val="00BC3D4F"/>
    <w:rsid w:val="00BC3EA3"/>
    <w:rsid w:val="00BC3F89"/>
    <w:rsid w:val="00BC4005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BA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AEE"/>
    <w:rsid w:val="00BD6B96"/>
    <w:rsid w:val="00BD6D99"/>
    <w:rsid w:val="00BD6EAE"/>
    <w:rsid w:val="00BD71C7"/>
    <w:rsid w:val="00BD755F"/>
    <w:rsid w:val="00BD777F"/>
    <w:rsid w:val="00BD7968"/>
    <w:rsid w:val="00BD7B20"/>
    <w:rsid w:val="00BD7CCE"/>
    <w:rsid w:val="00BD7F3A"/>
    <w:rsid w:val="00BE000D"/>
    <w:rsid w:val="00BE02B5"/>
    <w:rsid w:val="00BE03B6"/>
    <w:rsid w:val="00BE08CB"/>
    <w:rsid w:val="00BE0AD5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5C1A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60D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76F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CD3"/>
    <w:rsid w:val="00C21DDA"/>
    <w:rsid w:val="00C21DDF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9A1"/>
    <w:rsid w:val="00C26F46"/>
    <w:rsid w:val="00C272B4"/>
    <w:rsid w:val="00C27BBF"/>
    <w:rsid w:val="00C27E64"/>
    <w:rsid w:val="00C3014A"/>
    <w:rsid w:val="00C30656"/>
    <w:rsid w:val="00C30830"/>
    <w:rsid w:val="00C30A3F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47BD8"/>
    <w:rsid w:val="00C501FB"/>
    <w:rsid w:val="00C50404"/>
    <w:rsid w:val="00C506D4"/>
    <w:rsid w:val="00C50A6E"/>
    <w:rsid w:val="00C50DD8"/>
    <w:rsid w:val="00C50DDE"/>
    <w:rsid w:val="00C50FC2"/>
    <w:rsid w:val="00C51112"/>
    <w:rsid w:val="00C5139E"/>
    <w:rsid w:val="00C51667"/>
    <w:rsid w:val="00C51761"/>
    <w:rsid w:val="00C51AB3"/>
    <w:rsid w:val="00C51B6F"/>
    <w:rsid w:val="00C51C87"/>
    <w:rsid w:val="00C51F97"/>
    <w:rsid w:val="00C52237"/>
    <w:rsid w:val="00C52338"/>
    <w:rsid w:val="00C524A9"/>
    <w:rsid w:val="00C52624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3E5E"/>
    <w:rsid w:val="00C5435D"/>
    <w:rsid w:val="00C54717"/>
    <w:rsid w:val="00C54B32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83"/>
    <w:rsid w:val="00C578D3"/>
    <w:rsid w:val="00C57A90"/>
    <w:rsid w:val="00C57E1F"/>
    <w:rsid w:val="00C60435"/>
    <w:rsid w:val="00C6063D"/>
    <w:rsid w:val="00C6068A"/>
    <w:rsid w:val="00C606FE"/>
    <w:rsid w:val="00C607C0"/>
    <w:rsid w:val="00C60817"/>
    <w:rsid w:val="00C6084A"/>
    <w:rsid w:val="00C61047"/>
    <w:rsid w:val="00C614B6"/>
    <w:rsid w:val="00C61590"/>
    <w:rsid w:val="00C61745"/>
    <w:rsid w:val="00C61813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CFD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34F"/>
    <w:rsid w:val="00C66775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283"/>
    <w:rsid w:val="00C7046B"/>
    <w:rsid w:val="00C70BFE"/>
    <w:rsid w:val="00C70FA9"/>
    <w:rsid w:val="00C70FC1"/>
    <w:rsid w:val="00C71541"/>
    <w:rsid w:val="00C715D0"/>
    <w:rsid w:val="00C7186A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CF1"/>
    <w:rsid w:val="00C77ED6"/>
    <w:rsid w:val="00C80142"/>
    <w:rsid w:val="00C80229"/>
    <w:rsid w:val="00C8037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BED"/>
    <w:rsid w:val="00C93CF0"/>
    <w:rsid w:val="00C93DA5"/>
    <w:rsid w:val="00C93F81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1F9"/>
    <w:rsid w:val="00C968DE"/>
    <w:rsid w:val="00C9690B"/>
    <w:rsid w:val="00C96A18"/>
    <w:rsid w:val="00C96B80"/>
    <w:rsid w:val="00C96C31"/>
    <w:rsid w:val="00C96D42"/>
    <w:rsid w:val="00C96DB8"/>
    <w:rsid w:val="00C96EFA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128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B6D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95D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B1A"/>
    <w:rsid w:val="00CB3B7D"/>
    <w:rsid w:val="00CB3C29"/>
    <w:rsid w:val="00CB3D04"/>
    <w:rsid w:val="00CB3D08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024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634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560E"/>
    <w:rsid w:val="00CC56FC"/>
    <w:rsid w:val="00CC5924"/>
    <w:rsid w:val="00CC5B59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50F"/>
    <w:rsid w:val="00CD45E9"/>
    <w:rsid w:val="00CD4700"/>
    <w:rsid w:val="00CD500A"/>
    <w:rsid w:val="00CD5698"/>
    <w:rsid w:val="00CD5964"/>
    <w:rsid w:val="00CD5B37"/>
    <w:rsid w:val="00CD5DCD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D7C7D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06A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52C"/>
    <w:rsid w:val="00CE65B0"/>
    <w:rsid w:val="00CE6806"/>
    <w:rsid w:val="00CE68D4"/>
    <w:rsid w:val="00CE6978"/>
    <w:rsid w:val="00CE6B8E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629"/>
    <w:rsid w:val="00CF17E4"/>
    <w:rsid w:val="00CF17E8"/>
    <w:rsid w:val="00CF19AB"/>
    <w:rsid w:val="00CF1A73"/>
    <w:rsid w:val="00CF1F2A"/>
    <w:rsid w:val="00CF1F2D"/>
    <w:rsid w:val="00CF20DC"/>
    <w:rsid w:val="00CF2750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678"/>
    <w:rsid w:val="00CF4A36"/>
    <w:rsid w:val="00CF4BC3"/>
    <w:rsid w:val="00CF4C56"/>
    <w:rsid w:val="00CF4E4F"/>
    <w:rsid w:val="00CF52CD"/>
    <w:rsid w:val="00CF5568"/>
    <w:rsid w:val="00CF5852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CF79E9"/>
    <w:rsid w:val="00D0005E"/>
    <w:rsid w:val="00D003F1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A8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670"/>
    <w:rsid w:val="00D1572D"/>
    <w:rsid w:val="00D1577D"/>
    <w:rsid w:val="00D15993"/>
    <w:rsid w:val="00D15B96"/>
    <w:rsid w:val="00D16139"/>
    <w:rsid w:val="00D16189"/>
    <w:rsid w:val="00D161FF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51C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5E"/>
    <w:rsid w:val="00D21394"/>
    <w:rsid w:val="00D213D7"/>
    <w:rsid w:val="00D214E8"/>
    <w:rsid w:val="00D21574"/>
    <w:rsid w:val="00D21B1C"/>
    <w:rsid w:val="00D21CA4"/>
    <w:rsid w:val="00D22012"/>
    <w:rsid w:val="00D2205A"/>
    <w:rsid w:val="00D222AA"/>
    <w:rsid w:val="00D22639"/>
    <w:rsid w:val="00D226BA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659A"/>
    <w:rsid w:val="00D269FA"/>
    <w:rsid w:val="00D26A87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11"/>
    <w:rsid w:val="00D34022"/>
    <w:rsid w:val="00D3413B"/>
    <w:rsid w:val="00D34348"/>
    <w:rsid w:val="00D3467A"/>
    <w:rsid w:val="00D346F6"/>
    <w:rsid w:val="00D34836"/>
    <w:rsid w:val="00D34B03"/>
    <w:rsid w:val="00D34B30"/>
    <w:rsid w:val="00D34C65"/>
    <w:rsid w:val="00D34E50"/>
    <w:rsid w:val="00D35186"/>
    <w:rsid w:val="00D35433"/>
    <w:rsid w:val="00D354E7"/>
    <w:rsid w:val="00D3567B"/>
    <w:rsid w:val="00D356FF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8CF"/>
    <w:rsid w:val="00D4292B"/>
    <w:rsid w:val="00D42931"/>
    <w:rsid w:val="00D42CF1"/>
    <w:rsid w:val="00D4314B"/>
    <w:rsid w:val="00D432BE"/>
    <w:rsid w:val="00D43464"/>
    <w:rsid w:val="00D4352D"/>
    <w:rsid w:val="00D43583"/>
    <w:rsid w:val="00D43647"/>
    <w:rsid w:val="00D4384C"/>
    <w:rsid w:val="00D43E41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57A"/>
    <w:rsid w:val="00D47BE3"/>
    <w:rsid w:val="00D47CEB"/>
    <w:rsid w:val="00D50151"/>
    <w:rsid w:val="00D501C4"/>
    <w:rsid w:val="00D50278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2F95"/>
    <w:rsid w:val="00D53073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2C1"/>
    <w:rsid w:val="00D61491"/>
    <w:rsid w:val="00D614E4"/>
    <w:rsid w:val="00D617FF"/>
    <w:rsid w:val="00D61967"/>
    <w:rsid w:val="00D61A53"/>
    <w:rsid w:val="00D61C5A"/>
    <w:rsid w:val="00D61D1B"/>
    <w:rsid w:val="00D61E7C"/>
    <w:rsid w:val="00D61F6E"/>
    <w:rsid w:val="00D621C6"/>
    <w:rsid w:val="00D625E7"/>
    <w:rsid w:val="00D6269E"/>
    <w:rsid w:val="00D6270E"/>
    <w:rsid w:val="00D62822"/>
    <w:rsid w:val="00D62862"/>
    <w:rsid w:val="00D62919"/>
    <w:rsid w:val="00D62989"/>
    <w:rsid w:val="00D62B1C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783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5F4E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21"/>
    <w:rsid w:val="00D73157"/>
    <w:rsid w:val="00D731B7"/>
    <w:rsid w:val="00D7339C"/>
    <w:rsid w:val="00D73451"/>
    <w:rsid w:val="00D7350B"/>
    <w:rsid w:val="00D73A01"/>
    <w:rsid w:val="00D73CFE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E2F"/>
    <w:rsid w:val="00D75FFF"/>
    <w:rsid w:val="00D7629E"/>
    <w:rsid w:val="00D764EA"/>
    <w:rsid w:val="00D766B7"/>
    <w:rsid w:val="00D76A77"/>
    <w:rsid w:val="00D76ADC"/>
    <w:rsid w:val="00D76DF3"/>
    <w:rsid w:val="00D7729D"/>
    <w:rsid w:val="00D773D4"/>
    <w:rsid w:val="00D779F0"/>
    <w:rsid w:val="00D77AAD"/>
    <w:rsid w:val="00D77C35"/>
    <w:rsid w:val="00D77C63"/>
    <w:rsid w:val="00D77DCA"/>
    <w:rsid w:val="00D77DDF"/>
    <w:rsid w:val="00D77F4C"/>
    <w:rsid w:val="00D80239"/>
    <w:rsid w:val="00D80563"/>
    <w:rsid w:val="00D807CF"/>
    <w:rsid w:val="00D80E94"/>
    <w:rsid w:val="00D80F96"/>
    <w:rsid w:val="00D81126"/>
    <w:rsid w:val="00D8116C"/>
    <w:rsid w:val="00D81234"/>
    <w:rsid w:val="00D813EC"/>
    <w:rsid w:val="00D81483"/>
    <w:rsid w:val="00D814C8"/>
    <w:rsid w:val="00D81583"/>
    <w:rsid w:val="00D8159E"/>
    <w:rsid w:val="00D817AE"/>
    <w:rsid w:val="00D81B78"/>
    <w:rsid w:val="00D81D60"/>
    <w:rsid w:val="00D81F47"/>
    <w:rsid w:val="00D82049"/>
    <w:rsid w:val="00D82067"/>
    <w:rsid w:val="00D820F6"/>
    <w:rsid w:val="00D821F9"/>
    <w:rsid w:val="00D8231C"/>
    <w:rsid w:val="00D82417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28A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4DF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239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74D"/>
    <w:rsid w:val="00D87916"/>
    <w:rsid w:val="00D87BC1"/>
    <w:rsid w:val="00D87DFA"/>
    <w:rsid w:val="00D90055"/>
    <w:rsid w:val="00D90350"/>
    <w:rsid w:val="00D90398"/>
    <w:rsid w:val="00D90823"/>
    <w:rsid w:val="00D90A0A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84C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7E9"/>
    <w:rsid w:val="00D95866"/>
    <w:rsid w:val="00D95AAA"/>
    <w:rsid w:val="00D95AF8"/>
    <w:rsid w:val="00D95CDB"/>
    <w:rsid w:val="00D95E16"/>
    <w:rsid w:val="00D95EA0"/>
    <w:rsid w:val="00D962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DC7"/>
    <w:rsid w:val="00D97E43"/>
    <w:rsid w:val="00DA01AE"/>
    <w:rsid w:val="00DA0716"/>
    <w:rsid w:val="00DA0DCF"/>
    <w:rsid w:val="00DA139B"/>
    <w:rsid w:val="00DA14F7"/>
    <w:rsid w:val="00DA16EA"/>
    <w:rsid w:val="00DA1A12"/>
    <w:rsid w:val="00DA1D42"/>
    <w:rsid w:val="00DA1DBE"/>
    <w:rsid w:val="00DA211A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922"/>
    <w:rsid w:val="00DB0A1F"/>
    <w:rsid w:val="00DB0AA5"/>
    <w:rsid w:val="00DB0ABE"/>
    <w:rsid w:val="00DB0ADB"/>
    <w:rsid w:val="00DB0B88"/>
    <w:rsid w:val="00DB0C2E"/>
    <w:rsid w:val="00DB0C4A"/>
    <w:rsid w:val="00DB0D2D"/>
    <w:rsid w:val="00DB0E9F"/>
    <w:rsid w:val="00DB0EA3"/>
    <w:rsid w:val="00DB1071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70D"/>
    <w:rsid w:val="00DB28F4"/>
    <w:rsid w:val="00DB2C38"/>
    <w:rsid w:val="00DB3719"/>
    <w:rsid w:val="00DB3901"/>
    <w:rsid w:val="00DB3916"/>
    <w:rsid w:val="00DB3A4B"/>
    <w:rsid w:val="00DB3B45"/>
    <w:rsid w:val="00DB3D9E"/>
    <w:rsid w:val="00DB3F39"/>
    <w:rsid w:val="00DB462E"/>
    <w:rsid w:val="00DB4673"/>
    <w:rsid w:val="00DB487C"/>
    <w:rsid w:val="00DB49DA"/>
    <w:rsid w:val="00DB4E09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4D8"/>
    <w:rsid w:val="00DD06D0"/>
    <w:rsid w:val="00DD0A90"/>
    <w:rsid w:val="00DD0BDA"/>
    <w:rsid w:val="00DD0D14"/>
    <w:rsid w:val="00DD0D78"/>
    <w:rsid w:val="00DD0F24"/>
    <w:rsid w:val="00DD13A1"/>
    <w:rsid w:val="00DD1488"/>
    <w:rsid w:val="00DD171E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B9D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0BF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1F1B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205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4ED1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1"/>
    <w:rsid w:val="00E069CF"/>
    <w:rsid w:val="00E06BD1"/>
    <w:rsid w:val="00E06DDB"/>
    <w:rsid w:val="00E06E29"/>
    <w:rsid w:val="00E06F22"/>
    <w:rsid w:val="00E0709F"/>
    <w:rsid w:val="00E0724D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E4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C7"/>
    <w:rsid w:val="00E13D18"/>
    <w:rsid w:val="00E14178"/>
    <w:rsid w:val="00E143CB"/>
    <w:rsid w:val="00E148CB"/>
    <w:rsid w:val="00E14C98"/>
    <w:rsid w:val="00E14D63"/>
    <w:rsid w:val="00E14E4B"/>
    <w:rsid w:val="00E1530F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1C0"/>
    <w:rsid w:val="00E16214"/>
    <w:rsid w:val="00E1622B"/>
    <w:rsid w:val="00E16449"/>
    <w:rsid w:val="00E16825"/>
    <w:rsid w:val="00E16834"/>
    <w:rsid w:val="00E169F7"/>
    <w:rsid w:val="00E16A0F"/>
    <w:rsid w:val="00E16ABF"/>
    <w:rsid w:val="00E16B7C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525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EB5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37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4B0"/>
    <w:rsid w:val="00E276E3"/>
    <w:rsid w:val="00E2787A"/>
    <w:rsid w:val="00E2788D"/>
    <w:rsid w:val="00E27927"/>
    <w:rsid w:val="00E27A34"/>
    <w:rsid w:val="00E27CBF"/>
    <w:rsid w:val="00E27EA6"/>
    <w:rsid w:val="00E302D0"/>
    <w:rsid w:val="00E30623"/>
    <w:rsid w:val="00E30734"/>
    <w:rsid w:val="00E30831"/>
    <w:rsid w:val="00E30941"/>
    <w:rsid w:val="00E30975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5EC2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406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898"/>
    <w:rsid w:val="00E44A1A"/>
    <w:rsid w:val="00E44AC1"/>
    <w:rsid w:val="00E44AD9"/>
    <w:rsid w:val="00E4512C"/>
    <w:rsid w:val="00E451D8"/>
    <w:rsid w:val="00E45215"/>
    <w:rsid w:val="00E45444"/>
    <w:rsid w:val="00E455C4"/>
    <w:rsid w:val="00E45750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4F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0E8"/>
    <w:rsid w:val="00E5346C"/>
    <w:rsid w:val="00E53746"/>
    <w:rsid w:val="00E53D04"/>
    <w:rsid w:val="00E5413F"/>
    <w:rsid w:val="00E541CA"/>
    <w:rsid w:val="00E542EC"/>
    <w:rsid w:val="00E54657"/>
    <w:rsid w:val="00E54AB8"/>
    <w:rsid w:val="00E54AE4"/>
    <w:rsid w:val="00E54CF3"/>
    <w:rsid w:val="00E54D05"/>
    <w:rsid w:val="00E54D2E"/>
    <w:rsid w:val="00E552F7"/>
    <w:rsid w:val="00E55BC4"/>
    <w:rsid w:val="00E55D04"/>
    <w:rsid w:val="00E55D51"/>
    <w:rsid w:val="00E55FEC"/>
    <w:rsid w:val="00E56240"/>
    <w:rsid w:val="00E562BC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1C5"/>
    <w:rsid w:val="00E61206"/>
    <w:rsid w:val="00E6163A"/>
    <w:rsid w:val="00E61997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4C4"/>
    <w:rsid w:val="00E64706"/>
    <w:rsid w:val="00E64C22"/>
    <w:rsid w:val="00E64E9A"/>
    <w:rsid w:val="00E64E9D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353"/>
    <w:rsid w:val="00E6672C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151"/>
    <w:rsid w:val="00E73317"/>
    <w:rsid w:val="00E7342F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59F"/>
    <w:rsid w:val="00E7572E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808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811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90079"/>
    <w:rsid w:val="00E9015A"/>
    <w:rsid w:val="00E9016F"/>
    <w:rsid w:val="00E90393"/>
    <w:rsid w:val="00E903D9"/>
    <w:rsid w:val="00E90472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A47"/>
    <w:rsid w:val="00E94069"/>
    <w:rsid w:val="00E9431E"/>
    <w:rsid w:val="00E943B8"/>
    <w:rsid w:val="00E9446F"/>
    <w:rsid w:val="00E947A4"/>
    <w:rsid w:val="00E94A29"/>
    <w:rsid w:val="00E94C67"/>
    <w:rsid w:val="00E94E40"/>
    <w:rsid w:val="00E94EC3"/>
    <w:rsid w:val="00E95003"/>
    <w:rsid w:val="00E95160"/>
    <w:rsid w:val="00E95380"/>
    <w:rsid w:val="00E9541D"/>
    <w:rsid w:val="00E95571"/>
    <w:rsid w:val="00E956D9"/>
    <w:rsid w:val="00E95A64"/>
    <w:rsid w:val="00E95D0D"/>
    <w:rsid w:val="00E95D18"/>
    <w:rsid w:val="00E95E79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73F"/>
    <w:rsid w:val="00EA7A91"/>
    <w:rsid w:val="00EA7BCC"/>
    <w:rsid w:val="00EA7CD4"/>
    <w:rsid w:val="00EB001C"/>
    <w:rsid w:val="00EB0044"/>
    <w:rsid w:val="00EB02C0"/>
    <w:rsid w:val="00EB03A2"/>
    <w:rsid w:val="00EB0649"/>
    <w:rsid w:val="00EB11A2"/>
    <w:rsid w:val="00EB148D"/>
    <w:rsid w:val="00EB1723"/>
    <w:rsid w:val="00EB1A98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25E"/>
    <w:rsid w:val="00EB36F1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65E"/>
    <w:rsid w:val="00EB57C5"/>
    <w:rsid w:val="00EB57CB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9F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26B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5DB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DE6"/>
    <w:rsid w:val="00ED2E4A"/>
    <w:rsid w:val="00ED330C"/>
    <w:rsid w:val="00ED336F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13B8"/>
    <w:rsid w:val="00EE1572"/>
    <w:rsid w:val="00EE186D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5CC1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55"/>
    <w:rsid w:val="00EE74AA"/>
    <w:rsid w:val="00EE776B"/>
    <w:rsid w:val="00EE7AAB"/>
    <w:rsid w:val="00EE7C82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70A"/>
    <w:rsid w:val="00EF792E"/>
    <w:rsid w:val="00EF7B60"/>
    <w:rsid w:val="00EF7C7C"/>
    <w:rsid w:val="00EF7CEF"/>
    <w:rsid w:val="00EF7EF9"/>
    <w:rsid w:val="00F0041B"/>
    <w:rsid w:val="00F00486"/>
    <w:rsid w:val="00F0049A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0F7"/>
    <w:rsid w:val="00F0265D"/>
    <w:rsid w:val="00F028A6"/>
    <w:rsid w:val="00F02D07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357"/>
    <w:rsid w:val="00F058CB"/>
    <w:rsid w:val="00F05AE0"/>
    <w:rsid w:val="00F05CB1"/>
    <w:rsid w:val="00F05F6C"/>
    <w:rsid w:val="00F06115"/>
    <w:rsid w:val="00F06133"/>
    <w:rsid w:val="00F06136"/>
    <w:rsid w:val="00F067AB"/>
    <w:rsid w:val="00F067E2"/>
    <w:rsid w:val="00F06B6C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D8"/>
    <w:rsid w:val="00F122ED"/>
    <w:rsid w:val="00F1237E"/>
    <w:rsid w:val="00F123D4"/>
    <w:rsid w:val="00F127CA"/>
    <w:rsid w:val="00F12801"/>
    <w:rsid w:val="00F12A4B"/>
    <w:rsid w:val="00F12C2F"/>
    <w:rsid w:val="00F12E26"/>
    <w:rsid w:val="00F12E43"/>
    <w:rsid w:val="00F131E7"/>
    <w:rsid w:val="00F138C4"/>
    <w:rsid w:val="00F139A0"/>
    <w:rsid w:val="00F13BDA"/>
    <w:rsid w:val="00F13D20"/>
    <w:rsid w:val="00F14063"/>
    <w:rsid w:val="00F1426B"/>
    <w:rsid w:val="00F14798"/>
    <w:rsid w:val="00F1485D"/>
    <w:rsid w:val="00F153E9"/>
    <w:rsid w:val="00F15698"/>
    <w:rsid w:val="00F15938"/>
    <w:rsid w:val="00F15C94"/>
    <w:rsid w:val="00F15D44"/>
    <w:rsid w:val="00F15DE6"/>
    <w:rsid w:val="00F16252"/>
    <w:rsid w:val="00F16366"/>
    <w:rsid w:val="00F16BC0"/>
    <w:rsid w:val="00F176F9"/>
    <w:rsid w:val="00F17835"/>
    <w:rsid w:val="00F1795F"/>
    <w:rsid w:val="00F179E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B72"/>
    <w:rsid w:val="00F22C9E"/>
    <w:rsid w:val="00F22ECB"/>
    <w:rsid w:val="00F2312F"/>
    <w:rsid w:val="00F23301"/>
    <w:rsid w:val="00F234AE"/>
    <w:rsid w:val="00F23616"/>
    <w:rsid w:val="00F2363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6BB"/>
    <w:rsid w:val="00F2575B"/>
    <w:rsid w:val="00F25AE6"/>
    <w:rsid w:val="00F25B65"/>
    <w:rsid w:val="00F25C0D"/>
    <w:rsid w:val="00F25C97"/>
    <w:rsid w:val="00F25DB6"/>
    <w:rsid w:val="00F261C8"/>
    <w:rsid w:val="00F26573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2E68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BAA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49A"/>
    <w:rsid w:val="00F37576"/>
    <w:rsid w:val="00F37595"/>
    <w:rsid w:val="00F376C6"/>
    <w:rsid w:val="00F37749"/>
    <w:rsid w:val="00F3776C"/>
    <w:rsid w:val="00F377EB"/>
    <w:rsid w:val="00F378AE"/>
    <w:rsid w:val="00F37BFF"/>
    <w:rsid w:val="00F37D98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1E75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8B"/>
    <w:rsid w:val="00F447D4"/>
    <w:rsid w:val="00F448CA"/>
    <w:rsid w:val="00F44C3C"/>
    <w:rsid w:val="00F44EF7"/>
    <w:rsid w:val="00F44F59"/>
    <w:rsid w:val="00F44FBF"/>
    <w:rsid w:val="00F451D8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3F"/>
    <w:rsid w:val="00F50983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5C20"/>
    <w:rsid w:val="00F5644A"/>
    <w:rsid w:val="00F5678F"/>
    <w:rsid w:val="00F56C19"/>
    <w:rsid w:val="00F56FD5"/>
    <w:rsid w:val="00F57143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11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1A4"/>
    <w:rsid w:val="00F6339E"/>
    <w:rsid w:val="00F63536"/>
    <w:rsid w:val="00F63665"/>
    <w:rsid w:val="00F63674"/>
    <w:rsid w:val="00F63AF9"/>
    <w:rsid w:val="00F6403B"/>
    <w:rsid w:val="00F64088"/>
    <w:rsid w:val="00F640C3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17"/>
    <w:rsid w:val="00F6661C"/>
    <w:rsid w:val="00F6666C"/>
    <w:rsid w:val="00F667E2"/>
    <w:rsid w:val="00F66BE8"/>
    <w:rsid w:val="00F66E0A"/>
    <w:rsid w:val="00F66F8F"/>
    <w:rsid w:val="00F677DA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36E"/>
    <w:rsid w:val="00F7155E"/>
    <w:rsid w:val="00F715FA"/>
    <w:rsid w:val="00F71847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245"/>
    <w:rsid w:val="00F747C6"/>
    <w:rsid w:val="00F74806"/>
    <w:rsid w:val="00F74848"/>
    <w:rsid w:val="00F74A76"/>
    <w:rsid w:val="00F74D6D"/>
    <w:rsid w:val="00F74F65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984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B10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870"/>
    <w:rsid w:val="00F858EE"/>
    <w:rsid w:val="00F8598D"/>
    <w:rsid w:val="00F85A81"/>
    <w:rsid w:val="00F85DAD"/>
    <w:rsid w:val="00F863E4"/>
    <w:rsid w:val="00F864E1"/>
    <w:rsid w:val="00F8680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E8"/>
    <w:rsid w:val="00F95953"/>
    <w:rsid w:val="00F95B35"/>
    <w:rsid w:val="00F95BDE"/>
    <w:rsid w:val="00F95D19"/>
    <w:rsid w:val="00F9600A"/>
    <w:rsid w:val="00F9617F"/>
    <w:rsid w:val="00F965F1"/>
    <w:rsid w:val="00F96693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601"/>
    <w:rsid w:val="00FA1839"/>
    <w:rsid w:val="00FA1A40"/>
    <w:rsid w:val="00FA1A7D"/>
    <w:rsid w:val="00FA1F00"/>
    <w:rsid w:val="00FA2105"/>
    <w:rsid w:val="00FA21A5"/>
    <w:rsid w:val="00FA21DE"/>
    <w:rsid w:val="00FA291F"/>
    <w:rsid w:val="00FA2929"/>
    <w:rsid w:val="00FA296E"/>
    <w:rsid w:val="00FA2E99"/>
    <w:rsid w:val="00FA2FA0"/>
    <w:rsid w:val="00FA38A2"/>
    <w:rsid w:val="00FA3B80"/>
    <w:rsid w:val="00FA4061"/>
    <w:rsid w:val="00FA4275"/>
    <w:rsid w:val="00FA47CD"/>
    <w:rsid w:val="00FA4A84"/>
    <w:rsid w:val="00FA4CA5"/>
    <w:rsid w:val="00FA4D31"/>
    <w:rsid w:val="00FA4FFC"/>
    <w:rsid w:val="00FA5108"/>
    <w:rsid w:val="00FA55AC"/>
    <w:rsid w:val="00FA5680"/>
    <w:rsid w:val="00FA5AB9"/>
    <w:rsid w:val="00FA5E6C"/>
    <w:rsid w:val="00FA6126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C16"/>
    <w:rsid w:val="00FB100F"/>
    <w:rsid w:val="00FB1242"/>
    <w:rsid w:val="00FB12DF"/>
    <w:rsid w:val="00FB152E"/>
    <w:rsid w:val="00FB167D"/>
    <w:rsid w:val="00FB16E9"/>
    <w:rsid w:val="00FB1857"/>
    <w:rsid w:val="00FB1991"/>
    <w:rsid w:val="00FB1C33"/>
    <w:rsid w:val="00FB1EC9"/>
    <w:rsid w:val="00FB24F5"/>
    <w:rsid w:val="00FB2519"/>
    <w:rsid w:val="00FB2651"/>
    <w:rsid w:val="00FB28F6"/>
    <w:rsid w:val="00FB2AB0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C0F"/>
    <w:rsid w:val="00FB7EF8"/>
    <w:rsid w:val="00FC008D"/>
    <w:rsid w:val="00FC0833"/>
    <w:rsid w:val="00FC0D0B"/>
    <w:rsid w:val="00FC10BC"/>
    <w:rsid w:val="00FC12FB"/>
    <w:rsid w:val="00FC19A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8A8"/>
    <w:rsid w:val="00FC69AA"/>
    <w:rsid w:val="00FC6A4E"/>
    <w:rsid w:val="00FC6A4F"/>
    <w:rsid w:val="00FC6A57"/>
    <w:rsid w:val="00FC6DBA"/>
    <w:rsid w:val="00FC713B"/>
    <w:rsid w:val="00FC7831"/>
    <w:rsid w:val="00FC7B9F"/>
    <w:rsid w:val="00FC7BC9"/>
    <w:rsid w:val="00FC7E69"/>
    <w:rsid w:val="00FC7EA3"/>
    <w:rsid w:val="00FC7F6E"/>
    <w:rsid w:val="00FC7FB9"/>
    <w:rsid w:val="00FD0180"/>
    <w:rsid w:val="00FD0226"/>
    <w:rsid w:val="00FD0677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37B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54"/>
    <w:rsid w:val="00FD56A2"/>
    <w:rsid w:val="00FD5956"/>
    <w:rsid w:val="00FD5FB0"/>
    <w:rsid w:val="00FD6262"/>
    <w:rsid w:val="00FD6536"/>
    <w:rsid w:val="00FD6AC4"/>
    <w:rsid w:val="00FD6AE0"/>
    <w:rsid w:val="00FD6B38"/>
    <w:rsid w:val="00FD6D57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4BA"/>
    <w:rsid w:val="00FE067E"/>
    <w:rsid w:val="00FE095D"/>
    <w:rsid w:val="00FE0A6E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45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D91"/>
    <w:rsid w:val="00FE7454"/>
    <w:rsid w:val="00FE765C"/>
    <w:rsid w:val="00FE76CE"/>
    <w:rsid w:val="00FE7BB2"/>
    <w:rsid w:val="00FF073B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3B44"/>
    <w:rsid w:val="00FF3DE1"/>
    <w:rsid w:val="00FF42CC"/>
    <w:rsid w:val="00FF4A19"/>
    <w:rsid w:val="00FF4B09"/>
    <w:rsid w:val="00FF4FB3"/>
    <w:rsid w:val="00FF5132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7106</Words>
  <Characters>40505</Characters>
  <Application>Microsoft Office Word</Application>
  <DocSecurity>4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RATCH Group Pcl.</vt:lpstr>
    </vt:vector>
  </TitlesOfParts>
  <Company/>
  <LinksUpToDate>false</LinksUpToDate>
  <CharactersWithSpaces>47516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Anongnuch, Tangthanawatskul</dc:creator>
  <cp:lastModifiedBy>Nattaphat Pongthanakritchai</cp:lastModifiedBy>
  <cp:revision>2</cp:revision>
  <cp:lastPrinted>2021-08-13T06:34:00Z</cp:lastPrinted>
  <dcterms:created xsi:type="dcterms:W3CDTF">2021-08-15T07:15:00Z</dcterms:created>
  <dcterms:modified xsi:type="dcterms:W3CDTF">2021-08-15T07:15:00Z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