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A31D95" w14:paraId="48EDB66F" w14:textId="77777777" w:rsidTr="008642BD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2440A56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D2577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2FDC1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A31D95" w14:paraId="4907B7CE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27CAF5E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608A54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6A7A8E8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A310A" w:rsidRPr="00A31D95" w14:paraId="476F3E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DC731A0" w14:textId="499308C0" w:rsidR="00BA310A" w:rsidRPr="00A31D95" w:rsidRDefault="00352E5E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C795B9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CC7C8CC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A31D95" w14:paraId="0DC3179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BEE3690" w14:textId="6E136D1A" w:rsidR="00231458" w:rsidRPr="00227D36" w:rsidRDefault="00352E5E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CB0214F" w14:textId="77777777" w:rsidR="00231458" w:rsidRPr="00227D3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BFAC0CB" w14:textId="77777777" w:rsidR="00231458" w:rsidRPr="00227D3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27D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1458" w:rsidRPr="00A31D95" w14:paraId="5E4E3F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C07B6D1" w14:textId="50AA16C4" w:rsidR="00231458" w:rsidRPr="00623D14" w:rsidRDefault="00834A8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EFD3550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2F92F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</w:t>
            </w: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และอุปกรณ์</w:t>
            </w:r>
          </w:p>
        </w:tc>
      </w:tr>
      <w:tr w:rsidR="003D0604" w:rsidRPr="00A31D95" w14:paraId="2A476BC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CEB41F0" w14:textId="10AA06E7" w:rsidR="003D0604" w:rsidRDefault="00834A8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84D4B7D" w14:textId="77777777" w:rsidR="003D0604" w:rsidRPr="00A31D95" w:rsidRDefault="003D0604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855AFD6" w14:textId="6DB18D03" w:rsidR="003D0604" w:rsidRPr="003D0604" w:rsidRDefault="00AD3562" w:rsidP="003D0604">
            <w:pPr>
              <w:pStyle w:val="IndexHeading1"/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C86685" w:rsidRPr="00A31D95" w14:paraId="303751F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7AEB4512" w14:textId="18786945" w:rsidR="00C86685" w:rsidRPr="00A31D95" w:rsidRDefault="00834A88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EC5B7FB" w14:textId="77777777"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22FD626" w14:textId="77777777"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5706F" w:rsidRPr="00A31D95" w14:paraId="2946E024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9E3643A" w14:textId="769B8E4F" w:rsidR="0095706F" w:rsidRDefault="00834A88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388D9E5" w14:textId="77777777" w:rsidR="0095706F" w:rsidRPr="00A31D95" w:rsidRDefault="0095706F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341BCAFB" w14:textId="0DA2FCD1" w:rsidR="0095706F" w:rsidRDefault="00F700A0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700A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ทุนเรือนหุ้น หุ้นทุนซื้อคืนและสำรองหุ้นทุนซื้อคืน</w:t>
            </w:r>
          </w:p>
        </w:tc>
      </w:tr>
      <w:tr w:rsidR="00BF4B77" w:rsidRPr="00A31D95" w14:paraId="4FA3F56B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C85483E" w14:textId="0A1A6C76" w:rsidR="00BF4B77" w:rsidRDefault="00834A8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0313CED" w14:textId="77777777" w:rsidR="00BF4B77" w:rsidRPr="00A31D95" w:rsidRDefault="00BF4B7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5BFB3819" w14:textId="3B3169AF" w:rsidR="00BF4B77" w:rsidRPr="00A31D95" w:rsidRDefault="00BF4B7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EB5D07" w:rsidRPr="00A31D95" w14:paraId="1F2198A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5124EA8" w14:textId="7F356497" w:rsidR="00EB5D07" w:rsidRDefault="00834A8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A6058F9" w14:textId="77777777" w:rsidR="00EB5D07" w:rsidRPr="00A31D95" w:rsidRDefault="00EB5D0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D422F68" w14:textId="084DFAA0" w:rsidR="00EB5D07" w:rsidRPr="00A31D95" w:rsidRDefault="00EB5D0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31458" w:rsidRPr="00A31D95" w14:paraId="295B01D7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61DFFB" w14:textId="27F0FA45" w:rsidR="00231458" w:rsidRPr="009C0902" w:rsidRDefault="00834A8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8DA8A34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4EDFF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8D0D70" w:rsidRPr="00A31D95" w14:paraId="380214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501CE1C" w14:textId="76599B0F" w:rsidR="008D0D70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14CD2F4" w14:textId="77777777" w:rsidR="008D0D70" w:rsidRPr="00A31D95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4598C1" w14:textId="2049B270" w:rsidR="008D0D70" w:rsidRPr="00A31D95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8D0D7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 xml:space="preserve">ผลกระทบจากการแพร่ระบาดของโรคติดเชื้อไวรัสโคโรนา </w:t>
            </w:r>
            <w:r w:rsidR="00AA3EC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  <w:r w:rsidR="00AA3EC2" w:rsidRPr="00AA3EC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019</w:t>
            </w:r>
            <w:r w:rsidRPr="008D0D7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 xml:space="preserve"> (</w:t>
            </w:r>
            <w:r w:rsidRPr="008D0D7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lang w:val="th-TH"/>
              </w:rPr>
              <w:t>COVID-</w:t>
            </w:r>
            <w:r w:rsidRPr="008D0D7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19)</w:t>
            </w:r>
          </w:p>
        </w:tc>
      </w:tr>
      <w:bookmarkEnd w:id="0"/>
    </w:tbl>
    <w:p w14:paraId="28D2B198" w14:textId="77777777"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F3E332" w14:textId="77777777"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85FB9DF" w14:textId="4115914F"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31D95">
        <w:rPr>
          <w:rFonts w:ascii="Angsana New" w:hAnsi="Angsana New"/>
          <w:color w:val="000000"/>
          <w:sz w:val="30"/>
          <w:szCs w:val="30"/>
        </w:rPr>
        <w:br w:type="page"/>
      </w:r>
      <w:r w:rsidRPr="00A31D95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A31D95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A31D95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3B6A8F81" w14:textId="77777777" w:rsidR="00BA310A" w:rsidRPr="005F3DF0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02102C7F" w14:textId="20483A36" w:rsidR="00BA310A" w:rsidRPr="005403B0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31D95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</w:t>
      </w:r>
      <w:r w:rsidRPr="008C507D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Pr="008C50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E6B9A">
        <w:rPr>
          <w:rFonts w:ascii="Angsana New" w:hAnsi="Angsana New"/>
          <w:color w:val="000000"/>
          <w:sz w:val="30"/>
          <w:szCs w:val="30"/>
        </w:rPr>
        <w:t>9</w:t>
      </w:r>
      <w:r w:rsidR="00854528">
        <w:rPr>
          <w:rFonts w:ascii="Angsana New" w:hAnsi="Angsana New"/>
          <w:color w:val="000000"/>
          <w:sz w:val="30"/>
          <w:szCs w:val="30"/>
        </w:rPr>
        <w:t xml:space="preserve"> </w:t>
      </w:r>
      <w:r w:rsidR="00412E87" w:rsidRPr="00854528"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="00404283" w:rsidRPr="0085452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04283" w:rsidRPr="00854528">
        <w:rPr>
          <w:rFonts w:ascii="Angsana New" w:hAnsi="Angsana New"/>
          <w:color w:val="000000"/>
          <w:sz w:val="30"/>
          <w:szCs w:val="30"/>
        </w:rPr>
        <w:t>256</w:t>
      </w:r>
      <w:r w:rsidR="002266AE" w:rsidRPr="00854528">
        <w:rPr>
          <w:rFonts w:ascii="Angsana New" w:hAnsi="Angsana New"/>
          <w:color w:val="000000"/>
          <w:sz w:val="30"/>
          <w:szCs w:val="30"/>
        </w:rPr>
        <w:t>4</w:t>
      </w:r>
    </w:p>
    <w:p w14:paraId="3359F79B" w14:textId="4056115D" w:rsidR="00BA310A" w:rsidRPr="005F3DF0" w:rsidRDefault="00BA310A" w:rsidP="0035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5"/>
        </w:tabs>
        <w:spacing w:line="240" w:lineRule="auto"/>
        <w:rPr>
          <w:rFonts w:ascii="Angsana New" w:hAnsi="Angsana New"/>
          <w:color w:val="000000"/>
          <w:sz w:val="22"/>
          <w:szCs w:val="22"/>
        </w:rPr>
      </w:pPr>
    </w:p>
    <w:p w14:paraId="1D7CD764" w14:textId="2D82797B" w:rsidR="00BA310A" w:rsidRPr="00A31D95" w:rsidRDefault="00352E5E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BA310A" w:rsidRPr="00A31D95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  <w:r w:rsidR="00BA310A" w:rsidRPr="00A31D9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ระหว่างกาล</w:t>
      </w:r>
      <w:r w:rsidR="00BA310A"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5A8F6DA5" w14:textId="77777777" w:rsidR="00BA310A" w:rsidRPr="005F3DF0" w:rsidRDefault="00BA310A" w:rsidP="0035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3EFAB3F2" w14:textId="06122219" w:rsidR="00D01BB7" w:rsidRDefault="00D01BB7" w:rsidP="0035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34 </w:t>
      </w: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8C507D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A463B">
        <w:rPr>
          <w:rFonts w:ascii="Angsana New" w:hAnsi="Angsana New"/>
          <w:color w:val="000000"/>
          <w:sz w:val="30"/>
          <w:szCs w:val="30"/>
        </w:rPr>
        <w:t xml:space="preserve"> </w:t>
      </w:r>
      <w:r w:rsidR="00352E5E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D01BB7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C50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01BB7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352E5E">
        <w:rPr>
          <w:rFonts w:ascii="Angsana New" w:hAnsi="Angsana New" w:hint="cs"/>
          <w:color w:val="000000"/>
          <w:sz w:val="30"/>
          <w:szCs w:val="30"/>
          <w:cs/>
        </w:rPr>
        <w:t>ในงบการเงินประจำปี</w:t>
      </w: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D01BB7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</w:t>
      </w:r>
      <w:r w:rsidR="002266AE">
        <w:rPr>
          <w:rFonts w:ascii="Angsana New" w:hAnsi="Angsana New"/>
          <w:color w:val="000000"/>
          <w:sz w:val="30"/>
          <w:szCs w:val="30"/>
        </w:rPr>
        <w:t>3</w:t>
      </w:r>
    </w:p>
    <w:p w14:paraId="3113A2F6" w14:textId="77777777" w:rsidR="00BA310A" w:rsidRPr="005F3DF0" w:rsidRDefault="00BA310A" w:rsidP="0035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595F8C56" w14:textId="491E90F7" w:rsidR="00352E5E" w:rsidRDefault="00E4254D" w:rsidP="00E4254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254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E4254D">
        <w:rPr>
          <w:rFonts w:ascii="Angsana New" w:hAnsi="Angsana New" w:hint="cs"/>
          <w:sz w:val="30"/>
          <w:szCs w:val="30"/>
          <w:cs/>
        </w:rPr>
        <w:t>ง</w:t>
      </w:r>
      <w:r w:rsidRPr="00E4254D">
        <w:rPr>
          <w:rFonts w:ascii="Angsana New" w:hAnsi="Angsana New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8E2380">
        <w:rPr>
          <w:rFonts w:ascii="Angsana New" w:hAnsi="Angsana New" w:hint="cs"/>
          <w:sz w:val="30"/>
          <w:szCs w:val="30"/>
          <w:cs/>
        </w:rPr>
        <w:t>ที่</w:t>
      </w:r>
      <w:r w:rsidRPr="00E4254D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E4254D">
        <w:rPr>
          <w:rFonts w:ascii="Angsana New" w:hAnsi="Angsana New" w:hint="cs"/>
          <w:sz w:val="30"/>
          <w:szCs w:val="30"/>
          <w:cs/>
        </w:rPr>
        <w:t>ไว้</w:t>
      </w:r>
      <w:r w:rsidRPr="00E4254D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E4254D">
        <w:rPr>
          <w:rFonts w:ascii="Angsana New" w:hAnsi="Angsana New"/>
          <w:sz w:val="30"/>
          <w:szCs w:val="30"/>
        </w:rPr>
        <w:t xml:space="preserve">31 </w:t>
      </w:r>
      <w:r w:rsidRPr="00E4254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4254D">
        <w:rPr>
          <w:rFonts w:ascii="Angsana New" w:hAnsi="Angsana New"/>
          <w:sz w:val="30"/>
          <w:szCs w:val="30"/>
        </w:rPr>
        <w:t>256</w:t>
      </w:r>
      <w:r w:rsidR="002266AE">
        <w:rPr>
          <w:rFonts w:ascii="Angsana New" w:hAnsi="Angsana New"/>
          <w:sz w:val="30"/>
          <w:szCs w:val="30"/>
        </w:rPr>
        <w:t>3</w:t>
      </w:r>
    </w:p>
    <w:p w14:paraId="5DDC2337" w14:textId="77777777" w:rsidR="00277445" w:rsidRPr="00277445" w:rsidRDefault="00277445" w:rsidP="00E4254D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50D79899" w14:textId="71586C71" w:rsidR="00CF51DC" w:rsidRDefault="00352E5E" w:rsidP="00CF51DC">
      <w:pPr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3070BC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3070BC"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68451EE3" w14:textId="77777777" w:rsidR="005F3DF0" w:rsidRPr="005F3DF0" w:rsidRDefault="005F3DF0" w:rsidP="00CF51DC">
      <w:pPr>
        <w:rPr>
          <w:rFonts w:ascii="Angsana New" w:hAnsi="Angsana New"/>
          <w:b/>
          <w:bCs/>
          <w:color w:val="000000"/>
          <w:sz w:val="22"/>
          <w:szCs w:val="22"/>
          <w:cs/>
        </w:rPr>
      </w:pPr>
    </w:p>
    <w:p w14:paraId="43EFF2E4" w14:textId="66C7B9F9" w:rsidR="00F86C8B" w:rsidRDefault="00BA310A" w:rsidP="00F86C8B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  <w:r w:rsidRPr="00CE55C1">
        <w:rPr>
          <w:rFonts w:ascii="Angsana New" w:hAnsi="Angsana New" w:cs="Angsana New"/>
          <w:color w:val="000000"/>
          <w:cs/>
          <w:lang w:val="en-US"/>
        </w:rPr>
        <w:t>รายการที่สำคัญกับ</w:t>
      </w:r>
      <w:r w:rsidRPr="00CE55C1">
        <w:rPr>
          <w:rFonts w:ascii="Angsana New" w:hAnsi="Angsana New" w:cs="Angsana New" w:hint="cs"/>
          <w:color w:val="000000"/>
          <w:cs/>
          <w:lang w:val="en-US"/>
        </w:rPr>
        <w:t>ผู้บริหารสำคัญและ</w:t>
      </w:r>
      <w:r w:rsidRPr="00CE55C1">
        <w:rPr>
          <w:rFonts w:ascii="Angsana New" w:hAnsi="Angsana New" w:cs="Angsana New"/>
          <w:color w:val="000000"/>
          <w:cs/>
          <w:lang w:val="en-US"/>
        </w:rPr>
        <w:t>กิจการที่เกี่ยวข้องกันสำหรับงวด</w:t>
      </w:r>
      <w:r w:rsidR="00412E87" w:rsidRPr="00CE55C1">
        <w:rPr>
          <w:rFonts w:ascii="Angsana New" w:hAnsi="Angsana New" w:cs="Angsana New" w:hint="cs"/>
          <w:color w:val="000000"/>
          <w:cs/>
          <w:lang w:val="en-US"/>
        </w:rPr>
        <w:t>หกเดือน</w:t>
      </w:r>
      <w:r w:rsidRPr="00CE55C1">
        <w:rPr>
          <w:rFonts w:ascii="Angsana New" w:hAnsi="Angsana New" w:cs="Angsana New"/>
          <w:color w:val="000000"/>
          <w:cs/>
          <w:lang w:val="en-US"/>
        </w:rPr>
        <w:t xml:space="preserve">สิ้นสุดวันที่ </w:t>
      </w:r>
      <w:r w:rsidR="00412E87" w:rsidRPr="00CE55C1">
        <w:rPr>
          <w:rFonts w:ascii="Angsana New" w:hAnsi="Angsana New" w:cs="Angsana New"/>
          <w:color w:val="000000"/>
          <w:lang w:val="en-US"/>
        </w:rPr>
        <w:t xml:space="preserve">30 </w:t>
      </w:r>
      <w:r w:rsidR="00412E87" w:rsidRPr="00CE55C1">
        <w:rPr>
          <w:rFonts w:ascii="Angsana New" w:hAnsi="Angsana New" w:cs="Angsana New" w:hint="cs"/>
          <w:color w:val="000000"/>
          <w:cs/>
          <w:lang w:val="en-US"/>
        </w:rPr>
        <w:t>มิถุนายน</w:t>
      </w:r>
      <w:r w:rsidR="00990EEE" w:rsidRPr="00CE55C1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CE55C1">
        <w:rPr>
          <w:rFonts w:ascii="Angsana New" w:hAnsi="Angsana New" w:cs="Angsana New"/>
          <w:color w:val="000000"/>
          <w:cs/>
          <w:lang w:val="en-US"/>
        </w:rPr>
        <w:t>สรุปได้ดังนี้</w:t>
      </w:r>
    </w:p>
    <w:p w14:paraId="17367314" w14:textId="77777777" w:rsidR="00F86C8B" w:rsidRPr="00F86C8B" w:rsidRDefault="00F86C8B" w:rsidP="00F86C8B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sz w:val="22"/>
          <w:szCs w:val="22"/>
          <w:lang w:val="en-US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00"/>
        <w:gridCol w:w="270"/>
        <w:gridCol w:w="1259"/>
        <w:gridCol w:w="270"/>
        <w:gridCol w:w="1252"/>
      </w:tblGrid>
      <w:tr w:rsidR="00AE7C47" w:rsidRPr="008A76B3" w14:paraId="10733A5F" w14:textId="77777777" w:rsidTr="00834A88">
        <w:trPr>
          <w:tblHeader/>
        </w:trPr>
        <w:tc>
          <w:tcPr>
            <w:tcW w:w="2017" w:type="pct"/>
          </w:tcPr>
          <w:p w14:paraId="51AACC00" w14:textId="77777777" w:rsidR="00AE7C47" w:rsidRPr="00391282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5" w:type="pct"/>
            <w:gridSpan w:val="3"/>
          </w:tcPr>
          <w:p w14:paraId="20610534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A76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5115044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4" w:type="pct"/>
            <w:gridSpan w:val="3"/>
          </w:tcPr>
          <w:p w14:paraId="44411945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A76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7C47" w:rsidRPr="009350FB" w14:paraId="6BE2A8D3" w14:textId="77777777" w:rsidTr="00834A88">
        <w:trPr>
          <w:trHeight w:val="434"/>
          <w:tblHeader/>
        </w:trPr>
        <w:tc>
          <w:tcPr>
            <w:tcW w:w="2017" w:type="pct"/>
          </w:tcPr>
          <w:p w14:paraId="34AF04DE" w14:textId="62BDF98A" w:rsidR="00AE7C47" w:rsidRPr="00391282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</w:tcPr>
          <w:p w14:paraId="63CF2A47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1D95CD32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A897B48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474B3E77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4C22A40C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67FC3B05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</w:tcPr>
          <w:p w14:paraId="59E972B6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AE7C47" w:rsidRPr="00953946" w14:paraId="6D2728BD" w14:textId="77777777" w:rsidTr="00834A88">
        <w:trPr>
          <w:tblHeader/>
        </w:trPr>
        <w:tc>
          <w:tcPr>
            <w:tcW w:w="2017" w:type="pct"/>
          </w:tcPr>
          <w:p w14:paraId="71739864" w14:textId="77777777" w:rsidR="00AE7C47" w:rsidRPr="006729C4" w:rsidRDefault="00AE7C47" w:rsidP="00AE7C4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983" w:type="pct"/>
            <w:gridSpan w:val="7"/>
          </w:tcPr>
          <w:p w14:paraId="7AAA2A56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6729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E7C47" w:rsidRPr="00953946" w14:paraId="591104FA" w14:textId="77777777" w:rsidTr="00834A88">
        <w:tc>
          <w:tcPr>
            <w:tcW w:w="2017" w:type="pct"/>
          </w:tcPr>
          <w:p w14:paraId="1252D279" w14:textId="77777777" w:rsidR="00AE7C47" w:rsidRPr="006729C4" w:rsidRDefault="00AE7C47" w:rsidP="00AE7C4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729C4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24" w:type="pct"/>
          </w:tcPr>
          <w:p w14:paraId="0E613085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8F1983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D27D19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B15FF01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65E47173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07E12970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</w:tcPr>
          <w:p w14:paraId="63FF6D4D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E7C47" w:rsidRPr="00953946" w14:paraId="2CD3977E" w14:textId="77777777" w:rsidTr="00834A88">
        <w:tc>
          <w:tcPr>
            <w:tcW w:w="2017" w:type="pct"/>
          </w:tcPr>
          <w:p w14:paraId="7CF8DB22" w14:textId="77777777" w:rsidR="00AE7C47" w:rsidRPr="006729C4" w:rsidRDefault="00AE7C47" w:rsidP="00AE7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2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สำเร็จรูป</w:t>
            </w:r>
          </w:p>
        </w:tc>
        <w:tc>
          <w:tcPr>
            <w:tcW w:w="624" w:type="pct"/>
          </w:tcPr>
          <w:p w14:paraId="71FBB244" w14:textId="7951D86A" w:rsidR="00AE7C47" w:rsidRPr="00515D76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FF2D1EA" w14:textId="77777777" w:rsidR="00AE7C47" w:rsidRPr="0032506B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16BD78D" w14:textId="77777777" w:rsidR="00AE7C47" w:rsidRPr="00515D76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138F206" w14:textId="77777777" w:rsidR="00AE7C47" w:rsidRPr="0032506B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20A993B2" w14:textId="5C382C04" w:rsidR="00AE7C47" w:rsidRPr="0032506B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76,198</w:t>
            </w:r>
          </w:p>
        </w:tc>
        <w:tc>
          <w:tcPr>
            <w:tcW w:w="144" w:type="pct"/>
          </w:tcPr>
          <w:p w14:paraId="2493C588" w14:textId="77777777" w:rsidR="00AE7C47" w:rsidRPr="005C4AFC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540DB488" w14:textId="0304452B" w:rsidR="00AE7C47" w:rsidRPr="0032506B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72,</w:t>
            </w:r>
            <w:r w:rsidR="003B05BA"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  <w:tr w:rsidR="00AE7C47" w:rsidRPr="00FF3BF2" w14:paraId="410AB7B4" w14:textId="77777777" w:rsidTr="00834A88">
        <w:tc>
          <w:tcPr>
            <w:tcW w:w="2017" w:type="pct"/>
          </w:tcPr>
          <w:p w14:paraId="4C6782E8" w14:textId="77777777" w:rsidR="00AE7C47" w:rsidRPr="00FF3BF2" w:rsidRDefault="00AE7C47" w:rsidP="00AE7C4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24" w:type="pct"/>
          </w:tcPr>
          <w:p w14:paraId="3A15D8B8" w14:textId="77777777" w:rsidR="00AE7C47" w:rsidRPr="0032506B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327EDE5" w14:textId="77777777" w:rsidR="00AE7C47" w:rsidRPr="0032506B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DDE6F56" w14:textId="77777777" w:rsidR="00AE7C47" w:rsidRPr="0032506B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9622DE7" w14:textId="77777777" w:rsidR="00AE7C47" w:rsidRPr="0032506B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0687D3D5" w14:textId="77777777" w:rsidR="00AE7C47" w:rsidRPr="0032506B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3D64ED9" w14:textId="77777777" w:rsidR="00AE7C47" w:rsidRPr="005C4AFC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6F9BA4B5" w14:textId="77777777" w:rsidR="00AE7C47" w:rsidRPr="0032506B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E7C47" w:rsidRPr="00FF3BF2" w14:paraId="24C380E0" w14:textId="77777777" w:rsidTr="00834A88">
        <w:tc>
          <w:tcPr>
            <w:tcW w:w="2017" w:type="pct"/>
          </w:tcPr>
          <w:p w14:paraId="53364949" w14:textId="77777777" w:rsidR="00AE7C47" w:rsidRPr="00FF3BF2" w:rsidRDefault="00AE7C47" w:rsidP="00AE7C4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14:paraId="64A647A4" w14:textId="77777777" w:rsidR="00AE7C47" w:rsidRPr="0032506B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A173B6A" w14:textId="77777777" w:rsidR="00AE7C47" w:rsidRPr="0032506B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84F2D5F" w14:textId="77777777" w:rsidR="00AE7C47" w:rsidRPr="0032506B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08C6384" w14:textId="77777777" w:rsidR="00AE7C47" w:rsidRPr="0032506B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44D275CD" w14:textId="77777777" w:rsidR="00AE7C47" w:rsidRPr="0032506B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8FE11D0" w14:textId="77777777" w:rsidR="00AE7C47" w:rsidRPr="005C4AFC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25FE3853" w14:textId="77777777" w:rsidR="00AE7C47" w:rsidRPr="0032506B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E7C47" w:rsidRPr="00FF3BF2" w14:paraId="611F43EC" w14:textId="77777777" w:rsidTr="00834A88">
        <w:tc>
          <w:tcPr>
            <w:tcW w:w="2017" w:type="pct"/>
          </w:tcPr>
          <w:p w14:paraId="21B58E74" w14:textId="77777777" w:rsidR="008E2380" w:rsidRDefault="00AE7C47" w:rsidP="008E2380">
            <w:pPr>
              <w:pStyle w:val="a"/>
              <w:ind w:left="252"/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FF3BF2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  <w:r w:rsidR="008E2380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8E2380" w:rsidRPr="008E2380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(รวม</w:t>
            </w:r>
          </w:p>
          <w:p w14:paraId="7B33D81B" w14:textId="25DEF556" w:rsidR="00AE7C47" w:rsidRPr="00FF3BF2" w:rsidRDefault="008E2380" w:rsidP="008E2380">
            <w:pPr>
              <w:pStyle w:val="a"/>
              <w:ind w:left="252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 xml:space="preserve">   </w:t>
            </w:r>
            <w:r w:rsidRPr="008E2380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ค่าตอบแทนกรรมการ</w:t>
            </w:r>
            <w:r w:rsidRPr="008E2380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>)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</w:p>
        </w:tc>
        <w:tc>
          <w:tcPr>
            <w:tcW w:w="624" w:type="pct"/>
          </w:tcPr>
          <w:p w14:paraId="627BF5F2" w14:textId="77777777" w:rsidR="008E2380" w:rsidRDefault="008E2380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EF66FA2" w14:textId="75769D42" w:rsidR="00AE7C47" w:rsidRPr="0032506B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20,892</w:t>
            </w:r>
          </w:p>
        </w:tc>
        <w:tc>
          <w:tcPr>
            <w:tcW w:w="144" w:type="pct"/>
          </w:tcPr>
          <w:p w14:paraId="1F255C04" w14:textId="77777777" w:rsidR="00AE7C47" w:rsidRPr="0032506B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8BD2132" w14:textId="77777777" w:rsidR="008E2380" w:rsidRDefault="008E2380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747C7D6" w14:textId="48972040" w:rsidR="00AE7C47" w:rsidRPr="0032506B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20,112</w:t>
            </w:r>
          </w:p>
        </w:tc>
        <w:tc>
          <w:tcPr>
            <w:tcW w:w="144" w:type="pct"/>
          </w:tcPr>
          <w:p w14:paraId="17CA5A66" w14:textId="77777777" w:rsidR="00AE7C47" w:rsidRPr="0032506B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7830E16C" w14:textId="77777777" w:rsidR="008E2380" w:rsidRDefault="008E2380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8FAC60F" w14:textId="3AAF7539" w:rsidR="00AE7C47" w:rsidRPr="0032506B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20,892</w:t>
            </w:r>
          </w:p>
        </w:tc>
        <w:tc>
          <w:tcPr>
            <w:tcW w:w="144" w:type="pct"/>
          </w:tcPr>
          <w:p w14:paraId="578D0078" w14:textId="77777777" w:rsidR="00AE7C47" w:rsidRPr="005C4AFC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1C0463E3" w14:textId="77777777" w:rsidR="008E2380" w:rsidRDefault="008E2380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757DF52" w14:textId="0644E4A6" w:rsidR="00AE7C47" w:rsidRPr="0032506B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20,112</w:t>
            </w:r>
          </w:p>
        </w:tc>
      </w:tr>
      <w:tr w:rsidR="00CF51DC" w:rsidRPr="00FF3BF2" w14:paraId="1DC040CA" w14:textId="77777777" w:rsidTr="00834A88">
        <w:tc>
          <w:tcPr>
            <w:tcW w:w="2017" w:type="pct"/>
          </w:tcPr>
          <w:p w14:paraId="7C0D9DA8" w14:textId="53C94B53" w:rsidR="00CF51DC" w:rsidRPr="00FF3BF2" w:rsidRDefault="00CF51DC" w:rsidP="00CF51DC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166284C" w14:textId="6C5B8E3C" w:rsidR="00CF51DC" w:rsidRDefault="00CF51DC" w:rsidP="00CF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144" w:type="pct"/>
          </w:tcPr>
          <w:p w14:paraId="3724C599" w14:textId="77777777" w:rsidR="00CF51DC" w:rsidRPr="0032506B" w:rsidRDefault="00CF51DC" w:rsidP="00CF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8BD5E31" w14:textId="0F6C97E6" w:rsidR="00CF51DC" w:rsidRDefault="00CF51DC" w:rsidP="00CF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4" w:type="pct"/>
          </w:tcPr>
          <w:p w14:paraId="33D34EF3" w14:textId="77777777" w:rsidR="00CF51DC" w:rsidRPr="0032506B" w:rsidRDefault="00CF51DC" w:rsidP="00CF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4C888F40" w14:textId="540C0F05" w:rsidR="00CF51DC" w:rsidRDefault="00CF51DC" w:rsidP="00CF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144" w:type="pct"/>
          </w:tcPr>
          <w:p w14:paraId="2DEC7553" w14:textId="77777777" w:rsidR="00CF51DC" w:rsidRPr="005C4AFC" w:rsidRDefault="00CF51DC" w:rsidP="00CF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635DBA48" w14:textId="6DA9230E" w:rsidR="00CF51DC" w:rsidRDefault="00CF51DC" w:rsidP="00CF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CF51DC" w:rsidRPr="00277445" w14:paraId="27AB3174" w14:textId="77777777" w:rsidTr="00834A88">
        <w:tc>
          <w:tcPr>
            <w:tcW w:w="2017" w:type="pct"/>
          </w:tcPr>
          <w:p w14:paraId="077DAD99" w14:textId="5A8CC9FA" w:rsidR="00CF51DC" w:rsidRPr="00E017D2" w:rsidRDefault="00CF51DC" w:rsidP="00CF51DC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017D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  <w:r w:rsidRPr="00E017D2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B797988" w14:textId="74F11DEA" w:rsidR="00CF51DC" w:rsidRPr="0032506B" w:rsidRDefault="00CF51DC" w:rsidP="00CF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21,524</w:t>
            </w:r>
          </w:p>
        </w:tc>
        <w:tc>
          <w:tcPr>
            <w:tcW w:w="144" w:type="pct"/>
          </w:tcPr>
          <w:p w14:paraId="7E384406" w14:textId="77777777" w:rsidR="00CF51DC" w:rsidRPr="0032506B" w:rsidRDefault="00CF51DC" w:rsidP="00CF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F96907E" w14:textId="160EACAE" w:rsidR="00CF51DC" w:rsidRPr="0032506B" w:rsidRDefault="00CF51DC" w:rsidP="00CF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20,612</w:t>
            </w:r>
          </w:p>
        </w:tc>
        <w:tc>
          <w:tcPr>
            <w:tcW w:w="144" w:type="pct"/>
          </w:tcPr>
          <w:p w14:paraId="5E32046B" w14:textId="77777777" w:rsidR="00CF51DC" w:rsidRPr="0032506B" w:rsidRDefault="00CF51DC" w:rsidP="00CF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3FE0641F" w14:textId="3344D592" w:rsidR="00CF51DC" w:rsidRPr="0032506B" w:rsidRDefault="00CF51DC" w:rsidP="00CF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21,524</w:t>
            </w:r>
          </w:p>
        </w:tc>
        <w:tc>
          <w:tcPr>
            <w:tcW w:w="144" w:type="pct"/>
          </w:tcPr>
          <w:p w14:paraId="1E6DDEA4" w14:textId="77777777" w:rsidR="00CF51DC" w:rsidRPr="005C4AFC" w:rsidRDefault="00CF51DC" w:rsidP="00CF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78030A33" w14:textId="1772E96D" w:rsidR="00CF51DC" w:rsidRPr="0032506B" w:rsidRDefault="00CF51DC" w:rsidP="00CF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20,612</w:t>
            </w:r>
          </w:p>
        </w:tc>
      </w:tr>
    </w:tbl>
    <w:p w14:paraId="700C3D5E" w14:textId="0D53E6BE" w:rsidR="00277445" w:rsidRPr="00F86C8B" w:rsidRDefault="00277445" w:rsidP="00F86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097"/>
        <w:gridCol w:w="268"/>
        <w:gridCol w:w="1264"/>
        <w:gridCol w:w="274"/>
        <w:gridCol w:w="1255"/>
      </w:tblGrid>
      <w:tr w:rsidR="00277445" w14:paraId="162FB713" w14:textId="77777777" w:rsidTr="00834A88">
        <w:trPr>
          <w:trHeight w:val="371"/>
        </w:trPr>
        <w:tc>
          <w:tcPr>
            <w:tcW w:w="2015" w:type="pct"/>
            <w:hideMark/>
          </w:tcPr>
          <w:p w14:paraId="0AC03248" w14:textId="77777777" w:rsidR="00277445" w:rsidRDefault="00277445" w:rsidP="00B916C0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353" w:type="pct"/>
            <w:gridSpan w:val="3"/>
            <w:hideMark/>
          </w:tcPr>
          <w:p w14:paraId="0A55B56C" w14:textId="77777777" w:rsidR="00277445" w:rsidRDefault="00277445" w:rsidP="00B916C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51DABBB" w14:textId="77777777" w:rsidR="00277445" w:rsidRDefault="00277445" w:rsidP="00B916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9" w:type="pct"/>
            <w:gridSpan w:val="3"/>
            <w:hideMark/>
          </w:tcPr>
          <w:p w14:paraId="2E51E0F4" w14:textId="77777777" w:rsidR="00277445" w:rsidRDefault="00277445" w:rsidP="00B916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7445" w14:paraId="18B58BD1" w14:textId="77777777" w:rsidTr="00834A88">
        <w:trPr>
          <w:trHeight w:val="326"/>
        </w:trPr>
        <w:tc>
          <w:tcPr>
            <w:tcW w:w="2015" w:type="pct"/>
          </w:tcPr>
          <w:p w14:paraId="14000EC2" w14:textId="1A66D461" w:rsidR="00277445" w:rsidRPr="00834A88" w:rsidRDefault="00150FB8" w:rsidP="00834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  <w:r w:rsidR="006A463B" w:rsidRPr="00834A8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="00E017D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6A463B" w:rsidRPr="00834A8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24" w:type="pct"/>
            <w:hideMark/>
          </w:tcPr>
          <w:p w14:paraId="6142F008" w14:textId="3FE99950" w:rsidR="00277445" w:rsidRDefault="00277445" w:rsidP="00B916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4" w:type="pct"/>
          </w:tcPr>
          <w:p w14:paraId="5FFF4EA7" w14:textId="77777777" w:rsidR="00277445" w:rsidRDefault="00277445" w:rsidP="00B916C0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5" w:type="pct"/>
            <w:hideMark/>
          </w:tcPr>
          <w:p w14:paraId="60793E26" w14:textId="70B5D34D" w:rsidR="00277445" w:rsidRDefault="00277445" w:rsidP="00B916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3" w:type="pct"/>
          </w:tcPr>
          <w:p w14:paraId="26521DB6" w14:textId="77777777" w:rsidR="00277445" w:rsidRDefault="00277445" w:rsidP="00B916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hideMark/>
          </w:tcPr>
          <w:p w14:paraId="374A83CB" w14:textId="3C20C9D7" w:rsidR="00277445" w:rsidRDefault="00277445" w:rsidP="00B916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6" w:type="pct"/>
          </w:tcPr>
          <w:p w14:paraId="40AED0D2" w14:textId="77777777" w:rsidR="00277445" w:rsidRDefault="00277445" w:rsidP="00B916C0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9" w:type="pct"/>
            <w:hideMark/>
          </w:tcPr>
          <w:p w14:paraId="0D8DEC79" w14:textId="0E2A5D37" w:rsidR="00277445" w:rsidRDefault="00277445" w:rsidP="00B916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277445" w14:paraId="0978CFAE" w14:textId="77777777" w:rsidTr="00834A88">
        <w:trPr>
          <w:trHeight w:val="326"/>
        </w:trPr>
        <w:tc>
          <w:tcPr>
            <w:tcW w:w="2015" w:type="pct"/>
          </w:tcPr>
          <w:p w14:paraId="2E5D9E19" w14:textId="77777777" w:rsidR="00277445" w:rsidRDefault="00277445" w:rsidP="0027744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2985" w:type="pct"/>
            <w:gridSpan w:val="7"/>
          </w:tcPr>
          <w:p w14:paraId="3A0C6B2F" w14:textId="2B7AD779" w:rsidR="00277445" w:rsidRPr="005A366E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9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77445" w:rsidRPr="0032506B" w14:paraId="71FB91E8" w14:textId="77777777" w:rsidTr="00834A88">
        <w:trPr>
          <w:trHeight w:val="326"/>
        </w:trPr>
        <w:tc>
          <w:tcPr>
            <w:tcW w:w="2015" w:type="pct"/>
          </w:tcPr>
          <w:p w14:paraId="3D1169F3" w14:textId="77777777" w:rsidR="00277445" w:rsidRPr="0066247C" w:rsidRDefault="00277445" w:rsidP="0027744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6247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24" w:type="pct"/>
            <w:hideMark/>
          </w:tcPr>
          <w:p w14:paraId="601A61FF" w14:textId="77777777" w:rsidR="00277445" w:rsidRPr="0032506B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F2E61DB" w14:textId="77777777" w:rsidR="00277445" w:rsidRPr="00277445" w:rsidRDefault="00277445" w:rsidP="0027744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5" w:type="pct"/>
            <w:hideMark/>
          </w:tcPr>
          <w:p w14:paraId="616CEFD0" w14:textId="77777777" w:rsidR="00277445" w:rsidRPr="0032506B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B38F613" w14:textId="77777777" w:rsidR="00277445" w:rsidRPr="0032506B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hideMark/>
          </w:tcPr>
          <w:p w14:paraId="434505E0" w14:textId="77777777" w:rsidR="00277445" w:rsidRPr="0032506B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9FF4D72" w14:textId="77777777" w:rsidR="00277445" w:rsidRPr="00277445" w:rsidRDefault="00277445" w:rsidP="0027744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9" w:type="pct"/>
            <w:hideMark/>
          </w:tcPr>
          <w:p w14:paraId="624AFDE8" w14:textId="77777777" w:rsidR="00277445" w:rsidRPr="0032506B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7445" w14:paraId="0D4D9AEF" w14:textId="77777777" w:rsidTr="00834A88">
        <w:trPr>
          <w:trHeight w:val="326"/>
        </w:trPr>
        <w:tc>
          <w:tcPr>
            <w:tcW w:w="2015" w:type="pct"/>
          </w:tcPr>
          <w:p w14:paraId="5B196F4F" w14:textId="77777777" w:rsidR="00277445" w:rsidRPr="0066247C" w:rsidRDefault="00277445" w:rsidP="0027744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6247C">
              <w:rPr>
                <w:rFonts w:ascii="Angsana New" w:hAnsi="Angsana New" w:cs="Angsana New"/>
                <w:color w:val="000000"/>
                <w:cs/>
                <w:lang w:val="en-US"/>
              </w:rPr>
              <w:t>ขายสินค้าและการให้บริการ</w:t>
            </w:r>
          </w:p>
        </w:tc>
        <w:tc>
          <w:tcPr>
            <w:tcW w:w="624" w:type="pct"/>
            <w:hideMark/>
          </w:tcPr>
          <w:p w14:paraId="79D0179E" w14:textId="77777777" w:rsidR="00277445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4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26F425" w14:textId="77777777" w:rsidR="00277445" w:rsidRPr="00277445" w:rsidRDefault="00277445" w:rsidP="0027744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5" w:type="pct"/>
            <w:hideMark/>
          </w:tcPr>
          <w:p w14:paraId="54711112" w14:textId="77777777" w:rsidR="00277445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445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10A8D362" w14:textId="77777777" w:rsidR="00277445" w:rsidRPr="0032506B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hideMark/>
          </w:tcPr>
          <w:p w14:paraId="37C20309" w14:textId="77777777" w:rsidR="00277445" w:rsidRPr="00277445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3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4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FB3F19" w14:textId="77777777" w:rsidR="00277445" w:rsidRPr="00277445" w:rsidRDefault="00277445" w:rsidP="0027744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9" w:type="pct"/>
            <w:hideMark/>
          </w:tcPr>
          <w:p w14:paraId="49B058DB" w14:textId="77777777" w:rsidR="00277445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5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445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277445" w:rsidRPr="0032506B" w14:paraId="3D34BBF6" w14:textId="77777777" w:rsidTr="00834A88">
        <w:trPr>
          <w:trHeight w:val="326"/>
        </w:trPr>
        <w:tc>
          <w:tcPr>
            <w:tcW w:w="2015" w:type="pct"/>
          </w:tcPr>
          <w:p w14:paraId="753D8056" w14:textId="77777777" w:rsidR="00277445" w:rsidRPr="0066247C" w:rsidRDefault="00277445" w:rsidP="0027744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6247C">
              <w:rPr>
                <w:rFonts w:ascii="Angsana New" w:hAnsi="Angsana New" w:cs="Angsana New"/>
                <w:color w:val="000000"/>
                <w:cs/>
                <w:lang w:val="en-US"/>
              </w:rPr>
              <w:t>ค่าเช่าสำนักงาน และค่าบริการพื้นที่</w:t>
            </w:r>
          </w:p>
        </w:tc>
        <w:tc>
          <w:tcPr>
            <w:tcW w:w="624" w:type="pct"/>
            <w:hideMark/>
          </w:tcPr>
          <w:p w14:paraId="53716850" w14:textId="77777777" w:rsidR="00277445" w:rsidRPr="0032506B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445">
              <w:rPr>
                <w:rFonts w:ascii="Angsana New" w:hAnsi="Angsana New"/>
                <w:sz w:val="30"/>
                <w:szCs w:val="30"/>
              </w:rPr>
              <w:t>1,219</w:t>
            </w:r>
          </w:p>
        </w:tc>
        <w:tc>
          <w:tcPr>
            <w:tcW w:w="144" w:type="pct"/>
          </w:tcPr>
          <w:p w14:paraId="40BBB5AE" w14:textId="77777777" w:rsidR="00277445" w:rsidRPr="00277445" w:rsidRDefault="00277445" w:rsidP="0027744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5" w:type="pct"/>
            <w:hideMark/>
          </w:tcPr>
          <w:p w14:paraId="7C35AE45" w14:textId="77777777" w:rsidR="00277445" w:rsidRPr="0032506B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right="-4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445">
              <w:rPr>
                <w:rFonts w:ascii="Angsana New" w:hAnsi="Angsana New"/>
                <w:sz w:val="30"/>
                <w:szCs w:val="30"/>
              </w:rPr>
              <w:t>1,183</w:t>
            </w:r>
          </w:p>
        </w:tc>
        <w:tc>
          <w:tcPr>
            <w:tcW w:w="143" w:type="pct"/>
          </w:tcPr>
          <w:p w14:paraId="326B9A02" w14:textId="77777777" w:rsidR="00277445" w:rsidRPr="0032506B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hideMark/>
          </w:tcPr>
          <w:p w14:paraId="65000BD3" w14:textId="77777777" w:rsidR="00277445" w:rsidRPr="0032506B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5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445">
              <w:rPr>
                <w:rFonts w:ascii="Angsana New" w:hAnsi="Angsana New"/>
                <w:sz w:val="30"/>
                <w:szCs w:val="30"/>
              </w:rPr>
              <w:t>1,219</w:t>
            </w:r>
          </w:p>
        </w:tc>
        <w:tc>
          <w:tcPr>
            <w:tcW w:w="146" w:type="pct"/>
          </w:tcPr>
          <w:p w14:paraId="4DD29A55" w14:textId="77777777" w:rsidR="00277445" w:rsidRPr="00277445" w:rsidRDefault="00277445" w:rsidP="0027744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9" w:type="pct"/>
            <w:hideMark/>
          </w:tcPr>
          <w:p w14:paraId="23779250" w14:textId="77777777" w:rsidR="00277445" w:rsidRPr="0032506B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5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445">
              <w:rPr>
                <w:rFonts w:ascii="Angsana New" w:hAnsi="Angsana New"/>
                <w:sz w:val="30"/>
                <w:szCs w:val="30"/>
              </w:rPr>
              <w:t>1,183</w:t>
            </w:r>
          </w:p>
        </w:tc>
      </w:tr>
    </w:tbl>
    <w:p w14:paraId="0D7DE82F" w14:textId="77777777" w:rsidR="00D831CC" w:rsidRPr="00B52EAB" w:rsidRDefault="00D831CC" w:rsidP="00183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2"/>
          <w:szCs w:val="22"/>
        </w:rPr>
      </w:pPr>
    </w:p>
    <w:p w14:paraId="50BDAB81" w14:textId="632DC320" w:rsidR="00C94B58" w:rsidRDefault="00BA310A" w:rsidP="00C94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C94B58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Pr="00C94B58">
        <w:rPr>
          <w:rFonts w:ascii="Angsana New" w:hAnsi="Angsana New" w:hint="cs"/>
          <w:sz w:val="30"/>
          <w:szCs w:val="30"/>
        </w:rPr>
        <w:t>3</w:t>
      </w:r>
      <w:r w:rsidR="009F3EE1">
        <w:rPr>
          <w:rFonts w:ascii="Angsana New" w:hAnsi="Angsana New"/>
          <w:sz w:val="30"/>
          <w:szCs w:val="30"/>
        </w:rPr>
        <w:t>0</w:t>
      </w:r>
      <w:r w:rsidRPr="00C94B58">
        <w:rPr>
          <w:rFonts w:ascii="Angsana New" w:hAnsi="Angsana New" w:hint="cs"/>
          <w:sz w:val="30"/>
          <w:szCs w:val="30"/>
          <w:cs/>
        </w:rPr>
        <w:t xml:space="preserve"> </w:t>
      </w:r>
      <w:r w:rsidR="009F3EE1">
        <w:rPr>
          <w:rFonts w:ascii="Angsana New" w:hAnsi="Angsana New" w:hint="cs"/>
          <w:sz w:val="30"/>
          <w:szCs w:val="30"/>
          <w:cs/>
        </w:rPr>
        <w:t>มิถุนายน</w:t>
      </w:r>
      <w:r w:rsidRPr="00C94B58">
        <w:rPr>
          <w:rFonts w:ascii="Angsana New" w:hAnsi="Angsana New" w:hint="cs"/>
          <w:sz w:val="30"/>
          <w:szCs w:val="30"/>
        </w:rPr>
        <w:t xml:space="preserve"> </w:t>
      </w:r>
      <w:r w:rsidR="005A366E" w:rsidRPr="005A366E">
        <w:rPr>
          <w:rFonts w:ascii="Angsana New" w:hAnsi="Angsana New" w:hint="cs"/>
          <w:sz w:val="30"/>
          <w:szCs w:val="30"/>
        </w:rPr>
        <w:t>25</w:t>
      </w:r>
      <w:r w:rsidRPr="00C94B58">
        <w:rPr>
          <w:rFonts w:ascii="Angsana New" w:hAnsi="Angsana New" w:hint="cs"/>
          <w:sz w:val="30"/>
          <w:szCs w:val="30"/>
        </w:rPr>
        <w:t>6</w:t>
      </w:r>
      <w:r w:rsidR="00391282">
        <w:rPr>
          <w:rFonts w:ascii="Angsana New" w:hAnsi="Angsana New"/>
          <w:sz w:val="30"/>
          <w:szCs w:val="30"/>
        </w:rPr>
        <w:t>4</w:t>
      </w:r>
      <w:r w:rsidRPr="00C94B5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07F7B" w:rsidRPr="00C94B58">
        <w:rPr>
          <w:rFonts w:ascii="Angsana New" w:hAnsi="Angsana New" w:hint="cs"/>
          <w:sz w:val="30"/>
          <w:szCs w:val="30"/>
        </w:rPr>
        <w:t>31</w:t>
      </w:r>
      <w:r w:rsidRPr="00C94B5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07F7B" w:rsidRPr="00A31D95">
        <w:rPr>
          <w:rFonts w:ascii="Angsana New" w:hAnsi="Angsana New"/>
          <w:color w:val="000000"/>
          <w:sz w:val="30"/>
          <w:szCs w:val="30"/>
        </w:rPr>
        <w:t>25</w:t>
      </w:r>
      <w:r w:rsidR="00707F7B">
        <w:rPr>
          <w:rFonts w:ascii="Angsana New" w:hAnsi="Angsana New"/>
          <w:color w:val="000000"/>
          <w:sz w:val="30"/>
          <w:szCs w:val="30"/>
        </w:rPr>
        <w:t>6</w:t>
      </w:r>
      <w:r w:rsidR="00391282">
        <w:rPr>
          <w:rFonts w:ascii="Angsana New" w:hAnsi="Angsana New"/>
          <w:color w:val="000000"/>
          <w:sz w:val="30"/>
          <w:szCs w:val="30"/>
        </w:rPr>
        <w:t>3</w:t>
      </w:r>
      <w:r w:rsidRPr="00C94B5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76950B4" w14:textId="77777777" w:rsidR="00C94B58" w:rsidRPr="00E12532" w:rsidRDefault="00C94B58" w:rsidP="00C94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2"/>
          <w:szCs w:val="22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4"/>
        <w:gridCol w:w="1259"/>
        <w:gridCol w:w="270"/>
        <w:gridCol w:w="1172"/>
        <w:gridCol w:w="270"/>
        <w:gridCol w:w="1260"/>
        <w:gridCol w:w="270"/>
        <w:gridCol w:w="1253"/>
      </w:tblGrid>
      <w:tr w:rsidR="007F3F8B" w14:paraId="333B88E7" w14:textId="77777777" w:rsidTr="008037E4">
        <w:trPr>
          <w:trHeight w:val="371"/>
        </w:trPr>
        <w:tc>
          <w:tcPr>
            <w:tcW w:w="1932" w:type="pct"/>
            <w:hideMark/>
          </w:tcPr>
          <w:p w14:paraId="3E49BEE4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40" w:type="pct"/>
            <w:gridSpan w:val="3"/>
            <w:hideMark/>
          </w:tcPr>
          <w:p w14:paraId="2E2CFED4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F38E83B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pct"/>
            <w:gridSpan w:val="3"/>
            <w:hideMark/>
          </w:tcPr>
          <w:p w14:paraId="1531D16A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F8B" w14:paraId="15E75390" w14:textId="77777777" w:rsidTr="00E12532">
        <w:trPr>
          <w:trHeight w:val="308"/>
        </w:trPr>
        <w:tc>
          <w:tcPr>
            <w:tcW w:w="1932" w:type="pct"/>
          </w:tcPr>
          <w:p w14:paraId="0DFFE501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1" w:type="pct"/>
            <w:hideMark/>
          </w:tcPr>
          <w:p w14:paraId="2D011E19" w14:textId="07D2B385" w:rsidR="007F3F8B" w:rsidRDefault="009F3EE1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1EEC6A8B" w14:textId="77777777" w:rsidR="007F3F8B" w:rsidRDefault="007F3F8B" w:rsidP="006C3E7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hideMark/>
          </w:tcPr>
          <w:p w14:paraId="6EC01895" w14:textId="77777777" w:rsidR="007F3F8B" w:rsidRDefault="007B28E0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F3F8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5A7BEDE9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hideMark/>
          </w:tcPr>
          <w:p w14:paraId="5F62DF21" w14:textId="1A1AEA01" w:rsidR="007F3F8B" w:rsidRDefault="009F3EE1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6F16ECDF" w14:textId="77777777" w:rsidR="007F3F8B" w:rsidRDefault="007F3F8B" w:rsidP="006C3E7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8" w:type="pct"/>
            <w:hideMark/>
          </w:tcPr>
          <w:p w14:paraId="5D8A18D4" w14:textId="77777777" w:rsidR="007F3F8B" w:rsidRDefault="007B28E0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F3F8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3F8B" w14:paraId="3487A0B1" w14:textId="77777777" w:rsidTr="00E12532">
        <w:trPr>
          <w:trHeight w:val="326"/>
        </w:trPr>
        <w:tc>
          <w:tcPr>
            <w:tcW w:w="1932" w:type="pct"/>
          </w:tcPr>
          <w:p w14:paraId="667D66EB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1" w:type="pct"/>
            <w:hideMark/>
          </w:tcPr>
          <w:p w14:paraId="73E23AA2" w14:textId="77777777" w:rsidR="007F3F8B" w:rsidRDefault="005A366E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 w:rsidR="007F3F8B">
              <w:rPr>
                <w:rFonts w:ascii="Angsana New" w:hAnsi="Angsana New"/>
                <w:sz w:val="30"/>
                <w:szCs w:val="30"/>
              </w:rPr>
              <w:t>6</w:t>
            </w:r>
            <w:r w:rsidR="0039128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48F03CF5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25" w:type="pct"/>
            <w:hideMark/>
          </w:tcPr>
          <w:p w14:paraId="435F5041" w14:textId="77777777" w:rsidR="007F3F8B" w:rsidRDefault="005A366E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 w:rsidR="007F3F8B">
              <w:rPr>
                <w:rFonts w:ascii="Angsana New" w:hAnsi="Angsana New"/>
                <w:sz w:val="30"/>
                <w:szCs w:val="30"/>
              </w:rPr>
              <w:t>6</w:t>
            </w:r>
            <w:r w:rsidR="003912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3A96B1DE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hideMark/>
          </w:tcPr>
          <w:p w14:paraId="42326CD6" w14:textId="77777777" w:rsidR="007F3F8B" w:rsidRDefault="005A366E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 w:rsidR="007F3F8B">
              <w:rPr>
                <w:rFonts w:ascii="Angsana New" w:hAnsi="Angsana New"/>
                <w:sz w:val="30"/>
                <w:szCs w:val="30"/>
              </w:rPr>
              <w:t>6</w:t>
            </w:r>
            <w:r w:rsidR="0039128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238629C2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8" w:type="pct"/>
            <w:hideMark/>
          </w:tcPr>
          <w:p w14:paraId="6CFCAD0C" w14:textId="77777777" w:rsidR="007F3F8B" w:rsidRDefault="005A366E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 w:rsidR="007F3F8B">
              <w:rPr>
                <w:rFonts w:ascii="Angsana New" w:hAnsi="Angsana New"/>
                <w:sz w:val="30"/>
                <w:szCs w:val="30"/>
              </w:rPr>
              <w:t>6</w:t>
            </w:r>
            <w:r w:rsidR="0039128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F3F8B" w14:paraId="12086E04" w14:textId="77777777" w:rsidTr="008037E4">
        <w:trPr>
          <w:trHeight w:val="371"/>
        </w:trPr>
        <w:tc>
          <w:tcPr>
            <w:tcW w:w="1932" w:type="pct"/>
          </w:tcPr>
          <w:p w14:paraId="522C7F8A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3068" w:type="pct"/>
            <w:gridSpan w:val="7"/>
            <w:hideMark/>
          </w:tcPr>
          <w:p w14:paraId="1025B7CA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12532" w14:paraId="6F853A03" w14:textId="77777777" w:rsidTr="00E12532">
        <w:tc>
          <w:tcPr>
            <w:tcW w:w="1932" w:type="pct"/>
          </w:tcPr>
          <w:p w14:paraId="68715AAE" w14:textId="77777777" w:rsidR="00E12532" w:rsidRDefault="00E12532" w:rsidP="00E1253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5FB0AD23" w14:textId="77777777" w:rsidR="00E12532" w:rsidRPr="007F3F8B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EEEF16" w14:textId="77777777" w:rsid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4456CA87" w14:textId="77777777"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0A464F9" w14:textId="77777777" w:rsidR="00E12532" w:rsidRPr="007B346D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4DC28CAF" w14:textId="77777777" w:rsid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9BE274" w14:textId="77777777" w:rsidR="00E12532" w:rsidRPr="007B346D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664B3D8D" w14:textId="77777777"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12532" w14:paraId="2DDB24B5" w14:textId="77777777" w:rsidTr="00391282">
        <w:tc>
          <w:tcPr>
            <w:tcW w:w="1932" w:type="pct"/>
          </w:tcPr>
          <w:p w14:paraId="650F8597" w14:textId="77777777" w:rsidR="00E12532" w:rsidRDefault="00E12532" w:rsidP="00E1253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1F84DF7A" w14:textId="77777777" w:rsidR="00E12532" w:rsidRPr="007F3F8B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77E1B32" w14:textId="77777777" w:rsid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4BE618C4" w14:textId="77777777"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50FB9B" w14:textId="77777777" w:rsidR="00E12532" w:rsidRPr="007B346D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14:paraId="1ED1526F" w14:textId="77777777" w:rsid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544018" w14:textId="77777777" w:rsidR="00E12532" w:rsidRPr="007B346D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14:paraId="3E2BB568" w14:textId="77777777"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E7C47" w14:paraId="69E0CAEC" w14:textId="77777777" w:rsidTr="00391282">
        <w:tc>
          <w:tcPr>
            <w:tcW w:w="1932" w:type="pct"/>
          </w:tcPr>
          <w:p w14:paraId="4B1C09FF" w14:textId="77777777" w:rsidR="00AE7C47" w:rsidRDefault="00AE7C47" w:rsidP="00AE7C4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B8581A" w14:textId="7D652FA4" w:rsidR="00AE7C47" w:rsidRPr="00515D76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4189677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5135D5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8B2E15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739F4A" w14:textId="3C84CAC8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97,251</w:t>
            </w:r>
          </w:p>
        </w:tc>
        <w:tc>
          <w:tcPr>
            <w:tcW w:w="144" w:type="pct"/>
          </w:tcPr>
          <w:p w14:paraId="68B2B48B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C53075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78,110</w:t>
            </w:r>
          </w:p>
        </w:tc>
      </w:tr>
      <w:tr w:rsidR="00AE7C47" w14:paraId="2220F9CC" w14:textId="77777777" w:rsidTr="00391282">
        <w:tc>
          <w:tcPr>
            <w:tcW w:w="1932" w:type="pct"/>
          </w:tcPr>
          <w:p w14:paraId="6FD5B871" w14:textId="77777777" w:rsidR="00AE7C47" w:rsidRPr="00F374C5" w:rsidRDefault="00AE7C47" w:rsidP="00AE7C4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11B8CA" w14:textId="77777777" w:rsidR="00AE7C47" w:rsidRPr="00515D76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EB1365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53E6D4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9CB2464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3FCDD7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7C8B62E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01CCF7" w14:textId="77777777" w:rsidR="00AE7C4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7C47" w14:paraId="28D58FAA" w14:textId="77777777" w:rsidTr="00391282">
        <w:tc>
          <w:tcPr>
            <w:tcW w:w="1932" w:type="pct"/>
          </w:tcPr>
          <w:p w14:paraId="661BC752" w14:textId="77777777" w:rsidR="00AE7C47" w:rsidRPr="00391282" w:rsidRDefault="00AE7C47" w:rsidP="00AE7C4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หนี้สินตามสัญญาเช่าที่ถึงกำหนด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52BA882E" w14:textId="77777777" w:rsidR="00AE7C47" w:rsidRPr="00515D76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071C0F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00CC5301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99901E4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3DEA47F8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D7C69D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73EB66D9" w14:textId="77777777" w:rsidR="00AE7C4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7C47" w14:paraId="6D3AA279" w14:textId="77777777" w:rsidTr="00391282">
        <w:tc>
          <w:tcPr>
            <w:tcW w:w="1932" w:type="pct"/>
          </w:tcPr>
          <w:p w14:paraId="23F537EA" w14:textId="77777777" w:rsidR="00AE7C47" w:rsidRPr="00391282" w:rsidRDefault="00AE7C47" w:rsidP="00AE7C4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 xml:space="preserve">   ชำระภายในหนึ่งปี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116EC69B" w14:textId="77777777" w:rsidR="00AE7C47" w:rsidRPr="00515D76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C5DD6E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7ECCBCD8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0F759C4A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2DF97310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BFFEC8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419E33EB" w14:textId="77777777" w:rsidR="00AE7C4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7C47" w14:paraId="4CB8AB87" w14:textId="77777777" w:rsidTr="00391282">
        <w:tc>
          <w:tcPr>
            <w:tcW w:w="1932" w:type="pct"/>
          </w:tcPr>
          <w:p w14:paraId="7D77EF91" w14:textId="77777777" w:rsidR="00AE7C47" w:rsidRPr="00F374C5" w:rsidRDefault="00AE7C47" w:rsidP="00AE7C4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7D2E985D" w14:textId="77777777" w:rsidR="00AE7C47" w:rsidRPr="00515D76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F983060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0C84D82D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65EF37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14:paraId="64970C03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1B4B2AC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14:paraId="5C373352" w14:textId="77777777" w:rsidR="00AE7C4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7C47" w14:paraId="25358A3C" w14:textId="77777777" w:rsidTr="00391282">
        <w:tc>
          <w:tcPr>
            <w:tcW w:w="1932" w:type="pct"/>
          </w:tcPr>
          <w:p w14:paraId="6399329B" w14:textId="77777777" w:rsidR="00AE7C47" w:rsidRPr="00F374C5" w:rsidRDefault="00AE7C47" w:rsidP="00AE7C4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 w:rsidRPr="00391282">
              <w:rPr>
                <w:rFonts w:ascii="Angsana New" w:hAnsi="Angsana New" w:cs="Angsana New" w:hint="cs"/>
                <w:color w:val="000000"/>
                <w:lang w:val="en-US"/>
              </w:rPr>
              <w:t>8</w:t>
            </w:r>
            <w:r w:rsidRPr="0039128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3758FA" w14:textId="1F39223D" w:rsidR="00AE7C47" w:rsidRPr="00515D76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1,233</w:t>
            </w:r>
          </w:p>
        </w:tc>
        <w:tc>
          <w:tcPr>
            <w:tcW w:w="144" w:type="pct"/>
          </w:tcPr>
          <w:p w14:paraId="715D1B2D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E87B92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1,056</w:t>
            </w:r>
          </w:p>
        </w:tc>
        <w:tc>
          <w:tcPr>
            <w:tcW w:w="144" w:type="pct"/>
          </w:tcPr>
          <w:p w14:paraId="40D94B02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1F63B1" w14:textId="6B21DD5E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1,233</w:t>
            </w:r>
          </w:p>
        </w:tc>
        <w:tc>
          <w:tcPr>
            <w:tcW w:w="144" w:type="pct"/>
          </w:tcPr>
          <w:p w14:paraId="2E406095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C60187" w14:textId="77777777" w:rsidR="00AE7C4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1,056</w:t>
            </w:r>
          </w:p>
        </w:tc>
      </w:tr>
      <w:tr w:rsidR="00AE7C47" w14:paraId="3B15B689" w14:textId="77777777" w:rsidTr="003B4522">
        <w:trPr>
          <w:trHeight w:val="368"/>
        </w:trPr>
        <w:tc>
          <w:tcPr>
            <w:tcW w:w="1932" w:type="pct"/>
          </w:tcPr>
          <w:p w14:paraId="1204F2BF" w14:textId="77777777" w:rsidR="00AE7C47" w:rsidRPr="00F374C5" w:rsidRDefault="00AE7C47" w:rsidP="00AE7C4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E13FC8" w14:textId="77777777" w:rsidR="00AE7C47" w:rsidRPr="00515D76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58D6E9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39A121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2E74BD3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54B984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35DCAF4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3FCFDA" w14:textId="77777777" w:rsidR="00AE7C4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7C47" w14:paraId="168E300C" w14:textId="77777777" w:rsidTr="00391282">
        <w:tc>
          <w:tcPr>
            <w:tcW w:w="1932" w:type="pct"/>
          </w:tcPr>
          <w:p w14:paraId="4B088587" w14:textId="77777777" w:rsidR="00AE7C47" w:rsidRPr="00D31193" w:rsidRDefault="00AE7C47" w:rsidP="00AE7C4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20F76B21" w14:textId="77777777" w:rsidR="00AE7C47" w:rsidRPr="00515D76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ED597B8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732A59AA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ABEB735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41874E2F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ECF4A6B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7166F9E8" w14:textId="77777777" w:rsidR="00AE7C4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7C47" w14:paraId="4734481E" w14:textId="77777777" w:rsidTr="00391282">
        <w:tc>
          <w:tcPr>
            <w:tcW w:w="1932" w:type="pct"/>
          </w:tcPr>
          <w:p w14:paraId="67D5EC16" w14:textId="77777777" w:rsidR="00AE7C47" w:rsidRPr="00D31193" w:rsidRDefault="00AE7C47" w:rsidP="00AE7C4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14CEFCE2" w14:textId="77777777" w:rsidR="00AE7C47" w:rsidRPr="00515D76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3C82B5D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113470A5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3D225F6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14:paraId="500714CD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AB5CC6C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14:paraId="6B701DCE" w14:textId="77777777" w:rsidR="00AE7C4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7C47" w14:paraId="3703B4D5" w14:textId="77777777" w:rsidTr="00391282">
        <w:tc>
          <w:tcPr>
            <w:tcW w:w="1932" w:type="pct"/>
          </w:tcPr>
          <w:p w14:paraId="3BBF9079" w14:textId="77777777" w:rsidR="00AE7C47" w:rsidRPr="00D31193" w:rsidRDefault="00AE7C47" w:rsidP="00AE7C4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 w:rsidRPr="00391282">
              <w:rPr>
                <w:rFonts w:ascii="Angsana New" w:hAnsi="Angsana New" w:cs="Angsana New" w:hint="cs"/>
                <w:color w:val="000000"/>
                <w:lang w:val="en-US"/>
              </w:rPr>
              <w:t>8</w:t>
            </w:r>
            <w:r w:rsidRPr="0039128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16492D" w14:textId="587DC76F" w:rsidR="00AE7C47" w:rsidRPr="00515D76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591</w:t>
            </w:r>
          </w:p>
        </w:tc>
        <w:tc>
          <w:tcPr>
            <w:tcW w:w="144" w:type="pct"/>
          </w:tcPr>
          <w:p w14:paraId="5502074F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DF31DF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807</w:t>
            </w:r>
          </w:p>
        </w:tc>
        <w:tc>
          <w:tcPr>
            <w:tcW w:w="144" w:type="pct"/>
          </w:tcPr>
          <w:p w14:paraId="12891F7E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89D255" w14:textId="4CB8E5A2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144" w:type="pct"/>
          </w:tcPr>
          <w:p w14:paraId="0F56CB24" w14:textId="77777777" w:rsidR="00AE7C47" w:rsidRPr="000746C7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BBE9C4" w14:textId="77777777" w:rsidR="00AE7C47" w:rsidRPr="00F262F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807</w:t>
            </w:r>
          </w:p>
        </w:tc>
      </w:tr>
    </w:tbl>
    <w:p w14:paraId="6F7E4931" w14:textId="2C92C6B7" w:rsidR="00556894" w:rsidRPr="00556894" w:rsidRDefault="00556894" w:rsidP="00D85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556894" w:rsidRPr="00556894" w:rsidSect="008E7FD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3C4BE1EA" w14:textId="2208F691" w:rsidR="00BA310A" w:rsidRPr="00A31D95" w:rsidRDefault="00834A88" w:rsidP="00433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3</w:t>
      </w:r>
      <w:r w:rsidR="00BA310A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ที่ดิน อาคารและอุปกรณ์ </w:t>
      </w:r>
    </w:p>
    <w:p w14:paraId="4419D663" w14:textId="77777777" w:rsidR="008079B6" w:rsidRPr="00E86B15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pacing w:val="6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630"/>
        <w:gridCol w:w="1620"/>
        <w:gridCol w:w="270"/>
        <w:gridCol w:w="1620"/>
      </w:tblGrid>
      <w:tr w:rsidR="002F4C54" w14:paraId="7075BE88" w14:textId="77777777" w:rsidTr="001623EA">
        <w:trPr>
          <w:cantSplit/>
          <w:tblHeader/>
        </w:trPr>
        <w:tc>
          <w:tcPr>
            <w:tcW w:w="5040" w:type="dxa"/>
            <w:vAlign w:val="bottom"/>
          </w:tcPr>
          <w:p w14:paraId="23E67DF5" w14:textId="77777777" w:rsidR="002F4C54" w:rsidRPr="002F4C54" w:rsidRDefault="002F4C54" w:rsidP="002F4C5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630" w:type="dxa"/>
            <w:vAlign w:val="bottom"/>
          </w:tcPr>
          <w:p w14:paraId="5C7AF86B" w14:textId="77777777" w:rsidR="002F4C54" w:rsidRPr="002F4C54" w:rsidRDefault="002F4C54" w:rsidP="002F4C54">
            <w:pPr>
              <w:pStyle w:val="acctmergecolhdg"/>
              <w:spacing w:line="240" w:lineRule="auto"/>
              <w:ind w:left="-83" w:right="-79"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4990798" w14:textId="20984AB5" w:rsidR="002F4C54" w:rsidRPr="002F4C54" w:rsidRDefault="002F4C54" w:rsidP="002F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F4C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DC5538C" w14:textId="77777777" w:rsidR="002F4C54" w:rsidRPr="002F4C54" w:rsidRDefault="002F4C54" w:rsidP="002F4C5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22E91F" w14:textId="77777777" w:rsidR="002F4C54" w:rsidRPr="002F4C54" w:rsidRDefault="002F4C54" w:rsidP="002F4C54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455F3C7" w14:textId="5E13B77E" w:rsidR="002F4C54" w:rsidRPr="002F4C54" w:rsidRDefault="002F4C54" w:rsidP="002F4C5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2F4C54" w14:paraId="5DA6C64A" w14:textId="77777777" w:rsidTr="001623EA">
        <w:trPr>
          <w:cantSplit/>
        </w:trPr>
        <w:tc>
          <w:tcPr>
            <w:tcW w:w="5040" w:type="dxa"/>
          </w:tcPr>
          <w:p w14:paraId="701B4BCF" w14:textId="77777777" w:rsidR="002F4C54" w:rsidRPr="002F4C54" w:rsidRDefault="002F4C54" w:rsidP="002F4C54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62382D52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510" w:type="dxa"/>
            <w:gridSpan w:val="3"/>
          </w:tcPr>
          <w:p w14:paraId="202F9D00" w14:textId="0F5607A4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D2B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F4C54" w14:paraId="693EE464" w14:textId="77777777" w:rsidTr="001623EA">
        <w:trPr>
          <w:cantSplit/>
        </w:trPr>
        <w:tc>
          <w:tcPr>
            <w:tcW w:w="5040" w:type="dxa"/>
          </w:tcPr>
          <w:p w14:paraId="6211F50C" w14:textId="2A419F60" w:rsidR="002F4C54" w:rsidRPr="002F4C54" w:rsidRDefault="002F4C54" w:rsidP="002F4C5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630" w:type="dxa"/>
          </w:tcPr>
          <w:p w14:paraId="65F2CA56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E49448C" w14:textId="3B798730" w:rsidR="002F4C54" w:rsidRPr="001623EA" w:rsidRDefault="0007502E" w:rsidP="002F4C54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49,313</w:t>
            </w:r>
          </w:p>
        </w:tc>
        <w:tc>
          <w:tcPr>
            <w:tcW w:w="270" w:type="dxa"/>
          </w:tcPr>
          <w:p w14:paraId="4BD779A3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6246B2" w14:textId="520C4344" w:rsidR="002F4C54" w:rsidRPr="002F4C54" w:rsidRDefault="0007502E" w:rsidP="002F4C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48,217</w:t>
            </w:r>
          </w:p>
        </w:tc>
      </w:tr>
      <w:tr w:rsidR="002F4C54" w14:paraId="0E3957A3" w14:textId="77777777" w:rsidTr="001623EA">
        <w:trPr>
          <w:cantSplit/>
        </w:trPr>
        <w:tc>
          <w:tcPr>
            <w:tcW w:w="5040" w:type="dxa"/>
          </w:tcPr>
          <w:p w14:paraId="2CCCC657" w14:textId="77777777" w:rsidR="002F4C54" w:rsidRPr="002F4C54" w:rsidRDefault="002F4C54" w:rsidP="002F4C5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630" w:type="dxa"/>
          </w:tcPr>
          <w:p w14:paraId="46E1D4AB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0A86E86" w14:textId="7A3D7624" w:rsidR="002F4C54" w:rsidRPr="002F4C54" w:rsidRDefault="001623EA" w:rsidP="002F4C54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3,331</w:t>
            </w:r>
          </w:p>
        </w:tc>
        <w:tc>
          <w:tcPr>
            <w:tcW w:w="270" w:type="dxa"/>
          </w:tcPr>
          <w:p w14:paraId="38A4F2AE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AFEDB8C" w14:textId="23410D84" w:rsidR="002F4C54" w:rsidRPr="002F4C54" w:rsidRDefault="001623EA" w:rsidP="002F4C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3,331</w:t>
            </w:r>
          </w:p>
        </w:tc>
      </w:tr>
      <w:tr w:rsidR="002F4C54" w14:paraId="38671B9A" w14:textId="77777777" w:rsidTr="001623EA">
        <w:trPr>
          <w:cantSplit/>
        </w:trPr>
        <w:tc>
          <w:tcPr>
            <w:tcW w:w="5040" w:type="dxa"/>
          </w:tcPr>
          <w:p w14:paraId="48E3D085" w14:textId="328BE185" w:rsidR="002F4C54" w:rsidRPr="002F4C54" w:rsidRDefault="002F4C54" w:rsidP="002F4C5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8079B6" w:rsidRPr="002F4C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Pr="002F4C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630" w:type="dxa"/>
          </w:tcPr>
          <w:p w14:paraId="66C36305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0BA9573" w14:textId="3A0906A9" w:rsidR="002F4C54" w:rsidRPr="002F4C54" w:rsidRDefault="001623EA" w:rsidP="00BE6D5E">
            <w:pPr>
              <w:pStyle w:val="acctfourfigures"/>
              <w:tabs>
                <w:tab w:val="clear" w:pos="765"/>
              </w:tabs>
              <w:spacing w:line="240" w:lineRule="auto"/>
              <w:ind w:left="-79" w:right="13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3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7502E">
              <w:rPr>
                <w:rFonts w:asciiTheme="majorBidi" w:hAnsiTheme="majorBidi" w:cstheme="majorBidi"/>
                <w:sz w:val="30"/>
                <w:szCs w:val="30"/>
              </w:rPr>
              <w:t>446</w:t>
            </w:r>
            <w:r w:rsidRPr="001623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04466D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0EA1EE" w14:textId="20172E5A" w:rsidR="002F4C54" w:rsidRPr="002F4C54" w:rsidRDefault="001623EA" w:rsidP="00E44380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76" w:hanging="1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3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7502E">
              <w:rPr>
                <w:rFonts w:asciiTheme="majorBidi" w:hAnsiTheme="majorBidi" w:cstheme="majorBidi"/>
                <w:sz w:val="30"/>
                <w:szCs w:val="30"/>
              </w:rPr>
              <w:t>446</w:t>
            </w:r>
            <w:r w:rsidRPr="001623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91EED8F" w14:textId="77777777" w:rsidR="00BA310A" w:rsidRPr="002D5553" w:rsidRDefault="00BA310A" w:rsidP="00162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color w:val="000000"/>
          <w:sz w:val="24"/>
          <w:szCs w:val="24"/>
        </w:rPr>
      </w:pPr>
    </w:p>
    <w:p w14:paraId="028C2D8B" w14:textId="11B050D4" w:rsidR="00EF210D" w:rsidRPr="00F35C4F" w:rsidRDefault="000E44C6" w:rsidP="00F35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CA70D6">
        <w:rPr>
          <w:rFonts w:ascii="Angsana New" w:hAnsi="Angsana New"/>
          <w:spacing w:val="4"/>
          <w:sz w:val="30"/>
          <w:szCs w:val="30"/>
          <w:cs/>
        </w:rPr>
        <w:t xml:space="preserve">ในระหว่างปี </w:t>
      </w:r>
      <w:r w:rsidR="005A366E" w:rsidRPr="00CA70D6">
        <w:rPr>
          <w:rFonts w:ascii="Angsana New" w:hAnsi="Angsana New"/>
          <w:spacing w:val="4"/>
          <w:sz w:val="30"/>
          <w:szCs w:val="30"/>
        </w:rPr>
        <w:t>2564</w:t>
      </w:r>
      <w:r w:rsidRPr="00CA70D6">
        <w:rPr>
          <w:rFonts w:ascii="Angsana New" w:hAnsi="Angsana New"/>
          <w:spacing w:val="4"/>
          <w:sz w:val="30"/>
          <w:szCs w:val="30"/>
          <w:cs/>
        </w:rPr>
        <w:t xml:space="preserve"> กลุ่มบริษัทได้เข้าทำสัญญา</w:t>
      </w:r>
      <w:r w:rsidR="00CA70D6" w:rsidRPr="00CA70D6">
        <w:rPr>
          <w:rFonts w:ascii="Angsana New" w:hAnsi="Angsana New" w:hint="cs"/>
          <w:spacing w:val="4"/>
          <w:sz w:val="30"/>
          <w:szCs w:val="30"/>
          <w:cs/>
        </w:rPr>
        <w:t>เช่า</w:t>
      </w:r>
      <w:r w:rsidR="00F35C4F">
        <w:rPr>
          <w:rFonts w:ascii="Angsana New" w:hAnsi="Angsana New" w:hint="cs"/>
          <w:spacing w:val="4"/>
          <w:sz w:val="30"/>
          <w:szCs w:val="30"/>
          <w:cs/>
        </w:rPr>
        <w:t>อาคาร และ</w:t>
      </w:r>
      <w:r w:rsidR="00E021BF" w:rsidRPr="00CA70D6">
        <w:rPr>
          <w:rFonts w:ascii="Angsana New" w:hAnsi="Angsana New"/>
          <w:spacing w:val="4"/>
          <w:sz w:val="30"/>
          <w:szCs w:val="30"/>
          <w:cs/>
        </w:rPr>
        <w:t>ยานพาหนะ</w:t>
      </w:r>
      <w:r w:rsidRPr="00CA70D6">
        <w:rPr>
          <w:rFonts w:ascii="Angsana New" w:hAnsi="Angsana New"/>
          <w:spacing w:val="4"/>
          <w:sz w:val="30"/>
          <w:szCs w:val="30"/>
          <w:cs/>
        </w:rPr>
        <w:t xml:space="preserve">เป็นระยะเวลา </w:t>
      </w:r>
      <w:r w:rsidR="00F35C4F">
        <w:rPr>
          <w:rFonts w:ascii="Angsana New" w:hAnsi="Angsana New"/>
          <w:spacing w:val="4"/>
          <w:sz w:val="30"/>
          <w:szCs w:val="30"/>
        </w:rPr>
        <w:t>3</w:t>
      </w:r>
      <w:r w:rsidR="003054E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F35C4F">
        <w:rPr>
          <w:rFonts w:ascii="Angsana New" w:hAnsi="Angsana New"/>
          <w:spacing w:val="4"/>
          <w:sz w:val="30"/>
          <w:szCs w:val="30"/>
        </w:rPr>
        <w:t>-</w:t>
      </w:r>
      <w:r w:rsidR="003054E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3E77FF" w:rsidRPr="00CA70D6">
        <w:rPr>
          <w:rFonts w:ascii="Angsana New" w:hAnsi="Angsana New"/>
          <w:spacing w:val="4"/>
          <w:sz w:val="30"/>
          <w:szCs w:val="30"/>
        </w:rPr>
        <w:t>5</w:t>
      </w:r>
      <w:r w:rsidRPr="00CA70D6">
        <w:rPr>
          <w:rFonts w:ascii="Angsana New" w:hAnsi="Angsana New"/>
          <w:spacing w:val="4"/>
          <w:sz w:val="30"/>
          <w:szCs w:val="30"/>
        </w:rPr>
        <w:t xml:space="preserve"> </w:t>
      </w:r>
      <w:r w:rsidRPr="00CA70D6">
        <w:rPr>
          <w:rFonts w:ascii="Angsana New" w:hAnsi="Angsana New"/>
          <w:spacing w:val="4"/>
          <w:sz w:val="30"/>
          <w:szCs w:val="30"/>
          <w:cs/>
        </w:rPr>
        <w:t xml:space="preserve">ปี </w:t>
      </w:r>
      <w:r w:rsidR="00FD4624" w:rsidRPr="00CA70D6">
        <w:rPr>
          <w:rFonts w:ascii="Angsana New" w:hAnsi="Angsana New" w:hint="cs"/>
          <w:spacing w:val="4"/>
          <w:sz w:val="30"/>
          <w:szCs w:val="30"/>
          <w:cs/>
        </w:rPr>
        <w:t>โดยค่าเช่าคงที่ตลอดอายุสัญญ</w:t>
      </w:r>
      <w:r w:rsidR="00F35C4F">
        <w:rPr>
          <w:rFonts w:ascii="Angsana New" w:hAnsi="Angsana New" w:hint="cs"/>
          <w:spacing w:val="4"/>
          <w:sz w:val="30"/>
          <w:szCs w:val="30"/>
          <w:cs/>
        </w:rPr>
        <w:t xml:space="preserve">า </w:t>
      </w:r>
      <w:r w:rsidRPr="000E44C6">
        <w:rPr>
          <w:rFonts w:ascii="Angsana New" w:hAnsi="Angsana New"/>
          <w:sz w:val="30"/>
          <w:szCs w:val="30"/>
          <w:cs/>
        </w:rPr>
        <w:t xml:space="preserve">กลุ่มบริษัทมีค่าเช่าจ่ายเป็นจำนวน </w:t>
      </w:r>
      <w:r w:rsidR="006B70FC">
        <w:rPr>
          <w:rFonts w:ascii="Angsana New" w:hAnsi="Angsana New"/>
          <w:sz w:val="30"/>
          <w:szCs w:val="30"/>
        </w:rPr>
        <w:t>11.6</w:t>
      </w:r>
      <w:r w:rsidRPr="000E44C6">
        <w:rPr>
          <w:rFonts w:ascii="Angsana New" w:hAnsi="Angsana New"/>
          <w:sz w:val="30"/>
          <w:szCs w:val="30"/>
        </w:rPr>
        <w:t xml:space="preserve"> </w:t>
      </w:r>
      <w:r w:rsidRPr="000E44C6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6E34CF1F" w14:textId="7AFABEFC" w:rsidR="003D0604" w:rsidRPr="00DF3961" w:rsidRDefault="003D0604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Cs/>
          <w:color w:val="000000"/>
          <w:sz w:val="22"/>
          <w:szCs w:val="22"/>
        </w:rPr>
      </w:pPr>
    </w:p>
    <w:p w14:paraId="2A46B6A4" w14:textId="0BF2C36D" w:rsidR="003D0604" w:rsidRDefault="003054EF" w:rsidP="003D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3D0604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AD3562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เงินกู้ยืมระยะยาวจากสถาบันการเงิน</w:t>
      </w:r>
    </w:p>
    <w:p w14:paraId="7E74EB7F" w14:textId="77777777" w:rsidR="003D0604" w:rsidRPr="00DF3961" w:rsidRDefault="003D0604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Cs/>
          <w:color w:val="000000"/>
          <w:sz w:val="22"/>
          <w:szCs w:val="22"/>
        </w:rPr>
      </w:pPr>
    </w:p>
    <w:p w14:paraId="6BCE0EA2" w14:textId="77777777" w:rsidR="003D0604" w:rsidRDefault="003D0604" w:rsidP="003D0604">
      <w:pPr>
        <w:ind w:left="540" w:right="-43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เงินกู้ยืมระยะยาวจากสถาบันการเงิน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5B1448BF" w14:textId="77777777" w:rsidR="003D0604" w:rsidRPr="00DF3961" w:rsidRDefault="003D0604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Cs/>
          <w:color w:val="000000"/>
          <w:sz w:val="22"/>
          <w:szCs w:val="22"/>
        </w:rPr>
      </w:pPr>
    </w:p>
    <w:p w14:paraId="78A64AB9" w14:textId="67CF81A8" w:rsidR="002D5553" w:rsidRDefault="00A619AC" w:rsidP="003D0604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840C1">
        <w:rPr>
          <w:rFonts w:asciiTheme="majorBidi" w:hAnsiTheme="majorBidi" w:cstheme="majorBidi" w:hint="cs"/>
          <w:spacing w:val="4"/>
          <w:sz w:val="30"/>
          <w:szCs w:val="30"/>
          <w:cs/>
        </w:rPr>
        <w:t>เมื่อ</w:t>
      </w:r>
      <w:r w:rsidR="003D0604" w:rsidRPr="00A840C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วันที่ </w:t>
      </w:r>
      <w:r w:rsidR="003D0604" w:rsidRPr="00A840C1">
        <w:rPr>
          <w:rFonts w:asciiTheme="majorBidi" w:hAnsiTheme="majorBidi" w:cstheme="majorBidi"/>
          <w:spacing w:val="4"/>
          <w:sz w:val="30"/>
          <w:szCs w:val="30"/>
        </w:rPr>
        <w:t xml:space="preserve">8 </w:t>
      </w:r>
      <w:r w:rsidR="003D0604" w:rsidRPr="00A840C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="003D0604" w:rsidRPr="00A840C1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="003D0604" w:rsidRPr="00A840C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บริษัททำสัญญากู้ยืมเงินจากสถาบันการเงินในประเทศแห่งหนึ่งด้วยวงเงินจำนวน </w:t>
      </w:r>
      <w:r w:rsidR="003D0604" w:rsidRPr="00A840C1">
        <w:rPr>
          <w:rFonts w:asciiTheme="majorBidi" w:hAnsiTheme="majorBidi" w:cstheme="majorBidi"/>
          <w:spacing w:val="4"/>
          <w:sz w:val="30"/>
          <w:szCs w:val="30"/>
        </w:rPr>
        <w:t xml:space="preserve">300 </w:t>
      </w:r>
      <w:r w:rsidR="003D0604" w:rsidRPr="00A840C1">
        <w:rPr>
          <w:rFonts w:asciiTheme="majorBidi" w:hAnsiTheme="majorBidi" w:cstheme="majorBidi" w:hint="cs"/>
          <w:spacing w:val="4"/>
          <w:sz w:val="30"/>
          <w:szCs w:val="30"/>
          <w:cs/>
        </w:rPr>
        <w:t>ล้าน</w:t>
      </w:r>
      <w:r w:rsidR="003D0604" w:rsidRPr="00D5420A">
        <w:rPr>
          <w:rFonts w:asciiTheme="majorBidi" w:hAnsiTheme="majorBidi" w:cstheme="majorBidi" w:hint="cs"/>
          <w:sz w:val="30"/>
          <w:szCs w:val="30"/>
          <w:cs/>
        </w:rPr>
        <w:t xml:space="preserve">บาท เงินกู้ยืมมีอัตราดอกเบี้ยร้อยละ </w:t>
      </w:r>
      <w:r w:rsidR="00B06EDB">
        <w:rPr>
          <w:rFonts w:asciiTheme="majorBidi" w:hAnsiTheme="majorBidi" w:cstheme="majorBidi"/>
          <w:sz w:val="30"/>
          <w:szCs w:val="30"/>
        </w:rPr>
        <w:t>2.1</w:t>
      </w:r>
      <w:r w:rsidR="003D0604" w:rsidRPr="00D5420A">
        <w:rPr>
          <w:rFonts w:asciiTheme="majorBidi" w:hAnsiTheme="majorBidi" w:cstheme="majorBidi"/>
          <w:sz w:val="30"/>
          <w:szCs w:val="30"/>
        </w:rPr>
        <w:t xml:space="preserve"> </w:t>
      </w:r>
      <w:r w:rsidR="003D0604" w:rsidRPr="00D5420A">
        <w:rPr>
          <w:rFonts w:asciiTheme="majorBidi" w:hAnsiTheme="majorBidi" w:cstheme="majorBidi" w:hint="cs"/>
          <w:sz w:val="30"/>
          <w:szCs w:val="30"/>
          <w:cs/>
        </w:rPr>
        <w:t xml:space="preserve">ต่อปี และมีระยะเวลาการชำระคืนภายใน </w:t>
      </w:r>
      <w:r w:rsidR="00B06EDB">
        <w:rPr>
          <w:rFonts w:asciiTheme="majorBidi" w:hAnsiTheme="majorBidi" w:cstheme="majorBidi"/>
          <w:sz w:val="30"/>
          <w:szCs w:val="30"/>
        </w:rPr>
        <w:t>2</w:t>
      </w:r>
      <w:r w:rsidR="003D0604" w:rsidRPr="00D5420A">
        <w:rPr>
          <w:rFonts w:asciiTheme="majorBidi" w:hAnsiTheme="majorBidi" w:cstheme="majorBidi"/>
          <w:sz w:val="30"/>
          <w:szCs w:val="30"/>
        </w:rPr>
        <w:t xml:space="preserve"> </w:t>
      </w:r>
      <w:r w:rsidR="003D0604" w:rsidRPr="00D5420A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B06EDB">
        <w:rPr>
          <w:rFonts w:asciiTheme="majorBidi" w:hAnsiTheme="majorBidi" w:cstheme="majorBidi"/>
          <w:sz w:val="30"/>
          <w:szCs w:val="30"/>
        </w:rPr>
        <w:t xml:space="preserve">6 </w:t>
      </w:r>
      <w:r w:rsidR="00B06EDB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3D0604" w:rsidRPr="00D5420A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3D0604">
        <w:rPr>
          <w:rFonts w:asciiTheme="majorBidi" w:hAnsiTheme="majorBidi" w:cstheme="majorBidi" w:hint="cs"/>
          <w:sz w:val="30"/>
          <w:szCs w:val="30"/>
          <w:cs/>
        </w:rPr>
        <w:t>กำหนด</w:t>
      </w:r>
      <w:r w:rsidR="003D0604" w:rsidRPr="00D5420A">
        <w:rPr>
          <w:rFonts w:asciiTheme="majorBidi" w:hAnsiTheme="majorBidi" w:cstheme="majorBidi" w:hint="cs"/>
          <w:sz w:val="30"/>
          <w:szCs w:val="30"/>
          <w:cs/>
        </w:rPr>
        <w:t>ให้มีการชำระคืนเป็</w:t>
      </w:r>
      <w:r w:rsidR="003D0604">
        <w:rPr>
          <w:rFonts w:asciiTheme="majorBidi" w:hAnsiTheme="majorBidi" w:cstheme="majorBidi" w:hint="cs"/>
          <w:sz w:val="30"/>
          <w:szCs w:val="30"/>
          <w:cs/>
        </w:rPr>
        <w:t>นรายเดือน และ</w:t>
      </w:r>
      <w:r w:rsidR="003D0604" w:rsidRPr="00D5420A">
        <w:rPr>
          <w:rFonts w:asciiTheme="majorBidi" w:hAnsiTheme="majorBidi" w:cstheme="majorBidi" w:hint="cs"/>
          <w:sz w:val="30"/>
          <w:szCs w:val="30"/>
          <w:cs/>
        </w:rPr>
        <w:t xml:space="preserve">เริ่มจ่ายงวดแรกเมื่อวันที่ </w:t>
      </w:r>
      <w:r w:rsidR="00B06EDB">
        <w:rPr>
          <w:rFonts w:asciiTheme="majorBidi" w:hAnsiTheme="majorBidi" w:cstheme="majorBidi"/>
          <w:sz w:val="30"/>
          <w:szCs w:val="30"/>
        </w:rPr>
        <w:t>30</w:t>
      </w:r>
      <w:r w:rsidR="003D0604" w:rsidRPr="00D5420A">
        <w:rPr>
          <w:rFonts w:asciiTheme="majorBidi" w:hAnsiTheme="majorBidi" w:cstheme="majorBidi"/>
          <w:sz w:val="30"/>
          <w:szCs w:val="30"/>
        </w:rPr>
        <w:t xml:space="preserve"> </w:t>
      </w:r>
      <w:r w:rsidR="00B06EDB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3D0604" w:rsidRPr="00D542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D0604" w:rsidRPr="00D5420A">
        <w:rPr>
          <w:rFonts w:asciiTheme="majorBidi" w:hAnsiTheme="majorBidi" w:cstheme="majorBidi"/>
          <w:sz w:val="30"/>
          <w:szCs w:val="30"/>
        </w:rPr>
        <w:t>25</w:t>
      </w:r>
      <w:r w:rsidR="00B06EDB">
        <w:rPr>
          <w:rFonts w:asciiTheme="majorBidi" w:hAnsiTheme="majorBidi" w:cstheme="majorBidi"/>
          <w:sz w:val="30"/>
          <w:szCs w:val="30"/>
        </w:rPr>
        <w:t>64</w:t>
      </w:r>
    </w:p>
    <w:p w14:paraId="1EAE07C3" w14:textId="77777777" w:rsidR="005A4F72" w:rsidRPr="00DF3961" w:rsidRDefault="005A4F72" w:rsidP="003D0604">
      <w:pPr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0DD6C297" w14:textId="688CC334" w:rsidR="008079B6" w:rsidRDefault="00295BF5" w:rsidP="005A4F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ภายใต้</w:t>
      </w:r>
      <w:r w:rsidR="005A4F72" w:rsidRPr="005A4F72">
        <w:rPr>
          <w:rFonts w:asciiTheme="majorBidi" w:hAnsiTheme="majorBidi" w:cstheme="majorBidi"/>
          <w:sz w:val="30"/>
          <w:szCs w:val="30"/>
          <w:cs/>
        </w:rPr>
        <w:t>สัญญากู้ยืม</w:t>
      </w:r>
      <w:r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5A4F72" w:rsidRPr="005A4F72">
        <w:rPr>
          <w:rFonts w:asciiTheme="majorBidi" w:hAnsiTheme="majorBidi" w:cstheme="majorBidi"/>
          <w:sz w:val="30"/>
          <w:szCs w:val="30"/>
          <w:cs/>
        </w:rPr>
        <w:t>ดังกล่าว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บริษัทต้องปฏิบัติตามข้อกำหนดว่าด้วยสิทธิและหน้าที่ของผู้กู้ ได้แก่ </w:t>
      </w:r>
      <w:r w:rsidR="005A4F72" w:rsidRPr="005A4F72">
        <w:rPr>
          <w:rFonts w:asciiTheme="majorBidi" w:hAnsiTheme="majorBidi" w:cstheme="majorBidi"/>
          <w:sz w:val="30"/>
          <w:szCs w:val="30"/>
          <w:cs/>
        </w:rPr>
        <w:t>การดำรง</w:t>
      </w:r>
      <w:r w:rsidR="005A4F72">
        <w:rPr>
          <w:rFonts w:asciiTheme="majorBidi" w:hAnsiTheme="majorBidi" w:cstheme="majorBidi" w:hint="cs"/>
          <w:sz w:val="30"/>
          <w:szCs w:val="30"/>
          <w:cs/>
        </w:rPr>
        <w:t>อัตราส่วนหนี้สินต่อส่วน</w:t>
      </w:r>
      <w:r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5A4F72">
        <w:rPr>
          <w:rFonts w:asciiTheme="majorBidi" w:hAnsiTheme="majorBidi" w:cstheme="majorBidi" w:hint="cs"/>
          <w:sz w:val="30"/>
          <w:szCs w:val="30"/>
          <w:cs/>
        </w:rPr>
        <w:t>ทุนและอัตราส่วน</w:t>
      </w:r>
      <w:r w:rsidR="005A4F72" w:rsidRPr="002D5553">
        <w:rPr>
          <w:rFonts w:asciiTheme="majorBidi" w:hAnsiTheme="majorBidi" w:cstheme="majorBidi"/>
          <w:sz w:val="30"/>
          <w:szCs w:val="30"/>
          <w:cs/>
        </w:rPr>
        <w:t>ความสามารถในการชำระหนี้</w:t>
      </w:r>
      <w:r w:rsidR="005A4F72" w:rsidRPr="005A4F72">
        <w:rPr>
          <w:rFonts w:asciiTheme="majorBidi" w:hAnsiTheme="majorBidi" w:cstheme="majorBidi"/>
          <w:sz w:val="30"/>
          <w:szCs w:val="30"/>
          <w:cs/>
        </w:rPr>
        <w:t>ของบริษัท</w:t>
      </w:r>
    </w:p>
    <w:p w14:paraId="7B2994E7" w14:textId="77777777" w:rsidR="008079B6" w:rsidRDefault="008079B6" w:rsidP="005A4F7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E14C043" w14:textId="5B6782E1" w:rsidR="00BD3AFD" w:rsidRPr="00A31D95" w:rsidRDefault="003054EF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="00BD3AFD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1272A" w:rsidRPr="00F1272A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7D20BBDA" w14:textId="77777777" w:rsidR="00BD3AFD" w:rsidRPr="00DF3961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20"/>
          <w:szCs w:val="20"/>
        </w:rPr>
      </w:pPr>
    </w:p>
    <w:p w14:paraId="6BD3A197" w14:textId="77777777" w:rsidR="00BD3AFD" w:rsidRPr="00B7016B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B7016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ส่วนงานดำเนินงาน</w:t>
      </w:r>
    </w:p>
    <w:p w14:paraId="33D2EA00" w14:textId="77777777" w:rsidR="00D47456" w:rsidRPr="00DF3961" w:rsidRDefault="00D47456" w:rsidP="00D47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noProof/>
          <w:color w:val="000000"/>
          <w:spacing w:val="-4"/>
          <w:sz w:val="20"/>
          <w:szCs w:val="20"/>
          <w:lang w:eastAsia="x-none"/>
        </w:rPr>
      </w:pPr>
    </w:p>
    <w:p w14:paraId="037ABAE4" w14:textId="3062EAEA" w:rsidR="00157C60" w:rsidRDefault="00BD3AFD" w:rsidP="0015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AE5FA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AE5FA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 และคอนกรีตมวลเบา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AE5FA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และสินทรัพย์ทั้งหมดที่แสดงในงบการเงินจึงเกี่ยวกับส่วนงานธุรกิจผลิตกระเบื้องมุงหลังคา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และคอนกรีตมวลเบา</w:t>
      </w:r>
    </w:p>
    <w:p w14:paraId="2833A10B" w14:textId="5FB5FDCF" w:rsidR="00E529D1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br w:type="page"/>
      </w:r>
    </w:p>
    <w:p w14:paraId="07E3E346" w14:textId="2FCEA850" w:rsidR="00E529D1" w:rsidRPr="004B5388" w:rsidRDefault="00E529D1" w:rsidP="00E52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ab/>
      </w:r>
      <w:r w:rsidRPr="00B7016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การจำแนกรายได้</w:t>
      </w:r>
    </w:p>
    <w:p w14:paraId="58A0CFB3" w14:textId="77777777" w:rsidR="004B5388" w:rsidRPr="00B824EE" w:rsidRDefault="004B5388" w:rsidP="00D1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noProof/>
          <w:color w:val="000000"/>
          <w:spacing w:val="-4"/>
          <w:sz w:val="24"/>
          <w:szCs w:val="24"/>
          <w:lang w:val="x-none" w:eastAsia="x-none"/>
        </w:rPr>
      </w:pPr>
    </w:p>
    <w:p w14:paraId="11B9BC3F" w14:textId="229B0332" w:rsidR="006E51AD" w:rsidRPr="004B5388" w:rsidRDefault="006E51AD" w:rsidP="006E5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>
        <w:rPr>
          <w:rFonts w:ascii="Angsana New" w:hAnsi="Angsana New" w:hint="cs"/>
          <w:noProof/>
          <w:color w:val="000000"/>
          <w:spacing w:val="-4"/>
          <w:sz w:val="30"/>
          <w:szCs w:val="30"/>
          <w:lang w:val="x-none" w:eastAsia="x-none"/>
        </w:rPr>
        <w:drawing>
          <wp:anchor distT="0" distB="0" distL="114300" distR="114300" simplePos="0" relativeHeight="251658240" behindDoc="0" locked="0" layoutInCell="1" allowOverlap="1" wp14:anchorId="0347616F" wp14:editId="169595C7">
            <wp:simplePos x="0" y="0"/>
            <wp:positionH relativeFrom="column">
              <wp:posOffset>325549</wp:posOffset>
            </wp:positionH>
            <wp:positionV relativeFrom="paragraph">
              <wp:posOffset>518795</wp:posOffset>
            </wp:positionV>
            <wp:extent cx="5814060" cy="2790825"/>
            <wp:effectExtent l="0" t="0" r="0" b="9525"/>
            <wp:wrapSquare wrapText="bothSides"/>
            <wp:docPr id="1" name="Picture 1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bar chart&#10;&#10;Description automatically generated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50" b="7101"/>
                    <a:stretch/>
                  </pic:blipFill>
                  <pic:spPr bwMode="auto">
                    <a:xfrm>
                      <a:off x="0" y="0"/>
                      <a:ext cx="5814060" cy="2790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29D1" w:rsidRPr="00B7016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ข้อมูลรายได้ที่ถูกจำแนกตามส่วนงานภูมิศาสตร์หลัก ประเภทของผลิตภัณฑ์และบริการหลัก</w:t>
      </w:r>
      <w:r w:rsidR="00E529D1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="00E529D1" w:rsidRPr="00B7016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</w:t>
      </w:r>
      <w:r w:rsidR="00E529D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มีดังนี้</w:t>
      </w:r>
    </w:p>
    <w:p w14:paraId="1029A38F" w14:textId="3428F710" w:rsidR="000C105E" w:rsidRPr="009D4C1E" w:rsidRDefault="000C105E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8"/>
          <w:szCs w:val="8"/>
        </w:rPr>
      </w:pPr>
    </w:p>
    <w:p w14:paraId="3138A546" w14:textId="07BD9C81" w:rsidR="00BA310A" w:rsidRPr="00E529D1" w:rsidRDefault="00BD3AFD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529D1">
        <w:rPr>
          <w:rFonts w:ascii="Angsana New" w:hAnsi="Angsana New"/>
          <w:i/>
          <w:i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65294DF6" w14:textId="75599F84" w:rsidR="00861F67" w:rsidRPr="00B824EE" w:rsidRDefault="00861F67" w:rsidP="00D839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630"/>
        <w:jc w:val="thaiDistribute"/>
        <w:rPr>
          <w:rFonts w:ascii="Angsana New" w:hAnsi="Angsana New"/>
          <w:bCs/>
          <w:color w:val="000000"/>
          <w:sz w:val="24"/>
          <w:szCs w:val="24"/>
        </w:rPr>
      </w:pPr>
    </w:p>
    <w:p w14:paraId="7CA0C6E8" w14:textId="73554BDD" w:rsidR="00E529D1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4332F3">
        <w:rPr>
          <w:rFonts w:ascii="Angsana New" w:hAnsi="Angsana New"/>
          <w:color w:val="000000"/>
          <w:spacing w:val="-4"/>
          <w:sz w:val="30"/>
          <w:szCs w:val="30"/>
          <w:cs/>
        </w:rPr>
        <w:t>ยอดรายได้จากการขายของ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</w:t>
      </w:r>
      <w:r w:rsidRPr="004332F3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บริษัทจาก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การดำเนินธุรกิจผลิตกระเบื้องมุงหลังคา</w:t>
      </w:r>
      <w:r w:rsidRPr="004332F3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วัสดุแทนไม้ และคอนกรีตมวล</w:t>
      </w:r>
      <w:r w:rsidRPr="00A31D95">
        <w:rPr>
          <w:rFonts w:ascii="Angsana New" w:hAnsi="Angsana New" w:hint="cs"/>
          <w:color w:val="000000"/>
          <w:sz w:val="30"/>
          <w:szCs w:val="30"/>
          <w:cs/>
        </w:rPr>
        <w:t xml:space="preserve">เบา </w:t>
      </w:r>
      <w:r w:rsidRPr="00A31D95">
        <w:rPr>
          <w:rFonts w:ascii="Angsana New" w:hAnsi="Angsana New"/>
          <w:color w:val="000000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</w:t>
      </w:r>
      <w:r>
        <w:rPr>
          <w:rFonts w:ascii="Angsana New" w:hAnsi="Angsana New" w:hint="cs"/>
          <w:color w:val="000000"/>
          <w:sz w:val="30"/>
          <w:szCs w:val="30"/>
          <w:cs/>
        </w:rPr>
        <w:t>ช่วง</w:t>
      </w:r>
      <w:r w:rsidRPr="00A31D95">
        <w:rPr>
          <w:rFonts w:ascii="Angsana New" w:hAnsi="Angsana New"/>
          <w:color w:val="000000"/>
          <w:sz w:val="30"/>
          <w:szCs w:val="30"/>
          <w:cs/>
        </w:rPr>
        <w:t>เดือนมกราคมถึง</w:t>
      </w:r>
      <w:r w:rsidRPr="00A31D95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</w:p>
    <w:p w14:paraId="16346F8B" w14:textId="77777777" w:rsidR="008079B6" w:rsidRPr="00B824EE" w:rsidRDefault="008079B6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14:paraId="1432097E" w14:textId="1CAFB07D" w:rsidR="00BC2146" w:rsidRDefault="00D8397E" w:rsidP="00BC214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="0095706F" w:rsidRPr="003D278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700A0" w:rsidRPr="00F700A0">
        <w:rPr>
          <w:rFonts w:ascii="Angsana New" w:hAnsi="Angsana New"/>
          <w:b/>
          <w:bCs/>
          <w:sz w:val="30"/>
          <w:szCs w:val="30"/>
          <w:cs/>
        </w:rPr>
        <w:t>ทุนเรือนหุ้น หุ้นทุนซื้อคืนและสำรองหุ้นทุนซื้อคืน</w:t>
      </w:r>
    </w:p>
    <w:p w14:paraId="52BE3371" w14:textId="0F93FAB0" w:rsidR="00061A2E" w:rsidRPr="00B824EE" w:rsidRDefault="00061A2E" w:rsidP="00BC214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5000" w:type="pct"/>
        <w:tblInd w:w="378" w:type="dxa"/>
        <w:tblLook w:val="01E0" w:firstRow="1" w:lastRow="1" w:firstColumn="1" w:lastColumn="1" w:noHBand="0" w:noVBand="0"/>
      </w:tblPr>
      <w:tblGrid>
        <w:gridCol w:w="2051"/>
        <w:gridCol w:w="587"/>
        <w:gridCol w:w="250"/>
        <w:gridCol w:w="851"/>
        <w:gridCol w:w="254"/>
        <w:gridCol w:w="932"/>
        <w:gridCol w:w="254"/>
        <w:gridCol w:w="937"/>
        <w:gridCol w:w="254"/>
        <w:gridCol w:w="855"/>
        <w:gridCol w:w="257"/>
        <w:gridCol w:w="932"/>
        <w:gridCol w:w="242"/>
        <w:gridCol w:w="949"/>
      </w:tblGrid>
      <w:tr w:rsidR="00061A2E" w14:paraId="575D7272" w14:textId="77777777" w:rsidTr="00E017D2">
        <w:trPr>
          <w:trHeight w:val="367"/>
        </w:trPr>
        <w:tc>
          <w:tcPr>
            <w:tcW w:w="1068" w:type="pct"/>
          </w:tcPr>
          <w:p w14:paraId="2F3E5F5C" w14:textId="77777777" w:rsidR="00061A2E" w:rsidRDefault="00061A2E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6" w:type="pct"/>
          </w:tcPr>
          <w:p w14:paraId="06DD145B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6A62A8EB" w14:textId="77777777" w:rsidR="00061A2E" w:rsidRDefault="00061A2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497" w:type="pct"/>
            <w:gridSpan w:val="11"/>
            <w:vAlign w:val="bottom"/>
            <w:hideMark/>
          </w:tcPr>
          <w:p w14:paraId="65F7329C" w14:textId="77777777" w:rsidR="00061A2E" w:rsidRDefault="00061A2E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1A2E" w14:paraId="1C817CDB" w14:textId="77777777" w:rsidTr="00E017D2">
        <w:trPr>
          <w:trHeight w:val="367"/>
        </w:trPr>
        <w:tc>
          <w:tcPr>
            <w:tcW w:w="1068" w:type="pct"/>
          </w:tcPr>
          <w:p w14:paraId="36FC6F35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6" w:type="pct"/>
          </w:tcPr>
          <w:p w14:paraId="0D431E65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62F1CFDF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8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C08D47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32" w:type="pct"/>
          </w:tcPr>
          <w:p w14:paraId="02F8D2E2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8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BEE5C5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061A2E" w14:paraId="0EB41973" w14:textId="77777777" w:rsidTr="00E017D2">
        <w:trPr>
          <w:trHeight w:val="367"/>
        </w:trPr>
        <w:tc>
          <w:tcPr>
            <w:tcW w:w="1068" w:type="pct"/>
          </w:tcPr>
          <w:p w14:paraId="2E9F9036" w14:textId="77777777" w:rsidR="00061A2E" w:rsidRDefault="00061A2E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06" w:type="pct"/>
            <w:vAlign w:val="bottom"/>
            <w:hideMark/>
          </w:tcPr>
          <w:p w14:paraId="3A6C395D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  <w:t>ต่อหุ้น</w:t>
            </w:r>
          </w:p>
        </w:tc>
        <w:tc>
          <w:tcPr>
            <w:tcW w:w="130" w:type="pct"/>
          </w:tcPr>
          <w:p w14:paraId="64E18524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BDA68C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AB14FD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50F65D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08406E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9C6C24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14:paraId="59ED730C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32" w:type="pct"/>
            <w:vAlign w:val="bottom"/>
          </w:tcPr>
          <w:p w14:paraId="056388A0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45" w:type="pct"/>
            <w:vAlign w:val="bottom"/>
            <w:hideMark/>
          </w:tcPr>
          <w:p w14:paraId="567D1FDD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4" w:type="pct"/>
            <w:vAlign w:val="bottom"/>
          </w:tcPr>
          <w:p w14:paraId="193C54E7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85" w:type="pct"/>
            <w:vAlign w:val="bottom"/>
            <w:hideMark/>
          </w:tcPr>
          <w:p w14:paraId="3A91DFCF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26" w:type="pct"/>
            <w:vAlign w:val="bottom"/>
          </w:tcPr>
          <w:p w14:paraId="0943E364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pct"/>
            <w:vAlign w:val="bottom"/>
            <w:hideMark/>
          </w:tcPr>
          <w:p w14:paraId="0C7728FB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14:paraId="526BDAC2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</w:tr>
      <w:tr w:rsidR="00061A2E" w14:paraId="0A768514" w14:textId="77777777" w:rsidTr="00E017D2">
        <w:trPr>
          <w:trHeight w:val="367"/>
        </w:trPr>
        <w:tc>
          <w:tcPr>
            <w:tcW w:w="1068" w:type="pct"/>
            <w:hideMark/>
          </w:tcPr>
          <w:p w14:paraId="2E410381" w14:textId="77777777" w:rsidR="00061A2E" w:rsidRDefault="00061A2E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306" w:type="pct"/>
            <w:hideMark/>
          </w:tcPr>
          <w:p w14:paraId="0F304495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130" w:type="pct"/>
          </w:tcPr>
          <w:p w14:paraId="49C3BE01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97" w:type="pct"/>
            <w:gridSpan w:val="11"/>
            <w:hideMark/>
          </w:tcPr>
          <w:p w14:paraId="755CF6D7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ล้านหุ้น / ล้านบาท)</w:t>
            </w:r>
          </w:p>
        </w:tc>
      </w:tr>
      <w:tr w:rsidR="00061A2E" w14:paraId="56F9DB07" w14:textId="77777777" w:rsidTr="00E017D2">
        <w:trPr>
          <w:trHeight w:val="367"/>
        </w:trPr>
        <w:tc>
          <w:tcPr>
            <w:tcW w:w="1068" w:type="pct"/>
            <w:hideMark/>
          </w:tcPr>
          <w:p w14:paraId="7FDC0430" w14:textId="77777777" w:rsidR="00061A2E" w:rsidRDefault="00061A2E">
            <w:pPr>
              <w:pStyle w:val="block"/>
              <w:tabs>
                <w:tab w:val="left" w:pos="162"/>
              </w:tabs>
              <w:spacing w:after="0" w:line="240" w:lineRule="auto"/>
              <w:ind w:left="0"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  <w:tc>
          <w:tcPr>
            <w:tcW w:w="306" w:type="pct"/>
          </w:tcPr>
          <w:p w14:paraId="3699A0EC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" w:type="pct"/>
          </w:tcPr>
          <w:p w14:paraId="3EBF3E66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3497" w:type="pct"/>
            <w:gridSpan w:val="11"/>
          </w:tcPr>
          <w:p w14:paraId="49C99F87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</w:tr>
      <w:tr w:rsidR="00E017D2" w14:paraId="29C8654A" w14:textId="77777777" w:rsidTr="00E017D2">
        <w:trPr>
          <w:trHeight w:val="367"/>
        </w:trPr>
        <w:tc>
          <w:tcPr>
            <w:tcW w:w="1068" w:type="pct"/>
            <w:hideMark/>
          </w:tcPr>
          <w:p w14:paraId="4A548557" w14:textId="77777777" w:rsidR="00E017D2" w:rsidRDefault="00E017D2" w:rsidP="00E017D2">
            <w:pPr>
              <w:ind w:right="-3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06" w:type="pct"/>
            <w:hideMark/>
          </w:tcPr>
          <w:p w14:paraId="278C46BB" w14:textId="77777777" w:rsidR="00E017D2" w:rsidRDefault="00E017D2" w:rsidP="00E017D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4B822B88" w14:textId="77777777" w:rsidR="00E017D2" w:rsidRDefault="00E017D2" w:rsidP="00E017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  <w:hideMark/>
          </w:tcPr>
          <w:p w14:paraId="5BCCD1B4" w14:textId="77777777" w:rsidR="00E017D2" w:rsidRDefault="00E017D2" w:rsidP="00E017D2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93</w:t>
            </w:r>
          </w:p>
        </w:tc>
        <w:tc>
          <w:tcPr>
            <w:tcW w:w="132" w:type="pct"/>
          </w:tcPr>
          <w:p w14:paraId="5B95C34D" w14:textId="77777777" w:rsidR="00E017D2" w:rsidRDefault="00E017D2" w:rsidP="00E017D2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" w:type="pct"/>
            <w:hideMark/>
          </w:tcPr>
          <w:p w14:paraId="1B7243CE" w14:textId="77777777" w:rsidR="00E017D2" w:rsidRDefault="00E017D2" w:rsidP="00E017D2">
            <w:pPr>
              <w:pStyle w:val="BodyText"/>
              <w:tabs>
                <w:tab w:val="left" w:pos="184"/>
              </w:tabs>
              <w:spacing w:after="0"/>
              <w:ind w:right="-2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(512)</w:t>
            </w:r>
          </w:p>
        </w:tc>
        <w:tc>
          <w:tcPr>
            <w:tcW w:w="132" w:type="pct"/>
          </w:tcPr>
          <w:p w14:paraId="099FFFB8" w14:textId="77777777" w:rsidR="00E017D2" w:rsidRDefault="00E017D2" w:rsidP="00E017D2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88" w:type="pct"/>
            <w:hideMark/>
          </w:tcPr>
          <w:p w14:paraId="5A21ED11" w14:textId="77777777" w:rsidR="00E017D2" w:rsidRDefault="00E017D2" w:rsidP="00E017D2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512</w:t>
            </w:r>
          </w:p>
        </w:tc>
        <w:tc>
          <w:tcPr>
            <w:tcW w:w="132" w:type="pct"/>
          </w:tcPr>
          <w:p w14:paraId="629079FE" w14:textId="77777777" w:rsidR="00E017D2" w:rsidRDefault="00E017D2" w:rsidP="00E017D2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5" w:type="pct"/>
            <w:hideMark/>
          </w:tcPr>
          <w:p w14:paraId="5BA4F6CA" w14:textId="32B666B9" w:rsidR="00E017D2" w:rsidRDefault="00E017D2" w:rsidP="00E017D2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29C8457" w14:textId="77777777" w:rsidR="00E017D2" w:rsidRDefault="00E017D2" w:rsidP="00E017D2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" w:type="pct"/>
            <w:hideMark/>
          </w:tcPr>
          <w:p w14:paraId="298DD918" w14:textId="6F239BF5" w:rsidR="00E017D2" w:rsidRDefault="00E017D2" w:rsidP="00E017D2">
            <w:pPr>
              <w:pStyle w:val="BodyText"/>
              <w:tabs>
                <w:tab w:val="left" w:pos="184"/>
              </w:tabs>
              <w:spacing w:after="0"/>
              <w:ind w:right="-2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126" w:type="pct"/>
          </w:tcPr>
          <w:p w14:paraId="41CE3F3E" w14:textId="77777777" w:rsidR="00E017D2" w:rsidRDefault="00E017D2" w:rsidP="00E017D2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94" w:type="pct"/>
            <w:hideMark/>
          </w:tcPr>
          <w:p w14:paraId="205CF8FA" w14:textId="4422FE57" w:rsidR="00E017D2" w:rsidRDefault="00E017D2" w:rsidP="00E017D2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B824EE" w14:paraId="2EA24FE8" w14:textId="77777777" w:rsidTr="00E017D2">
        <w:trPr>
          <w:trHeight w:val="367"/>
        </w:trPr>
        <w:tc>
          <w:tcPr>
            <w:tcW w:w="1068" w:type="pct"/>
          </w:tcPr>
          <w:p w14:paraId="16CDFA3C" w14:textId="04001E77" w:rsidR="00B824EE" w:rsidRDefault="00B824EE" w:rsidP="00B824EE">
            <w:pPr>
              <w:ind w:left="140" w:right="-3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การซื้อหุ้นทุนซื้อคืน</w:t>
            </w:r>
          </w:p>
        </w:tc>
        <w:tc>
          <w:tcPr>
            <w:tcW w:w="306" w:type="pct"/>
          </w:tcPr>
          <w:p w14:paraId="77057C3A" w14:textId="7F343FA7" w:rsidR="00B824EE" w:rsidRDefault="000C105E" w:rsidP="00B824E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287BB243" w14:textId="77777777" w:rsidR="00B824EE" w:rsidRDefault="00B824EE" w:rsidP="00B824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</w:tcPr>
          <w:p w14:paraId="2C726B1D" w14:textId="1FEF8511" w:rsidR="00B824EE" w:rsidRDefault="00B824EE" w:rsidP="00B824EE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C8408E8" w14:textId="77777777" w:rsidR="00B824EE" w:rsidRDefault="00B824EE" w:rsidP="00B824EE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30569029" w14:textId="1EA0B1B4" w:rsidR="00B824EE" w:rsidRDefault="00B824EE" w:rsidP="00B824EE">
            <w:pPr>
              <w:pStyle w:val="BodyText"/>
              <w:tabs>
                <w:tab w:val="left" w:pos="184"/>
              </w:tabs>
              <w:spacing w:after="0"/>
              <w:ind w:right="-2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3E5539C" w14:textId="77777777" w:rsidR="00B824EE" w:rsidRDefault="00B824EE" w:rsidP="00B824EE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88" w:type="pct"/>
          </w:tcPr>
          <w:p w14:paraId="0FC52B91" w14:textId="55074DAD" w:rsidR="00B824EE" w:rsidRDefault="00B824EE" w:rsidP="00B824EE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A250D61" w14:textId="77777777" w:rsidR="00B824EE" w:rsidRDefault="00B824EE" w:rsidP="00B824EE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5" w:type="pct"/>
          </w:tcPr>
          <w:p w14:paraId="1A7F0274" w14:textId="7FDF0E2F" w:rsidR="00B824EE" w:rsidRDefault="00B824EE" w:rsidP="00B824EE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34" w:type="pct"/>
          </w:tcPr>
          <w:p w14:paraId="158DE92B" w14:textId="77777777" w:rsidR="00B824EE" w:rsidRDefault="00B824EE" w:rsidP="00B824EE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0036E5F9" w14:textId="7732AF5A" w:rsidR="00B824EE" w:rsidRDefault="00B824EE" w:rsidP="00B824EE">
            <w:pPr>
              <w:pStyle w:val="BodyText"/>
              <w:tabs>
                <w:tab w:val="left" w:pos="184"/>
              </w:tabs>
              <w:spacing w:after="0"/>
              <w:ind w:right="-2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(512)</w:t>
            </w:r>
          </w:p>
        </w:tc>
        <w:tc>
          <w:tcPr>
            <w:tcW w:w="126" w:type="pct"/>
          </w:tcPr>
          <w:p w14:paraId="552142A5" w14:textId="77777777" w:rsidR="00B824EE" w:rsidRDefault="00B824EE" w:rsidP="00B824EE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94" w:type="pct"/>
          </w:tcPr>
          <w:p w14:paraId="78068ED4" w14:textId="46C822C3" w:rsidR="00B824EE" w:rsidRDefault="00B824EE" w:rsidP="00B824EE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512</w:t>
            </w:r>
          </w:p>
        </w:tc>
      </w:tr>
      <w:tr w:rsidR="00B824EE" w14:paraId="6F54063D" w14:textId="77777777" w:rsidTr="00E017D2">
        <w:trPr>
          <w:trHeight w:val="367"/>
        </w:trPr>
        <w:tc>
          <w:tcPr>
            <w:tcW w:w="1068" w:type="pct"/>
            <w:hideMark/>
          </w:tcPr>
          <w:p w14:paraId="07E292E4" w14:textId="77777777" w:rsidR="00B824EE" w:rsidRDefault="00B824EE" w:rsidP="00B824EE">
            <w:pPr>
              <w:tabs>
                <w:tab w:val="left" w:pos="195"/>
              </w:tabs>
              <w:ind w:right="-315" w:hanging="3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ลดหุ้นทุนซื้อคืน</w:t>
            </w:r>
          </w:p>
        </w:tc>
        <w:tc>
          <w:tcPr>
            <w:tcW w:w="306" w:type="pct"/>
            <w:hideMark/>
          </w:tcPr>
          <w:p w14:paraId="1A29E17D" w14:textId="77777777" w:rsidR="00B824EE" w:rsidRDefault="00B824EE" w:rsidP="00B824E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53BC35C7" w14:textId="77777777" w:rsidR="00B824EE" w:rsidRDefault="00B824EE" w:rsidP="00B824EE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67E410" w14:textId="77777777" w:rsidR="00B824EE" w:rsidRDefault="00B824EE" w:rsidP="00B824EE">
            <w:pPr>
              <w:pStyle w:val="Caption"/>
              <w:tabs>
                <w:tab w:val="left" w:pos="4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(93)</w:t>
            </w:r>
          </w:p>
        </w:tc>
        <w:tc>
          <w:tcPr>
            <w:tcW w:w="132" w:type="pct"/>
          </w:tcPr>
          <w:p w14:paraId="0AA532AD" w14:textId="77777777" w:rsidR="00B824EE" w:rsidRDefault="00B824EE" w:rsidP="00B824EE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95C9DF" w14:textId="77777777" w:rsidR="00B824EE" w:rsidRDefault="00B824EE" w:rsidP="00B824EE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512</w:t>
            </w:r>
          </w:p>
        </w:tc>
        <w:tc>
          <w:tcPr>
            <w:tcW w:w="132" w:type="pct"/>
          </w:tcPr>
          <w:p w14:paraId="536E6499" w14:textId="77777777" w:rsidR="00B824EE" w:rsidRDefault="00B824EE" w:rsidP="00B824EE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1633B3" w14:textId="77777777" w:rsidR="00B824EE" w:rsidRDefault="00B824EE" w:rsidP="00B824EE">
            <w:pPr>
              <w:pStyle w:val="BodyText"/>
              <w:tabs>
                <w:tab w:val="left" w:pos="184"/>
              </w:tabs>
              <w:spacing w:after="0"/>
              <w:ind w:right="-2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(512)</w:t>
            </w:r>
          </w:p>
        </w:tc>
        <w:tc>
          <w:tcPr>
            <w:tcW w:w="132" w:type="pct"/>
          </w:tcPr>
          <w:p w14:paraId="67CA2601" w14:textId="77777777" w:rsidR="00B824EE" w:rsidRDefault="00B824EE" w:rsidP="00B824EE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20D53F" w14:textId="488FBBA9" w:rsidR="00B824EE" w:rsidRDefault="00B824EE" w:rsidP="00B824EE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3A1A667" w14:textId="77777777" w:rsidR="00B824EE" w:rsidRDefault="00B824EE" w:rsidP="00B824EE">
            <w:pPr>
              <w:pStyle w:val="Caption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79B96D" w14:textId="506F2B8C" w:rsidR="00B824EE" w:rsidRDefault="00B824EE" w:rsidP="00B824EE">
            <w:pPr>
              <w:pStyle w:val="BodyText"/>
              <w:tabs>
                <w:tab w:val="left" w:pos="184"/>
              </w:tabs>
              <w:spacing w:after="0"/>
              <w:ind w:right="-2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7CB55C1" w14:textId="77777777" w:rsidR="00B824EE" w:rsidRDefault="00B824EE" w:rsidP="00B824EE">
            <w:pPr>
              <w:pStyle w:val="Caption"/>
              <w:tabs>
                <w:tab w:val="clear" w:pos="227"/>
                <w:tab w:val="clear" w:pos="454"/>
                <w:tab w:val="decimal" w:pos="653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A587B5" w14:textId="0FC4638A" w:rsidR="00B824EE" w:rsidRDefault="00B824EE" w:rsidP="00B824EE">
            <w:pPr>
              <w:pStyle w:val="BodyText"/>
              <w:tabs>
                <w:tab w:val="left" w:pos="184"/>
              </w:tabs>
              <w:spacing w:after="0"/>
              <w:ind w:right="-2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24EE" w14:paraId="5D89604F" w14:textId="77777777" w:rsidTr="00E017D2">
        <w:trPr>
          <w:trHeight w:val="367"/>
        </w:trPr>
        <w:tc>
          <w:tcPr>
            <w:tcW w:w="1068" w:type="pct"/>
            <w:hideMark/>
          </w:tcPr>
          <w:p w14:paraId="05804A0D" w14:textId="77777777" w:rsidR="00B824EE" w:rsidRDefault="00B824EE" w:rsidP="00B824EE">
            <w:pPr>
              <w:ind w:firstLine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6" w:type="pct"/>
            <w:hideMark/>
          </w:tcPr>
          <w:p w14:paraId="25A579D0" w14:textId="77777777" w:rsidR="00B824EE" w:rsidRDefault="00B824EE" w:rsidP="00B824E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583EF707" w14:textId="77777777" w:rsidR="00B824EE" w:rsidRDefault="00B824EE" w:rsidP="00B824EE">
            <w:pPr>
              <w:pStyle w:val="Caption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97B8EA" w14:textId="77777777" w:rsidR="00B824EE" w:rsidRDefault="00B824EE" w:rsidP="00B824EE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654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132" w:type="pct"/>
          </w:tcPr>
          <w:p w14:paraId="119D95AB" w14:textId="77777777" w:rsidR="00B824EE" w:rsidRDefault="00B824EE" w:rsidP="00B824EE">
            <w:pPr>
              <w:pStyle w:val="Caption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837E7D" w14:textId="77777777" w:rsidR="00B824EE" w:rsidRDefault="00B824EE" w:rsidP="00B824EE">
            <w:pPr>
              <w:pStyle w:val="BodyText"/>
              <w:tabs>
                <w:tab w:val="left" w:pos="184"/>
              </w:tabs>
              <w:spacing w:after="0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-</w:t>
            </w:r>
          </w:p>
        </w:tc>
        <w:tc>
          <w:tcPr>
            <w:tcW w:w="132" w:type="pct"/>
          </w:tcPr>
          <w:p w14:paraId="00986931" w14:textId="77777777" w:rsidR="00B824EE" w:rsidRDefault="00B824EE" w:rsidP="00B824EE">
            <w:pPr>
              <w:pStyle w:val="Caption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2081FDD" w14:textId="77777777" w:rsidR="00B824EE" w:rsidRDefault="00B824EE" w:rsidP="00B824EE">
            <w:pPr>
              <w:pStyle w:val="BodyText"/>
              <w:tabs>
                <w:tab w:val="left" w:pos="184"/>
              </w:tabs>
              <w:spacing w:after="0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-</w:t>
            </w:r>
          </w:p>
        </w:tc>
        <w:tc>
          <w:tcPr>
            <w:tcW w:w="132" w:type="pct"/>
          </w:tcPr>
          <w:p w14:paraId="3CBB61CA" w14:textId="77777777" w:rsidR="00B824EE" w:rsidRDefault="00B824EE" w:rsidP="00B824EE">
            <w:pPr>
              <w:pStyle w:val="Caption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A3552D" w14:textId="77777777" w:rsidR="00B824EE" w:rsidRDefault="00B824EE" w:rsidP="00B824EE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93</w:t>
            </w:r>
          </w:p>
        </w:tc>
        <w:tc>
          <w:tcPr>
            <w:tcW w:w="134" w:type="pct"/>
          </w:tcPr>
          <w:p w14:paraId="44079489" w14:textId="77777777" w:rsidR="00B824EE" w:rsidRDefault="00B824EE" w:rsidP="00B824EE">
            <w:pPr>
              <w:pStyle w:val="Caption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DA28E7" w14:textId="77777777" w:rsidR="00B824EE" w:rsidRDefault="00B824EE" w:rsidP="00B824EE">
            <w:pPr>
              <w:pStyle w:val="BodyText"/>
              <w:tabs>
                <w:tab w:val="left" w:pos="184"/>
              </w:tabs>
              <w:spacing w:after="0"/>
              <w:ind w:right="-2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(512)</w:t>
            </w:r>
          </w:p>
        </w:tc>
        <w:tc>
          <w:tcPr>
            <w:tcW w:w="126" w:type="pct"/>
          </w:tcPr>
          <w:p w14:paraId="59601DA7" w14:textId="77777777" w:rsidR="00B824EE" w:rsidRDefault="00B824EE" w:rsidP="00B824EE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5E73B2" w14:textId="77777777" w:rsidR="00B824EE" w:rsidRDefault="00B824EE" w:rsidP="00B824EE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512</w:t>
            </w:r>
          </w:p>
        </w:tc>
      </w:tr>
    </w:tbl>
    <w:p w14:paraId="676184C1" w14:textId="77777777" w:rsidR="00BC2146" w:rsidRPr="00DC6B0D" w:rsidRDefault="00BC2146" w:rsidP="00BC2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DC6B0D">
        <w:rPr>
          <w:rFonts w:ascii="Angsana New" w:hAnsi="Angsana New"/>
          <w:sz w:val="30"/>
          <w:szCs w:val="30"/>
          <w:cs/>
        </w:rPr>
        <w:lastRenderedPageBreak/>
        <w:t>ใน</w:t>
      </w:r>
      <w:r w:rsidRPr="00DC6B0D">
        <w:rPr>
          <w:rFonts w:ascii="Angsana New" w:hAnsi="Angsana New" w:hint="cs"/>
          <w:sz w:val="30"/>
          <w:szCs w:val="30"/>
          <w:cs/>
        </w:rPr>
        <w:t xml:space="preserve">เดือนมีนาคม </w:t>
      </w:r>
      <w:r w:rsidRPr="00DC6B0D">
        <w:rPr>
          <w:rFonts w:ascii="Angsana New" w:hAnsi="Angsana New"/>
          <w:sz w:val="30"/>
          <w:szCs w:val="30"/>
        </w:rPr>
        <w:t xml:space="preserve">2563 </w:t>
      </w:r>
      <w:r w:rsidRPr="00DC6B0D">
        <w:rPr>
          <w:rFonts w:ascii="Angsana New" w:hAnsi="Angsana New"/>
          <w:sz w:val="30"/>
          <w:szCs w:val="30"/>
          <w:cs/>
        </w:rPr>
        <w:t>ที่ประชุมคณะกรรมการบริษัทอนุมัติ</w:t>
      </w:r>
      <w:r w:rsidRPr="00DC6B0D">
        <w:rPr>
          <w:rFonts w:ascii="Angsana New" w:hAnsi="Angsana New" w:hint="cs"/>
          <w:sz w:val="30"/>
          <w:szCs w:val="30"/>
          <w:cs/>
        </w:rPr>
        <w:t>แผนหุ้นทุน</w:t>
      </w:r>
      <w:r w:rsidRPr="00DC6B0D">
        <w:rPr>
          <w:rFonts w:ascii="Angsana New" w:hAnsi="Angsana New"/>
          <w:sz w:val="30"/>
          <w:szCs w:val="30"/>
          <w:cs/>
        </w:rPr>
        <w:t>ซื้อคืน</w:t>
      </w:r>
      <w:r w:rsidRPr="00DC6B0D">
        <w:rPr>
          <w:rFonts w:ascii="Angsana New" w:hAnsi="Angsana New" w:hint="cs"/>
          <w:sz w:val="30"/>
          <w:szCs w:val="30"/>
          <w:cs/>
        </w:rPr>
        <w:t xml:space="preserve"> (“แผน”)</w:t>
      </w:r>
      <w:r w:rsidRPr="00DC6B0D">
        <w:rPr>
          <w:rFonts w:ascii="Angsana New" w:hAnsi="Angsana New"/>
          <w:sz w:val="30"/>
          <w:szCs w:val="30"/>
          <w:cs/>
        </w:rPr>
        <w:t xml:space="preserve"> โดยให้ซื้อหุ้นคืนได้ไม่เกิน</w:t>
      </w:r>
      <w:r w:rsidRPr="00DC6B0D">
        <w:rPr>
          <w:rFonts w:ascii="Angsana New" w:hAnsi="Angsana New"/>
          <w:sz w:val="30"/>
          <w:szCs w:val="30"/>
        </w:rPr>
        <w:br/>
      </w:r>
      <w:r w:rsidRPr="00DC6B0D">
        <w:rPr>
          <w:rFonts w:ascii="Angsana New" w:hAnsi="Angsana New"/>
          <w:sz w:val="30"/>
          <w:szCs w:val="30"/>
          <w:cs/>
        </w:rPr>
        <w:t xml:space="preserve">ร้อยละ </w:t>
      </w:r>
      <w:r w:rsidRPr="00DC6B0D">
        <w:rPr>
          <w:rFonts w:ascii="Angsana New" w:hAnsi="Angsana New"/>
          <w:sz w:val="30"/>
          <w:szCs w:val="30"/>
        </w:rPr>
        <w:t>9.92</w:t>
      </w:r>
      <w:r w:rsidRPr="00DC6B0D">
        <w:rPr>
          <w:rFonts w:ascii="Angsana New" w:hAnsi="Angsana New"/>
          <w:sz w:val="30"/>
          <w:szCs w:val="30"/>
          <w:cs/>
        </w:rPr>
        <w:t xml:space="preserve"> หรือ </w:t>
      </w:r>
      <w:r w:rsidRPr="00DC6B0D">
        <w:rPr>
          <w:rFonts w:ascii="Angsana New" w:hAnsi="Angsana New"/>
          <w:sz w:val="30"/>
          <w:szCs w:val="30"/>
        </w:rPr>
        <w:t>94</w:t>
      </w:r>
      <w:r w:rsidRPr="00DC6B0D">
        <w:rPr>
          <w:rFonts w:ascii="Angsana New" w:hAnsi="Angsana New"/>
          <w:sz w:val="30"/>
          <w:szCs w:val="30"/>
          <w:cs/>
        </w:rPr>
        <w:t xml:space="preserve"> ล้านหุ้นของหุ้นบริษัทที่ออก </w:t>
      </w:r>
      <w:r w:rsidRPr="00DC6B0D">
        <w:rPr>
          <w:rFonts w:ascii="Angsana New" w:hAnsi="Angsana New" w:hint="cs"/>
          <w:sz w:val="30"/>
          <w:szCs w:val="30"/>
          <w:cs/>
        </w:rPr>
        <w:t>แผนนี้</w:t>
      </w:r>
      <w:r w:rsidRPr="00DC6B0D">
        <w:rPr>
          <w:rFonts w:ascii="Angsana New" w:hAnsi="Angsana New"/>
          <w:sz w:val="30"/>
          <w:szCs w:val="30"/>
          <w:cs/>
        </w:rPr>
        <w:t xml:space="preserve">มีวัตถุประสงค์เพื่อเพิ่มอัตราผลตอบแทนต่อส่วนของผู้ถือหุ้น </w:t>
      </w:r>
      <w:r w:rsidRPr="00971FA2">
        <w:rPr>
          <w:rFonts w:ascii="Angsana New" w:hAnsi="Angsana New"/>
          <w:spacing w:val="-2"/>
          <w:sz w:val="30"/>
          <w:szCs w:val="30"/>
          <w:cs/>
        </w:rPr>
        <w:t xml:space="preserve">อัตรากำไรสุทธิต่อหุ้น และอัตราผลตอบแทนจากเงินปันผล จำนวนสูงสุดที่ได้รับอนุมัติสำหรับการซื้อคืนคือ </w:t>
      </w:r>
      <w:r w:rsidRPr="00971FA2">
        <w:rPr>
          <w:rFonts w:ascii="Angsana New" w:hAnsi="Angsana New"/>
          <w:spacing w:val="-2"/>
          <w:sz w:val="30"/>
          <w:szCs w:val="30"/>
        </w:rPr>
        <w:t>517</w:t>
      </w:r>
      <w:r w:rsidRPr="00971FA2">
        <w:rPr>
          <w:rFonts w:ascii="Angsana New" w:hAnsi="Angsana New"/>
          <w:spacing w:val="-2"/>
          <w:sz w:val="30"/>
          <w:szCs w:val="30"/>
          <w:cs/>
        </w:rPr>
        <w:t xml:space="preserve"> ล้าน</w:t>
      </w:r>
      <w:r w:rsidRPr="00DC6B0D">
        <w:rPr>
          <w:rFonts w:ascii="Angsana New" w:hAnsi="Angsana New"/>
          <w:sz w:val="30"/>
          <w:szCs w:val="30"/>
          <w:cs/>
        </w:rPr>
        <w:t xml:space="preserve">บาท </w:t>
      </w:r>
      <w:r w:rsidRPr="00DC6B0D">
        <w:rPr>
          <w:rFonts w:ascii="Angsana New" w:hAnsi="Angsana New" w:hint="cs"/>
          <w:sz w:val="30"/>
          <w:szCs w:val="30"/>
          <w:cs/>
        </w:rPr>
        <w:t xml:space="preserve">หรือ </w:t>
      </w:r>
      <w:r w:rsidRPr="00DC6B0D">
        <w:rPr>
          <w:rFonts w:ascii="Angsana New" w:hAnsi="Angsana New"/>
          <w:sz w:val="30"/>
          <w:szCs w:val="30"/>
        </w:rPr>
        <w:t xml:space="preserve">5.50 </w:t>
      </w:r>
      <w:r w:rsidRPr="00DC6B0D">
        <w:rPr>
          <w:rFonts w:ascii="Angsana New" w:hAnsi="Angsana New" w:hint="cs"/>
          <w:sz w:val="30"/>
          <w:szCs w:val="30"/>
          <w:cs/>
        </w:rPr>
        <w:t>บาทต่อหุ้น</w:t>
      </w:r>
      <w:r w:rsidRPr="00DC6B0D">
        <w:rPr>
          <w:rFonts w:ascii="Angsana New" w:hAnsi="Angsana New"/>
          <w:sz w:val="30"/>
          <w:szCs w:val="30"/>
          <w:cs/>
        </w:rPr>
        <w:t xml:space="preserve"> </w:t>
      </w:r>
      <w:r w:rsidRPr="00DC6B0D">
        <w:rPr>
          <w:rFonts w:ascii="Angsana New" w:hAnsi="Angsana New" w:hint="cs"/>
          <w:sz w:val="30"/>
          <w:szCs w:val="30"/>
          <w:cs/>
        </w:rPr>
        <w:t>ทั้งนี้ บริษัทได้แจ้งมติคณะกรรมการบริษัทต่อตลาดหลักทรัพย์แห่งประเทศไทย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C6B0D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Pr="00DC6B0D"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และได้ทำการ</w:t>
      </w:r>
      <w:r w:rsidRPr="00DC6B0D">
        <w:rPr>
          <w:rFonts w:ascii="Angsana New" w:hAnsi="Angsana New"/>
          <w:sz w:val="30"/>
          <w:szCs w:val="30"/>
          <w:cs/>
        </w:rPr>
        <w:t>ซื้อหุ้นจากผู้ถือหุ้นเป็นการทั่วไปในช่วงระหว่างวันที่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C6B0D">
        <w:rPr>
          <w:rFonts w:ascii="Angsana New" w:hAnsi="Angsana New"/>
          <w:sz w:val="30"/>
          <w:szCs w:val="30"/>
        </w:rPr>
        <w:t>7</w:t>
      </w:r>
      <w:r w:rsidRPr="00DC6B0D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DC6B0D">
        <w:rPr>
          <w:rFonts w:ascii="Angsana New" w:hAnsi="Angsana New"/>
          <w:sz w:val="30"/>
          <w:szCs w:val="30"/>
        </w:rPr>
        <w:t>2563</w:t>
      </w:r>
      <w:r w:rsidRPr="00DC6B0D">
        <w:rPr>
          <w:rFonts w:ascii="Angsana New" w:hAnsi="Angsana New"/>
          <w:sz w:val="30"/>
          <w:szCs w:val="30"/>
          <w:cs/>
        </w:rPr>
        <w:t xml:space="preserve"> ถึง </w:t>
      </w:r>
      <w:r w:rsidRPr="00DC6B0D">
        <w:rPr>
          <w:rFonts w:ascii="Angsana New" w:hAnsi="Angsana New"/>
          <w:sz w:val="30"/>
          <w:szCs w:val="30"/>
        </w:rPr>
        <w:t>26</w:t>
      </w:r>
      <w:r w:rsidRPr="00DC6B0D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DC6B0D">
        <w:rPr>
          <w:rFonts w:ascii="Angsana New" w:hAnsi="Angsana New"/>
          <w:sz w:val="30"/>
          <w:szCs w:val="30"/>
        </w:rPr>
        <w:t>2563</w:t>
      </w:r>
      <w:r w:rsidRPr="00DC6B0D">
        <w:rPr>
          <w:rFonts w:ascii="Angsana New" w:hAnsi="Angsana New"/>
          <w:sz w:val="30"/>
          <w:szCs w:val="30"/>
          <w:cs/>
        </w:rPr>
        <w:t xml:space="preserve"> </w:t>
      </w:r>
    </w:p>
    <w:p w14:paraId="7FCAF59A" w14:textId="77777777" w:rsidR="00BC2146" w:rsidRPr="00630F63" w:rsidRDefault="00BC2146" w:rsidP="00BC2146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3650B82D" w14:textId="77777777" w:rsidR="00D8397E" w:rsidRDefault="00BC2146" w:rsidP="0021382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A16FC">
        <w:rPr>
          <w:rFonts w:ascii="Angsana New" w:hAnsi="Angsana New"/>
          <w:sz w:val="30"/>
          <w:szCs w:val="30"/>
          <w:cs/>
        </w:rPr>
        <w:t>ตามข้อกำหนดในกฎกระทรวงเกี่ยวกับหุ้น</w:t>
      </w:r>
      <w:r w:rsidRPr="003A16FC">
        <w:rPr>
          <w:rFonts w:ascii="Angsana New" w:hAnsi="Angsana New" w:hint="cs"/>
          <w:sz w:val="30"/>
          <w:szCs w:val="30"/>
          <w:cs/>
        </w:rPr>
        <w:t>ทุน</w:t>
      </w:r>
      <w:r w:rsidRPr="003A16FC">
        <w:rPr>
          <w:rFonts w:ascii="Angsana New" w:hAnsi="Angsana New"/>
          <w:sz w:val="30"/>
          <w:szCs w:val="30"/>
          <w:cs/>
        </w:rPr>
        <w:t xml:space="preserve">ซื้อคืน กำหนดให้บริษัทต้องจำหน่ายหุ้นที่ซื้อคืนให้หมดภายในระยะเวลาไม่เกิน </w:t>
      </w:r>
      <w:r>
        <w:rPr>
          <w:rFonts w:ascii="Angsana New" w:hAnsi="Angsana New"/>
          <w:sz w:val="30"/>
          <w:szCs w:val="30"/>
        </w:rPr>
        <w:t>3</w:t>
      </w:r>
      <w:r w:rsidRPr="003A16FC">
        <w:rPr>
          <w:rFonts w:ascii="Angsana New" w:hAnsi="Angsana New"/>
          <w:sz w:val="30"/>
          <w:szCs w:val="30"/>
          <w:cs/>
        </w:rPr>
        <w:t xml:space="preserve"> ปี นับแต่การซื้อหุ้นคืนแล้วเสร็จ</w:t>
      </w:r>
      <w:r w:rsidRPr="003A16FC">
        <w:rPr>
          <w:rFonts w:ascii="Angsana New" w:hAnsi="Angsana New" w:hint="cs"/>
          <w:sz w:val="30"/>
          <w:szCs w:val="30"/>
          <w:cs/>
        </w:rPr>
        <w:t xml:space="preserve"> </w:t>
      </w:r>
      <w:r w:rsidRPr="003A16FC">
        <w:rPr>
          <w:rFonts w:ascii="Angsana New" w:hAnsi="Angsana New"/>
          <w:sz w:val="30"/>
          <w:szCs w:val="30"/>
          <w:cs/>
        </w:rPr>
        <w:t>โดยให้บริษัทจ</w:t>
      </w:r>
      <w:r w:rsidRPr="003A16FC">
        <w:rPr>
          <w:rFonts w:ascii="Angsana New" w:hAnsi="Angsana New" w:hint="cs"/>
          <w:sz w:val="30"/>
          <w:szCs w:val="30"/>
          <w:cs/>
        </w:rPr>
        <w:t>ำ</w:t>
      </w:r>
      <w:r w:rsidRPr="003A16FC">
        <w:rPr>
          <w:rFonts w:ascii="Angsana New" w:hAnsi="Angsana New"/>
          <w:sz w:val="30"/>
          <w:szCs w:val="30"/>
          <w:cs/>
        </w:rPr>
        <w:t xml:space="preserve">หน่ายหุ้นที่ซื้อคืนได้เมื่อพ้นกำหนด </w:t>
      </w:r>
      <w:r>
        <w:rPr>
          <w:rFonts w:ascii="Angsana New" w:hAnsi="Angsana New"/>
          <w:sz w:val="30"/>
          <w:szCs w:val="30"/>
        </w:rPr>
        <w:t>6</w:t>
      </w:r>
      <w:r w:rsidRPr="003A16FC">
        <w:rPr>
          <w:rFonts w:ascii="Angsana New" w:hAnsi="Angsana New"/>
          <w:sz w:val="30"/>
          <w:szCs w:val="30"/>
          <w:cs/>
        </w:rPr>
        <w:t xml:space="preserve"> เดือน</w:t>
      </w:r>
      <w:r w:rsidRPr="003A16FC">
        <w:rPr>
          <w:rFonts w:ascii="Angsana New" w:hAnsi="Angsana New"/>
          <w:sz w:val="30"/>
          <w:szCs w:val="30"/>
        </w:rPr>
        <w:br/>
      </w:r>
      <w:r w:rsidRPr="003A16FC">
        <w:rPr>
          <w:rFonts w:ascii="Angsana New" w:hAnsi="Angsana New"/>
          <w:sz w:val="30"/>
          <w:szCs w:val="30"/>
          <w:cs/>
        </w:rPr>
        <w:t>นับแต่การซื้อหุ้นคืนแต่ละคราวเสร็จสิ้น และต้องจำหน่ายให้หมดภายในระยะเวลาที่กำหนดไว้ในการซื้อ</w:t>
      </w:r>
      <w:r w:rsidRPr="003A16FC">
        <w:rPr>
          <w:rFonts w:ascii="Angsana New" w:hAnsi="Angsana New" w:hint="cs"/>
          <w:sz w:val="30"/>
          <w:szCs w:val="30"/>
          <w:cs/>
        </w:rPr>
        <w:t>หุ้น</w:t>
      </w:r>
      <w:r w:rsidRPr="003A16FC">
        <w:rPr>
          <w:rFonts w:ascii="Angsana New" w:hAnsi="Angsana New"/>
          <w:sz w:val="30"/>
          <w:szCs w:val="30"/>
          <w:cs/>
        </w:rPr>
        <w:t>คืน</w:t>
      </w:r>
      <w:r w:rsidRPr="003A16FC">
        <w:rPr>
          <w:rFonts w:ascii="Angsana New" w:hAnsi="Angsana New"/>
          <w:sz w:val="30"/>
          <w:szCs w:val="30"/>
        </w:rPr>
        <w:t xml:space="preserve"> </w:t>
      </w:r>
      <w:r w:rsidRPr="003A16FC">
        <w:rPr>
          <w:rFonts w:ascii="Angsana New" w:hAnsi="Angsana New"/>
          <w:sz w:val="30"/>
          <w:szCs w:val="30"/>
        </w:rPr>
        <w:br/>
      </w:r>
      <w:r w:rsidRPr="003A16FC">
        <w:rPr>
          <w:rFonts w:ascii="Angsana New" w:hAnsi="Angsana New"/>
          <w:sz w:val="30"/>
          <w:szCs w:val="30"/>
          <w:cs/>
        </w:rPr>
        <w:t>ถ้าบริษัทไม่จำหน่ายหรือจำหน่ายไม่หมดให้บริษัทลดทุนที่ชำระ</w:t>
      </w:r>
      <w:r w:rsidRPr="003A16FC">
        <w:rPr>
          <w:rFonts w:ascii="Angsana New" w:hAnsi="Angsana New" w:hint="cs"/>
          <w:sz w:val="30"/>
          <w:szCs w:val="30"/>
          <w:cs/>
        </w:rPr>
        <w:t xml:space="preserve">แล้ว </w:t>
      </w:r>
      <w:r w:rsidRPr="003A16FC">
        <w:rPr>
          <w:rFonts w:ascii="Angsana New" w:hAnsi="Angsana New"/>
          <w:sz w:val="30"/>
          <w:szCs w:val="30"/>
          <w:cs/>
        </w:rPr>
        <w:t>โดยการตัดหุ้นจดทะเบียนที่ซื้อคืนและยังไม่ได้จำหน่าย ซึ่งก็คือการยกเลิกหุ้นทุนซื้อคืนในทางบัญชี</w:t>
      </w:r>
      <w:r w:rsidR="0021382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ACA8359" w14:textId="77777777" w:rsidR="00D8397E" w:rsidRDefault="00D8397E" w:rsidP="0021382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C27C32F" w14:textId="0AD328F9" w:rsidR="00061A2E" w:rsidRDefault="00061A2E" w:rsidP="00BE0C0B">
      <w:pPr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เพื่อให้เป็นไปตามข้อกำหนดในกฎกระทรวงดังกล่าวข้างต้น ในการประชุมสามัญประจำปีของผู้ถือหุ้นของบริษัทเมื่อ</w:t>
      </w:r>
      <w:r w:rsidRPr="00BE0C0B">
        <w:rPr>
          <w:rFonts w:ascii="Angsana New" w:hAnsi="Angsana New"/>
          <w:color w:val="000000"/>
          <w:spacing w:val="2"/>
          <w:sz w:val="30"/>
          <w:szCs w:val="30"/>
          <w:cs/>
          <w:lang w:val="x-none" w:eastAsia="x-none"/>
        </w:rPr>
        <w:t xml:space="preserve">วันที่ </w:t>
      </w:r>
      <w:r w:rsidR="00D8397E" w:rsidRPr="00BE0C0B">
        <w:rPr>
          <w:rFonts w:ascii="Angsana New" w:hAnsi="Angsana New"/>
          <w:color w:val="000000"/>
          <w:spacing w:val="2"/>
          <w:sz w:val="30"/>
          <w:szCs w:val="30"/>
          <w:lang w:eastAsia="x-none"/>
        </w:rPr>
        <w:t>2</w:t>
      </w:r>
      <w:r w:rsidRPr="00BE0C0B">
        <w:rPr>
          <w:rFonts w:ascii="Angsana New" w:hAnsi="Angsana New"/>
          <w:color w:val="000000"/>
          <w:spacing w:val="2"/>
          <w:sz w:val="30"/>
          <w:szCs w:val="30"/>
          <w:lang w:eastAsia="x-none"/>
        </w:rPr>
        <w:t>3</w:t>
      </w:r>
      <w:r w:rsidRPr="00BE0C0B">
        <w:rPr>
          <w:rFonts w:ascii="Angsana New" w:hAnsi="Angsana New"/>
          <w:color w:val="000000"/>
          <w:spacing w:val="2"/>
          <w:sz w:val="30"/>
          <w:szCs w:val="30"/>
          <w:cs/>
          <w:lang w:val="x-none" w:eastAsia="x-none"/>
        </w:rPr>
        <w:t xml:space="preserve"> เมษายน </w:t>
      </w:r>
      <w:r w:rsidRPr="00BE0C0B">
        <w:rPr>
          <w:rFonts w:ascii="Angsana New" w:hAnsi="Angsana New"/>
          <w:color w:val="000000"/>
          <w:spacing w:val="2"/>
          <w:sz w:val="30"/>
          <w:szCs w:val="30"/>
          <w:lang w:eastAsia="x-none"/>
        </w:rPr>
        <w:t>2564</w:t>
      </w:r>
      <w:r w:rsidRPr="00BE0C0B">
        <w:rPr>
          <w:rFonts w:ascii="Angsana New" w:hAnsi="Angsana New"/>
          <w:color w:val="000000"/>
          <w:spacing w:val="2"/>
          <w:sz w:val="30"/>
          <w:szCs w:val="30"/>
          <w:cs/>
          <w:lang w:val="x-none" w:eastAsia="x-none"/>
        </w:rPr>
        <w:t xml:space="preserve"> ผู้ถือหุ้นมีมติอนุมัติให้ลดทุนจ</w:t>
      </w:r>
      <w:r w:rsidR="00D8397E" w:rsidRPr="00BE0C0B">
        <w:rPr>
          <w:rFonts w:ascii="Angsana New" w:hAnsi="Angsana New" w:hint="cs"/>
          <w:color w:val="000000"/>
          <w:spacing w:val="2"/>
          <w:sz w:val="30"/>
          <w:szCs w:val="30"/>
          <w:cs/>
          <w:lang w:val="x-none" w:eastAsia="x-none"/>
        </w:rPr>
        <w:t>ด</w:t>
      </w:r>
      <w:r w:rsidR="0007502E" w:rsidRPr="00BE0C0B">
        <w:rPr>
          <w:rFonts w:ascii="Angsana New" w:hAnsi="Angsana New" w:hint="cs"/>
          <w:color w:val="000000"/>
          <w:spacing w:val="2"/>
          <w:sz w:val="30"/>
          <w:szCs w:val="30"/>
          <w:cs/>
          <w:lang w:val="x-none" w:eastAsia="x-none"/>
        </w:rPr>
        <w:t>ทะ</w:t>
      </w:r>
      <w:r w:rsidRPr="00BE0C0B">
        <w:rPr>
          <w:rFonts w:ascii="Angsana New" w:hAnsi="Angsana New"/>
          <w:color w:val="000000"/>
          <w:spacing w:val="2"/>
          <w:sz w:val="30"/>
          <w:szCs w:val="30"/>
          <w:cs/>
          <w:lang w:val="x-none" w:eastAsia="x-none"/>
        </w:rPr>
        <w:t xml:space="preserve">เบียนที่ออกและชำระแล้วของบริษัทจากเดิมจำนวน </w:t>
      </w:r>
      <w:r w:rsidRPr="00BE0C0B">
        <w:rPr>
          <w:rFonts w:ascii="Angsana New" w:hAnsi="Angsana New"/>
          <w:color w:val="000000"/>
          <w:spacing w:val="2"/>
          <w:sz w:val="30"/>
          <w:szCs w:val="30"/>
          <w:lang w:eastAsia="x-none"/>
        </w:rPr>
        <w:t>948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eastAsia="x-none"/>
        </w:rPr>
        <w:t>ล้านบาท เป็น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ทุนจดทะเบียนที่ออกและชำระแล้วใหม่จำนวน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855 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eastAsia="x-none"/>
        </w:rPr>
        <w:t xml:space="preserve">ล้านบาท 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โดยการตัดหุ้นทุนซื้อคืนที่ยังไม่ได้จำหน่ายทั้งหมดรวม 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93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 ล้านหุ้น มูลค่า 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511.96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 ล้านบาท คิดเป็นร้อยละ 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9.80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 ของหุ้นบริษัทที่ออก บริษัทได้จดทะเบียนลดทุนกับกระทรวงพาณิชย์แล้วเมื่อวันที่ 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7</w:t>
      </w:r>
      <w:r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พฤษภาคม 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2564</w:t>
      </w:r>
    </w:p>
    <w:p w14:paraId="072F1A44" w14:textId="0130149A" w:rsidR="00EB5D07" w:rsidRPr="00DF3961" w:rsidRDefault="00EB5D07" w:rsidP="00D83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pacing w:val="-4"/>
          <w:sz w:val="22"/>
          <w:szCs w:val="22"/>
          <w:lang w:val="x-none" w:eastAsia="x-none"/>
        </w:rPr>
      </w:pPr>
    </w:p>
    <w:p w14:paraId="78406115" w14:textId="52CFDB3D" w:rsidR="00BF4B77" w:rsidRDefault="00D8397E" w:rsidP="00BF4B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="00BF4B77" w:rsidRPr="003D278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F4B7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35C0461C" w14:textId="77777777" w:rsidR="00BF4B77" w:rsidRPr="00DF3961" w:rsidRDefault="00BF4B77" w:rsidP="00BF4B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22"/>
          <w:szCs w:val="22"/>
        </w:rPr>
      </w:pPr>
    </w:p>
    <w:p w14:paraId="40675EED" w14:textId="2843F3A6" w:rsidR="00BF4B77" w:rsidRPr="00DC6B0D" w:rsidRDefault="00086D61" w:rsidP="00BF4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="Angsana New" w:hAnsi="Angsana New"/>
          <w:sz w:val="30"/>
          <w:szCs w:val="30"/>
        </w:rPr>
        <w:t>2564</w:t>
      </w:r>
      <w:r w:rsidR="00BF4B77" w:rsidRPr="00DC6B0D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8B16E6E" w14:textId="77777777" w:rsidR="00BF4B77" w:rsidRPr="00DF3961" w:rsidRDefault="00BF4B77" w:rsidP="00BF4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4"/>
        <w:gridCol w:w="1790"/>
        <w:gridCol w:w="1857"/>
        <w:gridCol w:w="1345"/>
        <w:gridCol w:w="248"/>
        <w:gridCol w:w="1362"/>
      </w:tblGrid>
      <w:tr w:rsidR="00BF4B77" w:rsidRPr="00DC6B0D" w14:paraId="09920847" w14:textId="77777777" w:rsidTr="00086D61">
        <w:trPr>
          <w:trHeight w:val="434"/>
          <w:tblHeader/>
        </w:trPr>
        <w:tc>
          <w:tcPr>
            <w:tcW w:w="2624" w:type="dxa"/>
            <w:vAlign w:val="bottom"/>
          </w:tcPr>
          <w:p w14:paraId="29E664FA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14:paraId="06BC9DB2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57" w:type="dxa"/>
            <w:vAlign w:val="bottom"/>
          </w:tcPr>
          <w:p w14:paraId="7D0522BB" w14:textId="341E3229" w:rsidR="00BF4B77" w:rsidRPr="00DC6B0D" w:rsidRDefault="00BF4B77" w:rsidP="00086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5" w:type="dxa"/>
            <w:vAlign w:val="bottom"/>
          </w:tcPr>
          <w:p w14:paraId="4912580B" w14:textId="6FFD81AF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8" w:type="dxa"/>
          </w:tcPr>
          <w:p w14:paraId="5FC87E6D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vAlign w:val="bottom"/>
          </w:tcPr>
          <w:p w14:paraId="29A71309" w14:textId="77777777" w:rsidR="00BF4B77" w:rsidRPr="00DC6B0D" w:rsidDel="00D43E7A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F4B77" w:rsidRPr="00DC6B0D" w14:paraId="68AEA765" w14:textId="77777777" w:rsidTr="003D6900">
        <w:trPr>
          <w:trHeight w:val="441"/>
          <w:tblHeader/>
        </w:trPr>
        <w:tc>
          <w:tcPr>
            <w:tcW w:w="2624" w:type="dxa"/>
          </w:tcPr>
          <w:p w14:paraId="425454A0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dxa"/>
          </w:tcPr>
          <w:p w14:paraId="383F46E2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6E8F0DE3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0114A9BE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6B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8" w:type="dxa"/>
          </w:tcPr>
          <w:p w14:paraId="10C07D46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2" w:type="dxa"/>
          </w:tcPr>
          <w:p w14:paraId="43929017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F4B77" w:rsidRPr="00DC6B0D" w14:paraId="40A84797" w14:textId="77777777" w:rsidTr="003D6900">
        <w:trPr>
          <w:trHeight w:val="423"/>
        </w:trPr>
        <w:tc>
          <w:tcPr>
            <w:tcW w:w="2624" w:type="dxa"/>
          </w:tcPr>
          <w:p w14:paraId="0F58B88B" w14:textId="3E11541B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0" w:type="dxa"/>
            <w:shd w:val="clear" w:color="auto" w:fill="auto"/>
          </w:tcPr>
          <w:p w14:paraId="59AC60B8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450763D6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478DDF49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28BBC57E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469441AC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4B77" w:rsidRPr="00DC6B0D" w14:paraId="328D5CAE" w14:textId="77777777" w:rsidTr="003D6900">
        <w:trPr>
          <w:trHeight w:val="423"/>
        </w:trPr>
        <w:tc>
          <w:tcPr>
            <w:tcW w:w="2624" w:type="dxa"/>
          </w:tcPr>
          <w:p w14:paraId="12CF391C" w14:textId="7407081F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790" w:type="dxa"/>
            <w:shd w:val="clear" w:color="auto" w:fill="auto"/>
          </w:tcPr>
          <w:p w14:paraId="32CEA510" w14:textId="05638CE4" w:rsidR="00BF4B77" w:rsidRPr="00935600" w:rsidRDefault="00250EEE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250EEE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250EE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250EE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57" w:type="dxa"/>
            <w:shd w:val="clear" w:color="auto" w:fill="auto"/>
          </w:tcPr>
          <w:p w14:paraId="3C9F3200" w14:textId="757631A6" w:rsidR="00BF4B77" w:rsidRPr="00935600" w:rsidRDefault="00250EEE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EEE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250EE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45" w:type="dxa"/>
          </w:tcPr>
          <w:p w14:paraId="424E0603" w14:textId="743E779A" w:rsidR="00BF4B77" w:rsidRPr="00DC6B0D" w:rsidRDefault="00250EEE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EEE">
              <w:rPr>
                <w:rFonts w:ascii="Angsana New" w:hAnsi="Angsana New"/>
                <w:sz w:val="30"/>
                <w:szCs w:val="30"/>
              </w:rPr>
              <w:t>0.42</w:t>
            </w:r>
          </w:p>
        </w:tc>
        <w:tc>
          <w:tcPr>
            <w:tcW w:w="248" w:type="dxa"/>
          </w:tcPr>
          <w:p w14:paraId="46497D07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0C4E4A84" w14:textId="0324985A" w:rsidR="00BF4B77" w:rsidRPr="00DC6B0D" w:rsidRDefault="00250EEE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EEE">
              <w:rPr>
                <w:rFonts w:ascii="Angsana New" w:hAnsi="Angsana New"/>
                <w:sz w:val="30"/>
                <w:szCs w:val="30"/>
              </w:rPr>
              <w:t>359,114</w:t>
            </w:r>
          </w:p>
        </w:tc>
      </w:tr>
      <w:tr w:rsidR="00BF4B77" w:rsidRPr="00DC6B0D" w14:paraId="0FAE2FC6" w14:textId="77777777" w:rsidTr="003D6900">
        <w:trPr>
          <w:trHeight w:val="423"/>
        </w:trPr>
        <w:tc>
          <w:tcPr>
            <w:tcW w:w="2624" w:type="dxa"/>
          </w:tcPr>
          <w:p w14:paraId="742957EC" w14:textId="234A064E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</w:t>
            </w:r>
            <w:r w:rsidRPr="007E2E5C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="007E2E5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90" w:type="dxa"/>
            <w:shd w:val="clear" w:color="auto" w:fill="auto"/>
          </w:tcPr>
          <w:p w14:paraId="711EFB55" w14:textId="28FFE493" w:rsidR="00BF4B77" w:rsidRPr="00935600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831C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57" w:type="dxa"/>
            <w:shd w:val="clear" w:color="auto" w:fill="auto"/>
          </w:tcPr>
          <w:p w14:paraId="4C9CDCCC" w14:textId="59B6DC1A" w:rsidR="00BF4B77" w:rsidRPr="00935600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831C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38CF4DC2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A712D">
              <w:rPr>
                <w:rFonts w:ascii="Angsana New" w:hAnsi="Angsana New"/>
                <w:sz w:val="30"/>
                <w:szCs w:val="30"/>
              </w:rPr>
              <w:t>0.20</w:t>
            </w: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</w:tcPr>
          <w:p w14:paraId="03E6E88B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C73C089" w14:textId="75496B3F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831CC">
              <w:rPr>
                <w:rFonts w:ascii="Angsana New" w:hAnsi="Angsana New"/>
                <w:sz w:val="30"/>
                <w:szCs w:val="30"/>
              </w:rPr>
              <w:t>171,007</w:t>
            </w: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F4B77" w:rsidRPr="00DC6B0D" w14:paraId="142AD4AD" w14:textId="77777777" w:rsidTr="003D6900">
        <w:trPr>
          <w:trHeight w:val="423"/>
        </w:trPr>
        <w:tc>
          <w:tcPr>
            <w:tcW w:w="2624" w:type="dxa"/>
          </w:tcPr>
          <w:p w14:paraId="286B76E7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90" w:type="dxa"/>
          </w:tcPr>
          <w:p w14:paraId="3DBD49B2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57" w:type="dxa"/>
          </w:tcPr>
          <w:p w14:paraId="21C0F9F9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034283CD" w14:textId="21E8D14A" w:rsidR="00BF4B77" w:rsidRPr="00DC6B0D" w:rsidRDefault="00250EEE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EEE">
              <w:rPr>
                <w:rFonts w:ascii="Angsana New" w:hAnsi="Angsana New"/>
                <w:b/>
                <w:bCs/>
                <w:sz w:val="30"/>
                <w:szCs w:val="30"/>
              </w:rPr>
              <w:t>0.22</w:t>
            </w:r>
          </w:p>
        </w:tc>
        <w:tc>
          <w:tcPr>
            <w:tcW w:w="248" w:type="dxa"/>
          </w:tcPr>
          <w:p w14:paraId="29C707BF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5380EDAC" w14:textId="4A2982FD" w:rsidR="00BF4B77" w:rsidRPr="00DC6B0D" w:rsidRDefault="00250EEE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EEE">
              <w:rPr>
                <w:rFonts w:ascii="Angsana New" w:hAnsi="Angsana New"/>
                <w:b/>
                <w:bCs/>
                <w:sz w:val="30"/>
                <w:szCs w:val="30"/>
              </w:rPr>
              <w:t>188,107</w:t>
            </w:r>
          </w:p>
        </w:tc>
      </w:tr>
    </w:tbl>
    <w:p w14:paraId="1F5DD7A9" w14:textId="719BF115" w:rsidR="00183111" w:rsidRDefault="00183111" w:rsidP="00EB5D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43A74B4" w14:textId="78474E29" w:rsidR="003D6900" w:rsidRDefault="00183111" w:rsidP="00183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14:paraId="28C8D01E" w14:textId="5861CA8E" w:rsidR="00EB5D07" w:rsidRDefault="00D8397E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8</w:t>
      </w:r>
      <w:r w:rsidR="00EB5D07" w:rsidRPr="003D278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B5D0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3AA483E0" w14:textId="77777777" w:rsidR="0007502E" w:rsidRPr="0007502E" w:rsidRDefault="0007502E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00557A68" w14:textId="2212B9F4" w:rsidR="00061A2E" w:rsidRDefault="00B33535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x-none" w:eastAsia="x-none"/>
        </w:rPr>
        <w:t>มูลค่าตามบัญชีและมูลค่ายุติธรรม</w:t>
      </w:r>
    </w:p>
    <w:p w14:paraId="43748C39" w14:textId="77777777" w:rsidR="0007502E" w:rsidRPr="001E6B9A" w:rsidRDefault="0007502E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20"/>
          <w:szCs w:val="20"/>
          <w:lang w:val="x-none" w:eastAsia="x-none"/>
        </w:rPr>
      </w:pPr>
    </w:p>
    <w:p w14:paraId="79FA0154" w14:textId="17A19AEC" w:rsidR="00B33535" w:rsidRPr="00B33535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สินทรัพย์และหนี้สินทางการเงินส่วนใหญ่ของกลุ่มบริษัท</w:t>
      </w:r>
      <w:r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5A56DB7A" w14:textId="512EC457" w:rsidR="00B33535" w:rsidRPr="001E6B9A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4"/>
          <w:sz w:val="20"/>
          <w:szCs w:val="20"/>
          <w:lang w:val="x-none" w:eastAsia="x-none"/>
        </w:rPr>
      </w:pPr>
    </w:p>
    <w:p w14:paraId="0A2F2276" w14:textId="273CB3FC" w:rsidR="00B33535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มูลค่ายุติธรรม</w:t>
      </w:r>
      <w:r w:rsidRPr="00D25B70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ของเงินกู้ยืมระยะยาว มีมูลค่า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</w:t>
      </w: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ยในตลาด</w:t>
      </w:r>
    </w:p>
    <w:p w14:paraId="48A44F5F" w14:textId="6285B9B0" w:rsidR="00DF3961" w:rsidRPr="0007502E" w:rsidRDefault="00DF3961" w:rsidP="00D25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20"/>
          <w:szCs w:val="20"/>
          <w:lang w:val="x-none"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2070"/>
      </w:tblGrid>
      <w:tr w:rsidR="00D51544" w14:paraId="43B36042" w14:textId="77777777" w:rsidTr="00C73306">
        <w:trPr>
          <w:cantSplit/>
          <w:tblHeader/>
        </w:trPr>
        <w:tc>
          <w:tcPr>
            <w:tcW w:w="7110" w:type="dxa"/>
            <w:vAlign w:val="bottom"/>
            <w:hideMark/>
          </w:tcPr>
          <w:p w14:paraId="209BA374" w14:textId="296A2107" w:rsidR="0007502E" w:rsidRDefault="0007502E" w:rsidP="0007502E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</w:pPr>
            <w:bookmarkStart w:id="1" w:name="_Hlk74905001"/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  <w:p w14:paraId="10D9A1B7" w14:textId="0BE63FD6" w:rsidR="00D51544" w:rsidRPr="00D25B70" w:rsidRDefault="0007502E" w:rsidP="0007502E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</w:rPr>
            </w:pPr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 xml:space="preserve"> 2564</w:t>
            </w:r>
          </w:p>
        </w:tc>
        <w:tc>
          <w:tcPr>
            <w:tcW w:w="2070" w:type="dxa"/>
            <w:vAlign w:val="bottom"/>
          </w:tcPr>
          <w:p w14:paraId="6BA71F4F" w14:textId="6708CDE3" w:rsidR="00D51544" w:rsidRPr="00D25B70" w:rsidRDefault="00D51544" w:rsidP="00272A5C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25B7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="00B54DB4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/</w:t>
            </w:r>
            <w:r w:rsidRPr="00D25B7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 </w:t>
            </w:r>
          </w:p>
          <w:p w14:paraId="012A02A0" w14:textId="74BC020A" w:rsidR="00D51544" w:rsidRPr="00D25B70" w:rsidRDefault="00D51544" w:rsidP="00272A5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25B7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51544" w14:paraId="0223A55C" w14:textId="77777777" w:rsidTr="0007502E">
        <w:trPr>
          <w:cantSplit/>
          <w:trHeight w:val="281"/>
          <w:tblHeader/>
        </w:trPr>
        <w:tc>
          <w:tcPr>
            <w:tcW w:w="7110" w:type="dxa"/>
            <w:vAlign w:val="bottom"/>
          </w:tcPr>
          <w:p w14:paraId="081F18F8" w14:textId="74340D11" w:rsidR="00D51544" w:rsidRPr="00D25B70" w:rsidDel="005916DC" w:rsidRDefault="00D51544" w:rsidP="00D51544">
            <w:pPr>
              <w:pStyle w:val="acctmergecolhdg"/>
              <w:spacing w:line="240" w:lineRule="auto"/>
              <w:ind w:left="14" w:right="-79" w:firstLine="4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vAlign w:val="bottom"/>
          </w:tcPr>
          <w:p w14:paraId="55964D63" w14:textId="77777777" w:rsidR="00D51544" w:rsidRPr="00D25B70" w:rsidRDefault="00D51544" w:rsidP="00272A5C">
            <w:pPr>
              <w:pStyle w:val="acctmergecolhdg"/>
              <w:spacing w:line="240" w:lineRule="auto"/>
              <w:ind w:left="-80" w:right="-79" w:firstLine="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25B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51544" w14:paraId="5BA7C646" w14:textId="77777777" w:rsidTr="0007502E">
        <w:trPr>
          <w:cantSplit/>
          <w:trHeight w:val="245"/>
          <w:tblHeader/>
        </w:trPr>
        <w:tc>
          <w:tcPr>
            <w:tcW w:w="7110" w:type="dxa"/>
            <w:vAlign w:val="bottom"/>
            <w:hideMark/>
          </w:tcPr>
          <w:p w14:paraId="7E7F25A5" w14:textId="09A17E34" w:rsidR="00D51544" w:rsidRPr="00D25B70" w:rsidRDefault="00D51544" w:rsidP="00272A5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vAlign w:val="bottom"/>
            <w:hideMark/>
          </w:tcPr>
          <w:p w14:paraId="6ED4254C" w14:textId="2005B5D2" w:rsidR="00D51544" w:rsidRPr="00D25B70" w:rsidRDefault="00D51544" w:rsidP="00272A5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25B7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25B7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51544" w14:paraId="4646AC32" w14:textId="77777777" w:rsidTr="00EF50DB">
        <w:trPr>
          <w:cantSplit/>
        </w:trPr>
        <w:tc>
          <w:tcPr>
            <w:tcW w:w="7110" w:type="dxa"/>
          </w:tcPr>
          <w:p w14:paraId="7A8ED544" w14:textId="1BDCF77C" w:rsidR="00D51544" w:rsidRPr="00D25B70" w:rsidRDefault="00D51544" w:rsidP="00D51544">
            <w:pPr>
              <w:pStyle w:val="acctfourfigures"/>
              <w:tabs>
                <w:tab w:val="clear" w:pos="765"/>
              </w:tabs>
              <w:spacing w:line="240" w:lineRule="auto"/>
              <w:ind w:left="14" w:right="-83" w:firstLine="4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25B7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070" w:type="dxa"/>
          </w:tcPr>
          <w:p w14:paraId="61279331" w14:textId="17CC576A" w:rsidR="00D51544" w:rsidRPr="00D25B70" w:rsidRDefault="00D51544" w:rsidP="00272A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5B7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924</w:t>
            </w:r>
            <w:r w:rsidRPr="00D25B7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bookmarkEnd w:id="1"/>
    </w:tbl>
    <w:p w14:paraId="3F318E66" w14:textId="77777777" w:rsidR="00DF3961" w:rsidRPr="0007502E" w:rsidRDefault="00DF3961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20"/>
          <w:szCs w:val="20"/>
          <w:lang w:eastAsia="x-none"/>
        </w:rPr>
      </w:pPr>
    </w:p>
    <w:p w14:paraId="2CE18300" w14:textId="6435E730" w:rsidR="00BA310A" w:rsidRDefault="00D51544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9</w:t>
      </w:r>
      <w:r w:rsidR="00BA310A">
        <w:rPr>
          <w:rFonts w:ascii="Angsana New" w:hAnsi="Angsana New"/>
          <w:b/>
          <w:bCs/>
          <w:color w:val="000000"/>
          <w:sz w:val="30"/>
          <w:szCs w:val="30"/>
        </w:rPr>
        <w:tab/>
      </w:r>
      <w:bookmarkStart w:id="2" w:name="_Hlk70554789"/>
      <w:r w:rsidR="00BA310A" w:rsidRPr="003D278B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  <w:bookmarkEnd w:id="2"/>
    </w:p>
    <w:p w14:paraId="626B7376" w14:textId="77777777" w:rsidR="00BA310A" w:rsidRPr="0007502E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2162"/>
      </w:tblGrid>
      <w:tr w:rsidR="001B3ADB" w:rsidRPr="00953946" w14:paraId="32376C5A" w14:textId="77777777" w:rsidTr="001B3ADB">
        <w:trPr>
          <w:tblHeader/>
        </w:trPr>
        <w:tc>
          <w:tcPr>
            <w:tcW w:w="3834" w:type="pct"/>
          </w:tcPr>
          <w:p w14:paraId="4F395540" w14:textId="77777777" w:rsidR="001B3ADB" w:rsidRDefault="001B3ADB" w:rsidP="00D34EB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  <w:p w14:paraId="65885ADB" w14:textId="63C45658" w:rsidR="001B3ADB" w:rsidRPr="00DF7872" w:rsidRDefault="001B3ADB" w:rsidP="00D34EB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 w:rsidRPr="00DF787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 xml:space="preserve">ณ วันที่ </w:t>
            </w:r>
            <w:r w:rsidR="00DF372B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 xml:space="preserve">30 </w:t>
            </w:r>
            <w:r w:rsidR="00DF372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มิถุนายน</w:t>
            </w:r>
            <w:r w:rsidRPr="00DF787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 xml:space="preserve"> </w:t>
            </w:r>
            <w:r w:rsidRPr="00DF7872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4</w:t>
            </w:r>
          </w:p>
        </w:tc>
        <w:tc>
          <w:tcPr>
            <w:tcW w:w="1166" w:type="pct"/>
          </w:tcPr>
          <w:p w14:paraId="3FDCB144" w14:textId="77777777" w:rsidR="001B3ADB" w:rsidRDefault="001B3ADB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689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</w:p>
          <w:p w14:paraId="4ACF6124" w14:textId="1ED08074" w:rsidR="001B3ADB" w:rsidRPr="005D2FFC" w:rsidRDefault="001B3ADB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689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7C70" w:rsidRPr="00953946" w14:paraId="437DD33C" w14:textId="77777777" w:rsidTr="001B3ADB">
        <w:trPr>
          <w:trHeight w:val="371"/>
          <w:tblHeader/>
        </w:trPr>
        <w:tc>
          <w:tcPr>
            <w:tcW w:w="3834" w:type="pct"/>
          </w:tcPr>
          <w:p w14:paraId="13448E91" w14:textId="77777777" w:rsidR="00767C70" w:rsidRPr="001E5B7E" w:rsidRDefault="00767C70" w:rsidP="00767C70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highlight w:val="cyan"/>
                <w:cs/>
                <w:lang w:val="en-US"/>
              </w:rPr>
            </w:pPr>
          </w:p>
        </w:tc>
        <w:tc>
          <w:tcPr>
            <w:tcW w:w="1166" w:type="pct"/>
          </w:tcPr>
          <w:p w14:paraId="481E0A4C" w14:textId="77777777" w:rsidR="00767C70" w:rsidRPr="001E5B7E" w:rsidRDefault="00767C70" w:rsidP="00767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highlight w:val="cyan"/>
              </w:rPr>
            </w:pPr>
            <w:r w:rsidRPr="0069780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27819" w:rsidRPr="00953946" w14:paraId="74665FCB" w14:textId="77777777" w:rsidTr="001B3ADB">
        <w:tc>
          <w:tcPr>
            <w:tcW w:w="3834" w:type="pct"/>
          </w:tcPr>
          <w:p w14:paraId="4D1D8587" w14:textId="77777777" w:rsidR="00D27819" w:rsidRPr="003D278B" w:rsidRDefault="00D27819" w:rsidP="00DF7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D278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</w:t>
            </w:r>
            <w:r w:rsidRPr="003D278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66" w:type="pct"/>
          </w:tcPr>
          <w:p w14:paraId="009878FE" w14:textId="77777777" w:rsidR="00D27819" w:rsidRPr="001E5B7E" w:rsidRDefault="00D27819" w:rsidP="00767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</w:tr>
      <w:tr w:rsidR="001B3ADB" w:rsidRPr="00953946" w14:paraId="52401550" w14:textId="77777777" w:rsidTr="001B3ADB">
        <w:tc>
          <w:tcPr>
            <w:tcW w:w="3834" w:type="pct"/>
          </w:tcPr>
          <w:p w14:paraId="4309B842" w14:textId="625F7B08" w:rsidR="001B3ADB" w:rsidRPr="001960AA" w:rsidRDefault="001B3ADB" w:rsidP="001B3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60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สัญญาก่อสร้างและซื้อเครื่องจักร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1960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vAlign w:val="bottom"/>
          </w:tcPr>
          <w:p w14:paraId="66EE9D62" w14:textId="68C84FDA" w:rsidR="001B3ADB" w:rsidRPr="000746C7" w:rsidRDefault="00910E66" w:rsidP="00910E66">
            <w:pPr>
              <w:pStyle w:val="acctfourfigures"/>
              <w:tabs>
                <w:tab w:val="decimal" w:pos="938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67,698</w:t>
            </w:r>
          </w:p>
        </w:tc>
      </w:tr>
      <w:tr w:rsidR="001B3ADB" w:rsidRPr="00953946" w14:paraId="78E1EE26" w14:textId="77777777" w:rsidTr="001B3ADB">
        <w:tc>
          <w:tcPr>
            <w:tcW w:w="3834" w:type="pct"/>
          </w:tcPr>
          <w:p w14:paraId="7F7E6D55" w14:textId="77777777" w:rsidR="001B3ADB" w:rsidRPr="001960AA" w:rsidRDefault="001B3ADB" w:rsidP="00D4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960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55CD3" w14:textId="5599589A" w:rsidR="001B3ADB" w:rsidRPr="000746C7" w:rsidRDefault="00910E66" w:rsidP="00910E66">
            <w:pPr>
              <w:pStyle w:val="acctfourfigures"/>
              <w:tabs>
                <w:tab w:val="decimal" w:pos="93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67,698</w:t>
            </w:r>
          </w:p>
        </w:tc>
      </w:tr>
      <w:tr w:rsidR="00D27819" w:rsidRPr="008D0C4B" w14:paraId="27DD9ADE" w14:textId="77777777" w:rsidTr="001B3ADB">
        <w:tc>
          <w:tcPr>
            <w:tcW w:w="3834" w:type="pct"/>
          </w:tcPr>
          <w:p w14:paraId="0E7A1055" w14:textId="77777777" w:rsidR="00D27819" w:rsidRPr="0007502E" w:rsidRDefault="00D27819" w:rsidP="004907D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66" w:type="pct"/>
          </w:tcPr>
          <w:p w14:paraId="7BD14F56" w14:textId="77777777" w:rsidR="00D27819" w:rsidRPr="0007502E" w:rsidRDefault="00D27819" w:rsidP="004907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</w:tr>
      <w:tr w:rsidR="00D27819" w:rsidRPr="00953946" w14:paraId="32238BB9" w14:textId="77777777" w:rsidTr="001B3ADB">
        <w:tc>
          <w:tcPr>
            <w:tcW w:w="3834" w:type="pct"/>
          </w:tcPr>
          <w:p w14:paraId="7B8AFD9A" w14:textId="77777777" w:rsidR="00D27819" w:rsidRPr="00B7158C" w:rsidRDefault="00D27819" w:rsidP="00D2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1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B715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BF5490" w:rsidRPr="00B71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15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66" w:type="pct"/>
          </w:tcPr>
          <w:p w14:paraId="1E2FFDAD" w14:textId="77777777" w:rsidR="00D27819" w:rsidRPr="00B7158C" w:rsidRDefault="00D27819" w:rsidP="00490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3ADB" w:rsidRPr="00953946" w14:paraId="48B9E327" w14:textId="77777777" w:rsidTr="001B3ADB">
        <w:tc>
          <w:tcPr>
            <w:tcW w:w="3834" w:type="pct"/>
          </w:tcPr>
          <w:p w14:paraId="4CD7E28B" w14:textId="14D24944" w:rsidR="001B3ADB" w:rsidRPr="00A400D2" w:rsidRDefault="001B3ADB" w:rsidP="00A4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ภาระผูกพันตามสัญญาเช่าระยะสั้นและสินทรัพย์อ้างอิงที่มีมูลค่าต่ำ</w:t>
            </w:r>
          </w:p>
        </w:tc>
        <w:tc>
          <w:tcPr>
            <w:tcW w:w="1166" w:type="pct"/>
          </w:tcPr>
          <w:p w14:paraId="4B92BC44" w14:textId="2E171456" w:rsidR="001B3ADB" w:rsidRPr="00B7158C" w:rsidRDefault="00910E66" w:rsidP="00314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BE0C0B"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1B3ADB" w:rsidRPr="00953946" w14:paraId="7DD9D523" w14:textId="77777777" w:rsidTr="001B3ADB">
        <w:tc>
          <w:tcPr>
            <w:tcW w:w="3834" w:type="pct"/>
          </w:tcPr>
          <w:p w14:paraId="1E4C396B" w14:textId="77777777" w:rsidR="001B3ADB" w:rsidRPr="00B7158C" w:rsidRDefault="001B3ADB" w:rsidP="00314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166" w:type="pct"/>
          </w:tcPr>
          <w:p w14:paraId="6D438713" w14:textId="2DA37327" w:rsidR="001B3ADB" w:rsidRPr="00B7158C" w:rsidRDefault="00910E66" w:rsidP="00314597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191,317</w:t>
            </w:r>
          </w:p>
        </w:tc>
      </w:tr>
      <w:tr w:rsidR="001E2B70" w:rsidRPr="00953946" w14:paraId="6ED10606" w14:textId="77777777" w:rsidTr="001B3ADB">
        <w:tc>
          <w:tcPr>
            <w:tcW w:w="3834" w:type="pct"/>
          </w:tcPr>
          <w:p w14:paraId="5A5E20A8" w14:textId="4D6C9A72" w:rsidR="001E2B70" w:rsidRPr="00B7158C" w:rsidRDefault="001E2B70" w:rsidP="00314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E2B7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6" w:type="pct"/>
          </w:tcPr>
          <w:p w14:paraId="6817A991" w14:textId="3A1731AB" w:rsidR="001E2B70" w:rsidRPr="00B7158C" w:rsidRDefault="00910E66" w:rsidP="00910E66">
            <w:pPr>
              <w:pStyle w:val="acctfourfigures"/>
              <w:tabs>
                <w:tab w:val="decimal" w:pos="938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3,170</w:t>
            </w:r>
          </w:p>
        </w:tc>
      </w:tr>
      <w:tr w:rsidR="001B3ADB" w:rsidRPr="00953946" w14:paraId="3DC6A313" w14:textId="77777777" w:rsidTr="001B3ADB">
        <w:tc>
          <w:tcPr>
            <w:tcW w:w="3834" w:type="pct"/>
          </w:tcPr>
          <w:p w14:paraId="6B8AFE5E" w14:textId="77777777" w:rsidR="001B3ADB" w:rsidRPr="00B27EE7" w:rsidRDefault="001B3ADB" w:rsidP="00C40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B27EE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pct"/>
            <w:tcBorders>
              <w:top w:val="single" w:sz="4" w:space="0" w:color="auto"/>
              <w:bottom w:val="double" w:sz="4" w:space="0" w:color="auto"/>
            </w:tcBorders>
          </w:tcPr>
          <w:p w14:paraId="4E4D5A07" w14:textId="5D02C1B8" w:rsidR="001B3ADB" w:rsidRPr="00D906B2" w:rsidRDefault="00910E66" w:rsidP="00910E66">
            <w:pPr>
              <w:pStyle w:val="acctfourfigures"/>
              <w:tabs>
                <w:tab w:val="decimal" w:pos="93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515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FC57A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</w:t>
            </w:r>
          </w:p>
        </w:tc>
      </w:tr>
    </w:tbl>
    <w:p w14:paraId="2C709717" w14:textId="061A0F22" w:rsidR="00D51544" w:rsidRPr="0007502E" w:rsidRDefault="00D51544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000000"/>
          <w:sz w:val="20"/>
          <w:szCs w:val="20"/>
        </w:rPr>
      </w:pPr>
    </w:p>
    <w:p w14:paraId="0596723B" w14:textId="4A514FD6" w:rsidR="00BA310A" w:rsidRPr="004907DA" w:rsidRDefault="00BA310A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4907DA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สัญญาเช่าดำเนินงาน</w:t>
      </w:r>
    </w:p>
    <w:p w14:paraId="77A8E83E" w14:textId="77777777" w:rsidR="00BA310A" w:rsidRPr="0007502E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000000"/>
          <w:sz w:val="20"/>
          <w:szCs w:val="20"/>
          <w:highlight w:val="yellow"/>
        </w:rPr>
      </w:pPr>
    </w:p>
    <w:p w14:paraId="7280AF34" w14:textId="7B1B9EB7" w:rsidR="006333EB" w:rsidRDefault="00CA70D6" w:rsidP="001E6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ณ </w:t>
      </w:r>
      <w:r w:rsidR="00910E66" w:rsidRPr="00910E6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วันที่ </w:t>
      </w:r>
      <w:r w:rsidR="00D854B8">
        <w:rPr>
          <w:rFonts w:ascii="Angsana New" w:hAnsi="Angsana New"/>
          <w:color w:val="000000"/>
          <w:spacing w:val="5"/>
          <w:sz w:val="30"/>
          <w:szCs w:val="30"/>
        </w:rPr>
        <w:t>30</w:t>
      </w:r>
      <w:r w:rsidR="00910E66" w:rsidRPr="00910E6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มิถุนายน </w:t>
      </w:r>
      <w:r w:rsidR="00D854B8">
        <w:rPr>
          <w:rFonts w:ascii="Angsana New" w:hAnsi="Angsana New"/>
          <w:color w:val="000000"/>
          <w:spacing w:val="5"/>
          <w:sz w:val="30"/>
          <w:szCs w:val="30"/>
        </w:rPr>
        <w:t>2564</w:t>
      </w:r>
      <w:r w:rsidR="00910E66" w:rsidRPr="00910E6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893287">
        <w:rPr>
          <w:rFonts w:ascii="Angsana New" w:hAnsi="Angsana New" w:hint="cs"/>
          <w:color w:val="000000"/>
          <w:spacing w:val="5"/>
          <w:sz w:val="30"/>
          <w:szCs w:val="30"/>
          <w:cs/>
        </w:rPr>
        <w:t>กลุ่ม</w:t>
      </w:r>
      <w:r w:rsidR="00BA310A" w:rsidRPr="00893287">
        <w:rPr>
          <w:rFonts w:ascii="Angsana New" w:hAnsi="Angsana New"/>
          <w:color w:val="000000"/>
          <w:spacing w:val="5"/>
          <w:sz w:val="30"/>
          <w:szCs w:val="30"/>
          <w:cs/>
        </w:rPr>
        <w:t>บริษัทมีสัญญาเช่า</w:t>
      </w:r>
      <w:r w:rsidR="00FB59E6" w:rsidRPr="00893287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</w:t>
      </w:r>
      <w:r w:rsidR="00BA310A" w:rsidRPr="00893287">
        <w:rPr>
          <w:rFonts w:ascii="Angsana New" w:hAnsi="Angsana New"/>
          <w:color w:val="000000"/>
          <w:spacing w:val="5"/>
          <w:sz w:val="30"/>
          <w:szCs w:val="30"/>
          <w:cs/>
        </w:rPr>
        <w:t>สัญญาบริการอื่น</w:t>
      </w:r>
      <w:r w:rsidR="00BA310A" w:rsidRPr="0089328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มีกำหนดระยะเวลา </w:t>
      </w:r>
      <w:r w:rsidR="00893287" w:rsidRPr="00893287">
        <w:rPr>
          <w:rFonts w:ascii="Angsana New" w:hAnsi="Angsana New"/>
          <w:color w:val="000000"/>
          <w:spacing w:val="5"/>
          <w:sz w:val="30"/>
          <w:szCs w:val="30"/>
        </w:rPr>
        <w:t xml:space="preserve">6 </w:t>
      </w:r>
      <w:r w:rsidR="00893287" w:rsidRPr="0089328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เดือน ถึง </w:t>
      </w:r>
      <w:r w:rsidR="00B7158C" w:rsidRPr="00893287">
        <w:rPr>
          <w:rFonts w:ascii="Angsana New" w:hAnsi="Angsana New"/>
          <w:color w:val="000000"/>
          <w:spacing w:val="5"/>
          <w:sz w:val="30"/>
          <w:szCs w:val="30"/>
        </w:rPr>
        <w:t>5</w:t>
      </w:r>
      <w:r w:rsidR="00BA310A" w:rsidRPr="00893287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BA310A" w:rsidRPr="00893287">
        <w:rPr>
          <w:rFonts w:ascii="Angsana New" w:hAnsi="Angsana New" w:hint="cs"/>
          <w:color w:val="000000"/>
          <w:spacing w:val="5"/>
          <w:sz w:val="30"/>
          <w:szCs w:val="30"/>
          <w:cs/>
        </w:rPr>
        <w:t>ปี สิ้นสุดจนถึงเดือน</w:t>
      </w:r>
      <w:r w:rsidR="00D854B8">
        <w:rPr>
          <w:rFonts w:ascii="Angsana New" w:hAnsi="Angsana New" w:hint="cs"/>
          <w:color w:val="000000"/>
          <w:spacing w:val="5"/>
          <w:sz w:val="30"/>
          <w:szCs w:val="30"/>
          <w:cs/>
        </w:rPr>
        <w:t>ธันวาคม</w:t>
      </w:r>
      <w:r w:rsidR="00910E66" w:rsidRPr="00910E6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D854B8">
        <w:rPr>
          <w:rFonts w:ascii="Angsana New" w:hAnsi="Angsana New"/>
          <w:color w:val="000000"/>
          <w:spacing w:val="5"/>
          <w:sz w:val="30"/>
          <w:szCs w:val="30"/>
        </w:rPr>
        <w:t>2566</w:t>
      </w:r>
      <w:r w:rsidR="00910E66" w:rsidRPr="00910E6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B7158C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BA310A" w:rsidRPr="00B7158C">
        <w:rPr>
          <w:rFonts w:ascii="Angsana New" w:hAnsi="Angsana New"/>
          <w:color w:val="000000"/>
          <w:sz w:val="30"/>
          <w:szCs w:val="30"/>
          <w:cs/>
        </w:rPr>
        <w:t>มีจำนวนเงิน</w:t>
      </w:r>
      <w:r w:rsidR="00BA310A" w:rsidRPr="00B7158C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BA310A" w:rsidRPr="00B7158C">
        <w:rPr>
          <w:rFonts w:ascii="Angsana New" w:hAnsi="Angsana New"/>
          <w:color w:val="000000"/>
          <w:sz w:val="30"/>
          <w:szCs w:val="30"/>
          <w:cs/>
        </w:rPr>
        <w:t>ต้องจ่ายตาม</w:t>
      </w:r>
      <w:r w:rsidR="00BA310A" w:rsidRPr="00B7158C">
        <w:rPr>
          <w:rFonts w:ascii="Angsana New" w:hAnsi="Angsana New" w:hint="cs"/>
          <w:color w:val="000000"/>
          <w:sz w:val="30"/>
          <w:szCs w:val="30"/>
          <w:cs/>
        </w:rPr>
        <w:t>ที่ระบุใน</w:t>
      </w:r>
      <w:r w:rsidR="00BA310A" w:rsidRPr="00B7158C">
        <w:rPr>
          <w:rFonts w:ascii="Angsana New" w:hAnsi="Angsana New"/>
          <w:color w:val="000000"/>
          <w:sz w:val="30"/>
          <w:szCs w:val="30"/>
          <w:cs/>
        </w:rPr>
        <w:t>สัญญา</w:t>
      </w:r>
    </w:p>
    <w:p w14:paraId="410838A6" w14:textId="2101A2D4" w:rsidR="008D0D70" w:rsidRPr="008D0D70" w:rsidRDefault="008D0D70" w:rsidP="008D0D7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 w:rsidRPr="008D0D70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10</w:t>
      </w:r>
      <w:r w:rsidRPr="008D0D7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8D0D70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Pr="008D0D70">
        <w:rPr>
          <w:rFonts w:ascii="Angsana New" w:hAnsi="Angsana New"/>
          <w:b/>
          <w:bCs/>
          <w:color w:val="000000"/>
          <w:sz w:val="30"/>
          <w:szCs w:val="30"/>
        </w:rPr>
        <w:t>2019</w:t>
      </w:r>
      <w:r w:rsidRPr="008D0D70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(</w:t>
      </w:r>
      <w:r w:rsidRPr="008D0D70">
        <w:rPr>
          <w:rFonts w:ascii="Angsana New" w:hAnsi="Angsana New"/>
          <w:b/>
          <w:bCs/>
          <w:color w:val="000000"/>
          <w:sz w:val="30"/>
          <w:szCs w:val="30"/>
        </w:rPr>
        <w:t>COVID-19</w:t>
      </w:r>
      <w:r w:rsidRPr="008D0D70">
        <w:rPr>
          <w:rFonts w:ascii="Angsana New" w:hAnsi="Angsana New"/>
          <w:b/>
          <w:bCs/>
          <w:color w:val="000000"/>
          <w:sz w:val="30"/>
          <w:szCs w:val="30"/>
          <w:cs/>
        </w:rPr>
        <w:t>)</w:t>
      </w:r>
    </w:p>
    <w:p w14:paraId="644E4CD2" w14:textId="77777777" w:rsidR="008D0D70" w:rsidRPr="0097329D" w:rsidRDefault="008D0D70" w:rsidP="008D0D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6DA4C02C" w14:textId="36FED229" w:rsidR="008D0D70" w:rsidRPr="008D0D70" w:rsidRDefault="008D0D70" w:rsidP="008D0D70">
      <w:pPr>
        <w:pStyle w:val="a"/>
        <w:tabs>
          <w:tab w:val="left" w:pos="720"/>
        </w:tabs>
        <w:ind w:left="540" w:right="-115"/>
        <w:jc w:val="thaiDistribute"/>
        <w:rPr>
          <w:rFonts w:ascii="Angsana New" w:hAnsi="Angsana New" w:cs="Angsana New"/>
          <w:color w:val="000000"/>
          <w:lang w:val="en-US"/>
        </w:rPr>
      </w:pPr>
      <w:r w:rsidRPr="008D0D70">
        <w:rPr>
          <w:rFonts w:ascii="Angsana New" w:hAnsi="Angsana New" w:cs="Angsana New"/>
          <w:color w:val="000000"/>
          <w:cs/>
          <w:lang w:val="en-US"/>
        </w:rPr>
        <w:t xml:space="preserve">สถานการณ์การแพร่ระบาดของ </w:t>
      </w:r>
      <w:r w:rsidRPr="008D0D70">
        <w:rPr>
          <w:rFonts w:ascii="Angsana New" w:hAnsi="Angsana New" w:cs="Angsana New"/>
          <w:color w:val="000000"/>
          <w:lang w:val="en-US"/>
        </w:rPr>
        <w:t xml:space="preserve">COVID-19 </w:t>
      </w:r>
      <w:r w:rsidRPr="008D0D70">
        <w:rPr>
          <w:rFonts w:ascii="Angsana New" w:hAnsi="Angsana New" w:cs="Angsana New"/>
          <w:color w:val="000000"/>
          <w:cs/>
          <w:lang w:val="en-US"/>
        </w:rPr>
        <w:t>ยังคงเกิดขึ้นอย่างต่อเนื่องและ</w:t>
      </w:r>
      <w:r w:rsidRPr="008D0D70">
        <w:rPr>
          <w:rFonts w:ascii="Angsana New" w:hAnsi="Angsana New" w:cs="Angsana New"/>
          <w:cs/>
        </w:rPr>
        <w:t xml:space="preserve"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 ๆ ของรัฐบาล และการแจกจ่ายวัคซีนที่อาจมีต่อธุรกิจของกลุ่มบริษัท 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 </w:t>
      </w:r>
    </w:p>
    <w:sectPr w:rsidR="008D0D70" w:rsidRPr="008D0D70" w:rsidSect="00EE4D33">
      <w:footerReference w:type="default" r:id="rId1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6119E" w14:textId="77777777" w:rsidR="005450B2" w:rsidRDefault="005450B2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5D12484C" w14:textId="77777777" w:rsidR="005450B2" w:rsidRDefault="005450B2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D4A68" w14:textId="77777777" w:rsidR="00834A88" w:rsidRPr="00237D45" w:rsidRDefault="00834A88" w:rsidP="00B82E3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DA1F6D">
      <w:rPr>
        <w:rFonts w:ascii="Angsana New" w:hAnsi="Angsana New"/>
        <w:sz w:val="30"/>
        <w:szCs w:val="30"/>
      </w:rPr>
      <w:fldChar w:fldCharType="begin"/>
    </w:r>
    <w:r w:rsidRPr="00DA1F6D">
      <w:rPr>
        <w:rFonts w:ascii="Angsana New" w:hAnsi="Angsana New"/>
        <w:sz w:val="30"/>
        <w:szCs w:val="30"/>
      </w:rPr>
      <w:instrText xml:space="preserve"> PAGE   \* MERGEFORMAT </w:instrText>
    </w:r>
    <w:r w:rsidRPr="00DA1F6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21</w:t>
    </w:r>
    <w:r w:rsidRPr="00DA1F6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F9671D" w14:textId="77777777" w:rsidR="005450B2" w:rsidRDefault="005450B2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305A3049" w14:textId="77777777" w:rsidR="005450B2" w:rsidRDefault="005450B2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334D10" w14:textId="77777777" w:rsidR="00834A88" w:rsidRPr="00B34CCD" w:rsidRDefault="00834A88" w:rsidP="000B4C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1203580" w14:textId="77777777" w:rsidR="00834A88" w:rsidRPr="008C507D" w:rsidRDefault="00834A88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61FFF396" w14:textId="7E3551D5" w:rsidR="00834A88" w:rsidRDefault="00834A88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E914805" w14:textId="77777777" w:rsidR="00834A88" w:rsidRPr="007A52D5" w:rsidRDefault="00834A88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0"/>
  </w:num>
  <w:num w:numId="13">
    <w:abstractNumId w:val="17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  <w:num w:numId="18">
    <w:abstractNumId w:val="18"/>
  </w:num>
  <w:num w:numId="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811"/>
    <w:rsid w:val="00087BED"/>
    <w:rsid w:val="000902ED"/>
    <w:rsid w:val="00090C20"/>
    <w:rsid w:val="0009101F"/>
    <w:rsid w:val="00091C22"/>
    <w:rsid w:val="0009238A"/>
    <w:rsid w:val="00092676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FF1"/>
    <w:rsid w:val="00161184"/>
    <w:rsid w:val="00161915"/>
    <w:rsid w:val="00161A0B"/>
    <w:rsid w:val="001622F6"/>
    <w:rsid w:val="001623EA"/>
    <w:rsid w:val="001625FB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F75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3A6"/>
    <w:rsid w:val="001E76E4"/>
    <w:rsid w:val="001E77EF"/>
    <w:rsid w:val="001E7C1C"/>
    <w:rsid w:val="001E7DD3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14AD"/>
    <w:rsid w:val="00201847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D2A"/>
    <w:rsid w:val="00292FA7"/>
    <w:rsid w:val="0029317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4002"/>
    <w:rsid w:val="003140FD"/>
    <w:rsid w:val="00314597"/>
    <w:rsid w:val="00314A1F"/>
    <w:rsid w:val="00314D61"/>
    <w:rsid w:val="00314E88"/>
    <w:rsid w:val="00315644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211E"/>
    <w:rsid w:val="0038235B"/>
    <w:rsid w:val="00382552"/>
    <w:rsid w:val="0038316D"/>
    <w:rsid w:val="00383198"/>
    <w:rsid w:val="00384486"/>
    <w:rsid w:val="00384A6E"/>
    <w:rsid w:val="00385613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7117"/>
    <w:rsid w:val="003A7879"/>
    <w:rsid w:val="003A7CFA"/>
    <w:rsid w:val="003A7E69"/>
    <w:rsid w:val="003A7FBB"/>
    <w:rsid w:val="003B0008"/>
    <w:rsid w:val="003B05BA"/>
    <w:rsid w:val="003B0A58"/>
    <w:rsid w:val="003B0BC3"/>
    <w:rsid w:val="003B0FA5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722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589D"/>
    <w:rsid w:val="0046689A"/>
    <w:rsid w:val="00466C62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C03"/>
    <w:rsid w:val="0049044F"/>
    <w:rsid w:val="004907DA"/>
    <w:rsid w:val="0049088C"/>
    <w:rsid w:val="00490AC7"/>
    <w:rsid w:val="00491474"/>
    <w:rsid w:val="00492227"/>
    <w:rsid w:val="0049248A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7F2"/>
    <w:rsid w:val="00544594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F9A"/>
    <w:rsid w:val="00551C93"/>
    <w:rsid w:val="00551CF3"/>
    <w:rsid w:val="00552B18"/>
    <w:rsid w:val="00552D77"/>
    <w:rsid w:val="00552F6E"/>
    <w:rsid w:val="00553620"/>
    <w:rsid w:val="00553A49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936"/>
    <w:rsid w:val="005D7CCF"/>
    <w:rsid w:val="005D7E07"/>
    <w:rsid w:val="005E0D44"/>
    <w:rsid w:val="005E1274"/>
    <w:rsid w:val="005E1BF6"/>
    <w:rsid w:val="005E222D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CFF"/>
    <w:rsid w:val="006E41AB"/>
    <w:rsid w:val="006E4AC2"/>
    <w:rsid w:val="006E51AD"/>
    <w:rsid w:val="006E5595"/>
    <w:rsid w:val="006E56B0"/>
    <w:rsid w:val="006E5946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11C0"/>
    <w:rsid w:val="007114C2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E0C"/>
    <w:rsid w:val="0074630A"/>
    <w:rsid w:val="007478D6"/>
    <w:rsid w:val="0075071C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E84"/>
    <w:rsid w:val="008079B6"/>
    <w:rsid w:val="00807AC1"/>
    <w:rsid w:val="00810C99"/>
    <w:rsid w:val="00810E87"/>
    <w:rsid w:val="00810F10"/>
    <w:rsid w:val="00810F8E"/>
    <w:rsid w:val="00811891"/>
    <w:rsid w:val="00811D0D"/>
    <w:rsid w:val="008120E5"/>
    <w:rsid w:val="00813502"/>
    <w:rsid w:val="0081372D"/>
    <w:rsid w:val="00813B38"/>
    <w:rsid w:val="00813BF6"/>
    <w:rsid w:val="0081443B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3D3"/>
    <w:rsid w:val="00827888"/>
    <w:rsid w:val="00830834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640"/>
    <w:rsid w:val="00933DA6"/>
    <w:rsid w:val="00934386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5564"/>
    <w:rsid w:val="009E58FC"/>
    <w:rsid w:val="009E5AEB"/>
    <w:rsid w:val="009E5DBA"/>
    <w:rsid w:val="009E60F0"/>
    <w:rsid w:val="009E77D1"/>
    <w:rsid w:val="009F0136"/>
    <w:rsid w:val="009F09F4"/>
    <w:rsid w:val="009F1267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BA3"/>
    <w:rsid w:val="00A06338"/>
    <w:rsid w:val="00A0643E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0D2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116A"/>
    <w:rsid w:val="00A91474"/>
    <w:rsid w:val="00A9192F"/>
    <w:rsid w:val="00A91981"/>
    <w:rsid w:val="00A91B57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68F6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E0"/>
    <w:rsid w:val="00AE7C47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4F8"/>
    <w:rsid w:val="00B25DEB"/>
    <w:rsid w:val="00B26A03"/>
    <w:rsid w:val="00B26A29"/>
    <w:rsid w:val="00B27691"/>
    <w:rsid w:val="00B278DA"/>
    <w:rsid w:val="00B30472"/>
    <w:rsid w:val="00B30F39"/>
    <w:rsid w:val="00B31272"/>
    <w:rsid w:val="00B31291"/>
    <w:rsid w:val="00B312A7"/>
    <w:rsid w:val="00B32A8A"/>
    <w:rsid w:val="00B33535"/>
    <w:rsid w:val="00B34283"/>
    <w:rsid w:val="00B34402"/>
    <w:rsid w:val="00B34876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73D"/>
    <w:rsid w:val="00B7280D"/>
    <w:rsid w:val="00B72C18"/>
    <w:rsid w:val="00B73A86"/>
    <w:rsid w:val="00B740E2"/>
    <w:rsid w:val="00B741F8"/>
    <w:rsid w:val="00B743E3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ECC"/>
    <w:rsid w:val="00BA6472"/>
    <w:rsid w:val="00BA6D3F"/>
    <w:rsid w:val="00BA6D50"/>
    <w:rsid w:val="00BA6ED6"/>
    <w:rsid w:val="00BA7331"/>
    <w:rsid w:val="00BB0D27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2B68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EE9"/>
    <w:rsid w:val="00BE298C"/>
    <w:rsid w:val="00BE2FD4"/>
    <w:rsid w:val="00BE34F0"/>
    <w:rsid w:val="00BE3AB5"/>
    <w:rsid w:val="00BE3C8F"/>
    <w:rsid w:val="00BE431F"/>
    <w:rsid w:val="00BE43A0"/>
    <w:rsid w:val="00BE4AAB"/>
    <w:rsid w:val="00BE4B3E"/>
    <w:rsid w:val="00BE4B62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D6F"/>
    <w:rsid w:val="00C400EB"/>
    <w:rsid w:val="00C40472"/>
    <w:rsid w:val="00C40517"/>
    <w:rsid w:val="00C406CD"/>
    <w:rsid w:val="00C40AD2"/>
    <w:rsid w:val="00C40FF3"/>
    <w:rsid w:val="00C41550"/>
    <w:rsid w:val="00C4180F"/>
    <w:rsid w:val="00C41E5F"/>
    <w:rsid w:val="00C4203F"/>
    <w:rsid w:val="00C42312"/>
    <w:rsid w:val="00C429D3"/>
    <w:rsid w:val="00C42C60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675"/>
    <w:rsid w:val="00C7601D"/>
    <w:rsid w:val="00C761FA"/>
    <w:rsid w:val="00C76A65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3B3"/>
    <w:rsid w:val="00C95BBB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E022A"/>
    <w:rsid w:val="00CE07D7"/>
    <w:rsid w:val="00CE16E2"/>
    <w:rsid w:val="00CE1951"/>
    <w:rsid w:val="00CE2530"/>
    <w:rsid w:val="00CE253F"/>
    <w:rsid w:val="00CE2B82"/>
    <w:rsid w:val="00CE55C1"/>
    <w:rsid w:val="00CE5954"/>
    <w:rsid w:val="00CE6015"/>
    <w:rsid w:val="00CE61F7"/>
    <w:rsid w:val="00CE6527"/>
    <w:rsid w:val="00CE6C0B"/>
    <w:rsid w:val="00CE6CFE"/>
    <w:rsid w:val="00CE7376"/>
    <w:rsid w:val="00CE7C73"/>
    <w:rsid w:val="00CF03D4"/>
    <w:rsid w:val="00CF08FB"/>
    <w:rsid w:val="00CF0927"/>
    <w:rsid w:val="00CF1ECC"/>
    <w:rsid w:val="00CF236F"/>
    <w:rsid w:val="00CF2B24"/>
    <w:rsid w:val="00CF375D"/>
    <w:rsid w:val="00CF3990"/>
    <w:rsid w:val="00CF3CDE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755"/>
    <w:rsid w:val="00D5589C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10C2"/>
    <w:rsid w:val="00DF1A28"/>
    <w:rsid w:val="00DF242C"/>
    <w:rsid w:val="00DF242D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72D"/>
    <w:rsid w:val="00F15767"/>
    <w:rsid w:val="00F16518"/>
    <w:rsid w:val="00F1668F"/>
    <w:rsid w:val="00F166E7"/>
    <w:rsid w:val="00F16B2C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148</TotalTime>
  <Pages>8</Pages>
  <Words>1759</Words>
  <Characters>6962</Characters>
  <Application>Microsoft Office Word</Application>
  <DocSecurity>0</DocSecurity>
  <Lines>58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Hathairat, Phatanan</cp:lastModifiedBy>
  <cp:revision>16</cp:revision>
  <cp:lastPrinted>2021-08-09T10:44:00Z</cp:lastPrinted>
  <dcterms:created xsi:type="dcterms:W3CDTF">2021-08-04T10:04:00Z</dcterms:created>
  <dcterms:modified xsi:type="dcterms:W3CDTF">2021-08-11T17:55:00Z</dcterms:modified>
</cp:coreProperties>
</file>