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A43F5"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1E4DF2DC"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F6AA822"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9C0DB6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6AD90A0"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B92294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46A33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DF0830C"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EE025D1" w14:textId="426FC3CF"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7817C78C"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434F332E"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06B4626" w14:textId="77777777" w:rsidR="007E7A98" w:rsidRPr="003477B4" w:rsidRDefault="009A4002" w:rsidP="007E7A98">
      <w:pPr>
        <w:pStyle w:val="CoverTitle"/>
        <w:spacing w:line="240" w:lineRule="atLeast"/>
        <w:jc w:val="center"/>
        <w:rPr>
          <w:spacing w:val="-3"/>
          <w:szCs w:val="36"/>
        </w:rPr>
      </w:pPr>
      <w:r>
        <w:rPr>
          <w:spacing w:val="-3"/>
          <w:szCs w:val="36"/>
        </w:rPr>
        <w:t>Condensed i</w:t>
      </w:r>
      <w:r w:rsidR="007E7A98" w:rsidRPr="003477B4">
        <w:rPr>
          <w:spacing w:val="-3"/>
          <w:szCs w:val="36"/>
        </w:rPr>
        <w:t>nterim financial statements</w:t>
      </w:r>
    </w:p>
    <w:p w14:paraId="3E6F02DC" w14:textId="332435FF" w:rsidR="007E7A98" w:rsidRPr="003477B4" w:rsidRDefault="007C4AF9" w:rsidP="007E7A98">
      <w:pPr>
        <w:jc w:val="center"/>
        <w:rPr>
          <w:rFonts w:ascii="Times New Roman" w:hAnsi="Times New Roman" w:cs="Times New Roman"/>
          <w:sz w:val="36"/>
          <w:szCs w:val="36"/>
        </w:rPr>
      </w:pPr>
      <w:r>
        <w:rPr>
          <w:rFonts w:ascii="Times New Roman" w:hAnsi="Times New Roman" w:cs="Times New Roman"/>
          <w:sz w:val="36"/>
          <w:szCs w:val="36"/>
        </w:rPr>
        <w:t xml:space="preserve">for the three-month </w:t>
      </w:r>
      <w:r w:rsidR="00316E08">
        <w:rPr>
          <w:rFonts w:ascii="Times New Roman" w:hAnsi="Times New Roman" w:cs="Times New Roman"/>
          <w:sz w:val="36"/>
          <w:szCs w:val="36"/>
        </w:rPr>
        <w:t xml:space="preserve">and six-month </w:t>
      </w:r>
      <w:r>
        <w:rPr>
          <w:rFonts w:ascii="Times New Roman" w:hAnsi="Times New Roman" w:cs="Times New Roman"/>
          <w:sz w:val="36"/>
          <w:szCs w:val="36"/>
        </w:rPr>
        <w:t>period</w:t>
      </w:r>
      <w:r w:rsidR="007E7A98" w:rsidRPr="003477B4">
        <w:rPr>
          <w:rFonts w:ascii="Times New Roman" w:hAnsi="Times New Roman" w:cs="Times New Roman"/>
          <w:sz w:val="36"/>
          <w:szCs w:val="36"/>
        </w:rPr>
        <w:t xml:space="preserve"> ended</w:t>
      </w:r>
    </w:p>
    <w:p w14:paraId="43CD90B5" w14:textId="2F612C70" w:rsidR="007E7A98" w:rsidRPr="003477B4" w:rsidRDefault="00316E08" w:rsidP="007E7A98">
      <w:pPr>
        <w:jc w:val="center"/>
        <w:rPr>
          <w:rFonts w:ascii="Times New Roman" w:hAnsi="Times New Roman" w:cs="Times New Roman"/>
          <w:sz w:val="36"/>
          <w:szCs w:val="36"/>
        </w:rPr>
      </w:pPr>
      <w:r>
        <w:rPr>
          <w:rFonts w:ascii="Times New Roman" w:hAnsi="Times New Roman" w:cs="Times New Roman"/>
          <w:sz w:val="36"/>
          <w:szCs w:val="36"/>
        </w:rPr>
        <w:t>30 June</w:t>
      </w:r>
      <w:r w:rsidR="00AD21A9">
        <w:rPr>
          <w:rFonts w:ascii="Times New Roman" w:hAnsi="Times New Roman" w:cs="Times New Roman"/>
          <w:sz w:val="36"/>
          <w:szCs w:val="36"/>
        </w:rPr>
        <w:t xml:space="preserve"> 20</w:t>
      </w:r>
      <w:r w:rsidR="00A21D6E">
        <w:rPr>
          <w:rFonts w:ascii="Times New Roman" w:hAnsi="Times New Roman" w:cs="Times New Roman"/>
          <w:sz w:val="36"/>
          <w:szCs w:val="36"/>
        </w:rPr>
        <w:t>2</w:t>
      </w:r>
      <w:r w:rsidR="00124B7A">
        <w:rPr>
          <w:rFonts w:ascii="Times New Roman" w:hAnsi="Times New Roman" w:cs="Times New Roman"/>
          <w:sz w:val="36"/>
          <w:szCs w:val="36"/>
        </w:rPr>
        <w:t>1</w:t>
      </w:r>
    </w:p>
    <w:p w14:paraId="403540FA" w14:textId="77777777" w:rsidR="007E7A98" w:rsidRPr="003477B4" w:rsidRDefault="007E7A98" w:rsidP="007E7A98">
      <w:pPr>
        <w:jc w:val="center"/>
        <w:rPr>
          <w:rFonts w:ascii="Times New Roman" w:hAnsi="Times New Roman" w:cs="Times New Roman"/>
          <w:sz w:val="36"/>
          <w:szCs w:val="36"/>
        </w:rPr>
      </w:pPr>
      <w:r w:rsidRPr="003477B4">
        <w:rPr>
          <w:rFonts w:ascii="Times New Roman" w:hAnsi="Times New Roman" w:cs="Times New Roman"/>
          <w:sz w:val="36"/>
          <w:szCs w:val="36"/>
        </w:rPr>
        <w:t>and</w:t>
      </w:r>
    </w:p>
    <w:p w14:paraId="560A8CC3" w14:textId="65818604" w:rsidR="007E7A98" w:rsidRPr="00435D93"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heme="minorBidi"/>
          <w:sz w:val="32"/>
          <w:szCs w:val="32"/>
        </w:rPr>
      </w:pPr>
      <w:r w:rsidRPr="00D827B3">
        <w:rPr>
          <w:rFonts w:ascii="Times New Roman" w:hAnsi="Times New Roman" w:cs="Times New Roman"/>
          <w:spacing w:val="-3"/>
          <w:sz w:val="36"/>
          <w:szCs w:val="36"/>
        </w:rPr>
        <w:t xml:space="preserve">Independent auditor’s </w:t>
      </w:r>
      <w:r w:rsidR="000513B0" w:rsidRPr="00D827B3">
        <w:rPr>
          <w:rFonts w:ascii="Times New Roman" w:hAnsi="Times New Roman" w:cs="Times New Roman"/>
          <w:spacing w:val="-3"/>
          <w:sz w:val="36"/>
          <w:szCs w:val="36"/>
        </w:rPr>
        <w:t>review report</w:t>
      </w:r>
    </w:p>
    <w:p w14:paraId="6DC6FBCA"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highlight w:val="magenta"/>
        </w:rPr>
      </w:pPr>
    </w:p>
    <w:p w14:paraId="05B66441"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4130CC6F"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081F885B"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7E7A98">
          <w:headerReference w:type="default" r:id="rId8"/>
          <w:footerReference w:type="default" r:id="rId9"/>
          <w:pgSz w:w="11909" w:h="16834" w:code="9"/>
          <w:pgMar w:top="691" w:right="1152" w:bottom="576" w:left="1152" w:header="720" w:footer="495" w:gutter="0"/>
          <w:pgNumType w:start="0"/>
          <w:cols w:space="720"/>
          <w:docGrid w:linePitch="245"/>
        </w:sectPr>
      </w:pPr>
    </w:p>
    <w:p w14:paraId="3CBED038"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F46C0EB"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5863E9A3"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C06EC3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0A06681" w14:textId="77777777" w:rsidR="007E7A98" w:rsidRPr="004C1934" w:rsidRDefault="007E7A98" w:rsidP="007E7A98">
      <w:pPr>
        <w:ind w:right="-450"/>
        <w:rPr>
          <w:rFonts w:ascii="Times New Roman" w:hAnsi="Times New Roman"/>
          <w:b/>
          <w:bCs/>
          <w:sz w:val="28"/>
          <w:szCs w:val="28"/>
          <w:highlight w:val="magenta"/>
        </w:rPr>
      </w:pPr>
    </w:p>
    <w:p w14:paraId="24890DA6" w14:textId="77777777" w:rsidR="007E7A98" w:rsidRPr="004C1934" w:rsidRDefault="007E7A98" w:rsidP="007E7A98">
      <w:pPr>
        <w:ind w:right="-450"/>
        <w:rPr>
          <w:rFonts w:ascii="Times New Roman" w:hAnsi="Times New Roman"/>
          <w:b/>
          <w:bCs/>
          <w:sz w:val="28"/>
          <w:szCs w:val="28"/>
        </w:rPr>
      </w:pPr>
    </w:p>
    <w:p w14:paraId="38DD6848" w14:textId="77777777" w:rsidR="002F3A69" w:rsidRPr="009D34C8" w:rsidRDefault="002F3A69" w:rsidP="007E7A98">
      <w:pPr>
        <w:ind w:right="-450"/>
        <w:rPr>
          <w:rFonts w:ascii="Times New Roman" w:hAnsi="Times New Roman"/>
          <w:b/>
          <w:bCs/>
          <w:sz w:val="48"/>
          <w:szCs w:val="48"/>
        </w:rPr>
      </w:pPr>
    </w:p>
    <w:p w14:paraId="20F6625F" w14:textId="77777777" w:rsidR="002F3A69" w:rsidRPr="004C1934" w:rsidRDefault="002F3A69" w:rsidP="007E7A98">
      <w:pPr>
        <w:ind w:right="-450"/>
        <w:rPr>
          <w:rFonts w:ascii="Times New Roman" w:hAnsi="Times New Roman"/>
          <w:b/>
          <w:bCs/>
          <w:sz w:val="28"/>
          <w:szCs w:val="28"/>
        </w:rPr>
      </w:pPr>
    </w:p>
    <w:p w14:paraId="272887F7" w14:textId="77777777" w:rsidR="007E7A98" w:rsidRPr="003477B4" w:rsidRDefault="007E7A98" w:rsidP="007E7A98">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58F4E413" w14:textId="77777777" w:rsidR="007E7A98" w:rsidRPr="003477B4" w:rsidRDefault="007E7A98" w:rsidP="007E7A98">
      <w:pPr>
        <w:pStyle w:val="RNormal"/>
        <w:rPr>
          <w:szCs w:val="22"/>
        </w:rPr>
      </w:pPr>
    </w:p>
    <w:p w14:paraId="45DE8278" w14:textId="77777777" w:rsidR="007E7A98" w:rsidRPr="003477B4" w:rsidRDefault="007E7A98" w:rsidP="007E7A98">
      <w:pPr>
        <w:pStyle w:val="RNormal"/>
        <w:rPr>
          <w:szCs w:val="22"/>
        </w:rPr>
      </w:pPr>
    </w:p>
    <w:p w14:paraId="04402012" w14:textId="77777777" w:rsidR="007E7A98" w:rsidRPr="003477B4" w:rsidRDefault="007E7A98" w:rsidP="007E7A98">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2B1B0A4A" w14:textId="77777777" w:rsidR="007E7A98" w:rsidRPr="003477B4" w:rsidRDefault="007E7A98" w:rsidP="007E7A98">
      <w:pPr>
        <w:jc w:val="both"/>
        <w:rPr>
          <w:rFonts w:ascii="Times New Roman" w:hAnsi="Times New Roman"/>
          <w:i/>
          <w:sz w:val="22"/>
          <w:szCs w:val="22"/>
        </w:rPr>
      </w:pPr>
    </w:p>
    <w:p w14:paraId="476671C1" w14:textId="77777777" w:rsidR="007E7A98" w:rsidRPr="003477B4" w:rsidRDefault="007E7A98" w:rsidP="007E7A98">
      <w:pPr>
        <w:jc w:val="both"/>
        <w:rPr>
          <w:rFonts w:ascii="Times New Roman" w:hAnsi="Times New Roman"/>
          <w:i/>
          <w:sz w:val="22"/>
          <w:szCs w:val="22"/>
        </w:rPr>
      </w:pPr>
    </w:p>
    <w:p w14:paraId="0BB1EF62" w14:textId="7184D79C" w:rsidR="002360A1" w:rsidRPr="003477B4" w:rsidRDefault="002360A1" w:rsidP="0023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477B4">
        <w:rPr>
          <w:rFonts w:ascii="Times New Roman" w:hAnsi="Times New Roman"/>
          <w:sz w:val="22"/>
          <w:szCs w:val="22"/>
        </w:rPr>
        <w:t>I have reviewed the accompanying consolidated and separate</w:t>
      </w:r>
      <w:r w:rsidRPr="003477B4">
        <w:rPr>
          <w:rFonts w:cs="Times New Roman"/>
        </w:rPr>
        <w:t xml:space="preserve"> </w:t>
      </w:r>
      <w:r w:rsidRPr="003477B4">
        <w:rPr>
          <w:rFonts w:ascii="Times New Roman" w:hAnsi="Times New Roman"/>
          <w:sz w:val="22"/>
          <w:szCs w:val="22"/>
        </w:rPr>
        <w:t xml:space="preserve">statements of financial position of Diamond Building Products Public Company Limited and its subsidiary, and of Diamond Building Products Public </w:t>
      </w:r>
      <w:r w:rsidRPr="00277BA9">
        <w:rPr>
          <w:rFonts w:ascii="Times New Roman" w:hAnsi="Times New Roman"/>
          <w:spacing w:val="-2"/>
          <w:sz w:val="22"/>
          <w:szCs w:val="22"/>
        </w:rPr>
        <w:t>Company Limited, respectively, as at 30 June 202</w:t>
      </w:r>
      <w:r>
        <w:rPr>
          <w:rFonts w:ascii="Times New Roman" w:hAnsi="Times New Roman"/>
          <w:spacing w:val="-2"/>
          <w:sz w:val="22"/>
          <w:szCs w:val="22"/>
        </w:rPr>
        <w:t>1</w:t>
      </w:r>
      <w:r w:rsidRPr="00277BA9">
        <w:rPr>
          <w:rFonts w:ascii="Times New Roman" w:hAnsi="Times New Roman"/>
          <w:spacing w:val="-2"/>
          <w:sz w:val="22"/>
          <w:szCs w:val="22"/>
        </w:rPr>
        <w:t>; the consolidated and separate</w:t>
      </w:r>
      <w:r w:rsidRPr="00277BA9">
        <w:rPr>
          <w:rFonts w:cs="Times New Roman"/>
          <w:spacing w:val="-2"/>
        </w:rPr>
        <w:t xml:space="preserve"> </w:t>
      </w:r>
      <w:r w:rsidRPr="00277BA9">
        <w:rPr>
          <w:rFonts w:ascii="Times New Roman" w:hAnsi="Times New Roman"/>
          <w:spacing w:val="-2"/>
          <w:sz w:val="22"/>
          <w:szCs w:val="22"/>
        </w:rPr>
        <w:t xml:space="preserve">statements of comprehensive income </w:t>
      </w:r>
      <w:r>
        <w:rPr>
          <w:rFonts w:ascii="Times New Roman" w:hAnsi="Times New Roman"/>
          <w:spacing w:val="-2"/>
          <w:sz w:val="22"/>
          <w:szCs w:val="22"/>
        </w:rPr>
        <w:t xml:space="preserve">for </w:t>
      </w:r>
      <w:r w:rsidRPr="00277BA9">
        <w:rPr>
          <w:rFonts w:ascii="Times New Roman" w:hAnsi="Times New Roman" w:cs="Times New Roman"/>
          <w:spacing w:val="-2"/>
          <w:sz w:val="22"/>
          <w:szCs w:val="22"/>
        </w:rPr>
        <w:t>the three-month and six-month periods</w:t>
      </w:r>
      <w:r w:rsidRPr="00277BA9">
        <w:rPr>
          <w:rFonts w:ascii="Times New Roman" w:hAnsi="Times New Roman"/>
          <w:spacing w:val="-2"/>
          <w:sz w:val="22"/>
          <w:szCs w:val="22"/>
        </w:rPr>
        <w:t xml:space="preserve"> ended 30 June 202</w:t>
      </w:r>
      <w:r>
        <w:rPr>
          <w:rFonts w:ascii="Times New Roman" w:hAnsi="Times New Roman"/>
          <w:spacing w:val="-2"/>
          <w:sz w:val="22"/>
          <w:szCs w:val="22"/>
        </w:rPr>
        <w:t>1</w:t>
      </w:r>
      <w:r w:rsidRPr="00277BA9">
        <w:rPr>
          <w:rFonts w:ascii="Times New Roman" w:hAnsi="Times New Roman"/>
          <w:spacing w:val="-2"/>
          <w:sz w:val="22"/>
          <w:szCs w:val="22"/>
        </w:rPr>
        <w:t>, the consolidated and separate statements of changes in equity and cash flows for the six-month period ended 30 June 202</w:t>
      </w:r>
      <w:r>
        <w:rPr>
          <w:rFonts w:ascii="Times New Roman" w:hAnsi="Times New Roman"/>
          <w:spacing w:val="-2"/>
          <w:sz w:val="22"/>
          <w:szCs w:val="22"/>
        </w:rPr>
        <w:t>1</w:t>
      </w:r>
      <w:r w:rsidRPr="00277BA9">
        <w:rPr>
          <w:rFonts w:ascii="Times New Roman" w:hAnsi="Times New Roman"/>
          <w:spacing w:val="-2"/>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sidRPr="00277BA9">
        <w:rPr>
          <w:rFonts w:ascii="Times New Roman" w:hAnsi="Times New Roman"/>
          <w:spacing w:val="-2"/>
          <w:sz w:val="22"/>
          <w:szCs w:val="22"/>
        </w:rPr>
        <w:t>these interim financial information</w:t>
      </w:r>
      <w:proofErr w:type="gramEnd"/>
      <w:r w:rsidRPr="00277BA9">
        <w:rPr>
          <w:rFonts w:ascii="Times New Roman" w:hAnsi="Times New Roman"/>
          <w:spacing w:val="-2"/>
          <w:sz w:val="22"/>
          <w:szCs w:val="22"/>
        </w:rPr>
        <w:t xml:space="preserve"> based on my review</w:t>
      </w:r>
      <w:r w:rsidRPr="003477B4">
        <w:rPr>
          <w:rFonts w:ascii="Times New Roman" w:hAnsi="Times New Roman"/>
          <w:sz w:val="22"/>
          <w:szCs w:val="22"/>
        </w:rPr>
        <w:t xml:space="preserve">. </w:t>
      </w:r>
    </w:p>
    <w:p w14:paraId="2BB1553D" w14:textId="77777777" w:rsidR="007E7A98" w:rsidRPr="003477B4" w:rsidRDefault="007E7A98" w:rsidP="007E7A98">
      <w:pPr>
        <w:pStyle w:val="RNormal"/>
        <w:rPr>
          <w:szCs w:val="22"/>
        </w:rPr>
      </w:pPr>
    </w:p>
    <w:p w14:paraId="4D1FC7FF"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57485C60" w14:textId="77777777" w:rsidR="007E7A98" w:rsidRPr="003477B4" w:rsidRDefault="007E7A98" w:rsidP="007E7A98">
      <w:pPr>
        <w:jc w:val="both"/>
        <w:rPr>
          <w:rFonts w:ascii="Times New Roman" w:hAnsi="Times New Roman"/>
          <w:sz w:val="22"/>
          <w:szCs w:val="22"/>
        </w:rPr>
      </w:pPr>
    </w:p>
    <w:p w14:paraId="0E0CA772"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proofErr w:type="gramStart"/>
      <w:r w:rsidRPr="003477B4">
        <w:rPr>
          <w:rFonts w:ascii="Times New Roman" w:hAnsi="Times New Roman" w:cs="Times New Roman"/>
          <w:sz w:val="22"/>
          <w:szCs w:val="22"/>
        </w:rPr>
        <w:t>matters, and</w:t>
      </w:r>
      <w:proofErr w:type="gramEnd"/>
      <w:r w:rsidRPr="003477B4">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1680685B" w14:textId="77777777" w:rsidR="007E7A98" w:rsidRPr="003477B4" w:rsidRDefault="007E7A98" w:rsidP="007E7A98">
      <w:pPr>
        <w:jc w:val="both"/>
        <w:rPr>
          <w:rFonts w:ascii="Times New Roman" w:hAnsi="Times New Roman"/>
          <w:sz w:val="22"/>
          <w:szCs w:val="22"/>
        </w:rPr>
      </w:pPr>
    </w:p>
    <w:p w14:paraId="5730176A"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6AFF2BBA" w14:textId="77777777" w:rsidR="007E7A98" w:rsidRPr="003477B4" w:rsidRDefault="007E7A98" w:rsidP="007E7A98">
      <w:pPr>
        <w:jc w:val="both"/>
        <w:rPr>
          <w:rFonts w:ascii="Times New Roman" w:hAnsi="Times New Roman"/>
          <w:sz w:val="22"/>
          <w:szCs w:val="22"/>
        </w:rPr>
      </w:pPr>
    </w:p>
    <w:p w14:paraId="5A3D5FD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477B4" w:rsidRDefault="007E7A98" w:rsidP="007E7A98">
      <w:pPr>
        <w:jc w:val="both"/>
        <w:rPr>
          <w:rFonts w:ascii="Times New Roman" w:hAnsi="Times New Roman"/>
          <w:sz w:val="22"/>
          <w:szCs w:val="22"/>
        </w:rPr>
      </w:pPr>
    </w:p>
    <w:p w14:paraId="22DC2F3C" w14:textId="77777777" w:rsidR="007E7A98" w:rsidRPr="003477B4" w:rsidRDefault="007E7A98" w:rsidP="007E7A98">
      <w:pPr>
        <w:jc w:val="both"/>
        <w:rPr>
          <w:rFonts w:ascii="Times New Roman" w:hAnsi="Times New Roman"/>
          <w:sz w:val="22"/>
          <w:szCs w:val="22"/>
        </w:rPr>
      </w:pPr>
    </w:p>
    <w:p w14:paraId="740CD5A7" w14:textId="77777777" w:rsidR="007E7A98" w:rsidRPr="0074257E" w:rsidRDefault="007E7A98" w:rsidP="007E7A98">
      <w:pPr>
        <w:jc w:val="both"/>
        <w:rPr>
          <w:rFonts w:ascii="Times New Roman" w:hAnsi="Times New Roman"/>
          <w:sz w:val="28"/>
          <w:szCs w:val="28"/>
        </w:rPr>
      </w:pPr>
    </w:p>
    <w:p w14:paraId="2B6D6519" w14:textId="77777777" w:rsidR="007E7A98" w:rsidRPr="003477B4" w:rsidRDefault="007E7A98" w:rsidP="007E7A98">
      <w:pPr>
        <w:jc w:val="both"/>
        <w:rPr>
          <w:rFonts w:ascii="Times New Roman" w:hAnsi="Times New Roman"/>
          <w:sz w:val="22"/>
          <w:szCs w:val="22"/>
        </w:rPr>
      </w:pPr>
    </w:p>
    <w:p w14:paraId="1ECC4C9F" w14:textId="77777777" w:rsidR="007E7A98" w:rsidRPr="0074257E" w:rsidRDefault="007E7A98" w:rsidP="007E7A98">
      <w:pPr>
        <w:jc w:val="both"/>
        <w:rPr>
          <w:rFonts w:ascii="Times New Roman" w:hAnsi="Times New Roman"/>
          <w:sz w:val="36"/>
          <w:szCs w:val="36"/>
        </w:rPr>
      </w:pPr>
    </w:p>
    <w:p w14:paraId="1EA42FC1" w14:textId="77777777" w:rsidR="007E7A98" w:rsidRPr="003477B4" w:rsidRDefault="004F6C21" w:rsidP="007E7A98">
      <w:pPr>
        <w:pStyle w:val="RNormal"/>
        <w:rPr>
          <w:rFonts w:cs="Times New Roman"/>
          <w:szCs w:val="22"/>
        </w:rPr>
      </w:pPr>
      <w:r>
        <w:rPr>
          <w:rFonts w:cs="Times New Roman"/>
          <w:szCs w:val="22"/>
        </w:rPr>
        <w:t>(Chanarat Chanwa</w:t>
      </w:r>
      <w:r w:rsidR="007E7A98" w:rsidRPr="003477B4">
        <w:rPr>
          <w:rFonts w:cs="Times New Roman"/>
          <w:szCs w:val="22"/>
        </w:rPr>
        <w:t>)</w:t>
      </w:r>
    </w:p>
    <w:p w14:paraId="1BC8B73D"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7E2A5481"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38F8E5A8" w14:textId="77777777" w:rsidR="007E7A98" w:rsidRPr="003477B4" w:rsidRDefault="007E7A98" w:rsidP="007E7A98">
      <w:pPr>
        <w:pStyle w:val="RNormal"/>
        <w:rPr>
          <w:rFonts w:cs="Times New Roman"/>
          <w:szCs w:val="22"/>
        </w:rPr>
      </w:pPr>
    </w:p>
    <w:p w14:paraId="3F8F1D32" w14:textId="77777777" w:rsidR="007E7A98" w:rsidRPr="003477B4" w:rsidRDefault="007E7A98" w:rsidP="007E7A98">
      <w:pPr>
        <w:pStyle w:val="RNormal"/>
        <w:rPr>
          <w:rFonts w:cs="Times New Roman"/>
          <w:szCs w:val="22"/>
        </w:rPr>
      </w:pPr>
    </w:p>
    <w:p w14:paraId="705FE5B9" w14:textId="77777777" w:rsidR="007E7A98" w:rsidRPr="003477B4" w:rsidRDefault="007E7A98" w:rsidP="007E7A98">
      <w:pPr>
        <w:pStyle w:val="RNormal"/>
        <w:rPr>
          <w:rFonts w:cs="Times New Roman"/>
          <w:szCs w:val="22"/>
        </w:rPr>
      </w:pPr>
      <w:r w:rsidRPr="003477B4">
        <w:rPr>
          <w:rFonts w:cs="Times New Roman"/>
          <w:szCs w:val="22"/>
        </w:rPr>
        <w:t xml:space="preserve">KPMG </w:t>
      </w:r>
      <w:proofErr w:type="spellStart"/>
      <w:r w:rsidRPr="003477B4">
        <w:rPr>
          <w:rFonts w:cs="Times New Roman"/>
          <w:szCs w:val="22"/>
        </w:rPr>
        <w:t>Phoomchai</w:t>
      </w:r>
      <w:proofErr w:type="spellEnd"/>
      <w:r w:rsidRPr="003477B4">
        <w:rPr>
          <w:rFonts w:cs="Times New Roman"/>
          <w:szCs w:val="22"/>
        </w:rPr>
        <w:t xml:space="preserve"> Audit Ltd.</w:t>
      </w:r>
    </w:p>
    <w:p w14:paraId="29FCCCE4" w14:textId="77777777" w:rsidR="007E7A98" w:rsidRPr="003477B4" w:rsidRDefault="007E7A98" w:rsidP="007E7A98">
      <w:pPr>
        <w:pStyle w:val="RNormal"/>
        <w:rPr>
          <w:rFonts w:cs="Times New Roman"/>
          <w:szCs w:val="22"/>
        </w:rPr>
      </w:pPr>
      <w:r w:rsidRPr="003477B4">
        <w:rPr>
          <w:rFonts w:cs="Times New Roman"/>
          <w:szCs w:val="22"/>
        </w:rPr>
        <w:t>Bangkok</w:t>
      </w:r>
    </w:p>
    <w:p w14:paraId="067C5054" w14:textId="140CFF4C" w:rsidR="003753F8" w:rsidRPr="002000E9" w:rsidRDefault="008D668E" w:rsidP="00FA6642">
      <w:pPr>
        <w:pStyle w:val="RNormal"/>
        <w:jc w:val="left"/>
        <w:rPr>
          <w:rFonts w:cstheme="minorBidi"/>
          <w:spacing w:val="1"/>
          <w:szCs w:val="22"/>
          <w:cs/>
        </w:rPr>
      </w:pPr>
      <w:r>
        <w:rPr>
          <w:rFonts w:cs="Cordia New"/>
          <w:szCs w:val="28"/>
          <w:lang w:bidi="th-TH"/>
        </w:rPr>
        <w:t>9</w:t>
      </w:r>
      <w:r w:rsidR="005F79C7" w:rsidRPr="005F79C7">
        <w:rPr>
          <w:rFonts w:cs="Cordia New"/>
          <w:szCs w:val="28"/>
          <w:lang w:bidi="th-TH"/>
        </w:rPr>
        <w:t xml:space="preserve"> </w:t>
      </w:r>
      <w:r w:rsidR="00316E08" w:rsidRPr="005F79C7">
        <w:rPr>
          <w:rFonts w:cs="Cordia New"/>
          <w:szCs w:val="28"/>
          <w:lang w:bidi="th-TH"/>
        </w:rPr>
        <w:t>August</w:t>
      </w:r>
      <w:r w:rsidR="001143F7" w:rsidRPr="005F79C7">
        <w:rPr>
          <w:rFonts w:cs="Cordia New"/>
          <w:szCs w:val="28"/>
          <w:lang w:bidi="th-TH"/>
        </w:rPr>
        <w:t xml:space="preserve"> 202</w:t>
      </w:r>
      <w:r w:rsidR="00124B7A" w:rsidRPr="005F79C7">
        <w:rPr>
          <w:rFonts w:cs="Cordia New"/>
          <w:szCs w:val="28"/>
          <w:lang w:bidi="th-TH"/>
        </w:rPr>
        <w:t>1</w:t>
      </w:r>
    </w:p>
    <w:sectPr w:rsidR="003753F8" w:rsidRPr="002000E9" w:rsidSect="005657F8">
      <w:headerReference w:type="default" r:id="rId10"/>
      <w:footerReference w:type="default" r:id="rId11"/>
      <w:footerReference w:type="first" r:id="rId12"/>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FEB29" w14:textId="77777777" w:rsidR="007D0506" w:rsidRDefault="007D0506" w:rsidP="0047103A">
      <w:pPr>
        <w:pStyle w:val="BodyText3"/>
      </w:pPr>
      <w:r>
        <w:separator/>
      </w:r>
    </w:p>
  </w:endnote>
  <w:endnote w:type="continuationSeparator" w:id="0">
    <w:p w14:paraId="7D266270" w14:textId="77777777" w:rsidR="007D0506" w:rsidRDefault="007D0506"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F18B" w14:textId="77777777" w:rsidR="00430BE2" w:rsidRDefault="00430BE2">
    <w:pPr>
      <w:pStyle w:val="Footer"/>
      <w:jc w:val="center"/>
      <w:rPr>
        <w:rFonts w:ascii="Times New Roman" w:hAnsi="Times New Roman" w:cs="Times New Roman"/>
        <w:sz w:val="22"/>
        <w:szCs w:val="22"/>
      </w:rPr>
    </w:pPr>
  </w:p>
  <w:p w14:paraId="5C9B21A2" w14:textId="77777777" w:rsidR="00430BE2" w:rsidRDefault="00430BE2">
    <w:pPr>
      <w:pStyle w:val="Footer"/>
      <w:jc w:val="center"/>
    </w:pPr>
  </w:p>
  <w:p w14:paraId="46663046" w14:textId="77777777" w:rsidR="00430BE2" w:rsidRDefault="00430B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DC4B5" w14:textId="77777777" w:rsidR="00430BE2" w:rsidRDefault="00430BE2" w:rsidP="003F634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4B6CE" w14:textId="77777777" w:rsidR="00430BE2" w:rsidRPr="005E6597" w:rsidRDefault="00430BE2" w:rsidP="005E6597">
    <w:pPr>
      <w:pStyle w:val="Footer"/>
      <w:jc w:val="center"/>
      <w:rPr>
        <w:rFonts w:ascii="Times New Roman" w:hAnsi="Times New Roman" w:cs="Times New Roman"/>
        <w:sz w:val="22"/>
        <w:szCs w:val="22"/>
      </w:rPr>
    </w:pPr>
    <w:r w:rsidRPr="005E6597">
      <w:rPr>
        <w:rFonts w:ascii="Times New Roman" w:hAnsi="Times New Roman" w:cs="Times New Roman"/>
        <w:sz w:val="22"/>
        <w:szCs w:val="22"/>
      </w:rPr>
      <w:fldChar w:fldCharType="begin"/>
    </w:r>
    <w:r w:rsidRPr="005E6597">
      <w:rPr>
        <w:rFonts w:ascii="Times New Roman" w:hAnsi="Times New Roman" w:cs="Times New Roman"/>
        <w:sz w:val="22"/>
        <w:szCs w:val="22"/>
      </w:rPr>
      <w:instrText xml:space="preserve"> PAGE   \* MERGEFORMAT </w:instrText>
    </w:r>
    <w:r w:rsidRPr="005E6597">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6597">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582C4" w14:textId="77777777" w:rsidR="007D0506" w:rsidRDefault="007D0506" w:rsidP="0047103A">
      <w:pPr>
        <w:pStyle w:val="BodyText3"/>
      </w:pPr>
      <w:r>
        <w:separator/>
      </w:r>
    </w:p>
  </w:footnote>
  <w:footnote w:type="continuationSeparator" w:id="0">
    <w:p w14:paraId="6EF3F863" w14:textId="77777777" w:rsidR="007D0506" w:rsidRDefault="007D0506"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57D49" w14:textId="77777777" w:rsidR="00430BE2" w:rsidRDefault="00430BE2" w:rsidP="00CE1AA4">
    <w:pPr>
      <w:pStyle w:val="acctmainheading"/>
      <w:spacing w:after="0" w:line="240" w:lineRule="atLeast"/>
      <w:rPr>
        <w:sz w:val="24"/>
        <w:szCs w:val="24"/>
      </w:rPr>
    </w:pPr>
  </w:p>
  <w:p w14:paraId="5F744CE8" w14:textId="77777777" w:rsidR="00430BE2" w:rsidRDefault="00430BE2"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0BB755FF" w14:textId="77777777" w:rsidR="00430BE2" w:rsidRDefault="00430BE2"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31EBA" w14:textId="77777777" w:rsidR="00430BE2" w:rsidRPr="004C1934" w:rsidRDefault="00430BE2" w:rsidP="00CE1AA4">
    <w:pPr>
      <w:pStyle w:val="acctmainheading"/>
      <w:spacing w:after="0" w:line="240" w:lineRule="atLeast"/>
      <w:rPr>
        <w:szCs w:val="28"/>
      </w:rPr>
    </w:pPr>
  </w:p>
  <w:p w14:paraId="742ECA57" w14:textId="77777777" w:rsidR="00430BE2" w:rsidRPr="004C1934" w:rsidRDefault="00430BE2"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p>
  <w:p w14:paraId="421566B6" w14:textId="77777777" w:rsidR="00430BE2" w:rsidRPr="004C1934" w:rsidRDefault="00430BE2"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7"/>
  </w:num>
  <w:num w:numId="15">
    <w:abstractNumId w:val="20"/>
  </w:num>
  <w:num w:numId="16">
    <w:abstractNumId w:val="11"/>
  </w:num>
  <w:num w:numId="17">
    <w:abstractNumId w:val="24"/>
  </w:num>
  <w:num w:numId="18">
    <w:abstractNumId w:val="14"/>
  </w:num>
  <w:num w:numId="19">
    <w:abstractNumId w:val="13"/>
  </w:num>
  <w:num w:numId="20">
    <w:abstractNumId w:val="25"/>
  </w:num>
  <w:num w:numId="21">
    <w:abstractNumId w:val="16"/>
  </w:num>
  <w:num w:numId="22">
    <w:abstractNumId w:val="12"/>
  </w:num>
  <w:num w:numId="23">
    <w:abstractNumId w:val="22"/>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DC"/>
    <w:rsid w:val="000513B0"/>
    <w:rsid w:val="000521BE"/>
    <w:rsid w:val="00054F6F"/>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6E45"/>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F92"/>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928"/>
    <w:rsid w:val="00152CB2"/>
    <w:rsid w:val="00153F4E"/>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F1B"/>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456C"/>
    <w:rsid w:val="001C525F"/>
    <w:rsid w:val="001C5521"/>
    <w:rsid w:val="001C5B19"/>
    <w:rsid w:val="001C69A4"/>
    <w:rsid w:val="001C6B38"/>
    <w:rsid w:val="001C74B1"/>
    <w:rsid w:val="001C7675"/>
    <w:rsid w:val="001D030C"/>
    <w:rsid w:val="001D0608"/>
    <w:rsid w:val="001D082E"/>
    <w:rsid w:val="001D0C18"/>
    <w:rsid w:val="001D0F18"/>
    <w:rsid w:val="001D2801"/>
    <w:rsid w:val="001D3CA8"/>
    <w:rsid w:val="001D3FF0"/>
    <w:rsid w:val="001D47FA"/>
    <w:rsid w:val="001D5756"/>
    <w:rsid w:val="001D5776"/>
    <w:rsid w:val="001D5974"/>
    <w:rsid w:val="001D78D0"/>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63C9"/>
    <w:rsid w:val="001F6702"/>
    <w:rsid w:val="001F69C1"/>
    <w:rsid w:val="001F6CF6"/>
    <w:rsid w:val="001F7265"/>
    <w:rsid w:val="002000E9"/>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60A1"/>
    <w:rsid w:val="0023702A"/>
    <w:rsid w:val="00237039"/>
    <w:rsid w:val="00240159"/>
    <w:rsid w:val="00240221"/>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6"/>
    <w:rsid w:val="00270F3D"/>
    <w:rsid w:val="00271411"/>
    <w:rsid w:val="00271B08"/>
    <w:rsid w:val="00274077"/>
    <w:rsid w:val="00274313"/>
    <w:rsid w:val="0027438F"/>
    <w:rsid w:val="0027492C"/>
    <w:rsid w:val="00275F63"/>
    <w:rsid w:val="00276027"/>
    <w:rsid w:val="002767A3"/>
    <w:rsid w:val="002768D8"/>
    <w:rsid w:val="00277060"/>
    <w:rsid w:val="00277542"/>
    <w:rsid w:val="0027779B"/>
    <w:rsid w:val="00281265"/>
    <w:rsid w:val="00281573"/>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2132"/>
    <w:rsid w:val="002945BC"/>
    <w:rsid w:val="00294937"/>
    <w:rsid w:val="00295F82"/>
    <w:rsid w:val="00296147"/>
    <w:rsid w:val="00296A6B"/>
    <w:rsid w:val="002976F0"/>
    <w:rsid w:val="002A054A"/>
    <w:rsid w:val="002A067B"/>
    <w:rsid w:val="002A15E4"/>
    <w:rsid w:val="002A1957"/>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A14"/>
    <w:rsid w:val="002F6C11"/>
    <w:rsid w:val="002F73F6"/>
    <w:rsid w:val="002F7C9F"/>
    <w:rsid w:val="00300A04"/>
    <w:rsid w:val="00301A3B"/>
    <w:rsid w:val="00302657"/>
    <w:rsid w:val="003028BD"/>
    <w:rsid w:val="00302F77"/>
    <w:rsid w:val="00303048"/>
    <w:rsid w:val="003030F4"/>
    <w:rsid w:val="00303798"/>
    <w:rsid w:val="00304E81"/>
    <w:rsid w:val="003051FA"/>
    <w:rsid w:val="0030554E"/>
    <w:rsid w:val="00305F1B"/>
    <w:rsid w:val="003070D5"/>
    <w:rsid w:val="00307487"/>
    <w:rsid w:val="003078C1"/>
    <w:rsid w:val="003125AF"/>
    <w:rsid w:val="00312730"/>
    <w:rsid w:val="0031273F"/>
    <w:rsid w:val="00312903"/>
    <w:rsid w:val="00312B3B"/>
    <w:rsid w:val="00315AAE"/>
    <w:rsid w:val="00315B29"/>
    <w:rsid w:val="00315F75"/>
    <w:rsid w:val="0031677A"/>
    <w:rsid w:val="003169CB"/>
    <w:rsid w:val="00316C32"/>
    <w:rsid w:val="00316E08"/>
    <w:rsid w:val="00317CA1"/>
    <w:rsid w:val="003202CE"/>
    <w:rsid w:val="00320B0C"/>
    <w:rsid w:val="00321153"/>
    <w:rsid w:val="00321325"/>
    <w:rsid w:val="00322D70"/>
    <w:rsid w:val="00322E75"/>
    <w:rsid w:val="00322EB3"/>
    <w:rsid w:val="00323508"/>
    <w:rsid w:val="00324209"/>
    <w:rsid w:val="00324E2B"/>
    <w:rsid w:val="00324F95"/>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3F8"/>
    <w:rsid w:val="0037562C"/>
    <w:rsid w:val="003766F3"/>
    <w:rsid w:val="00376E90"/>
    <w:rsid w:val="00380060"/>
    <w:rsid w:val="00380CFE"/>
    <w:rsid w:val="003811EB"/>
    <w:rsid w:val="00381BA6"/>
    <w:rsid w:val="00381D4A"/>
    <w:rsid w:val="003828A4"/>
    <w:rsid w:val="00382D32"/>
    <w:rsid w:val="00383055"/>
    <w:rsid w:val="003831CE"/>
    <w:rsid w:val="003842E6"/>
    <w:rsid w:val="00384426"/>
    <w:rsid w:val="00384A6F"/>
    <w:rsid w:val="003853AF"/>
    <w:rsid w:val="00385878"/>
    <w:rsid w:val="003859AA"/>
    <w:rsid w:val="00385B67"/>
    <w:rsid w:val="003866F1"/>
    <w:rsid w:val="00386FE8"/>
    <w:rsid w:val="00387068"/>
    <w:rsid w:val="00390C3C"/>
    <w:rsid w:val="0039291F"/>
    <w:rsid w:val="00392947"/>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3EA0"/>
    <w:rsid w:val="004241FD"/>
    <w:rsid w:val="00424463"/>
    <w:rsid w:val="00426498"/>
    <w:rsid w:val="0042789C"/>
    <w:rsid w:val="00430BE2"/>
    <w:rsid w:val="0043180B"/>
    <w:rsid w:val="00431B23"/>
    <w:rsid w:val="004329A0"/>
    <w:rsid w:val="00432B3C"/>
    <w:rsid w:val="00432DF3"/>
    <w:rsid w:val="0043393C"/>
    <w:rsid w:val="00434741"/>
    <w:rsid w:val="00435056"/>
    <w:rsid w:val="004350C0"/>
    <w:rsid w:val="004358DD"/>
    <w:rsid w:val="00435D93"/>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2EA"/>
    <w:rsid w:val="00461661"/>
    <w:rsid w:val="00461662"/>
    <w:rsid w:val="00461DCE"/>
    <w:rsid w:val="00462578"/>
    <w:rsid w:val="00462C2F"/>
    <w:rsid w:val="004637F1"/>
    <w:rsid w:val="0046382B"/>
    <w:rsid w:val="00463B42"/>
    <w:rsid w:val="00465080"/>
    <w:rsid w:val="004665AC"/>
    <w:rsid w:val="00467047"/>
    <w:rsid w:val="00467F0F"/>
    <w:rsid w:val="00470697"/>
    <w:rsid w:val="0047103A"/>
    <w:rsid w:val="004710A6"/>
    <w:rsid w:val="004711C6"/>
    <w:rsid w:val="004715F7"/>
    <w:rsid w:val="00472078"/>
    <w:rsid w:val="00472D78"/>
    <w:rsid w:val="0047350F"/>
    <w:rsid w:val="0047591F"/>
    <w:rsid w:val="004763E3"/>
    <w:rsid w:val="00476405"/>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87E5F"/>
    <w:rsid w:val="004911F5"/>
    <w:rsid w:val="00491299"/>
    <w:rsid w:val="004919E8"/>
    <w:rsid w:val="00493CCA"/>
    <w:rsid w:val="0049460C"/>
    <w:rsid w:val="00494FC1"/>
    <w:rsid w:val="00495135"/>
    <w:rsid w:val="00495523"/>
    <w:rsid w:val="004970EE"/>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4C8"/>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4997"/>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6E58"/>
    <w:rsid w:val="00547A73"/>
    <w:rsid w:val="005501AB"/>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4DD"/>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A04"/>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528"/>
    <w:rsid w:val="005D3298"/>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9C7"/>
    <w:rsid w:val="006000B1"/>
    <w:rsid w:val="00602583"/>
    <w:rsid w:val="00602979"/>
    <w:rsid w:val="00602C24"/>
    <w:rsid w:val="00604F53"/>
    <w:rsid w:val="00604F57"/>
    <w:rsid w:val="00605074"/>
    <w:rsid w:val="006053CD"/>
    <w:rsid w:val="0060558A"/>
    <w:rsid w:val="0060784D"/>
    <w:rsid w:val="00607D82"/>
    <w:rsid w:val="00611516"/>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1CCD"/>
    <w:rsid w:val="006D2990"/>
    <w:rsid w:val="006D29F6"/>
    <w:rsid w:val="006D3BB1"/>
    <w:rsid w:val="006D3C8B"/>
    <w:rsid w:val="006D455F"/>
    <w:rsid w:val="006D45F2"/>
    <w:rsid w:val="006D4909"/>
    <w:rsid w:val="006E1775"/>
    <w:rsid w:val="006E17CD"/>
    <w:rsid w:val="006E31F4"/>
    <w:rsid w:val="006E3D9F"/>
    <w:rsid w:val="006E4231"/>
    <w:rsid w:val="006E4CAE"/>
    <w:rsid w:val="006E62FC"/>
    <w:rsid w:val="006E7249"/>
    <w:rsid w:val="006E72DC"/>
    <w:rsid w:val="006E7AAA"/>
    <w:rsid w:val="006F1069"/>
    <w:rsid w:val="006F111A"/>
    <w:rsid w:val="006F1B2A"/>
    <w:rsid w:val="006F1EF3"/>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94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252B"/>
    <w:rsid w:val="00762AFC"/>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B6"/>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0506"/>
    <w:rsid w:val="007D2935"/>
    <w:rsid w:val="007D4568"/>
    <w:rsid w:val="007D4801"/>
    <w:rsid w:val="007D4C43"/>
    <w:rsid w:val="007D69C8"/>
    <w:rsid w:val="007D7111"/>
    <w:rsid w:val="007D7D7B"/>
    <w:rsid w:val="007D7EB3"/>
    <w:rsid w:val="007E1721"/>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4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733"/>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668E"/>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6E4E"/>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6D"/>
    <w:rsid w:val="008F7C1D"/>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02A2"/>
    <w:rsid w:val="00941A6A"/>
    <w:rsid w:val="009425DD"/>
    <w:rsid w:val="00942793"/>
    <w:rsid w:val="009436B9"/>
    <w:rsid w:val="00943BDF"/>
    <w:rsid w:val="009440B0"/>
    <w:rsid w:val="00944771"/>
    <w:rsid w:val="00944CDD"/>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0FB6"/>
    <w:rsid w:val="00982948"/>
    <w:rsid w:val="00982AB6"/>
    <w:rsid w:val="00982D5D"/>
    <w:rsid w:val="00983351"/>
    <w:rsid w:val="0098435E"/>
    <w:rsid w:val="00984ADA"/>
    <w:rsid w:val="00985736"/>
    <w:rsid w:val="00986D2B"/>
    <w:rsid w:val="009874C9"/>
    <w:rsid w:val="00987790"/>
    <w:rsid w:val="00987DAC"/>
    <w:rsid w:val="0099004A"/>
    <w:rsid w:val="00990DBC"/>
    <w:rsid w:val="00991045"/>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151A"/>
    <w:rsid w:val="009B2475"/>
    <w:rsid w:val="009B2A5C"/>
    <w:rsid w:val="009B3023"/>
    <w:rsid w:val="009B3107"/>
    <w:rsid w:val="009B3285"/>
    <w:rsid w:val="009B494F"/>
    <w:rsid w:val="009B4EE9"/>
    <w:rsid w:val="009B5EA5"/>
    <w:rsid w:val="009B6FE3"/>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273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5B"/>
    <w:rsid w:val="00A428AB"/>
    <w:rsid w:val="00A43783"/>
    <w:rsid w:val="00A43B15"/>
    <w:rsid w:val="00A44242"/>
    <w:rsid w:val="00A44305"/>
    <w:rsid w:val="00A44693"/>
    <w:rsid w:val="00A46590"/>
    <w:rsid w:val="00A4729A"/>
    <w:rsid w:val="00A50EB9"/>
    <w:rsid w:val="00A512DF"/>
    <w:rsid w:val="00A519D4"/>
    <w:rsid w:val="00A51C8A"/>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E7F46"/>
    <w:rsid w:val="00AF0487"/>
    <w:rsid w:val="00AF06BD"/>
    <w:rsid w:val="00AF0E28"/>
    <w:rsid w:val="00AF0E5D"/>
    <w:rsid w:val="00AF1498"/>
    <w:rsid w:val="00AF1C26"/>
    <w:rsid w:val="00AF1CD4"/>
    <w:rsid w:val="00AF2344"/>
    <w:rsid w:val="00AF2388"/>
    <w:rsid w:val="00AF2F9C"/>
    <w:rsid w:val="00AF409C"/>
    <w:rsid w:val="00AF42FE"/>
    <w:rsid w:val="00AF445C"/>
    <w:rsid w:val="00AF449D"/>
    <w:rsid w:val="00AF5482"/>
    <w:rsid w:val="00AF72E1"/>
    <w:rsid w:val="00AF74B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5997"/>
    <w:rsid w:val="00B45CFD"/>
    <w:rsid w:val="00B4707F"/>
    <w:rsid w:val="00B478D2"/>
    <w:rsid w:val="00B5029C"/>
    <w:rsid w:val="00B50D1E"/>
    <w:rsid w:val="00B50E5C"/>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82"/>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B7ABB"/>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3378"/>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1797"/>
    <w:rsid w:val="00C01ED0"/>
    <w:rsid w:val="00C024AC"/>
    <w:rsid w:val="00C0344A"/>
    <w:rsid w:val="00C039F2"/>
    <w:rsid w:val="00C04069"/>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F92"/>
    <w:rsid w:val="00C37930"/>
    <w:rsid w:val="00C37E68"/>
    <w:rsid w:val="00C400F2"/>
    <w:rsid w:val="00C401AD"/>
    <w:rsid w:val="00C41565"/>
    <w:rsid w:val="00C46D7D"/>
    <w:rsid w:val="00C4713E"/>
    <w:rsid w:val="00C47229"/>
    <w:rsid w:val="00C51A26"/>
    <w:rsid w:val="00C52955"/>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3005"/>
    <w:rsid w:val="00C73269"/>
    <w:rsid w:val="00C73FFB"/>
    <w:rsid w:val="00C748AD"/>
    <w:rsid w:val="00C75528"/>
    <w:rsid w:val="00C75783"/>
    <w:rsid w:val="00C758A4"/>
    <w:rsid w:val="00C75DE7"/>
    <w:rsid w:val="00C7624B"/>
    <w:rsid w:val="00C768D7"/>
    <w:rsid w:val="00C76AFF"/>
    <w:rsid w:val="00C7768D"/>
    <w:rsid w:val="00C8107B"/>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B0CAE"/>
    <w:rsid w:val="00CB1149"/>
    <w:rsid w:val="00CB1FE7"/>
    <w:rsid w:val="00CB2415"/>
    <w:rsid w:val="00CB4110"/>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381"/>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042"/>
    <w:rsid w:val="00D1457F"/>
    <w:rsid w:val="00D155F6"/>
    <w:rsid w:val="00D15ABF"/>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2E48"/>
    <w:rsid w:val="00D33551"/>
    <w:rsid w:val="00D3393D"/>
    <w:rsid w:val="00D33AD8"/>
    <w:rsid w:val="00D342C8"/>
    <w:rsid w:val="00D35140"/>
    <w:rsid w:val="00D35306"/>
    <w:rsid w:val="00D35553"/>
    <w:rsid w:val="00D35612"/>
    <w:rsid w:val="00D3598E"/>
    <w:rsid w:val="00D361B8"/>
    <w:rsid w:val="00D374E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4AA"/>
    <w:rsid w:val="00DF5926"/>
    <w:rsid w:val="00DF5EE1"/>
    <w:rsid w:val="00DF60CC"/>
    <w:rsid w:val="00DF6519"/>
    <w:rsid w:val="00DF6B4A"/>
    <w:rsid w:val="00E01359"/>
    <w:rsid w:val="00E01B54"/>
    <w:rsid w:val="00E027AD"/>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6CE6"/>
    <w:rsid w:val="00E273BF"/>
    <w:rsid w:val="00E27854"/>
    <w:rsid w:val="00E303CA"/>
    <w:rsid w:val="00E314C6"/>
    <w:rsid w:val="00E3180C"/>
    <w:rsid w:val="00E34091"/>
    <w:rsid w:val="00E34355"/>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5C23"/>
    <w:rsid w:val="00E45EE2"/>
    <w:rsid w:val="00E501C9"/>
    <w:rsid w:val="00E51531"/>
    <w:rsid w:val="00E51BA4"/>
    <w:rsid w:val="00E5230F"/>
    <w:rsid w:val="00E53FD5"/>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C01"/>
    <w:rsid w:val="00E66D69"/>
    <w:rsid w:val="00E67869"/>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DCE"/>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02F"/>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1CB6"/>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6049"/>
    <w:rsid w:val="00F96453"/>
    <w:rsid w:val="00F96678"/>
    <w:rsid w:val="00F967EE"/>
    <w:rsid w:val="00FA0134"/>
    <w:rsid w:val="00FA0416"/>
    <w:rsid w:val="00FA114B"/>
    <w:rsid w:val="00FA1986"/>
    <w:rsid w:val="00FA2932"/>
    <w:rsid w:val="00FA2A5C"/>
    <w:rsid w:val="00FA3324"/>
    <w:rsid w:val="00FA3822"/>
    <w:rsid w:val="00FA54D4"/>
    <w:rsid w:val="00FA58F3"/>
    <w:rsid w:val="00FA6095"/>
    <w:rsid w:val="00FA6642"/>
    <w:rsid w:val="00FA6A81"/>
    <w:rsid w:val="00FA742B"/>
    <w:rsid w:val="00FB0FB2"/>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05"/>
    <w:rsid w:val="00FE31C6"/>
    <w:rsid w:val="00FE418C"/>
    <w:rsid w:val="00FE4CDF"/>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48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18646333">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41</TotalTime>
  <Pages>2</Pages>
  <Words>329</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Hathairat, Phatanan</cp:lastModifiedBy>
  <cp:revision>10</cp:revision>
  <cp:lastPrinted>2021-08-09T10:53:00Z</cp:lastPrinted>
  <dcterms:created xsi:type="dcterms:W3CDTF">2021-08-08T09:29:00Z</dcterms:created>
  <dcterms:modified xsi:type="dcterms:W3CDTF">2021-08-11T18:09:00Z</dcterms:modified>
</cp:coreProperties>
</file>