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4D60" w14:textId="43AEA007" w:rsidR="00804175" w:rsidRPr="007A7410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DC0DD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DC0DD7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DC0DD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DC0DD7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4F27E713" w14:textId="77777777" w:rsidR="00804175" w:rsidRPr="00DC0DD7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3CBD4A71" w14:textId="6C0A5734" w:rsidR="007D2B7F" w:rsidRPr="0071485A" w:rsidRDefault="00804175" w:rsidP="0071485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</w:t>
      </w:r>
      <w:r w:rsidR="00D25073" w:rsidRPr="00DC0DD7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</w:p>
    <w:p w14:paraId="03B64113" w14:textId="74C9AD4B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80A007E" w14:textId="14F7E5A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2C69A77C" w14:textId="54D405DB" w:rsidR="00117B77" w:rsidRPr="00BB102D" w:rsidRDefault="00117B7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</w:p>
    <w:p w14:paraId="2D170565" w14:textId="2B8FB0F3" w:rsidR="0069033F" w:rsidRDefault="002367F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367F7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เงินลงทุนในบริษัทร่วม</w:t>
      </w:r>
    </w:p>
    <w:p w14:paraId="1709A6F6" w14:textId="34C53DBD" w:rsidR="002F00F7" w:rsidRDefault="002F00F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0F7">
        <w:rPr>
          <w:rFonts w:ascii="Angsana New" w:hAnsi="Angsana New" w:cs="Angsana New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978EFC1" w14:textId="4489FC87" w:rsidR="00804175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BB102D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7CA99976" w14:textId="56C01B1E" w:rsidR="00825B05" w:rsidRPr="00825B05" w:rsidRDefault="00825B05" w:rsidP="00825B0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0A706D">
        <w:rPr>
          <w:rFonts w:ascii="Angsana New" w:hAnsi="Angsana New" w:cs="Angsana New"/>
          <w:sz w:val="28"/>
          <w:szCs w:val="28"/>
          <w:cs/>
          <w:lang w:bidi="th-TH"/>
        </w:rPr>
        <w:t>ภาษีเงินได้</w:t>
      </w:r>
    </w:p>
    <w:p w14:paraId="4FFCC1CF" w14:textId="77777777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เงินปันผล</w:t>
      </w:r>
    </w:p>
    <w:p w14:paraId="649E5694" w14:textId="119F2A98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231C949" w14:textId="454522FD" w:rsidR="00D90507" w:rsidRPr="00BB102D" w:rsidRDefault="00D9050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8FC3C85" w14:textId="269421C5" w:rsidR="00F55BAA" w:rsidRDefault="00F55BAA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</w:p>
    <w:p w14:paraId="6007CD67" w14:textId="77777777" w:rsidR="00804175" w:rsidRPr="00295919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29591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9D66AF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7027EB0" w14:textId="7B5174B9" w:rsidR="00804175" w:rsidRPr="009D66AF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การเงินจากคณะกรรมการเมื่อ</w:t>
      </w:r>
      <w:r w:rsidR="00804175" w:rsidRPr="00D01ECF">
        <w:rPr>
          <w:rFonts w:ascii="Angsana New" w:hAnsi="Angsana New" w:cs="Angsana New"/>
          <w:sz w:val="28"/>
          <w:szCs w:val="28"/>
          <w:cs/>
        </w:rPr>
        <w:t>วันที่</w:t>
      </w:r>
      <w:r w:rsidR="00261DAB" w:rsidRPr="00D01ECF">
        <w:rPr>
          <w:rFonts w:ascii="Angsana New" w:hAnsi="Angsana New" w:cs="Angsana New"/>
          <w:sz w:val="28"/>
          <w:szCs w:val="28"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13</w:t>
      </w:r>
      <w:r w:rsidR="00261DAB" w:rsidRPr="00C670F9">
        <w:rPr>
          <w:rFonts w:ascii="Angsana New" w:hAnsi="Angsana New" w:cs="Angsana New"/>
          <w:sz w:val="28"/>
          <w:szCs w:val="28"/>
        </w:rPr>
        <w:t xml:space="preserve"> </w:t>
      </w:r>
      <w:r w:rsidR="00D31FE3" w:rsidRPr="00C670F9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261DAB" w:rsidRPr="00C670F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2564</w:t>
      </w:r>
      <w:r w:rsidR="00804175" w:rsidRPr="009D66AF">
        <w:rPr>
          <w:rFonts w:ascii="Angsana New" w:hAnsi="Angsana New" w:cs="Angsana New"/>
          <w:sz w:val="28"/>
          <w:szCs w:val="28"/>
        </w:rPr>
        <w:t xml:space="preserve"> </w:t>
      </w:r>
    </w:p>
    <w:p w14:paraId="75C2EBFE" w14:textId="77777777" w:rsidR="00804175" w:rsidRPr="009D66AF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E4691B" w14:textId="77777777" w:rsidR="00804175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B277D04" w14:textId="1E83DBB7" w:rsidR="00731238" w:rsidRDefault="00C15377" w:rsidP="00C1537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C1537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เอ็ม</w:t>
      </w:r>
      <w:r w:rsidRPr="00C15377">
        <w:rPr>
          <w:rFonts w:ascii="Angsana New" w:hAnsi="Angsana New" w:cs="Angsana New"/>
          <w:sz w:val="28"/>
          <w:szCs w:val="28"/>
          <w:cs/>
        </w:rPr>
        <w:t>.</w:t>
      </w:r>
      <w:r w:rsidRPr="00C15377">
        <w:rPr>
          <w:rFonts w:ascii="Angsana New" w:hAnsi="Angsana New" w:cs="Angsana New" w:hint="cs"/>
          <w:sz w:val="28"/>
          <w:szCs w:val="28"/>
          <w:cs/>
        </w:rPr>
        <w:t>ซี</w:t>
      </w:r>
      <w:r w:rsidRPr="00C15377">
        <w:rPr>
          <w:rFonts w:ascii="Angsana New" w:hAnsi="Angsana New" w:cs="Angsana New"/>
          <w:sz w:val="28"/>
          <w:szCs w:val="28"/>
          <w:cs/>
        </w:rPr>
        <w:t>.</w:t>
      </w:r>
      <w:r w:rsidRPr="00C15377">
        <w:rPr>
          <w:rFonts w:ascii="Angsana New" w:hAnsi="Angsana New" w:cs="Angsana New" w:hint="cs"/>
          <w:sz w:val="28"/>
          <w:szCs w:val="28"/>
          <w:cs/>
        </w:rPr>
        <w:t>เอส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. </w:t>
      </w:r>
      <w:r w:rsidRPr="00C15377">
        <w:rPr>
          <w:rFonts w:ascii="Angsana New" w:hAnsi="Angsana New" w:cs="Angsana New" w:hint="cs"/>
          <w:sz w:val="28"/>
          <w:szCs w:val="28"/>
          <w:cs/>
        </w:rPr>
        <w:t>สตีล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(</w:t>
      </w:r>
      <w:r w:rsidRPr="00C15377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C15377">
        <w:rPr>
          <w:rFonts w:ascii="Angsana New" w:hAnsi="Angsana New" w:cs="Angsana New"/>
          <w:sz w:val="28"/>
          <w:szCs w:val="28"/>
          <w:cs/>
        </w:rPr>
        <w:t>) “</w:t>
      </w:r>
      <w:r w:rsidRPr="00C1537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C15377">
        <w:rPr>
          <w:rFonts w:ascii="Angsana New" w:hAnsi="Angsana New" w:cs="Angsana New" w:hint="eastAsia"/>
          <w:sz w:val="28"/>
          <w:szCs w:val="28"/>
          <w:cs/>
        </w:rPr>
        <w:t>”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เป็นนิติบุคคลที่จัดตั้งขึ้นในประเทศไทยตั้งแต่ปี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2535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และจดทะเบียนในตลาดหลักทรัพย์แห่งประเทศไทยตั้งแต่เดือน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2548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โดยมีที่อยู่จดทะเบียนของบริษัทตั้งอยู่เลขที่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70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หมู่ที่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2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5F27D3">
        <w:rPr>
          <w:rFonts w:ascii="Angsana New" w:hAnsi="Angsana New" w:cs="Angsana New"/>
          <w:sz w:val="28"/>
          <w:szCs w:val="28"/>
          <w:cs/>
        </w:rPr>
        <w:br/>
      </w:r>
      <w:r w:rsidRPr="00C15377">
        <w:rPr>
          <w:rFonts w:ascii="Angsana New" w:hAnsi="Angsana New" w:cs="Angsana New" w:hint="cs"/>
          <w:sz w:val="28"/>
          <w:szCs w:val="28"/>
          <w:cs/>
        </w:rPr>
        <w:t>ตำบลช้างใหญ่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อำเภอบางไทร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จังหวัดพระนครศรีอยุธยา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ผู้ถือหุ้นรายใหญ่ของบริษัท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ณ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30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6E69D5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2564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ได้แก่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3D3C62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3D3C62">
        <w:rPr>
          <w:rFonts w:ascii="Angsana New" w:hAnsi="Angsana New" w:cs="Angsana New"/>
          <w:sz w:val="28"/>
          <w:szCs w:val="28"/>
          <w:cs/>
        </w:rPr>
        <w:t xml:space="preserve"> </w:t>
      </w:r>
      <w:r w:rsidRPr="003D3C62">
        <w:rPr>
          <w:rFonts w:ascii="Angsana New" w:hAnsi="Angsana New" w:cs="Angsana New" w:hint="cs"/>
          <w:sz w:val="28"/>
          <w:szCs w:val="28"/>
          <w:cs/>
        </w:rPr>
        <w:t>ไทยเอ็นวิดีอาร์</w:t>
      </w:r>
      <w:r w:rsidRPr="003D3C62">
        <w:rPr>
          <w:rFonts w:ascii="Angsana New" w:hAnsi="Angsana New" w:cs="Angsana New"/>
          <w:sz w:val="28"/>
          <w:szCs w:val="28"/>
          <w:cs/>
        </w:rPr>
        <w:t xml:space="preserve"> </w:t>
      </w:r>
      <w:r w:rsidRPr="003D3C62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3D3C62">
        <w:rPr>
          <w:rFonts w:ascii="Angsana New" w:hAnsi="Angsana New" w:cs="Angsana New"/>
          <w:sz w:val="28"/>
          <w:szCs w:val="28"/>
          <w:cs/>
        </w:rPr>
        <w:t xml:space="preserve"> (</w:t>
      </w:r>
      <w:r w:rsidRPr="003D3C62">
        <w:rPr>
          <w:rFonts w:ascii="Angsana New" w:hAnsi="Angsana New" w:cs="Angsana New" w:hint="cs"/>
          <w:sz w:val="28"/>
          <w:szCs w:val="28"/>
          <w:cs/>
        </w:rPr>
        <w:t>ถือหุ้นร้อยละ</w:t>
      </w:r>
      <w:r w:rsidRPr="003D3C62">
        <w:rPr>
          <w:rFonts w:ascii="Angsana New" w:hAnsi="Angsana New" w:cs="Angsana New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11</w:t>
      </w:r>
      <w:r w:rsidRPr="003D3C62">
        <w:rPr>
          <w:rFonts w:ascii="Angsana New" w:hAnsi="Angsana New" w:cs="Angsana New"/>
          <w:sz w:val="28"/>
          <w:szCs w:val="28"/>
          <w:cs/>
        </w:rPr>
        <w:t>.</w:t>
      </w:r>
      <w:r w:rsidR="00097EF9" w:rsidRPr="00097EF9">
        <w:rPr>
          <w:rFonts w:ascii="Angsana New" w:hAnsi="Angsana New" w:cs="Angsana New"/>
          <w:sz w:val="28"/>
          <w:szCs w:val="28"/>
        </w:rPr>
        <w:t>18</w:t>
      </w:r>
      <w:r w:rsidRPr="003D3C62">
        <w:rPr>
          <w:rFonts w:ascii="Angsana New" w:hAnsi="Angsana New" w:cs="Angsana New"/>
          <w:sz w:val="28"/>
          <w:szCs w:val="28"/>
          <w:cs/>
        </w:rPr>
        <w:t xml:space="preserve">) </w:t>
      </w:r>
      <w:r w:rsidRPr="003D3C62">
        <w:rPr>
          <w:rFonts w:ascii="Angsana New" w:hAnsi="Angsana New" w:cs="Angsana New" w:hint="cs"/>
          <w:sz w:val="28"/>
          <w:szCs w:val="28"/>
          <w:cs/>
        </w:rPr>
        <w:t>ซึ่งเป็นบริษัทจดทะเบียนในประเทศไทยและ</w:t>
      </w:r>
      <w:r w:rsidR="000C1448" w:rsidRPr="003D3C62">
        <w:rPr>
          <w:rFonts w:ascii="Angsana New" w:hAnsi="Angsana New" w:cs="Angsana New" w:hint="cs"/>
          <w:sz w:val="28"/>
          <w:szCs w:val="28"/>
          <w:cs/>
        </w:rPr>
        <w:t>กลุ่มของ</w:t>
      </w:r>
      <w:r w:rsidR="00C670F9" w:rsidRPr="003D3C62">
        <w:rPr>
          <w:rFonts w:ascii="Angsana New" w:hAnsi="Angsana New" w:cs="Angsana New"/>
          <w:sz w:val="28"/>
          <w:szCs w:val="28"/>
        </w:rPr>
        <w:br/>
      </w:r>
      <w:r w:rsidR="00F250B5" w:rsidRPr="003D3C62">
        <w:rPr>
          <w:rFonts w:ascii="Angsana New" w:hAnsi="Angsana New" w:cs="Angsana New" w:hint="cs"/>
          <w:sz w:val="28"/>
          <w:szCs w:val="28"/>
          <w:cs/>
        </w:rPr>
        <w:t xml:space="preserve">นายสุรชัย รติทอง </w:t>
      </w:r>
      <w:r w:rsidRPr="003D3C62">
        <w:rPr>
          <w:rFonts w:ascii="Angsana New" w:hAnsi="Angsana New" w:cs="Angsana New"/>
          <w:sz w:val="28"/>
          <w:szCs w:val="28"/>
          <w:cs/>
        </w:rPr>
        <w:t>(</w:t>
      </w:r>
      <w:r w:rsidRPr="003D3C62">
        <w:rPr>
          <w:rFonts w:ascii="Angsana New" w:hAnsi="Angsana New" w:cs="Angsana New" w:hint="cs"/>
          <w:sz w:val="28"/>
          <w:szCs w:val="28"/>
          <w:cs/>
        </w:rPr>
        <w:t>ถือหุ้นร้อยละ</w:t>
      </w:r>
      <w:r w:rsidRPr="003D3C62">
        <w:rPr>
          <w:rFonts w:ascii="Angsana New" w:hAnsi="Angsana New" w:cs="Angsana New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8</w:t>
      </w:r>
      <w:r w:rsidRPr="003D3C62">
        <w:rPr>
          <w:rFonts w:ascii="Angsana New" w:hAnsi="Angsana New" w:cs="Angsana New"/>
          <w:sz w:val="28"/>
          <w:szCs w:val="28"/>
          <w:cs/>
        </w:rPr>
        <w:t>.</w:t>
      </w:r>
      <w:r w:rsidR="00097EF9" w:rsidRPr="00097EF9">
        <w:rPr>
          <w:rFonts w:ascii="Angsana New" w:hAnsi="Angsana New" w:cs="Angsana New"/>
          <w:sz w:val="28"/>
          <w:szCs w:val="28"/>
        </w:rPr>
        <w:t>25</w:t>
      </w:r>
      <w:r w:rsidRPr="003D3C62">
        <w:rPr>
          <w:rFonts w:ascii="Angsana New" w:hAnsi="Angsana New" w:cs="Angsana New"/>
          <w:sz w:val="28"/>
          <w:szCs w:val="28"/>
          <w:cs/>
        </w:rPr>
        <w:t xml:space="preserve">) </w:t>
      </w:r>
      <w:r w:rsidRPr="003D3C62">
        <w:rPr>
          <w:rFonts w:ascii="Angsana New" w:hAnsi="Angsana New" w:cs="Angsana New" w:hint="cs"/>
          <w:sz w:val="28"/>
          <w:szCs w:val="28"/>
          <w:cs/>
        </w:rPr>
        <w:t>ซึ่งเป็นบุคคลสัญชาติไทย</w:t>
      </w:r>
    </w:p>
    <w:p w14:paraId="5B25DF52" w14:textId="77777777" w:rsidR="00C15377" w:rsidRDefault="00C15377" w:rsidP="00C15377">
      <w:pPr>
        <w:ind w:left="547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6A257BF5" w14:textId="77777777" w:rsidR="006015CA" w:rsidRDefault="00C15377" w:rsidP="00C1537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C15377">
        <w:rPr>
          <w:rFonts w:ascii="Angsana New" w:hAnsi="Angsana New" w:cs="Angsana New" w:hint="cs"/>
          <w:sz w:val="28"/>
          <w:szCs w:val="28"/>
          <w:cs/>
        </w:rPr>
        <w:t>บริษัทและบริษัทย่อย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(“</w:t>
      </w:r>
      <w:r w:rsidRPr="00C15377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C15377">
        <w:rPr>
          <w:rFonts w:ascii="Angsana New" w:hAnsi="Angsana New" w:cs="Angsana New" w:hint="eastAsia"/>
          <w:sz w:val="28"/>
          <w:szCs w:val="28"/>
          <w:cs/>
        </w:rPr>
        <w:t>”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) </w:t>
      </w:r>
      <w:r w:rsidRPr="00C15377">
        <w:rPr>
          <w:rFonts w:ascii="Angsana New" w:hAnsi="Angsana New" w:cs="Angsana New" w:hint="cs"/>
          <w:sz w:val="28"/>
          <w:szCs w:val="28"/>
          <w:cs/>
        </w:rPr>
        <w:t>ดำเนินธุรกิจหลักเกี่ยวกับ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การผลิตและจำหน่ายสินค้าประเภทโครงเหล็กสำหรับงานก่อสร้างอาคารและพัฒนาโครงการบ้านพักอาศัยเพื่อขาย</w:t>
      </w:r>
    </w:p>
    <w:p w14:paraId="6CF698CE" w14:textId="77777777" w:rsidR="00880BB9" w:rsidRPr="00266E75" w:rsidRDefault="00880BB9" w:rsidP="00880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2009F4A" w14:textId="237B8C78" w:rsidR="00C11916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lang w:val="th-TH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งบ</w:t>
      </w: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266E75" w:rsidRDefault="000F4CA1" w:rsidP="000F4CA1">
      <w:pPr>
        <w:rPr>
          <w:rFonts w:ascii="Angsana New" w:hAnsi="Angsana New" w:cs="Angsana New"/>
          <w:sz w:val="28"/>
          <w:szCs w:val="28"/>
          <w:lang w:val="th-TH"/>
        </w:rPr>
      </w:pPr>
    </w:p>
    <w:p w14:paraId="4CEBC58E" w14:textId="4BCE5044" w:rsidR="00005185" w:rsidRPr="009D66AF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9D66AF">
        <w:rPr>
          <w:rFonts w:ascii="Angsana New" w:hAnsi="Angsana New"/>
          <w:i/>
          <w:iCs/>
          <w:sz w:val="28"/>
          <w:szCs w:val="28"/>
          <w:cs/>
        </w:rPr>
        <w:t>(ก)</w:t>
      </w:r>
      <w:r w:rsidRPr="009D66AF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44EA25C8" w14:textId="65B844C4" w:rsidR="000F4CA1" w:rsidRPr="009D66AF" w:rsidRDefault="000F4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6EF0AA07" w14:textId="4E204620" w:rsidR="00266E75" w:rsidRPr="00266E75" w:rsidRDefault="00266E75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266E75">
        <w:rPr>
          <w:rFonts w:ascii="Angsana New" w:hAnsi="Angsana New" w:cs="Angsana New" w:hint="cs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(“</w:t>
      </w:r>
      <w:r w:rsidRPr="00266E75">
        <w:rPr>
          <w:rFonts w:ascii="Angsana New" w:hAnsi="Angsana New" w:cs="Angsana New" w:hint="cs"/>
          <w:sz w:val="28"/>
          <w:szCs w:val="28"/>
          <w:cs/>
        </w:rPr>
        <w:t>งบการเงินระหว่างกาล</w:t>
      </w:r>
      <w:r w:rsidRPr="00266E75">
        <w:rPr>
          <w:rFonts w:ascii="Angsana New" w:hAnsi="Angsana New" w:cs="Angsana New" w:hint="eastAsia"/>
          <w:sz w:val="28"/>
          <w:szCs w:val="28"/>
          <w:cs/>
        </w:rPr>
        <w:t>”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) </w:t>
      </w:r>
      <w:r w:rsidRPr="00266E75">
        <w:rPr>
          <w:rFonts w:ascii="Angsana New" w:hAnsi="Angsana New" w:cs="Angsana New" w:hint="cs"/>
          <w:sz w:val="28"/>
          <w:szCs w:val="28"/>
          <w:cs/>
        </w:rPr>
        <w:t>ตามมาตรฐานการบัญชี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ฉบับที่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34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เรื่อง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                </w:t>
      </w:r>
      <w:r w:rsidRPr="00266E75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 </w:t>
      </w:r>
      <w:r w:rsidRPr="00266E75">
        <w:rPr>
          <w:rFonts w:ascii="Angsana New" w:hAnsi="Angsana New" w:cs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21B7C18F" w14:textId="77777777" w:rsidR="00266E75" w:rsidRPr="00266E75" w:rsidRDefault="00266E75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21895DE6" w14:textId="09602773" w:rsidR="00266E75" w:rsidRPr="00266E75" w:rsidRDefault="00266E75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266E75">
        <w:rPr>
          <w:rFonts w:ascii="Angsana New" w:hAnsi="Angsana New" w:cs="Angsana New" w:hint="cs"/>
          <w:sz w:val="28"/>
          <w:szCs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เหตุการณ์และสถานการณ์ใหม่ๆ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เพื่อไม่ให้ซ้ำซ้อนกับข้อมูลที่ได้เคยนำเสนอรายงานไปแล้ว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31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2563</w:t>
      </w:r>
    </w:p>
    <w:p w14:paraId="2DE3F6F4" w14:textId="77777777" w:rsidR="00266E75" w:rsidRPr="00266E75" w:rsidRDefault="00266E75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46F5C46F" w14:textId="5932BBDA" w:rsidR="00C248A9" w:rsidRDefault="00266E75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266E75">
        <w:rPr>
          <w:rFonts w:ascii="Angsana New" w:hAnsi="Angsana New" w:cs="Angsana New" w:hint="cs"/>
          <w:sz w:val="28"/>
          <w:szCs w:val="28"/>
          <w:cs/>
        </w:rPr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1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2564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การถือปฏิบัติดังกล่าวไม่มีผลกระทบอย่างมีสาระสำคัญต่องบการเงิน</w:t>
      </w:r>
    </w:p>
    <w:p w14:paraId="78328B3A" w14:textId="461416A6" w:rsidR="00DE3108" w:rsidRDefault="00DE3108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BB5C256" w14:textId="20D17EC8" w:rsidR="00DE3108" w:rsidRDefault="00DE3108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1FF97821" w14:textId="77777777" w:rsidR="00EA6C27" w:rsidRDefault="00EA6C27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3B37D12B" w14:textId="6C6589F9" w:rsidR="00804175" w:rsidRPr="009D66AF" w:rsidRDefault="00731238" w:rsidP="007B1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 </w:t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A730A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9D66AF">
        <w:rPr>
          <w:rFonts w:asciiTheme="majorBidi" w:hAnsiTheme="majorBidi" w:cstheme="majorBidi"/>
          <w:i/>
          <w:iCs/>
          <w:sz w:val="28"/>
          <w:szCs w:val="28"/>
        </w:rPr>
        <w:tab/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</w:p>
    <w:p w14:paraId="64C42B8C" w14:textId="77777777" w:rsidR="007B1DB6" w:rsidRPr="00633E4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9C58828" w14:textId="40F6AF63" w:rsidR="00B8752F" w:rsidRPr="00261FE6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cstheme="minorBidi"/>
          <w:sz w:val="22"/>
          <w:szCs w:val="22"/>
          <w:cs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9D66AF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097EF9" w:rsidRPr="00097EF9">
        <w:rPr>
          <w:rFonts w:asciiTheme="majorBidi" w:hAnsiTheme="majorBidi" w:cstheme="majorBidi"/>
          <w:sz w:val="28"/>
          <w:szCs w:val="28"/>
        </w:rPr>
        <w:t>31</w:t>
      </w:r>
      <w:r w:rsidR="007A0AF1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97EF9" w:rsidRPr="00097EF9">
        <w:rPr>
          <w:rFonts w:asciiTheme="majorBidi" w:hAnsiTheme="majorBidi" w:cstheme="majorBidi"/>
          <w:sz w:val="28"/>
          <w:szCs w:val="28"/>
        </w:rPr>
        <w:t>2563</w:t>
      </w:r>
    </w:p>
    <w:p w14:paraId="1235D74A" w14:textId="3690EEF3" w:rsidR="00B8752F" w:rsidRPr="00633E47" w:rsidRDefault="00B8752F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4"/>
          <w:szCs w:val="24"/>
        </w:rPr>
      </w:pPr>
    </w:p>
    <w:p w14:paraId="1B2DB06E" w14:textId="60F8E65E" w:rsidR="00B8752F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/>
          <w:i/>
          <w:iCs/>
          <w:sz w:val="28"/>
          <w:szCs w:val="28"/>
        </w:rPr>
      </w:pP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ค</w:t>
      </w: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9D66AF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8752F">
        <w:rPr>
          <w:rFonts w:asciiTheme="majorBidi" w:hAnsiTheme="majorBidi" w:hint="cs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  <w:r w:rsidRPr="00B8752F">
        <w:rPr>
          <w:rFonts w:asciiTheme="majorBidi" w:hAnsiTheme="majorBidi"/>
          <w:i/>
          <w:iCs/>
          <w:sz w:val="28"/>
          <w:szCs w:val="28"/>
          <w:cs/>
        </w:rPr>
        <w:t xml:space="preserve">  </w:t>
      </w:r>
    </w:p>
    <w:p w14:paraId="47AA9943" w14:textId="76C67581" w:rsidR="00B8752F" w:rsidRPr="00633E47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5D73D6A7" w14:textId="5FB6551E" w:rsidR="00633E47" w:rsidRPr="00BE6156" w:rsidRDefault="00B8752F" w:rsidP="000222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B8752F">
        <w:rPr>
          <w:rFonts w:asciiTheme="majorBidi" w:hAnsiTheme="majorBidi" w:hint="cs"/>
          <w:sz w:val="28"/>
          <w:szCs w:val="28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บริษัทดำเนินงานอ</w:t>
      </w:r>
      <w:r w:rsidR="009D1381">
        <w:rPr>
          <w:rFonts w:asciiTheme="majorBidi" w:hAnsiTheme="majorBidi" w:hint="cs"/>
          <w:sz w:val="28"/>
          <w:szCs w:val="28"/>
          <w:cs/>
        </w:rPr>
        <w:t>ยู่</w:t>
      </w:r>
      <w:r w:rsidRPr="00B8752F">
        <w:rPr>
          <w:rFonts w:asciiTheme="majorBidi" w:hAnsiTheme="majorBidi"/>
          <w:sz w:val="28"/>
          <w:szCs w:val="28"/>
          <w:cs/>
        </w:rPr>
        <w:t xml:space="preserve"> (“</w:t>
      </w:r>
      <w:r w:rsidRPr="00B8752F">
        <w:rPr>
          <w:rFonts w:asciiTheme="majorBidi" w:hAnsiTheme="majorBidi" w:hint="cs"/>
          <w:sz w:val="28"/>
          <w:szCs w:val="28"/>
          <w:cs/>
        </w:rPr>
        <w:t>สกุลที่ใช้ในการดำเนินงาน</w:t>
      </w:r>
      <w:r w:rsidRPr="00B8752F">
        <w:rPr>
          <w:rFonts w:asciiTheme="majorBidi" w:hAnsiTheme="majorBidi" w:hint="eastAsia"/>
          <w:sz w:val="28"/>
          <w:szCs w:val="28"/>
          <w:cs/>
        </w:rPr>
        <w:t>”</w:t>
      </w:r>
      <w:r w:rsidRPr="00B8752F">
        <w:rPr>
          <w:rFonts w:asciiTheme="majorBidi" w:hAnsiTheme="majorBidi"/>
          <w:sz w:val="28"/>
          <w:szCs w:val="28"/>
          <w:cs/>
        </w:rPr>
        <w:t xml:space="preserve">) </w:t>
      </w:r>
      <w:r w:rsidRPr="00B8752F">
        <w:rPr>
          <w:rFonts w:asciiTheme="majorBidi" w:hAnsiTheme="majorBidi" w:hint="cs"/>
          <w:sz w:val="28"/>
          <w:szCs w:val="28"/>
          <w:cs/>
        </w:rPr>
        <w:t>งบการเงินระหว่างกาลนี้แสดงหน่วยเงินตราเป็นสกุลเงินบาทซึ่งต่า</w:t>
      </w:r>
      <w:r>
        <w:rPr>
          <w:rFonts w:asciiTheme="majorBidi" w:hAnsiTheme="majorBidi" w:hint="cs"/>
          <w:sz w:val="28"/>
          <w:szCs w:val="28"/>
          <w:cs/>
        </w:rPr>
        <w:t>ง</w:t>
      </w:r>
      <w:r w:rsidRPr="00B8752F">
        <w:rPr>
          <w:rFonts w:asciiTheme="majorBidi" w:hAnsiTheme="majorBidi" w:hint="cs"/>
          <w:sz w:val="28"/>
          <w:szCs w:val="28"/>
          <w:cs/>
        </w:rPr>
        <w:t>จากสกุลเงินที่ใช้ในการดำเนินงานของบริษัท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คือ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สกุลเงินเยนญี่ปุ่น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ซึ่งการ</w:t>
      </w:r>
      <w:r w:rsidR="00536C20">
        <w:rPr>
          <w:rFonts w:asciiTheme="majorBidi" w:hAnsiTheme="majorBidi" w:hint="cs"/>
          <w:sz w:val="28"/>
          <w:szCs w:val="28"/>
          <w:cs/>
        </w:rPr>
        <w:t>นำเสนองบการเงินเป็น</w:t>
      </w:r>
      <w:r w:rsidRPr="00B8752F">
        <w:rPr>
          <w:rFonts w:asciiTheme="majorBidi" w:hAnsiTheme="majorBidi" w:hint="cs"/>
          <w:sz w:val="28"/>
          <w:szCs w:val="28"/>
          <w:cs/>
        </w:rPr>
        <w:t>หน่วยเงินตราสกุลเงินบาทเพื่อให้เป็นไปตามกฎระเบียบของหน่วยงานในประเทศไทย</w:t>
      </w:r>
      <w:r w:rsidR="00536C20">
        <w:rPr>
          <w:rFonts w:asciiTheme="majorBidi" w:hAnsiTheme="majorBidi" w:hint="cs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ข้อมูลทางการเงินทั้งหมดที่แสดงด้วยสกุลเงินบาทในหมายเหต</w:t>
      </w:r>
      <w:r>
        <w:rPr>
          <w:rFonts w:asciiTheme="majorBidi" w:hAnsiTheme="majorBidi" w:hint="cs"/>
          <w:sz w:val="28"/>
          <w:szCs w:val="28"/>
          <w:cs/>
        </w:rPr>
        <w:t>ุ</w:t>
      </w:r>
      <w:r w:rsidRPr="00B8752F">
        <w:rPr>
          <w:rFonts w:asciiTheme="majorBidi" w:hAnsiTheme="majorBidi" w:hint="cs"/>
          <w:sz w:val="28"/>
          <w:szCs w:val="28"/>
          <w:cs/>
        </w:rPr>
        <w:t>ประกอบงบการเงินได้มีการปัดเศษเพื่อให้แสดงเป็นหลักพันบาท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ยกเว้นที่ระบุไว้เป็นอย่างอื่น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งบการเงินระหว่างกาล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/>
          <w:sz w:val="28"/>
          <w:szCs w:val="28"/>
        </w:rPr>
        <w:t>12</w:t>
      </w:r>
    </w:p>
    <w:p w14:paraId="7A4C2A00" w14:textId="56F42F18" w:rsidR="00C95D55" w:rsidRPr="00DE3108" w:rsidRDefault="00C95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28"/>
          <w:szCs w:val="28"/>
        </w:rPr>
      </w:pPr>
    </w:p>
    <w:p w14:paraId="0B427509" w14:textId="123F9E9F" w:rsidR="00991336" w:rsidRPr="00B30C51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CE2716" w:rsidRDefault="004B492A" w:rsidP="004B492A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6A012D18" w14:textId="24E1AD25" w:rsidR="00804175" w:rsidRPr="00D5247F" w:rsidRDefault="0073123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5247F">
        <w:rPr>
          <w:rFonts w:asciiTheme="majorBidi" w:hAnsiTheme="majorBidi" w:cstheme="majorBidi" w:hint="cs"/>
          <w:spacing w:val="-4"/>
          <w:sz w:val="28"/>
          <w:szCs w:val="28"/>
          <w:cs/>
        </w:rPr>
        <w:t>ร</w:t>
      </w:r>
      <w:r w:rsidR="00804175" w:rsidRPr="00D5247F">
        <w:rPr>
          <w:rFonts w:asciiTheme="majorBidi" w:hAnsiTheme="majorBidi" w:cstheme="majorBidi"/>
          <w:spacing w:val="-4"/>
          <w:sz w:val="28"/>
          <w:szCs w:val="28"/>
          <w:cs/>
        </w:rPr>
        <w:t>ายการที่สำคัญกับบุคคลหรือกิจการที่เกี่ยวข้องกัน</w:t>
      </w:r>
      <w:r w:rsidR="005E07DC" w:rsidRPr="00D5247F">
        <w:rPr>
          <w:rFonts w:asciiTheme="majorBidi" w:hAnsiTheme="majorBidi" w:cstheme="majorBidi"/>
          <w:spacing w:val="-4"/>
          <w:sz w:val="28"/>
          <w:szCs w:val="28"/>
          <w:cs/>
        </w:rPr>
        <w:t>สำหรับงวดสามเดือน</w:t>
      </w:r>
      <w:r w:rsidR="00D5247F" w:rsidRPr="00D5247F">
        <w:rPr>
          <w:rFonts w:asciiTheme="majorBidi" w:hAnsiTheme="majorBidi" w:cstheme="majorBidi" w:hint="cs"/>
          <w:spacing w:val="-4"/>
          <w:sz w:val="28"/>
          <w:szCs w:val="28"/>
          <w:cs/>
        </w:rPr>
        <w:t>และหกเดือน</w:t>
      </w:r>
      <w:r w:rsidR="005E07DC" w:rsidRPr="00D5247F">
        <w:rPr>
          <w:rFonts w:asciiTheme="majorBidi" w:hAnsiTheme="majorBidi" w:cstheme="majorBidi"/>
          <w:spacing w:val="-4"/>
          <w:sz w:val="28"/>
          <w:szCs w:val="28"/>
          <w:cs/>
        </w:rPr>
        <w:t>สิ้นสุดวันที่</w:t>
      </w:r>
      <w:r w:rsidR="00804175" w:rsidRPr="00D5247F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 w:cstheme="majorBidi"/>
          <w:spacing w:val="-4"/>
          <w:sz w:val="28"/>
          <w:szCs w:val="28"/>
        </w:rPr>
        <w:t>30</w:t>
      </w:r>
      <w:r w:rsidR="005E07DC" w:rsidRPr="00D5247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31FE3" w:rsidRPr="00D5247F">
        <w:rPr>
          <w:rFonts w:asciiTheme="majorBidi" w:hAnsiTheme="majorBidi" w:cstheme="majorBidi" w:hint="cs"/>
          <w:spacing w:val="-4"/>
          <w:sz w:val="28"/>
          <w:szCs w:val="28"/>
          <w:cs/>
        </w:rPr>
        <w:t>มิถุนายน</w:t>
      </w:r>
      <w:r w:rsidR="00804175" w:rsidRPr="00D5247F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สรุปได้ดังนี้   </w:t>
      </w:r>
    </w:p>
    <w:p w14:paraId="459D3455" w14:textId="61CD1B7B" w:rsidR="00407B9E" w:rsidRPr="000C1448" w:rsidRDefault="00407B9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16"/>
          <w:szCs w:val="16"/>
          <w:highlight w:val="cyan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804175" w:rsidRPr="00A14949" w14:paraId="193925E8" w14:textId="77777777" w:rsidTr="004E790C">
        <w:trPr>
          <w:tblHeader/>
        </w:trPr>
        <w:tc>
          <w:tcPr>
            <w:tcW w:w="2168" w:type="pct"/>
            <w:shd w:val="clear" w:color="auto" w:fill="auto"/>
          </w:tcPr>
          <w:p w14:paraId="5B53334D" w14:textId="3D12AD30" w:rsidR="00804175" w:rsidRPr="004E790C" w:rsidRDefault="00F94B35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353" w:type="pct"/>
            <w:gridSpan w:val="3"/>
          </w:tcPr>
          <w:p w14:paraId="21E3E678" w14:textId="706CDAD1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F0D46BC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7B5F7C86" w14:textId="7280D485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04175" w:rsidRPr="00A14949" w14:paraId="62FFF97A" w14:textId="77777777" w:rsidTr="009777AF">
        <w:trPr>
          <w:tblHeader/>
        </w:trPr>
        <w:tc>
          <w:tcPr>
            <w:tcW w:w="2168" w:type="pct"/>
          </w:tcPr>
          <w:p w14:paraId="406FE742" w14:textId="4FCB0C0B" w:rsidR="00804175" w:rsidRPr="00A14949" w:rsidRDefault="005E07D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804175"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97EF9" w:rsidRPr="00097E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C82912"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31FE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7" w:type="pct"/>
          </w:tcPr>
          <w:p w14:paraId="2007AEBD" w14:textId="40CEF940" w:rsidR="00804175" w:rsidRPr="00A14949" w:rsidRDefault="00097EF9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61C74161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4241356" w14:textId="3FACC282" w:rsidR="00804175" w:rsidRPr="00A14949" w:rsidRDefault="00097EF9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67068FB3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1C3AE7B" w14:textId="0ADA4A63" w:rsidR="00804175" w:rsidRPr="00A14949" w:rsidRDefault="00097EF9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" w:type="pct"/>
          </w:tcPr>
          <w:p w14:paraId="4B09601A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1B8A0DC" w14:textId="6C473911" w:rsidR="00804175" w:rsidRPr="00A14949" w:rsidRDefault="00097EF9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04175" w:rsidRPr="00A14949" w14:paraId="757A914A" w14:textId="77777777" w:rsidTr="009777AF">
        <w:trPr>
          <w:tblHeader/>
        </w:trPr>
        <w:tc>
          <w:tcPr>
            <w:tcW w:w="2168" w:type="pct"/>
          </w:tcPr>
          <w:p w14:paraId="1112AA32" w14:textId="77777777" w:rsidR="00804175" w:rsidRPr="00A14949" w:rsidRDefault="00804175" w:rsidP="00964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2" w:type="pct"/>
            <w:gridSpan w:val="7"/>
          </w:tcPr>
          <w:p w14:paraId="1417F0B8" w14:textId="593CE958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04175" w:rsidRPr="00A14949" w14:paraId="1CE2B2C6" w14:textId="77777777" w:rsidTr="005F266C">
        <w:tc>
          <w:tcPr>
            <w:tcW w:w="2168" w:type="pct"/>
          </w:tcPr>
          <w:p w14:paraId="7A24CAE6" w14:textId="4A656697" w:rsidR="00804175" w:rsidRPr="00A14949" w:rsidRDefault="00804175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="00EA5348"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607" w:type="pct"/>
          </w:tcPr>
          <w:p w14:paraId="7088E60B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4EEE2403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0E87636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110BB768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987D6B1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7" w:type="pct"/>
          </w:tcPr>
          <w:p w14:paraId="3B4409D6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C3A1FCC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02222C" w:rsidRPr="00A14949" w14:paraId="75ECC534" w14:textId="77777777" w:rsidTr="00847F5D">
        <w:tc>
          <w:tcPr>
            <w:tcW w:w="2168" w:type="pct"/>
          </w:tcPr>
          <w:p w14:paraId="463070E5" w14:textId="49B3EEC5" w:rsidR="0002222C" w:rsidRPr="00A14949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4B67C886" w14:textId="7412161B" w:rsidR="0002222C" w:rsidRPr="00825B05" w:rsidRDefault="00825B05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7849385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41C4329" w14:textId="2CAB5210" w:rsidR="0002222C" w:rsidRPr="00A14949" w:rsidRDefault="0002222C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B4960AD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390E8C16" w14:textId="5ECEF4E1" w:rsidR="0002222C" w:rsidRPr="00D5247F" w:rsidRDefault="00097EF9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247F" w:rsidRPr="00D524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37" w:type="pct"/>
          </w:tcPr>
          <w:p w14:paraId="7E210D84" w14:textId="77777777" w:rsidR="0002222C" w:rsidRPr="00D5247F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51085E0" w14:textId="1B4DFE74" w:rsidR="0002222C" w:rsidRPr="00A14949" w:rsidRDefault="00097EF9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31FE3" w:rsidRPr="00D31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</w:tr>
      <w:tr w:rsidR="0002222C" w:rsidRPr="00A14949" w14:paraId="784526CA" w14:textId="77777777" w:rsidTr="00847F5D">
        <w:tc>
          <w:tcPr>
            <w:tcW w:w="2168" w:type="pct"/>
            <w:vAlign w:val="bottom"/>
          </w:tcPr>
          <w:p w14:paraId="13D836BB" w14:textId="37B14234" w:rsidR="0002222C" w:rsidRPr="00A14949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</w:t>
            </w: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607" w:type="pct"/>
          </w:tcPr>
          <w:p w14:paraId="68B86352" w14:textId="4F07AA3D" w:rsidR="0002222C" w:rsidRPr="00825B05" w:rsidRDefault="00825B05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4C73442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92C77EE" w14:textId="6E95C328" w:rsidR="0002222C" w:rsidRPr="00A14949" w:rsidRDefault="0002222C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01C8E3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6184AE17" w14:textId="20409DBA" w:rsidR="0002222C" w:rsidRPr="00FF7403" w:rsidRDefault="00097EF9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D524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137" w:type="pct"/>
          </w:tcPr>
          <w:p w14:paraId="3A178B56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4493A0F" w14:textId="0E2BABE9" w:rsidR="0002222C" w:rsidRPr="005F266C" w:rsidRDefault="00097EF9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D31FE3" w:rsidRPr="00D31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  <w:tr w:rsidR="0002222C" w:rsidRPr="00A14949" w14:paraId="7F468977" w14:textId="77777777" w:rsidTr="00847F5D">
        <w:tc>
          <w:tcPr>
            <w:tcW w:w="2168" w:type="pct"/>
            <w:vAlign w:val="bottom"/>
          </w:tcPr>
          <w:p w14:paraId="64B869EB" w14:textId="40DCAD55" w:rsidR="0002222C" w:rsidRPr="00A14949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07" w:type="pct"/>
          </w:tcPr>
          <w:p w14:paraId="11C43D7B" w14:textId="6C7C3EC9" w:rsidR="0002222C" w:rsidRPr="00825B05" w:rsidRDefault="00825B05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0775ABF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DE11AAA" w14:textId="234ACABD" w:rsidR="0002222C" w:rsidRPr="00A14949" w:rsidRDefault="0002222C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FC8DE52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805E5A8" w14:textId="3F41D4EE" w:rsidR="0002222C" w:rsidRPr="00FF7403" w:rsidRDefault="00097EF9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524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37" w:type="pct"/>
          </w:tcPr>
          <w:p w14:paraId="654806DD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173C4C44" w14:textId="78E3DBEA" w:rsidR="0002222C" w:rsidRPr="00F55BAA" w:rsidRDefault="00097EF9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31FE3" w:rsidRPr="00D31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23176A" w:rsidRPr="00A14949" w14:paraId="7ABAF7DC" w14:textId="77777777" w:rsidTr="00847F5D">
        <w:tc>
          <w:tcPr>
            <w:tcW w:w="2168" w:type="pct"/>
            <w:vAlign w:val="bottom"/>
          </w:tcPr>
          <w:p w14:paraId="40C374BA" w14:textId="0FE4F535" w:rsidR="0023176A" w:rsidRDefault="005F27D3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07" w:type="pct"/>
          </w:tcPr>
          <w:p w14:paraId="2561D9AA" w14:textId="1B23DD57" w:rsidR="0023176A" w:rsidRPr="00A14949" w:rsidRDefault="0023176A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5E81D49" w14:textId="77777777" w:rsidR="0023176A" w:rsidRPr="00A14949" w:rsidRDefault="0023176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4B83AC9" w14:textId="49EF03C2" w:rsidR="0023176A" w:rsidRPr="00A14949" w:rsidRDefault="0023176A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AB3EC83" w14:textId="77777777" w:rsidR="0023176A" w:rsidRPr="0023176A" w:rsidRDefault="0023176A" w:rsidP="00231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3853FF8" w14:textId="027C1BDB" w:rsidR="0023176A" w:rsidRPr="0023176A" w:rsidRDefault="00097EF9" w:rsidP="00231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="Angsana New"/>
                <w:sz w:val="28"/>
                <w:szCs w:val="28"/>
              </w:rPr>
              <w:t>389</w:t>
            </w:r>
          </w:p>
        </w:tc>
        <w:tc>
          <w:tcPr>
            <w:tcW w:w="137" w:type="pct"/>
          </w:tcPr>
          <w:p w14:paraId="59F3F9E3" w14:textId="77777777" w:rsidR="0023176A" w:rsidRPr="00A14949" w:rsidRDefault="0023176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7FC66FC6" w14:textId="26F4A5F3" w:rsidR="0023176A" w:rsidRDefault="00097EF9" w:rsidP="00D31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</w:tr>
      <w:tr w:rsidR="00821527" w:rsidRPr="000C1448" w14:paraId="5067F518" w14:textId="77777777" w:rsidTr="00847F5D">
        <w:tc>
          <w:tcPr>
            <w:tcW w:w="2168" w:type="pct"/>
            <w:vAlign w:val="bottom"/>
          </w:tcPr>
          <w:p w14:paraId="33B7788D" w14:textId="77777777" w:rsidR="00821527" w:rsidRPr="000C1448" w:rsidRDefault="00821527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07" w:type="pct"/>
          </w:tcPr>
          <w:p w14:paraId="2098802F" w14:textId="77777777" w:rsidR="00821527" w:rsidRPr="000C1448" w:rsidRDefault="00821527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</w:tcPr>
          <w:p w14:paraId="157A3F14" w14:textId="77777777" w:rsidR="00821527" w:rsidRPr="000C1448" w:rsidRDefault="00821527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599" w:type="pct"/>
          </w:tcPr>
          <w:p w14:paraId="0DD297FE" w14:textId="77777777" w:rsidR="00821527" w:rsidRPr="000C1448" w:rsidRDefault="00821527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</w:tcPr>
          <w:p w14:paraId="631DA7D0" w14:textId="77777777" w:rsidR="00821527" w:rsidRPr="000C1448" w:rsidRDefault="00821527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590" w:type="pct"/>
          </w:tcPr>
          <w:p w14:paraId="03BBCDC7" w14:textId="77777777" w:rsidR="00821527" w:rsidRPr="000C1448" w:rsidRDefault="00821527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7" w:type="pct"/>
          </w:tcPr>
          <w:p w14:paraId="56D1FE65" w14:textId="77777777" w:rsidR="00821527" w:rsidRPr="000C1448" w:rsidRDefault="00821527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605" w:type="pct"/>
          </w:tcPr>
          <w:p w14:paraId="51193DE2" w14:textId="77777777" w:rsidR="00821527" w:rsidRPr="000C1448" w:rsidRDefault="00821527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94B35" w:rsidRPr="000C1448" w14:paraId="04234417" w14:textId="77777777" w:rsidTr="00847F5D">
        <w:tc>
          <w:tcPr>
            <w:tcW w:w="2168" w:type="pct"/>
            <w:vAlign w:val="bottom"/>
          </w:tcPr>
          <w:p w14:paraId="7E5D5725" w14:textId="77777777" w:rsidR="00F94B35" w:rsidRPr="000C1448" w:rsidRDefault="00F94B35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07" w:type="pct"/>
          </w:tcPr>
          <w:p w14:paraId="5DE50F44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</w:tcPr>
          <w:p w14:paraId="3787820A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599" w:type="pct"/>
          </w:tcPr>
          <w:p w14:paraId="64948768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</w:tcPr>
          <w:p w14:paraId="311B8F74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590" w:type="pct"/>
          </w:tcPr>
          <w:p w14:paraId="095B137C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7" w:type="pct"/>
          </w:tcPr>
          <w:p w14:paraId="06073452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605" w:type="pct"/>
          </w:tcPr>
          <w:p w14:paraId="5D6EF113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2222C" w:rsidRPr="00A14949" w14:paraId="7358A9DF" w14:textId="77777777" w:rsidTr="00847F5D">
        <w:tc>
          <w:tcPr>
            <w:tcW w:w="2168" w:type="pct"/>
            <w:vAlign w:val="bottom"/>
          </w:tcPr>
          <w:p w14:paraId="2560F35A" w14:textId="7C9964B7" w:rsidR="0002222C" w:rsidRPr="00FF7403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7403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13649778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5138CEB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A11E14C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AFCF6DB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596E5A9" w14:textId="77777777" w:rsidR="0002222C" w:rsidRPr="00FF7403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8F53D6B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6341EE1D" w14:textId="77777777" w:rsidR="0002222C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222C" w:rsidRPr="00A14949" w14:paraId="4D69CE8D" w14:textId="77777777" w:rsidTr="00847F5D">
        <w:tc>
          <w:tcPr>
            <w:tcW w:w="2168" w:type="pct"/>
            <w:vAlign w:val="bottom"/>
          </w:tcPr>
          <w:p w14:paraId="46719BB6" w14:textId="55A0113C" w:rsidR="0002222C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0F6F6AC3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05F85EB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BA1625D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9474307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6DE35B0D" w14:textId="77777777" w:rsidR="0002222C" w:rsidRPr="00FF7403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4628F70F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2C9AE5AC" w14:textId="77777777" w:rsidR="0002222C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222C" w:rsidRPr="00A14949" w14:paraId="5AC920FC" w14:textId="77777777" w:rsidTr="00847F5D">
        <w:tc>
          <w:tcPr>
            <w:tcW w:w="2168" w:type="pct"/>
            <w:vAlign w:val="bottom"/>
          </w:tcPr>
          <w:p w14:paraId="368E4535" w14:textId="4302344F" w:rsidR="0002222C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</w:tcPr>
          <w:p w14:paraId="0B01DA99" w14:textId="395BA25C" w:rsidR="0002222C" w:rsidRPr="00A14949" w:rsidRDefault="00097EF9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D524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147" w:type="pct"/>
          </w:tcPr>
          <w:p w14:paraId="612BD8FA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A2FCDE7" w14:textId="0369D3F7" w:rsidR="0002222C" w:rsidRPr="00A14949" w:rsidRDefault="00097EF9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31FE3" w:rsidRPr="00D31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47" w:type="pct"/>
          </w:tcPr>
          <w:p w14:paraId="46FB0403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6D5D2EA" w14:textId="17CDD5EA" w:rsidR="0002222C" w:rsidRPr="00FF7403" w:rsidRDefault="00097EF9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D524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37" w:type="pct"/>
          </w:tcPr>
          <w:p w14:paraId="74091D17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1CAE0381" w14:textId="256EAC36" w:rsidR="0002222C" w:rsidRDefault="00097EF9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31FE3" w:rsidRPr="00D31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</w:tr>
      <w:tr w:rsidR="0002222C" w:rsidRPr="00A14949" w14:paraId="0AD93870" w14:textId="77777777" w:rsidTr="00847F5D">
        <w:tc>
          <w:tcPr>
            <w:tcW w:w="2168" w:type="pct"/>
            <w:vAlign w:val="bottom"/>
          </w:tcPr>
          <w:p w14:paraId="2EC31A5F" w14:textId="7FF91D38" w:rsidR="0002222C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DD76A75" w14:textId="302BA96E" w:rsidR="0002222C" w:rsidRPr="00A14949" w:rsidRDefault="00097EF9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47" w:type="pct"/>
          </w:tcPr>
          <w:p w14:paraId="1C1BC9F8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1200329" w14:textId="77BB31F8" w:rsidR="0002222C" w:rsidRPr="00A14949" w:rsidRDefault="00097EF9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47" w:type="pct"/>
          </w:tcPr>
          <w:p w14:paraId="74263474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8B72A04" w14:textId="70762A92" w:rsidR="0002222C" w:rsidRPr="00FF7403" w:rsidRDefault="00097EF9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37" w:type="pct"/>
          </w:tcPr>
          <w:p w14:paraId="25D3E09A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C5C453E" w14:textId="32C24FA3" w:rsidR="0002222C" w:rsidRDefault="00097EF9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02222C" w:rsidRPr="00A14949" w14:paraId="567E5C05" w14:textId="77777777" w:rsidTr="00847F5D">
        <w:tc>
          <w:tcPr>
            <w:tcW w:w="2168" w:type="pct"/>
            <w:vAlign w:val="bottom"/>
          </w:tcPr>
          <w:p w14:paraId="60BC8A89" w14:textId="42FE5CBD" w:rsidR="0002222C" w:rsidRPr="00FF7403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C1B9059" w14:textId="78904466" w:rsidR="0002222C" w:rsidRPr="00A14949" w:rsidRDefault="00097EF9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D524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147" w:type="pct"/>
          </w:tcPr>
          <w:p w14:paraId="087D735D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FBF5FC5" w14:textId="0A718352" w:rsidR="0002222C" w:rsidRPr="00A14949" w:rsidRDefault="00097EF9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31FE3" w:rsidRPr="00D31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147" w:type="pct"/>
          </w:tcPr>
          <w:p w14:paraId="7BC9F01D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D0D89CA" w14:textId="75046514" w:rsidR="0002222C" w:rsidRPr="00FF7403" w:rsidRDefault="00097EF9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D524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37" w:type="pct"/>
          </w:tcPr>
          <w:p w14:paraId="5B6BCA98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1481C9C" w14:textId="7716B911" w:rsidR="0002222C" w:rsidRDefault="00097EF9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31FE3" w:rsidRPr="00D31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</w:tbl>
    <w:p w14:paraId="103F7916" w14:textId="77777777" w:rsidR="000148F7" w:rsidRPr="000148F7" w:rsidRDefault="000148F7">
      <w:pPr>
        <w:rPr>
          <w:sz w:val="2"/>
          <w:szCs w:val="2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0148F7" w:rsidRPr="00A14949" w14:paraId="12113748" w14:textId="77777777" w:rsidTr="000148F7">
        <w:tc>
          <w:tcPr>
            <w:tcW w:w="2168" w:type="pct"/>
          </w:tcPr>
          <w:p w14:paraId="161B5434" w14:textId="28E20E78" w:rsidR="000148F7" w:rsidRPr="00A14949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</w:t>
            </w:r>
          </w:p>
        </w:tc>
        <w:tc>
          <w:tcPr>
            <w:tcW w:w="1353" w:type="pct"/>
            <w:gridSpan w:val="3"/>
          </w:tcPr>
          <w:p w14:paraId="329F47A1" w14:textId="05CC91ED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38BB106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32" w:type="pct"/>
            <w:gridSpan w:val="3"/>
          </w:tcPr>
          <w:p w14:paraId="5084CF4A" w14:textId="5F2B74C2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48F7" w:rsidRPr="00A14949" w14:paraId="417D1617" w14:textId="77777777" w:rsidTr="00E41BAA">
        <w:tc>
          <w:tcPr>
            <w:tcW w:w="2168" w:type="pct"/>
          </w:tcPr>
          <w:p w14:paraId="39828020" w14:textId="09DEFB7A" w:rsidR="000148F7" w:rsidRPr="00A14949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097EF9" w:rsidRPr="00097E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7" w:type="pct"/>
          </w:tcPr>
          <w:p w14:paraId="5E7A2397" w14:textId="18CE5210" w:rsidR="000148F7" w:rsidRPr="00A14949" w:rsidRDefault="00097EF9" w:rsidP="00ED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0EB43B24" w14:textId="77777777" w:rsidR="000148F7" w:rsidRPr="00A14949" w:rsidRDefault="000148F7" w:rsidP="00ED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334D7B0B" w14:textId="2A4DA2FA" w:rsidR="000148F7" w:rsidRPr="00A14949" w:rsidRDefault="00097EF9" w:rsidP="00ED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3E7619DB" w14:textId="77777777" w:rsidR="000148F7" w:rsidRPr="00A14949" w:rsidRDefault="000148F7" w:rsidP="00ED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53CABDA0" w14:textId="5588B8DB" w:rsidR="000148F7" w:rsidRPr="00A14949" w:rsidRDefault="00097EF9" w:rsidP="00ED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" w:type="pct"/>
          </w:tcPr>
          <w:p w14:paraId="23D97F83" w14:textId="77777777" w:rsidR="000148F7" w:rsidRPr="00A14949" w:rsidRDefault="000148F7" w:rsidP="00ED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69FD9D01" w14:textId="24455AB5" w:rsidR="000148F7" w:rsidRPr="00A14949" w:rsidRDefault="00097EF9" w:rsidP="00ED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148F7" w:rsidRPr="00A14949" w14:paraId="5BED2531" w14:textId="77777777" w:rsidTr="000148F7">
        <w:tc>
          <w:tcPr>
            <w:tcW w:w="2168" w:type="pct"/>
          </w:tcPr>
          <w:p w14:paraId="76C54B51" w14:textId="77777777" w:rsidR="000148F7" w:rsidRPr="00A14949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2" w:type="pct"/>
            <w:gridSpan w:val="7"/>
          </w:tcPr>
          <w:p w14:paraId="319C8027" w14:textId="2CEE3278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48F7" w:rsidRPr="00A14949" w14:paraId="7BDADE7A" w14:textId="77777777" w:rsidTr="00E41BAA">
        <w:tc>
          <w:tcPr>
            <w:tcW w:w="2168" w:type="pct"/>
          </w:tcPr>
          <w:p w14:paraId="3F3C0CAB" w14:textId="60CD898D" w:rsidR="000148F7" w:rsidRPr="00A14949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7DBEDFB3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1E98BF3B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4ECEECE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709253C3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38A45481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7" w:type="pct"/>
          </w:tcPr>
          <w:p w14:paraId="134AABA9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2A84138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0148F7" w:rsidRPr="00A14949" w14:paraId="1F4AC164" w14:textId="77777777" w:rsidTr="00E41BAA">
        <w:tc>
          <w:tcPr>
            <w:tcW w:w="2168" w:type="pct"/>
          </w:tcPr>
          <w:p w14:paraId="1695E60F" w14:textId="77777777" w:rsidR="000148F7" w:rsidRPr="00A14949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0FA78B1E" w14:textId="77777777" w:rsidR="000148F7" w:rsidRPr="00825B05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990C42F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31C30116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10D83CF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1E86555F" w14:textId="361BA2BC" w:rsidR="000148F7" w:rsidRPr="00A14949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48F7" w:rsidRPr="00D524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37" w:type="pct"/>
          </w:tcPr>
          <w:p w14:paraId="2285E7B1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06164466" w14:textId="562081A6" w:rsidR="000148F7" w:rsidRPr="00A14949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48F7" w:rsidRPr="00D31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</w:tr>
      <w:tr w:rsidR="000148F7" w:rsidRPr="00A14949" w14:paraId="166DFE0D" w14:textId="77777777" w:rsidTr="00E41BAA">
        <w:tc>
          <w:tcPr>
            <w:tcW w:w="2168" w:type="pct"/>
            <w:vAlign w:val="bottom"/>
          </w:tcPr>
          <w:p w14:paraId="11E9E5FC" w14:textId="77777777" w:rsidR="000148F7" w:rsidRPr="00A14949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</w:t>
            </w: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607" w:type="pct"/>
          </w:tcPr>
          <w:p w14:paraId="5528A10E" w14:textId="77777777" w:rsidR="000148F7" w:rsidRPr="00825B05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2B76BE2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1B26FC1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57610DC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D71A848" w14:textId="159C04E6" w:rsidR="000148F7" w:rsidRPr="00FF7403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0148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37" w:type="pct"/>
          </w:tcPr>
          <w:p w14:paraId="7C519C42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61E48277" w14:textId="109EAC90" w:rsidR="000148F7" w:rsidRPr="005F266C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438</w:t>
            </w:r>
            <w:r w:rsidR="000148F7" w:rsidRPr="00D31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</w:tr>
      <w:tr w:rsidR="000148F7" w:rsidRPr="00A14949" w14:paraId="6FD97794" w14:textId="77777777" w:rsidTr="00E41BAA">
        <w:tc>
          <w:tcPr>
            <w:tcW w:w="2168" w:type="pct"/>
            <w:vAlign w:val="bottom"/>
          </w:tcPr>
          <w:p w14:paraId="14B80501" w14:textId="77777777" w:rsidR="000148F7" w:rsidRPr="00A14949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07" w:type="pct"/>
          </w:tcPr>
          <w:p w14:paraId="72A4A764" w14:textId="77777777" w:rsidR="000148F7" w:rsidRPr="00825B05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1B691BA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440163B6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45B207A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36F99641" w14:textId="110AC175" w:rsidR="000148F7" w:rsidRPr="00FF7403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148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137" w:type="pct"/>
          </w:tcPr>
          <w:p w14:paraId="2005FC5B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20AEE024" w14:textId="39705B0C" w:rsidR="000148F7" w:rsidRPr="00F55BAA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148F7" w:rsidRPr="00D31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</w:tr>
      <w:tr w:rsidR="000148F7" w:rsidRPr="00A14949" w14:paraId="08A936A6" w14:textId="77777777" w:rsidTr="00E41BAA">
        <w:tc>
          <w:tcPr>
            <w:tcW w:w="2168" w:type="pct"/>
            <w:vAlign w:val="bottom"/>
          </w:tcPr>
          <w:p w14:paraId="04CD52F1" w14:textId="77777777" w:rsidR="000148F7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07" w:type="pct"/>
          </w:tcPr>
          <w:p w14:paraId="53F3A9DD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5C8539C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313C56B9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2D7C2E2" w14:textId="77777777" w:rsidR="000148F7" w:rsidRPr="0023176A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A5C4379" w14:textId="4F745889" w:rsidR="000148F7" w:rsidRPr="0023176A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="Angsana New"/>
                <w:sz w:val="28"/>
                <w:szCs w:val="28"/>
              </w:rPr>
              <w:t>801</w:t>
            </w:r>
          </w:p>
        </w:tc>
        <w:tc>
          <w:tcPr>
            <w:tcW w:w="137" w:type="pct"/>
          </w:tcPr>
          <w:p w14:paraId="20955E0A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1D455A63" w14:textId="58943782" w:rsidR="000148F7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</w:tr>
      <w:tr w:rsidR="000148F7" w:rsidRPr="000C1448" w14:paraId="38B3546D" w14:textId="77777777" w:rsidTr="00E41BAA">
        <w:tc>
          <w:tcPr>
            <w:tcW w:w="2168" w:type="pct"/>
            <w:vAlign w:val="bottom"/>
          </w:tcPr>
          <w:p w14:paraId="5EA237FF" w14:textId="77777777" w:rsidR="000148F7" w:rsidRPr="000C1448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07" w:type="pct"/>
          </w:tcPr>
          <w:p w14:paraId="104B2C99" w14:textId="77777777" w:rsidR="000148F7" w:rsidRPr="000C1448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</w:tcPr>
          <w:p w14:paraId="2EFA9FD5" w14:textId="77777777" w:rsidR="000148F7" w:rsidRPr="000C1448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599" w:type="pct"/>
          </w:tcPr>
          <w:p w14:paraId="5FD27556" w14:textId="77777777" w:rsidR="000148F7" w:rsidRPr="000C1448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</w:tcPr>
          <w:p w14:paraId="27EC3E9C" w14:textId="77777777" w:rsidR="000148F7" w:rsidRPr="000C1448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590" w:type="pct"/>
          </w:tcPr>
          <w:p w14:paraId="2D2A9C66" w14:textId="77777777" w:rsidR="000148F7" w:rsidRPr="000C1448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7" w:type="pct"/>
          </w:tcPr>
          <w:p w14:paraId="56BEB198" w14:textId="77777777" w:rsidR="000148F7" w:rsidRPr="000C1448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605" w:type="pct"/>
          </w:tcPr>
          <w:p w14:paraId="6CB00B6D" w14:textId="77777777" w:rsidR="000148F7" w:rsidRPr="000C1448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148F7" w:rsidRPr="00A14949" w14:paraId="390921DD" w14:textId="77777777" w:rsidTr="00E41BAA">
        <w:tc>
          <w:tcPr>
            <w:tcW w:w="2168" w:type="pct"/>
            <w:vAlign w:val="bottom"/>
          </w:tcPr>
          <w:p w14:paraId="52BAAEF1" w14:textId="77777777" w:rsidR="000148F7" w:rsidRPr="00FF7403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7403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5ED6291E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8F44E5F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F6F709F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14062FE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7E22A54D" w14:textId="77777777" w:rsidR="000148F7" w:rsidRPr="00FF7403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22C84EB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50F3EE48" w14:textId="77777777" w:rsidR="000148F7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48F7" w:rsidRPr="00A14949" w14:paraId="3F07F90E" w14:textId="77777777" w:rsidTr="00E41BAA">
        <w:tc>
          <w:tcPr>
            <w:tcW w:w="2168" w:type="pct"/>
            <w:vAlign w:val="bottom"/>
          </w:tcPr>
          <w:p w14:paraId="2E64EFBB" w14:textId="77777777" w:rsidR="000148F7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714DA79B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B23DADF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399076B4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6269B1F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4219FC42" w14:textId="77777777" w:rsidR="000148F7" w:rsidRPr="00FF7403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79EF3D86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6A183DCE" w14:textId="77777777" w:rsidR="000148F7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48F7" w:rsidRPr="00A14949" w14:paraId="5006728D" w14:textId="77777777" w:rsidTr="00E41BAA">
        <w:tc>
          <w:tcPr>
            <w:tcW w:w="2168" w:type="pct"/>
            <w:vAlign w:val="bottom"/>
          </w:tcPr>
          <w:p w14:paraId="2FEA532C" w14:textId="77777777" w:rsidR="000148F7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</w:tcPr>
          <w:p w14:paraId="4B858498" w14:textId="207B4B42" w:rsidR="000148F7" w:rsidRPr="00A14949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148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147" w:type="pct"/>
          </w:tcPr>
          <w:p w14:paraId="5C3C8B3E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19B6A311" w14:textId="4F7F93F8" w:rsidR="000148F7" w:rsidRPr="00A14949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148F7" w:rsidRPr="00D31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147" w:type="pct"/>
          </w:tcPr>
          <w:p w14:paraId="0E9A78FA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571FD254" w14:textId="4EFBE4DE" w:rsidR="000148F7" w:rsidRPr="00FF7403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148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838</w:t>
            </w:r>
          </w:p>
        </w:tc>
        <w:tc>
          <w:tcPr>
            <w:tcW w:w="137" w:type="pct"/>
          </w:tcPr>
          <w:p w14:paraId="7AD4D39A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51C6BB26" w14:textId="3BA13A1B" w:rsidR="000148F7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148F7" w:rsidRPr="00D31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0148F7" w:rsidRPr="00A14949" w14:paraId="657D55C9" w14:textId="77777777" w:rsidTr="00E41BAA">
        <w:tc>
          <w:tcPr>
            <w:tcW w:w="2168" w:type="pct"/>
            <w:vAlign w:val="bottom"/>
          </w:tcPr>
          <w:p w14:paraId="22656B95" w14:textId="77777777" w:rsidR="000148F7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7DCFD3C" w14:textId="46CAB24D" w:rsidR="000148F7" w:rsidRPr="00A14949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47" w:type="pct"/>
          </w:tcPr>
          <w:p w14:paraId="63EBB2EC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643BF68D" w14:textId="142CCED5" w:rsidR="000148F7" w:rsidRPr="00A14949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147" w:type="pct"/>
          </w:tcPr>
          <w:p w14:paraId="6B6E71DC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71301AE" w14:textId="1AE7CF20" w:rsidR="000148F7" w:rsidRPr="00FF7403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37" w:type="pct"/>
          </w:tcPr>
          <w:p w14:paraId="7F343451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0C80BE7" w14:textId="35910FF4" w:rsidR="000148F7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  <w:tr w:rsidR="000148F7" w:rsidRPr="00A14949" w14:paraId="5B681098" w14:textId="77777777" w:rsidTr="00E41BAA">
        <w:tc>
          <w:tcPr>
            <w:tcW w:w="2168" w:type="pct"/>
            <w:vAlign w:val="bottom"/>
          </w:tcPr>
          <w:p w14:paraId="1450FB0E" w14:textId="77777777" w:rsidR="000148F7" w:rsidRPr="00FF7403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1BC054E" w14:textId="43FD9F39" w:rsidR="000148F7" w:rsidRPr="00A14949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148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47" w:type="pct"/>
          </w:tcPr>
          <w:p w14:paraId="2524442D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B5826B9" w14:textId="7943E418" w:rsidR="000148F7" w:rsidRPr="00A14949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148F7" w:rsidRPr="00D31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147" w:type="pct"/>
          </w:tcPr>
          <w:p w14:paraId="7FD276C6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823759A" w14:textId="5EDCA7B2" w:rsidR="000148F7" w:rsidRPr="00FF7403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148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  <w:tc>
          <w:tcPr>
            <w:tcW w:w="137" w:type="pct"/>
          </w:tcPr>
          <w:p w14:paraId="13636F89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68BAA565" w14:textId="3E903BD1" w:rsidR="000148F7" w:rsidRDefault="00097EF9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148F7" w:rsidRPr="00D31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</w:tr>
    </w:tbl>
    <w:p w14:paraId="77852238" w14:textId="77777777" w:rsidR="00D31FE3" w:rsidRDefault="00D31FE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</w:p>
    <w:p w14:paraId="257EC67F" w14:textId="2600DE6C" w:rsidR="00FF7403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FF7403">
        <w:rPr>
          <w:rFonts w:asciiTheme="majorBidi" w:hAnsiTheme="majorBidi" w:cs="Angsana New" w:hint="cs"/>
          <w:sz w:val="28"/>
          <w:szCs w:val="28"/>
          <w:cs/>
        </w:rPr>
        <w:t>ยอดคงเหลือกับบุคคลหรือกิจการที่เกี่ยวข้องกัน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ณ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 w:cs="Angsana New"/>
          <w:sz w:val="28"/>
          <w:szCs w:val="28"/>
        </w:rPr>
        <w:t>30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31FE3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 w:cs="Angsana New"/>
          <w:sz w:val="28"/>
          <w:szCs w:val="28"/>
        </w:rPr>
        <w:t>2564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 w:cs="Angsana New"/>
          <w:sz w:val="28"/>
          <w:szCs w:val="28"/>
        </w:rPr>
        <w:t>31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 w:cs="Angsana New"/>
          <w:sz w:val="28"/>
          <w:szCs w:val="28"/>
        </w:rPr>
        <w:t>2563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มีดังนี้</w:t>
      </w:r>
    </w:p>
    <w:p w14:paraId="422166F2" w14:textId="77777777" w:rsidR="00FF7403" w:rsidRPr="00CB7627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14"/>
          <w:szCs w:val="14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1170"/>
        <w:gridCol w:w="270"/>
        <w:gridCol w:w="991"/>
        <w:gridCol w:w="269"/>
        <w:gridCol w:w="1033"/>
        <w:gridCol w:w="256"/>
        <w:gridCol w:w="1102"/>
      </w:tblGrid>
      <w:tr w:rsidR="00804175" w:rsidRPr="00A14949" w14:paraId="6FB865DF" w14:textId="77777777" w:rsidTr="0002222C">
        <w:trPr>
          <w:tblHeader/>
        </w:trPr>
        <w:tc>
          <w:tcPr>
            <w:tcW w:w="2215" w:type="pct"/>
          </w:tcPr>
          <w:p w14:paraId="37AB88B4" w14:textId="0B5ACE3E" w:rsidR="00804175" w:rsidRPr="00A14949" w:rsidRDefault="00804175" w:rsidP="009777A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30" w:type="pct"/>
            <w:gridSpan w:val="3"/>
          </w:tcPr>
          <w:p w14:paraId="4AA8390E" w14:textId="142887C8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2A1BBDB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pct"/>
            <w:gridSpan w:val="3"/>
          </w:tcPr>
          <w:p w14:paraId="01B09E5F" w14:textId="6635201C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0B2D" w:rsidRPr="00A14949" w14:paraId="28331891" w14:textId="77777777" w:rsidTr="0002222C">
        <w:trPr>
          <w:tblHeader/>
        </w:trPr>
        <w:tc>
          <w:tcPr>
            <w:tcW w:w="2215" w:type="pct"/>
          </w:tcPr>
          <w:p w14:paraId="1029012C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101EA16C" w14:textId="5FC5A63D" w:rsidR="00600B2D" w:rsidRPr="00A14949" w:rsidRDefault="00097EF9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247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" w:type="pct"/>
          </w:tcPr>
          <w:p w14:paraId="022354B3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20750DCD" w14:textId="5971B531" w:rsidR="00600B2D" w:rsidRPr="00A14949" w:rsidRDefault="00097EF9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459F42D9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09D4535B" w14:textId="2E8C8163" w:rsidR="00600B2D" w:rsidRPr="00A14949" w:rsidRDefault="00097EF9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247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0" w:type="pct"/>
          </w:tcPr>
          <w:p w14:paraId="318E7957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41D1C9AF" w14:textId="05E4CED1" w:rsidR="00600B2D" w:rsidRPr="00A14949" w:rsidRDefault="00097EF9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00B2D" w:rsidRPr="00A14949" w14:paraId="6355C962" w14:textId="77777777" w:rsidTr="0002222C">
        <w:trPr>
          <w:tblHeader/>
        </w:trPr>
        <w:tc>
          <w:tcPr>
            <w:tcW w:w="2215" w:type="pct"/>
          </w:tcPr>
          <w:p w14:paraId="4B422BEC" w14:textId="43D05376" w:rsidR="00600B2D" w:rsidRPr="00585772" w:rsidRDefault="00585772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0" w:name="_Hlk35959253"/>
            <w:r w:rsidRPr="0058577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640" w:type="pct"/>
          </w:tcPr>
          <w:p w14:paraId="449BCDE2" w14:textId="02187F68" w:rsidR="00600B2D" w:rsidRPr="00A14949" w:rsidRDefault="00097EF9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" w:type="pct"/>
          </w:tcPr>
          <w:p w14:paraId="28362614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405F91FA" w14:textId="212C88EE" w:rsidR="00600B2D" w:rsidRPr="00A14949" w:rsidRDefault="00097EF9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2D6FECF4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39E20AE8" w14:textId="133EC32F" w:rsidR="00600B2D" w:rsidRPr="00A14949" w:rsidRDefault="00097EF9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0" w:type="pct"/>
          </w:tcPr>
          <w:p w14:paraId="2FC93DF3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565A5AAF" w14:textId="5049E22D" w:rsidR="00600B2D" w:rsidRPr="00A14949" w:rsidRDefault="00097EF9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04175" w:rsidRPr="00A14949" w14:paraId="263F8192" w14:textId="77777777" w:rsidTr="0002222C">
        <w:trPr>
          <w:tblHeader/>
        </w:trPr>
        <w:tc>
          <w:tcPr>
            <w:tcW w:w="2215" w:type="pct"/>
          </w:tcPr>
          <w:p w14:paraId="6D1B9E53" w14:textId="13ED073E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5" w:type="pct"/>
            <w:gridSpan w:val="7"/>
          </w:tcPr>
          <w:p w14:paraId="5795BB4E" w14:textId="32337CD6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bookmarkEnd w:id="0"/>
      <w:tr w:rsidR="0002222C" w:rsidRPr="00A14949" w14:paraId="10E70A39" w14:textId="77777777" w:rsidTr="0002222C">
        <w:tc>
          <w:tcPr>
            <w:tcW w:w="2215" w:type="pct"/>
          </w:tcPr>
          <w:p w14:paraId="5BF052E7" w14:textId="77777777" w:rsidR="0002222C" w:rsidRPr="00585772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57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2DA95730" w14:textId="72CB9243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4829C29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31ADB4ED" w14:textId="0C37BF30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002AE61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31E8A79D" w14:textId="573E78EE" w:rsidR="0002222C" w:rsidRPr="00A14949" w:rsidRDefault="00097EF9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 w:rsidR="00D524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40" w:type="pct"/>
          </w:tcPr>
          <w:p w14:paraId="45730CEC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69C3A03C" w14:textId="15837ADE" w:rsidR="0002222C" w:rsidRPr="00A14949" w:rsidRDefault="00097EF9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0222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02222C" w:rsidRPr="00A14949" w14:paraId="46BC4FFD" w14:textId="77777777" w:rsidTr="0002222C">
        <w:tc>
          <w:tcPr>
            <w:tcW w:w="2215" w:type="pct"/>
          </w:tcPr>
          <w:p w14:paraId="7D9E1CF0" w14:textId="3A567D21" w:rsidR="0002222C" w:rsidRPr="00A14949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06B701E4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3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02876C40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4A5C7652" w:rsidR="0002222C" w:rsidRPr="00644324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3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9AF9D61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57EB9103" w:rsidR="0002222C" w:rsidRPr="00A14949" w:rsidRDefault="00097EF9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  <w:r w:rsidR="00D524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632</w:t>
            </w:r>
          </w:p>
        </w:tc>
        <w:tc>
          <w:tcPr>
            <w:tcW w:w="140" w:type="pct"/>
          </w:tcPr>
          <w:p w14:paraId="274CA64A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4860251E" w:rsidR="0002222C" w:rsidRPr="00A14949" w:rsidRDefault="00097EF9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390</w:t>
            </w:r>
            <w:r w:rsidR="000222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</w:tr>
    </w:tbl>
    <w:p w14:paraId="64BD5403" w14:textId="547A1912" w:rsidR="00DE3108" w:rsidRDefault="00DE3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6B20B6CE" w14:textId="77777777" w:rsidR="00DE3108" w:rsidRDefault="00DE3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0"/>
        <w:gridCol w:w="912"/>
        <w:gridCol w:w="233"/>
        <w:gridCol w:w="859"/>
        <w:gridCol w:w="232"/>
        <w:gridCol w:w="1078"/>
        <w:gridCol w:w="233"/>
        <w:gridCol w:w="781"/>
        <w:gridCol w:w="234"/>
        <w:gridCol w:w="651"/>
        <w:gridCol w:w="233"/>
        <w:gridCol w:w="1075"/>
        <w:gridCol w:w="233"/>
        <w:gridCol w:w="976"/>
      </w:tblGrid>
      <w:tr w:rsidR="00740453" w:rsidRPr="008D3806" w14:paraId="1E8877BA" w14:textId="77777777" w:rsidTr="00DE3108">
        <w:trPr>
          <w:tblHeader/>
        </w:trPr>
        <w:tc>
          <w:tcPr>
            <w:tcW w:w="1720" w:type="dxa"/>
            <w:vAlign w:val="bottom"/>
          </w:tcPr>
          <w:p w14:paraId="3A67184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4" w:type="dxa"/>
            <w:gridSpan w:val="3"/>
            <w:vAlign w:val="bottom"/>
          </w:tcPr>
          <w:p w14:paraId="201AA7B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2" w:type="dxa"/>
            <w:vAlign w:val="bottom"/>
          </w:tcPr>
          <w:p w14:paraId="39A10E7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4" w:type="dxa"/>
            <w:gridSpan w:val="9"/>
            <w:vAlign w:val="bottom"/>
          </w:tcPr>
          <w:p w14:paraId="72B4D62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453" w:rsidRPr="008D3806" w14:paraId="22EBC35A" w14:textId="77777777" w:rsidTr="00DE3108">
        <w:trPr>
          <w:tblHeader/>
        </w:trPr>
        <w:tc>
          <w:tcPr>
            <w:tcW w:w="1720" w:type="dxa"/>
            <w:vAlign w:val="bottom"/>
          </w:tcPr>
          <w:p w14:paraId="7465E13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912" w:type="dxa"/>
            <w:vAlign w:val="bottom"/>
          </w:tcPr>
          <w:p w14:paraId="037E52EE" w14:textId="77777777" w:rsidR="00740453" w:rsidRPr="0002222C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ณ</w:t>
            </w:r>
            <w:r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  <w:p w14:paraId="20401475" w14:textId="67AE1F1A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40453" w:rsidRPr="000222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40453"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ธันวาคม</w:t>
            </w:r>
            <w:r w:rsidR="00740453"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3" w:type="dxa"/>
            <w:vAlign w:val="bottom"/>
          </w:tcPr>
          <w:p w14:paraId="555D957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023C8CB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7F00E91" w14:textId="6C5174F8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524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5247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740453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2" w:type="dxa"/>
            <w:vAlign w:val="bottom"/>
          </w:tcPr>
          <w:p w14:paraId="7F6BBDB2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359518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4993EE5" w14:textId="7EAEB51C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40453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40453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3" w:type="dxa"/>
            <w:vAlign w:val="bottom"/>
          </w:tcPr>
          <w:p w14:paraId="360EC06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6EF79710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2B6B3FB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dxa"/>
            <w:vAlign w:val="bottom"/>
          </w:tcPr>
          <w:p w14:paraId="4C792A79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3" w:type="dxa"/>
            <w:vAlign w:val="bottom"/>
          </w:tcPr>
          <w:p w14:paraId="5F5F449D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4D8210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3" w:type="dxa"/>
            <w:vAlign w:val="bottom"/>
          </w:tcPr>
          <w:p w14:paraId="5277521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46955309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 </w:t>
            </w:r>
          </w:p>
          <w:p w14:paraId="699F64D2" w14:textId="272BA21F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524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247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มิถุนายน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40453" w:rsidRPr="008D3806" w14:paraId="56BCEB11" w14:textId="77777777" w:rsidTr="00DE3108">
        <w:trPr>
          <w:tblHeader/>
        </w:trPr>
        <w:tc>
          <w:tcPr>
            <w:tcW w:w="1720" w:type="dxa"/>
          </w:tcPr>
          <w:p w14:paraId="49B21F39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3"/>
          </w:tcPr>
          <w:p w14:paraId="5164AB2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2" w:type="dxa"/>
          </w:tcPr>
          <w:p w14:paraId="1E06715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4" w:type="dxa"/>
            <w:gridSpan w:val="9"/>
          </w:tcPr>
          <w:p w14:paraId="7836508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0453" w:rsidRPr="008D3806" w14:paraId="4DC88490" w14:textId="77777777" w:rsidTr="00DE3108">
        <w:tc>
          <w:tcPr>
            <w:tcW w:w="1720" w:type="dxa"/>
          </w:tcPr>
          <w:p w14:paraId="2892CDB5" w14:textId="77777777" w:rsidR="00740453" w:rsidRPr="00FF740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2" w:type="dxa"/>
          </w:tcPr>
          <w:p w14:paraId="22EA6D20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3" w:type="dxa"/>
          </w:tcPr>
          <w:p w14:paraId="16692C5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5BD68C3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50CD59C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0F99AD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32B6978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</w:tcPr>
          <w:p w14:paraId="21E0EDE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4D130C5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dxa"/>
          </w:tcPr>
          <w:p w14:paraId="6ECDF8A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6EC98A6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4CF0940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55A2BDE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</w:tcPr>
          <w:p w14:paraId="5F5B549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453" w:rsidRPr="008D3806" w14:paraId="19EE815A" w14:textId="77777777" w:rsidTr="00DE3108">
        <w:tc>
          <w:tcPr>
            <w:tcW w:w="1720" w:type="dxa"/>
          </w:tcPr>
          <w:p w14:paraId="20925724" w14:textId="77777777" w:rsidR="00740453" w:rsidRPr="00A4089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08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12" w:type="dxa"/>
          </w:tcPr>
          <w:p w14:paraId="2925B6DA" w14:textId="0A65C497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0453" w:rsidRPr="00BF03C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33" w:type="dxa"/>
          </w:tcPr>
          <w:p w14:paraId="26E49A92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2B0A908F" w14:textId="404687E9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0453" w:rsidRPr="00BF03C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32" w:type="dxa"/>
          </w:tcPr>
          <w:p w14:paraId="4F58764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FBF0BDE" w14:textId="0820736A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="00740453" w:rsidRPr="000222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233" w:type="dxa"/>
          </w:tcPr>
          <w:p w14:paraId="2F36F75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</w:tcPr>
          <w:p w14:paraId="6ABBF7E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482272A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dxa"/>
          </w:tcPr>
          <w:p w14:paraId="6C95FFD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518475E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1AD067F" w14:textId="59D26949" w:rsidR="00740453" w:rsidRPr="008D3806" w:rsidRDefault="00D5247F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8"/>
                <w:szCs w:val="28"/>
              </w:rPr>
              <w:t>604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45DF2A9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</w:tcPr>
          <w:p w14:paraId="1D712D95" w14:textId="340C1933" w:rsidR="00740453" w:rsidRPr="008D3806" w:rsidRDefault="00097EF9" w:rsidP="00D5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="00D524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</w:tr>
      <w:tr w:rsidR="00740453" w:rsidRPr="008D3806" w14:paraId="1D14BB95" w14:textId="77777777" w:rsidTr="00DE3108">
        <w:tc>
          <w:tcPr>
            <w:tcW w:w="1720" w:type="dxa"/>
          </w:tcPr>
          <w:p w14:paraId="6DE51376" w14:textId="05C5CFA1" w:rsidR="00740453" w:rsidRPr="00A4089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</w:t>
            </w:r>
            <w:r w:rsidR="00CB7627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12" w:type="dxa"/>
          </w:tcPr>
          <w:p w14:paraId="082897CC" w14:textId="77777777" w:rsidR="00740453" w:rsidRPr="00BF03CC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18541F6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6E44EE3B" w14:textId="77777777" w:rsidR="00740453" w:rsidRPr="00BF03CC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</w:tcPr>
          <w:p w14:paraId="6574426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8240B5C" w14:textId="77777777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AB5E8F" w14:textId="77777777" w:rsidR="00CB7627" w:rsidRDefault="00CB7627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D4AD20" w14:textId="7164342A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0222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0222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Pr="000222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4F028342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</w:tcPr>
          <w:p w14:paraId="2E7264A0" w14:textId="77777777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408BEB" w14:textId="77777777" w:rsidR="00CB7627" w:rsidRDefault="00CB7627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8B2C4F" w14:textId="1C5782C5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772FB8E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dxa"/>
          </w:tcPr>
          <w:p w14:paraId="7CD54676" w14:textId="77777777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E45336" w14:textId="77777777" w:rsidR="00CB7627" w:rsidRDefault="00CB7627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FD2743" w14:textId="1B4493BC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36D7FBB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9C6BDE5" w14:textId="77777777" w:rsidR="00D5247F" w:rsidRDefault="00D5247F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BAFF53" w14:textId="77777777" w:rsidR="00D5247F" w:rsidRDefault="00D5247F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7BE26C" w14:textId="36E01D0C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3" w:type="dxa"/>
          </w:tcPr>
          <w:p w14:paraId="05AA02C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64C058BE" w14:textId="77777777" w:rsidR="00740453" w:rsidRDefault="00740453" w:rsidP="00D5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541237" w14:textId="77777777" w:rsidR="00D5247F" w:rsidRDefault="00D5247F" w:rsidP="00D5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EFD6EA" w14:textId="40F247CC" w:rsidR="00D5247F" w:rsidRDefault="00D5247F" w:rsidP="00D5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8"/>
                <w:szCs w:val="28"/>
              </w:rPr>
              <w:t>466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40453" w:rsidRPr="008D3806" w14:paraId="0176D6F4" w14:textId="77777777" w:rsidTr="00DE3108">
        <w:tc>
          <w:tcPr>
            <w:tcW w:w="1720" w:type="dxa"/>
          </w:tcPr>
          <w:p w14:paraId="3F6CFE2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2" w:type="dxa"/>
          </w:tcPr>
          <w:p w14:paraId="535FBCE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3" w:type="dxa"/>
          </w:tcPr>
          <w:p w14:paraId="1ADF628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06D3C91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05D6F88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3087C0E" w14:textId="6F85CB32" w:rsidR="00740453" w:rsidRPr="00585772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  <w:r w:rsidR="00740453" w:rsidRPr="000222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233" w:type="dxa"/>
          </w:tcPr>
          <w:p w14:paraId="178BDCF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</w:tcPr>
          <w:p w14:paraId="6BA9765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5F2E4D7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dxa"/>
          </w:tcPr>
          <w:p w14:paraId="0E5F726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7EB3AF07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4E4E9DC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3908777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14DD1B8E" w14:textId="01ADDB86" w:rsidR="00740453" w:rsidRPr="008D3806" w:rsidRDefault="00097EF9" w:rsidP="00D5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429</w:t>
            </w:r>
            <w:r w:rsidR="00D524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628</w:t>
            </w:r>
          </w:p>
        </w:tc>
      </w:tr>
    </w:tbl>
    <w:p w14:paraId="5D143E9A" w14:textId="77777777" w:rsidR="002367F7" w:rsidRPr="00CB7627" w:rsidRDefault="002367F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BF03CC" w:rsidRPr="008D3806" w14:paraId="1018B978" w14:textId="77777777" w:rsidTr="00297667">
        <w:tc>
          <w:tcPr>
            <w:tcW w:w="2196" w:type="pct"/>
          </w:tcPr>
          <w:p w14:paraId="2F1B00B5" w14:textId="77777777" w:rsidR="00BF03CC" w:rsidRPr="008D3806" w:rsidRDefault="00BF03CC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39" w:type="pct"/>
            <w:gridSpan w:val="3"/>
          </w:tcPr>
          <w:p w14:paraId="39F6E12B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4F28F80D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pct"/>
            <w:gridSpan w:val="3"/>
          </w:tcPr>
          <w:p w14:paraId="71C0E4DC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03CC" w:rsidRPr="008D3806" w14:paraId="5FC403CB" w14:textId="77777777" w:rsidTr="00297667">
        <w:tc>
          <w:tcPr>
            <w:tcW w:w="2196" w:type="pct"/>
            <w:shd w:val="clear" w:color="auto" w:fill="auto"/>
          </w:tcPr>
          <w:p w14:paraId="1F8FF9A7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</w:tcPr>
          <w:p w14:paraId="716932F6" w14:textId="480F5230" w:rsidR="00BF03CC" w:rsidRPr="008D3806" w:rsidRDefault="00097EF9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524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247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" w:type="pct"/>
          </w:tcPr>
          <w:p w14:paraId="6BD50984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6DAFA6C" w14:textId="088DB2D3" w:rsidR="00BF03CC" w:rsidRPr="008D3806" w:rsidRDefault="00097EF9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F03C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9C5E99B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389FE07C" w14:textId="7DFD062B" w:rsidR="00BF03CC" w:rsidRPr="008D3806" w:rsidRDefault="00097EF9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524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247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" w:type="pct"/>
          </w:tcPr>
          <w:p w14:paraId="6873D494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3EAF224F" w14:textId="53609DA0" w:rsidR="00BF03CC" w:rsidRPr="008D3806" w:rsidRDefault="00097EF9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F03C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F03CC" w:rsidRPr="008D3806" w14:paraId="4C59274C" w14:textId="77777777" w:rsidTr="00297667">
        <w:tc>
          <w:tcPr>
            <w:tcW w:w="2196" w:type="pct"/>
            <w:shd w:val="clear" w:color="auto" w:fill="auto"/>
          </w:tcPr>
          <w:p w14:paraId="7DD26D71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602" w:type="pct"/>
          </w:tcPr>
          <w:p w14:paraId="0CBD7B12" w14:textId="33ADA98E" w:rsidR="00BF03CC" w:rsidRPr="008D3806" w:rsidRDefault="00097EF9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" w:type="pct"/>
          </w:tcPr>
          <w:p w14:paraId="5C270E1F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1559805" w14:textId="659F2B41" w:rsidR="00BF03CC" w:rsidRPr="008D3806" w:rsidRDefault="00097EF9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pct"/>
          </w:tcPr>
          <w:p w14:paraId="2BB5F313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7E3AF205" w14:textId="2FE4C143" w:rsidR="00BF03CC" w:rsidRPr="008D3806" w:rsidRDefault="00097EF9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" w:type="pct"/>
          </w:tcPr>
          <w:p w14:paraId="3663AD04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28F14E64" w14:textId="4FF405D2" w:rsidR="00BF03CC" w:rsidRPr="008D3806" w:rsidRDefault="00097EF9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F03CC" w:rsidRPr="008D3806" w14:paraId="137D5343" w14:textId="77777777" w:rsidTr="00297667">
        <w:tc>
          <w:tcPr>
            <w:tcW w:w="2196" w:type="pct"/>
          </w:tcPr>
          <w:p w14:paraId="134567B4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4" w:type="pct"/>
            <w:gridSpan w:val="7"/>
          </w:tcPr>
          <w:p w14:paraId="68A816BE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647F6" w:rsidRPr="008D3806" w14:paraId="6A0A97CC" w14:textId="77777777" w:rsidTr="00297667">
        <w:tc>
          <w:tcPr>
            <w:tcW w:w="2196" w:type="pct"/>
          </w:tcPr>
          <w:p w14:paraId="49EFFBD1" w14:textId="77777777" w:rsidR="00C647F6" w:rsidRPr="008D3806" w:rsidRDefault="00C647F6" w:rsidP="00C64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169C6FE6" w14:textId="098FDF04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A7D7E69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B6729EF" w14:textId="63B77C41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FC07A9D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662C82C5" w14:textId="03F5579D" w:rsidR="00C647F6" w:rsidRPr="008D3806" w:rsidRDefault="00097EF9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508</w:t>
            </w:r>
            <w:r w:rsidR="00D524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37" w:type="pct"/>
          </w:tcPr>
          <w:p w14:paraId="54A1A013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5786D0F1" w14:textId="672CA484" w:rsidR="00C647F6" w:rsidRPr="008D3806" w:rsidRDefault="00097EF9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C647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</w:tr>
      <w:tr w:rsidR="00C647F6" w:rsidRPr="008D3806" w14:paraId="62835742" w14:textId="77777777" w:rsidTr="00297667">
        <w:tc>
          <w:tcPr>
            <w:tcW w:w="2196" w:type="pct"/>
          </w:tcPr>
          <w:p w14:paraId="37C7D299" w14:textId="77777777" w:rsidR="00C647F6" w:rsidRPr="008D3806" w:rsidRDefault="00C647F6" w:rsidP="00C64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7E706B6" w14:textId="6F6B492F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043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44F92066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45CD04F" w14:textId="77777777" w:rsidR="00C647F6" w:rsidRPr="00043F4B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3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17B025B7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BA3AE1A" w14:textId="7F31C3B4" w:rsidR="00C647F6" w:rsidRPr="008D3806" w:rsidRDefault="00097EF9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508</w:t>
            </w:r>
            <w:r w:rsidR="00D524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137" w:type="pct"/>
          </w:tcPr>
          <w:p w14:paraId="315B065F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C1025B5" w14:textId="214C7386" w:rsidR="00C647F6" w:rsidRPr="008D3806" w:rsidRDefault="00097EF9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293</w:t>
            </w:r>
            <w:r w:rsidR="00C64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</w:p>
        </w:tc>
      </w:tr>
    </w:tbl>
    <w:p w14:paraId="5F27F710" w14:textId="458B1736" w:rsidR="00BF03CC" w:rsidRPr="00CB7627" w:rsidRDefault="00BF03CC" w:rsidP="000C1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9"/>
        <w:gridCol w:w="978"/>
        <w:gridCol w:w="60"/>
        <w:gridCol w:w="174"/>
        <w:gridCol w:w="60"/>
        <w:gridCol w:w="957"/>
        <w:gridCol w:w="236"/>
        <w:gridCol w:w="1012"/>
        <w:gridCol w:w="236"/>
        <w:gridCol w:w="923"/>
        <w:gridCol w:w="236"/>
        <w:gridCol w:w="920"/>
        <w:gridCol w:w="236"/>
        <w:gridCol w:w="1088"/>
      </w:tblGrid>
      <w:tr w:rsidR="00740453" w:rsidRPr="008D3806" w14:paraId="2BDEFF44" w14:textId="77777777" w:rsidTr="00740453">
        <w:trPr>
          <w:tblHeader/>
        </w:trPr>
        <w:tc>
          <w:tcPr>
            <w:tcW w:w="2109" w:type="dxa"/>
            <w:vAlign w:val="bottom"/>
          </w:tcPr>
          <w:p w14:paraId="0E1084F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9" w:type="dxa"/>
            <w:gridSpan w:val="5"/>
            <w:vAlign w:val="bottom"/>
          </w:tcPr>
          <w:p w14:paraId="2AC92490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18C6A5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51" w:type="dxa"/>
            <w:gridSpan w:val="7"/>
            <w:vAlign w:val="bottom"/>
          </w:tcPr>
          <w:p w14:paraId="02D7CCF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40453" w:rsidRPr="008D3806" w14:paraId="5204D8B1" w14:textId="77777777" w:rsidTr="00740453">
        <w:trPr>
          <w:tblHeader/>
        </w:trPr>
        <w:tc>
          <w:tcPr>
            <w:tcW w:w="2109" w:type="dxa"/>
            <w:shd w:val="clear" w:color="auto" w:fill="auto"/>
            <w:vAlign w:val="bottom"/>
          </w:tcPr>
          <w:p w14:paraId="24F3A962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32B5DF5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64600C9" w14:textId="3FB23ADD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40453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40453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4" w:type="dxa"/>
            <w:gridSpan w:val="2"/>
            <w:vAlign w:val="bottom"/>
          </w:tcPr>
          <w:p w14:paraId="4698D7A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0950AF2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0D1EB24" w14:textId="010C98EF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40453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E69D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3036760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345BD6D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24DFB8E" w14:textId="5A5AB72F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40453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40453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4B83D5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B15383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81BB157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496F122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5190B5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6CD4A48D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4B9ABE9" w14:textId="358E519B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E69D5" w:rsidRPr="006E69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E69D5" w:rsidRPr="006E69D5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40453" w:rsidRPr="008D3806" w14:paraId="450E7838" w14:textId="77777777" w:rsidTr="00740453">
        <w:trPr>
          <w:tblHeader/>
        </w:trPr>
        <w:tc>
          <w:tcPr>
            <w:tcW w:w="2109" w:type="dxa"/>
            <w:vAlign w:val="bottom"/>
          </w:tcPr>
          <w:p w14:paraId="1EF9F05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</w:p>
        </w:tc>
        <w:tc>
          <w:tcPr>
            <w:tcW w:w="1038" w:type="dxa"/>
            <w:gridSpan w:val="2"/>
            <w:vAlign w:val="bottom"/>
          </w:tcPr>
          <w:p w14:paraId="758624FA" w14:textId="27489128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4" w:type="dxa"/>
            <w:gridSpan w:val="2"/>
            <w:vAlign w:val="bottom"/>
          </w:tcPr>
          <w:p w14:paraId="36456FD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0DFC5CD" w14:textId="555E1274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97EF9" w:rsidRPr="00097EF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43B3FC4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6AE1E91C" w14:textId="5A0D603E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77B8D5A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08E9328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54403D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4D541BA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EB6D4A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707E5FA" w14:textId="71A740E4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97EF9" w:rsidRPr="00097EF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40453" w:rsidRPr="008D3806" w14:paraId="5A8B2C40" w14:textId="77777777" w:rsidTr="00740453">
        <w:trPr>
          <w:tblHeader/>
        </w:trPr>
        <w:tc>
          <w:tcPr>
            <w:tcW w:w="2109" w:type="dxa"/>
          </w:tcPr>
          <w:p w14:paraId="5726D25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9" w:type="dxa"/>
            <w:gridSpan w:val="5"/>
          </w:tcPr>
          <w:p w14:paraId="0761015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F7D525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1" w:type="dxa"/>
            <w:gridSpan w:val="7"/>
          </w:tcPr>
          <w:p w14:paraId="75CD282D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0453" w:rsidRPr="008D3806" w14:paraId="0B1CC510" w14:textId="77777777" w:rsidTr="00740453">
        <w:tc>
          <w:tcPr>
            <w:tcW w:w="2109" w:type="dxa"/>
          </w:tcPr>
          <w:p w14:paraId="282D6E4A" w14:textId="77777777" w:rsidR="00740453" w:rsidRPr="00585772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7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8" w:type="dxa"/>
          </w:tcPr>
          <w:p w14:paraId="71ECDAF5" w14:textId="2359A385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4045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4" w:type="dxa"/>
            <w:gridSpan w:val="2"/>
          </w:tcPr>
          <w:p w14:paraId="2698CD2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14:paraId="4F04585E" w14:textId="071FD6E8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4045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74BEF53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CD36FB1" w14:textId="7CBBB389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7404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3670B23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1C72BF4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21D17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216D18D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5FF2A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8ED1A76" w14:textId="382C7590" w:rsidR="00740453" w:rsidRPr="00803344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740453" w:rsidRPr="0080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40453" w:rsidRPr="008D3806" w14:paraId="59513B0E" w14:textId="77777777" w:rsidTr="00740453">
        <w:tc>
          <w:tcPr>
            <w:tcW w:w="2109" w:type="dxa"/>
          </w:tcPr>
          <w:p w14:paraId="69C0A00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8" w:type="dxa"/>
          </w:tcPr>
          <w:p w14:paraId="1DC7DC4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  <w:gridSpan w:val="2"/>
          </w:tcPr>
          <w:p w14:paraId="175A37F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14:paraId="7B21734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4FD98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B5A257C" w14:textId="4080E7AE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740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1C5CB40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</w:tcPr>
          <w:p w14:paraId="2B7444C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7FF31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</w:tcPr>
          <w:p w14:paraId="159CAC6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8F4529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15D09E4" w14:textId="11D6AE79" w:rsidR="00740453" w:rsidRPr="008D3806" w:rsidRDefault="00097EF9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740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</w:tbl>
    <w:p w14:paraId="3A38E59F" w14:textId="77777777" w:rsidR="00DE3108" w:rsidRDefault="00DE3108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7C012A31" w14:textId="77777777" w:rsidR="00DE3108" w:rsidRDefault="00DE3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6E848A1B" w14:textId="33CDDF6D" w:rsidR="00C0651D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B09F2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สัญญาที่สำคัญกับกิจการที่เกี่ยวข้องกัน</w:t>
      </w:r>
    </w:p>
    <w:p w14:paraId="02E537AD" w14:textId="2E95A451" w:rsid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3DCD814F" w14:textId="0CB250DF" w:rsidR="00DB09F2" w:rsidRP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i/>
          <w:iCs/>
          <w:sz w:val="28"/>
          <w:szCs w:val="28"/>
        </w:rPr>
      </w:pPr>
      <w:r w:rsidRPr="00DB09F2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</w:t>
      </w:r>
    </w:p>
    <w:p w14:paraId="2FD5341C" w14:textId="2D6A0DAD" w:rsid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sz w:val="28"/>
          <w:szCs w:val="28"/>
        </w:rPr>
      </w:pPr>
    </w:p>
    <w:p w14:paraId="589B6C47" w14:textId="05D0D3AE" w:rsidR="00DB09F2" w:rsidRDefault="00DB09F2" w:rsidP="0082050F">
      <w:pPr>
        <w:tabs>
          <w:tab w:val="clear" w:pos="907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บริษัทได้ทำสัญญาใช้บริการจ้างผลิตชิ้นงานกับบริษัท </w:t>
      </w:r>
      <w:r>
        <w:rPr>
          <w:rFonts w:ascii="Angsana New" w:hAnsi="Angsana New" w:cs="Angsana New"/>
          <w:sz w:val="28"/>
          <w:szCs w:val="28"/>
        </w:rPr>
        <w:t xml:space="preserve">M.C.S. Steel </w:t>
      </w:r>
      <w:r>
        <w:rPr>
          <w:rFonts w:ascii="Angsana New" w:hAnsi="Angsana New" w:cs="Angsana New" w:hint="cs"/>
          <w:sz w:val="28"/>
          <w:szCs w:val="28"/>
          <w:cs/>
        </w:rPr>
        <w:t>(</w:t>
      </w:r>
      <w:r>
        <w:rPr>
          <w:rFonts w:ascii="Angsana New" w:hAnsi="Angsana New" w:cs="Angsana New"/>
          <w:sz w:val="28"/>
          <w:szCs w:val="28"/>
        </w:rPr>
        <w:t>Xiamen</w:t>
      </w:r>
      <w:r>
        <w:rPr>
          <w:rFonts w:ascii="Angsana New" w:hAnsi="Angsana New" w:cs="Angsana New" w:hint="cs"/>
          <w:sz w:val="28"/>
          <w:szCs w:val="28"/>
          <w:cs/>
        </w:rPr>
        <w:t>)</w:t>
      </w:r>
      <w:r>
        <w:rPr>
          <w:rFonts w:ascii="Angsana New" w:hAnsi="Angsana New" w:cs="Angsana New"/>
          <w:sz w:val="28"/>
          <w:szCs w:val="28"/>
        </w:rPr>
        <w:t xml:space="preserve"> Co.,</w:t>
      </w:r>
      <w:r w:rsidR="0082050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Ltd.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 บริษัทต้องชำระเงินล่วงหน้าให้กับบริษัท </w:t>
      </w:r>
      <w:r>
        <w:rPr>
          <w:rFonts w:ascii="Angsana New" w:hAnsi="Angsana New" w:cs="Angsana New"/>
          <w:sz w:val="28"/>
          <w:szCs w:val="28"/>
        </w:rPr>
        <w:t xml:space="preserve">M.C.S. Steel </w:t>
      </w:r>
      <w:r>
        <w:rPr>
          <w:rFonts w:ascii="Angsana New" w:hAnsi="Angsana New" w:cs="Angsana New" w:hint="cs"/>
          <w:sz w:val="28"/>
          <w:szCs w:val="28"/>
          <w:cs/>
        </w:rPr>
        <w:t>(</w:t>
      </w:r>
      <w:r>
        <w:rPr>
          <w:rFonts w:ascii="Angsana New" w:hAnsi="Angsana New" w:cs="Angsana New"/>
          <w:sz w:val="28"/>
          <w:szCs w:val="28"/>
        </w:rPr>
        <w:t>Xiamen</w:t>
      </w:r>
      <w:r>
        <w:rPr>
          <w:rFonts w:ascii="Angsana New" w:hAnsi="Angsana New" w:cs="Angsana New" w:hint="cs"/>
          <w:sz w:val="28"/>
          <w:szCs w:val="28"/>
          <w:cs/>
        </w:rPr>
        <w:t>)</w:t>
      </w:r>
      <w:r>
        <w:rPr>
          <w:rFonts w:ascii="Angsana New" w:hAnsi="Angsana New" w:cs="Angsana New"/>
          <w:sz w:val="28"/>
          <w:szCs w:val="28"/>
        </w:rPr>
        <w:t xml:space="preserve"> Co.,</w:t>
      </w:r>
      <w:r w:rsidR="0082050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Ltd. </w:t>
      </w:r>
      <w:r>
        <w:rPr>
          <w:rFonts w:ascii="Angsana New" w:hAnsi="Angsana New" w:cs="Angsana New" w:hint="cs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375572EF" w14:textId="77777777" w:rsidR="002C0F5E" w:rsidRDefault="002C0F5E" w:rsidP="0082050F">
      <w:pPr>
        <w:tabs>
          <w:tab w:val="clear" w:pos="907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3508F08" w14:textId="77777777" w:rsidR="002C0F5E" w:rsidRPr="00DB09F2" w:rsidRDefault="002C0F5E" w:rsidP="002C0F5E">
      <w:pPr>
        <w:tabs>
          <w:tab w:val="clear" w:pos="907"/>
        </w:tabs>
        <w:spacing w:line="240" w:lineRule="auto"/>
        <w:ind w:left="540"/>
        <w:rPr>
          <w:rFonts w:ascii="Angsana New" w:hAnsi="Angsana New" w:cs="Angsana New"/>
          <w:i/>
          <w:iCs/>
          <w:sz w:val="28"/>
          <w:szCs w:val="28"/>
          <w:cs/>
        </w:rPr>
      </w:pPr>
      <w:r w:rsidRPr="00DB09F2">
        <w:rPr>
          <w:rFonts w:ascii="Angsana New" w:hAnsi="Angsana New" w:cs="Angsana New" w:hint="cs"/>
          <w:i/>
          <w:iCs/>
          <w:sz w:val="28"/>
          <w:szCs w:val="28"/>
          <w:cs/>
        </w:rPr>
        <w:t>สัญญาการฝึกอบรมทางเทคนิค</w:t>
      </w:r>
    </w:p>
    <w:p w14:paraId="448BC633" w14:textId="77777777" w:rsidR="002C0F5E" w:rsidRDefault="002C0F5E" w:rsidP="002C0F5E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sz w:val="28"/>
          <w:szCs w:val="28"/>
        </w:rPr>
      </w:pPr>
    </w:p>
    <w:p w14:paraId="413F7762" w14:textId="183C6802" w:rsidR="002C0F5E" w:rsidRDefault="002C0F5E" w:rsidP="002C0F5E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บริษัทได้ทำสัญญาการฝึกอบรมทางเทคนิคกับบริษัท </w:t>
      </w:r>
      <w:r w:rsidRPr="00DB09F2">
        <w:rPr>
          <w:rFonts w:ascii="Angsana New" w:hAnsi="Angsana New" w:cs="Angsana New"/>
          <w:sz w:val="28"/>
          <w:szCs w:val="28"/>
        </w:rPr>
        <w:t xml:space="preserve">M.C.S </w:t>
      </w:r>
      <w:r>
        <w:rPr>
          <w:rFonts w:ascii="Angsana New" w:hAnsi="Angsana New" w:cs="Angsana New"/>
          <w:sz w:val="28"/>
          <w:szCs w:val="28"/>
        </w:rPr>
        <w:t xml:space="preserve">- </w:t>
      </w:r>
      <w:r w:rsidRPr="00DB09F2">
        <w:rPr>
          <w:rFonts w:ascii="Angsana New" w:hAnsi="Angsana New" w:cs="Angsana New"/>
          <w:sz w:val="28"/>
          <w:szCs w:val="28"/>
        </w:rPr>
        <w:t>Japan Co., Ltd.</w:t>
      </w:r>
      <w:r>
        <w:rPr>
          <w:rFonts w:ascii="Angsana New" w:hAnsi="Angsana New" w:cs="Angsana New" w:hint="cs"/>
          <w:sz w:val="28"/>
          <w:szCs w:val="28"/>
          <w:cs/>
        </w:rPr>
        <w:t xml:space="preserve"> เพื่อพัฒนาการฝึกอบรมทางด้านเทคนิคและความชำนาญโดยมีจุดประสงค์เพื่อเพิ่มประสิทธิภาพการผลิต </w:t>
      </w:r>
      <w:proofErr w:type="gramStart"/>
      <w:r w:rsidRPr="00D85A54">
        <w:rPr>
          <w:rFonts w:ascii="Angsana New" w:hAnsi="Angsana New" w:cs="Angsana New" w:hint="cs"/>
          <w:sz w:val="28"/>
          <w:szCs w:val="28"/>
          <w:cs/>
        </w:rPr>
        <w:t>บริษัทมีภาระผูกพันในการจ่ายค่า</w:t>
      </w:r>
      <w:r>
        <w:rPr>
          <w:rFonts w:ascii="Angsana New" w:hAnsi="Angsana New" w:cs="Angsana New" w:hint="cs"/>
          <w:sz w:val="28"/>
          <w:szCs w:val="28"/>
          <w:cs/>
        </w:rPr>
        <w:t>บริการ</w:t>
      </w:r>
      <w:r w:rsidRPr="00D85A54">
        <w:rPr>
          <w:rFonts w:ascii="Angsana New" w:hAnsi="Angsana New" w:cs="Angsana New" w:hint="cs"/>
          <w:sz w:val="28"/>
          <w:szCs w:val="28"/>
          <w:cs/>
        </w:rPr>
        <w:t>ตามที่ตกลงกันในสัญญา</w:t>
      </w:r>
      <w:r w:rsidRPr="00D85A54">
        <w:rPr>
          <w:rFonts w:ascii="Angsana New" w:hAnsi="Angsana New" w:cs="Angsana New"/>
          <w:sz w:val="28"/>
          <w:szCs w:val="28"/>
          <w:cs/>
        </w:rPr>
        <w:t xml:space="preserve">  </w:t>
      </w:r>
      <w:r w:rsidRPr="00D85A54">
        <w:rPr>
          <w:rFonts w:ascii="Angsana New" w:hAnsi="Angsana New" w:cs="Angsana New" w:hint="cs"/>
          <w:sz w:val="28"/>
          <w:szCs w:val="28"/>
          <w:cs/>
        </w:rPr>
        <w:t>สัญญามีกำหนดระยะเวลาภายในหนึ่งปีต่อสัญญาโดยอัตโนมัติจนกว่าฝ่ายหนึ่งฝ่ายใดจะบอกยกเลิก</w:t>
      </w:r>
      <w:proofErr w:type="gramEnd"/>
    </w:p>
    <w:p w14:paraId="01096669" w14:textId="41C4E228" w:rsidR="00D31FE3" w:rsidRDefault="00D31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553040B6" w14:textId="5147BAD8" w:rsidR="00BB102D" w:rsidRPr="00B30C51" w:rsidRDefault="00BF03CC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t>ลูกหนี้การค้า</w:t>
      </w:r>
      <w:r w:rsidR="00B30C51" w:rsidRPr="00B30C51">
        <w:rPr>
          <w:rFonts w:ascii="Angsana New" w:hAnsi="Angsana New" w:cs="Angsana New" w:hint="cs"/>
          <w:sz w:val="30"/>
          <w:szCs w:val="30"/>
          <w:u w:val="none"/>
          <w:cs/>
        </w:rPr>
        <w:t>และลูกหนี้อื่น</w:t>
      </w:r>
    </w:p>
    <w:p w14:paraId="31BD11F1" w14:textId="72CFDE1D" w:rsidR="00BB102D" w:rsidRPr="002367F7" w:rsidRDefault="00BB102D" w:rsidP="00BB102D">
      <w:pPr>
        <w:tabs>
          <w:tab w:val="left" w:pos="540"/>
        </w:tabs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93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7"/>
        <w:gridCol w:w="783"/>
        <w:gridCol w:w="990"/>
        <w:gridCol w:w="236"/>
        <w:gridCol w:w="983"/>
        <w:gridCol w:w="6"/>
        <w:gridCol w:w="260"/>
        <w:gridCol w:w="6"/>
        <w:gridCol w:w="990"/>
        <w:gridCol w:w="280"/>
        <w:gridCol w:w="974"/>
        <w:gridCol w:w="6"/>
      </w:tblGrid>
      <w:tr w:rsidR="00BB102D" w:rsidRPr="00BB102D" w14:paraId="36C49647" w14:textId="77777777" w:rsidTr="005463E3">
        <w:trPr>
          <w:gridAfter w:val="1"/>
          <w:wAfter w:w="6" w:type="dxa"/>
          <w:trHeight w:val="385"/>
          <w:tblHeader/>
        </w:trPr>
        <w:tc>
          <w:tcPr>
            <w:tcW w:w="3807" w:type="dxa"/>
          </w:tcPr>
          <w:p w14:paraId="4E5BCFFC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83" w:type="dxa"/>
          </w:tcPr>
          <w:p w14:paraId="3346D9AE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209" w:type="dxa"/>
            <w:gridSpan w:val="3"/>
          </w:tcPr>
          <w:p w14:paraId="4019A79A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  <w:gridSpan w:val="2"/>
          </w:tcPr>
          <w:p w14:paraId="333F8C0C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27EC7EAE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102D" w:rsidRPr="00BB102D" w14:paraId="5A44E003" w14:textId="77777777" w:rsidTr="005463E3">
        <w:trPr>
          <w:trHeight w:val="385"/>
          <w:tblHeader/>
        </w:trPr>
        <w:tc>
          <w:tcPr>
            <w:tcW w:w="3807" w:type="dxa"/>
          </w:tcPr>
          <w:p w14:paraId="2EC5FD0F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83" w:type="dxa"/>
          </w:tcPr>
          <w:p w14:paraId="7C89E510" w14:textId="62E37DBF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12594FE" w14:textId="5AA5D67D" w:rsidR="00BB102D" w:rsidRPr="00BB102D" w:rsidRDefault="00097EF9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D31FE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31FE3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29D1A99E" w14:textId="77777777" w:rsidR="00BB102D" w:rsidRPr="00BB102D" w:rsidRDefault="00BB102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B64E7F7" w14:textId="2B835D9E" w:rsidR="00BB102D" w:rsidRPr="00BB102D" w:rsidRDefault="00097EF9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  <w:gridSpan w:val="2"/>
          </w:tcPr>
          <w:p w14:paraId="1923D935" w14:textId="77777777" w:rsidR="00BB102D" w:rsidRPr="00BB102D" w:rsidRDefault="00BB102D" w:rsidP="005463E3">
            <w:pPr>
              <w:pStyle w:val="BodyText"/>
              <w:tabs>
                <w:tab w:val="clear" w:pos="227"/>
                <w:tab w:val="left" w:pos="106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507E14" w14:textId="6A3F9729" w:rsidR="00BB102D" w:rsidRPr="00BB102D" w:rsidRDefault="00097EF9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D31FE3" w:rsidRPr="00D31FE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31FE3" w:rsidRPr="00D31FE3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0" w:type="dxa"/>
          </w:tcPr>
          <w:p w14:paraId="1E01851B" w14:textId="77777777" w:rsidR="00BB102D" w:rsidRPr="00BB102D" w:rsidRDefault="00BB102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3B5C2D5B" w14:textId="2A89E489" w:rsidR="00BB102D" w:rsidRPr="00BB102D" w:rsidRDefault="00097EF9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30C51" w:rsidRPr="00BB102D" w14:paraId="74418479" w14:textId="77777777" w:rsidTr="005463E3">
        <w:trPr>
          <w:trHeight w:val="385"/>
        </w:trPr>
        <w:tc>
          <w:tcPr>
            <w:tcW w:w="3807" w:type="dxa"/>
          </w:tcPr>
          <w:p w14:paraId="45F99B0E" w14:textId="10A1A21C" w:rsidR="00B30C51" w:rsidRPr="00D85A54" w:rsidRDefault="00D85A54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85A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83" w:type="dxa"/>
          </w:tcPr>
          <w:p w14:paraId="13BE36EA" w14:textId="069A0DEB" w:rsidR="00B30C51" w:rsidRPr="004D7893" w:rsidRDefault="00C670F9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</w:tcPr>
          <w:p w14:paraId="034D65C9" w14:textId="719CC9A7" w:rsidR="00B30C51" w:rsidRPr="00BB102D" w:rsidRDefault="00097EF9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4B467B07" w14:textId="77777777" w:rsidR="00B30C51" w:rsidRPr="00BB102D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9EA9F6C" w14:textId="0897D961" w:rsidR="00B30C51" w:rsidRPr="00BB102D" w:rsidRDefault="00097EF9" w:rsidP="005463E3">
            <w:pPr>
              <w:pStyle w:val="BodyText"/>
              <w:spacing w:after="0" w:line="240" w:lineRule="auto"/>
              <w:ind w:left="-167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66" w:type="dxa"/>
            <w:gridSpan w:val="2"/>
          </w:tcPr>
          <w:p w14:paraId="68F2E7F2" w14:textId="77777777" w:rsidR="00B30C51" w:rsidRPr="00BB102D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B91677" w14:textId="422C7697" w:rsidR="00B30C51" w:rsidRPr="00BB102D" w:rsidRDefault="00097EF9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80" w:type="dxa"/>
          </w:tcPr>
          <w:p w14:paraId="5C9FAE1E" w14:textId="77777777" w:rsidR="00B30C51" w:rsidRPr="00BB102D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74E79B66" w14:textId="0CA65C6B" w:rsidR="00B30C51" w:rsidRPr="00BB102D" w:rsidRDefault="00097EF9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30C51" w:rsidRPr="00BB102D" w14:paraId="43280C49" w14:textId="77777777" w:rsidTr="005463E3">
        <w:trPr>
          <w:gridAfter w:val="1"/>
          <w:wAfter w:w="6" w:type="dxa"/>
          <w:trHeight w:val="399"/>
        </w:trPr>
        <w:tc>
          <w:tcPr>
            <w:tcW w:w="3807" w:type="dxa"/>
          </w:tcPr>
          <w:p w14:paraId="1F52B8C5" w14:textId="77777777" w:rsidR="00B30C51" w:rsidRPr="00BB102D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14:paraId="438723B3" w14:textId="77777777" w:rsidR="00B30C51" w:rsidRPr="00BB102D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  <w:hideMark/>
          </w:tcPr>
          <w:p w14:paraId="32716478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B7627" w:rsidRPr="00BB102D" w14:paraId="4C4E8B45" w14:textId="77777777" w:rsidTr="005463E3">
        <w:trPr>
          <w:gridAfter w:val="1"/>
          <w:wAfter w:w="6" w:type="dxa"/>
          <w:trHeight w:val="399"/>
        </w:trPr>
        <w:tc>
          <w:tcPr>
            <w:tcW w:w="3807" w:type="dxa"/>
          </w:tcPr>
          <w:p w14:paraId="498084B6" w14:textId="353E5CE3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6A6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783" w:type="dxa"/>
          </w:tcPr>
          <w:p w14:paraId="6270154E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</w:tcPr>
          <w:p w14:paraId="00EE2D5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B7627" w:rsidRPr="00BB102D" w14:paraId="695266F9" w14:textId="77777777" w:rsidTr="005463E3">
        <w:trPr>
          <w:trHeight w:val="399"/>
        </w:trPr>
        <w:tc>
          <w:tcPr>
            <w:tcW w:w="3807" w:type="dxa"/>
          </w:tcPr>
          <w:p w14:paraId="726C2B4D" w14:textId="225538E6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4261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83" w:type="dxa"/>
          </w:tcPr>
          <w:p w14:paraId="3AC6208F" w14:textId="15F45908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DBE3E4" w14:textId="39C63E9B" w:rsidR="00CB7627" w:rsidRPr="00B41FC3" w:rsidRDefault="00097EF9" w:rsidP="003C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E3108" w:rsidRPr="00DE31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144</w:t>
            </w:r>
            <w:r w:rsidR="00DE3108" w:rsidRPr="00DE31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629</w:t>
            </w:r>
          </w:p>
        </w:tc>
        <w:tc>
          <w:tcPr>
            <w:tcW w:w="236" w:type="dxa"/>
          </w:tcPr>
          <w:p w14:paraId="57C288C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D062A29" w14:textId="4FF1507F" w:rsidR="00CB7627" w:rsidRPr="00DE5448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718</w:t>
            </w:r>
            <w:r w:rsidR="00CB7627"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207</w:t>
            </w:r>
          </w:p>
        </w:tc>
        <w:tc>
          <w:tcPr>
            <w:tcW w:w="266" w:type="dxa"/>
            <w:gridSpan w:val="2"/>
          </w:tcPr>
          <w:p w14:paraId="508C4800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B3116D" w14:textId="4C67647E" w:rsidR="00CB7627" w:rsidRPr="00F515F5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673F4" w:rsidRPr="009673F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107</w:t>
            </w:r>
            <w:r w:rsidR="009673F4" w:rsidRPr="009673F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334</w:t>
            </w:r>
          </w:p>
        </w:tc>
        <w:tc>
          <w:tcPr>
            <w:tcW w:w="280" w:type="dxa"/>
          </w:tcPr>
          <w:p w14:paraId="60B04BE0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65BC2F0" w14:textId="1C09ADB5" w:rsidR="00CB7627" w:rsidRPr="00DE5448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718</w:t>
            </w:r>
            <w:r w:rsidR="00CB7627"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207</w:t>
            </w:r>
          </w:p>
        </w:tc>
      </w:tr>
      <w:tr w:rsidR="00CB7627" w:rsidRPr="00BB102D" w14:paraId="7012C8D5" w14:textId="77777777" w:rsidTr="005463E3">
        <w:trPr>
          <w:trHeight w:val="399"/>
        </w:trPr>
        <w:tc>
          <w:tcPr>
            <w:tcW w:w="3807" w:type="dxa"/>
          </w:tcPr>
          <w:p w14:paraId="3E8653BA" w14:textId="1D135634" w:rsidR="00CB7627" w:rsidRPr="00C42614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2614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783" w:type="dxa"/>
          </w:tcPr>
          <w:p w14:paraId="4246DA5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33184B" w14:textId="6A52B10F" w:rsidR="00CB7627" w:rsidRPr="000B6CF1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37C32C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847453A" w14:textId="44541FBF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41379E88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C9A6CB" w14:textId="5C13D878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0C1075F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E8B463F" w14:textId="2BAD502D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B7627" w:rsidRPr="00BB102D" w14:paraId="57DE46F8" w14:textId="77777777" w:rsidTr="005463E3">
        <w:trPr>
          <w:trHeight w:val="399"/>
        </w:trPr>
        <w:tc>
          <w:tcPr>
            <w:tcW w:w="3807" w:type="dxa"/>
          </w:tcPr>
          <w:p w14:paraId="31F23538" w14:textId="5C4C82E8" w:rsidR="00CB7627" w:rsidRPr="00F250B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น้อยกว่า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33F0869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6892F2" w14:textId="1D92E0B6" w:rsidR="00CB7627" w:rsidRPr="0003217F" w:rsidRDefault="00097EF9" w:rsidP="003C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4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DE3108" w:rsidRPr="00DE31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017</w:t>
            </w:r>
          </w:p>
        </w:tc>
        <w:tc>
          <w:tcPr>
            <w:tcW w:w="236" w:type="dxa"/>
          </w:tcPr>
          <w:p w14:paraId="1FDA0EF4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B7C7398" w14:textId="3DE3AA01" w:rsidR="00CB7627" w:rsidRPr="003C1D64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225</w:t>
            </w:r>
            <w:r w:rsidR="00CB7627"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355</w:t>
            </w:r>
          </w:p>
        </w:tc>
        <w:tc>
          <w:tcPr>
            <w:tcW w:w="266" w:type="dxa"/>
            <w:gridSpan w:val="2"/>
          </w:tcPr>
          <w:p w14:paraId="406B569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E61740" w14:textId="313F57A6" w:rsidR="00CB7627" w:rsidRPr="0003217F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DE3108" w:rsidRPr="00DE31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017</w:t>
            </w:r>
          </w:p>
        </w:tc>
        <w:tc>
          <w:tcPr>
            <w:tcW w:w="280" w:type="dxa"/>
          </w:tcPr>
          <w:p w14:paraId="4616F320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7979FCA5" w14:textId="498FBB7D" w:rsidR="00CB7627" w:rsidRPr="003C1D64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212</w:t>
            </w:r>
            <w:r w:rsidR="00CB7627"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734</w:t>
            </w:r>
          </w:p>
        </w:tc>
      </w:tr>
      <w:tr w:rsidR="00CB7627" w:rsidRPr="00BB102D" w14:paraId="0A79F5A9" w14:textId="77777777" w:rsidTr="005463E3">
        <w:trPr>
          <w:trHeight w:val="399"/>
        </w:trPr>
        <w:tc>
          <w:tcPr>
            <w:tcW w:w="3807" w:type="dxa"/>
          </w:tcPr>
          <w:p w14:paraId="6110AEEE" w14:textId="3BBC8131" w:rsidR="00CB7627" w:rsidRPr="00F250B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5813CEC1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EFAA58" w14:textId="658A9E71" w:rsidR="00CB7627" w:rsidRPr="0003217F" w:rsidRDefault="00097EF9" w:rsidP="003C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DE3108" w:rsidRPr="00DE31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068</w:t>
            </w:r>
          </w:p>
        </w:tc>
        <w:tc>
          <w:tcPr>
            <w:tcW w:w="236" w:type="dxa"/>
          </w:tcPr>
          <w:p w14:paraId="2766987C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5F48E76" w14:textId="58067AA1" w:rsidR="00CB7627" w:rsidRPr="003C1D64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B7627"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077</w:t>
            </w:r>
          </w:p>
        </w:tc>
        <w:tc>
          <w:tcPr>
            <w:tcW w:w="266" w:type="dxa"/>
            <w:gridSpan w:val="2"/>
          </w:tcPr>
          <w:p w14:paraId="320A0E4C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D353BF" w14:textId="63249DA6" w:rsidR="00CB7627" w:rsidRPr="0003217F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9673F4" w:rsidRPr="009673F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068</w:t>
            </w:r>
          </w:p>
        </w:tc>
        <w:tc>
          <w:tcPr>
            <w:tcW w:w="280" w:type="dxa"/>
          </w:tcPr>
          <w:p w14:paraId="3440B3EF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143A0BB" w14:textId="13E8B5AB" w:rsidR="00CB7627" w:rsidRPr="003C1D64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405</w:t>
            </w:r>
          </w:p>
        </w:tc>
      </w:tr>
      <w:tr w:rsidR="00CB7627" w:rsidRPr="00BB102D" w14:paraId="005BF134" w14:textId="77777777" w:rsidTr="005463E3">
        <w:trPr>
          <w:trHeight w:val="399"/>
        </w:trPr>
        <w:tc>
          <w:tcPr>
            <w:tcW w:w="3807" w:type="dxa"/>
          </w:tcPr>
          <w:p w14:paraId="528762E7" w14:textId="0970ED0A" w:rsidR="00CB7627" w:rsidRPr="00F250B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2EEA077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2E42DD" w14:textId="6160CAB5" w:rsidR="00CB7627" w:rsidRPr="0003217F" w:rsidRDefault="00DE3108" w:rsidP="00DE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C80D2D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5AE389D" w14:textId="4184EC46" w:rsidR="00CB7627" w:rsidRPr="003C1D64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3C1D6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57BE9A8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B1AED" w14:textId="0DC67179" w:rsidR="00CB7627" w:rsidRPr="0003217F" w:rsidRDefault="009673F4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9673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6484CB3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574E402" w14:textId="2D5855E1" w:rsidR="00CB7627" w:rsidRPr="003C1D64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3C1D6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B7627" w:rsidRPr="00BB102D" w14:paraId="6F805595" w14:textId="77777777" w:rsidTr="005463E3">
        <w:trPr>
          <w:trHeight w:val="399"/>
        </w:trPr>
        <w:tc>
          <w:tcPr>
            <w:tcW w:w="3807" w:type="dxa"/>
          </w:tcPr>
          <w:p w14:paraId="35AD7544" w14:textId="0F1414E1" w:rsidR="00CB7627" w:rsidRPr="00F250B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5A788805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70B3F" w14:textId="245130E4" w:rsidR="00CB7627" w:rsidRPr="0003217F" w:rsidRDefault="00097EF9" w:rsidP="003C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="00DE3108" w:rsidRPr="00DE31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411</w:t>
            </w:r>
          </w:p>
        </w:tc>
        <w:tc>
          <w:tcPr>
            <w:tcW w:w="236" w:type="dxa"/>
          </w:tcPr>
          <w:p w14:paraId="72474B26" w14:textId="77777777" w:rsidR="00CB7627" w:rsidRPr="00CB06CE" w:rsidRDefault="00CB7627" w:rsidP="00CB0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341AD3C9" w14:textId="4A33F0C4" w:rsidR="00CB7627" w:rsidRPr="003C1D64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="00CB7627"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724</w:t>
            </w:r>
          </w:p>
        </w:tc>
        <w:tc>
          <w:tcPr>
            <w:tcW w:w="266" w:type="dxa"/>
            <w:gridSpan w:val="2"/>
          </w:tcPr>
          <w:p w14:paraId="043B9DEA" w14:textId="77777777" w:rsidR="00CB7627" w:rsidRPr="003C1D64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5CFF4" w14:textId="4F3E3D98" w:rsidR="00CB7627" w:rsidRPr="0003217F" w:rsidRDefault="009673F4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9673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0BA7BB74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3CCF15B3" w14:textId="7A5E4374" w:rsidR="00CB7627" w:rsidRPr="003C1D64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</w:tr>
      <w:tr w:rsidR="00CB7627" w:rsidRPr="00BB102D" w14:paraId="05E511A2" w14:textId="77777777" w:rsidTr="005463E3">
        <w:trPr>
          <w:trHeight w:val="399"/>
        </w:trPr>
        <w:tc>
          <w:tcPr>
            <w:tcW w:w="3807" w:type="dxa"/>
          </w:tcPr>
          <w:p w14:paraId="5C729EBE" w14:textId="7D63DC58" w:rsidR="00CB7627" w:rsidRPr="00C42614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26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3" w:type="dxa"/>
          </w:tcPr>
          <w:p w14:paraId="3440D676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034E0" w14:textId="387AA762" w:rsidR="00CB7627" w:rsidRPr="00913FE7" w:rsidRDefault="00097EF9" w:rsidP="003C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E3108" w:rsidRPr="00DE31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310</w:t>
            </w:r>
            <w:r w:rsidR="00DE3108" w:rsidRPr="00DE31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236" w:type="dxa"/>
          </w:tcPr>
          <w:p w14:paraId="09A93E35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vAlign w:val="bottom"/>
          </w:tcPr>
          <w:p w14:paraId="3CC44003" w14:textId="06BC7F5E" w:rsidR="00CB7627" w:rsidRPr="003C1D64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CB7627" w:rsidRPr="003C1D6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041</w:t>
            </w:r>
            <w:r w:rsidR="00CB7627" w:rsidRPr="003C1D6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266" w:type="dxa"/>
            <w:gridSpan w:val="2"/>
          </w:tcPr>
          <w:p w14:paraId="4FD874E0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A1A6" w14:textId="14D56CEE" w:rsidR="00CB7627" w:rsidRPr="00913FE7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E3108" w:rsidRPr="00DE31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169</w:t>
            </w:r>
            <w:r w:rsidR="00DE3108" w:rsidRPr="00DE31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419</w:t>
            </w:r>
          </w:p>
        </w:tc>
        <w:tc>
          <w:tcPr>
            <w:tcW w:w="280" w:type="dxa"/>
          </w:tcPr>
          <w:p w14:paraId="6C2E22D6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40FB5B29" w14:textId="2325000A" w:rsidR="00CB7627" w:rsidRPr="00913FE7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932</w:t>
            </w:r>
            <w:r w:rsidR="00CB7627" w:rsidRPr="003C1D6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033</w:t>
            </w:r>
          </w:p>
        </w:tc>
      </w:tr>
      <w:tr w:rsidR="00CB7627" w:rsidRPr="00BB102D" w14:paraId="5E353C5E" w14:textId="77777777" w:rsidTr="005463E3">
        <w:trPr>
          <w:trHeight w:val="399"/>
        </w:trPr>
        <w:tc>
          <w:tcPr>
            <w:tcW w:w="3807" w:type="dxa"/>
          </w:tcPr>
          <w:p w14:paraId="19454CFB" w14:textId="21B1E447" w:rsidR="00CB7627" w:rsidRPr="00F74F1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8" w:hanging="70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Pr="00C42614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12A6E99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065F" w14:textId="76F7A6E3" w:rsidR="00CB7627" w:rsidRPr="000B6CF1" w:rsidRDefault="009673F4" w:rsidP="003C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73F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Pr="009673F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411</w:t>
            </w:r>
            <w:r w:rsidRPr="009673F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D6D2D0C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10660A97" w14:textId="0E8A3398" w:rsidR="00CB7627" w:rsidRPr="00DE5448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1D6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037</w:t>
            </w:r>
            <w:r w:rsidRPr="003C1D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gridSpan w:val="2"/>
          </w:tcPr>
          <w:p w14:paraId="35B1059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1522B" w14:textId="1E5C8674" w:rsidR="00CB7627" w:rsidRPr="00B41FC3" w:rsidRDefault="009673F4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9673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762A184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47F35CA0" w14:textId="2AAE7D4C" w:rsidR="00CB7627" w:rsidRPr="00DE5448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3C1D6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B7627" w:rsidRPr="00BB102D" w14:paraId="29D99F8D" w14:textId="77777777" w:rsidTr="005463E3">
        <w:trPr>
          <w:trHeight w:val="399"/>
        </w:trPr>
        <w:tc>
          <w:tcPr>
            <w:tcW w:w="3807" w:type="dxa"/>
          </w:tcPr>
          <w:p w14:paraId="38D1986D" w14:textId="03DEB6C3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</w:tcPr>
          <w:p w14:paraId="5BD1558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B0446" w14:textId="3C01E7CF" w:rsidR="00CB7627" w:rsidRPr="000B6CF1" w:rsidRDefault="00097EF9" w:rsidP="00A1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E3108" w:rsidRPr="00DE31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206</w:t>
            </w:r>
            <w:r w:rsidR="00DE3108" w:rsidRPr="00DE31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714</w:t>
            </w:r>
          </w:p>
        </w:tc>
        <w:tc>
          <w:tcPr>
            <w:tcW w:w="236" w:type="dxa"/>
          </w:tcPr>
          <w:p w14:paraId="6F6F97F1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4E054" w14:textId="2378C70D" w:rsidR="00CB7627" w:rsidRPr="00BB102D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left" w:pos="622"/>
                <w:tab w:val="left" w:pos="720"/>
                <w:tab w:val="left" w:pos="817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946</w:t>
            </w:r>
            <w:r w:rsidR="00CB7627" w:rsidRPr="003C1D6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66" w:type="dxa"/>
            <w:gridSpan w:val="2"/>
          </w:tcPr>
          <w:p w14:paraId="4CBEC005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960EC" w14:textId="5CC4D478" w:rsidR="00CB7627" w:rsidRPr="00BB102D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E3108" w:rsidRPr="00DE31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169</w:t>
            </w:r>
            <w:r w:rsidR="00DE3108" w:rsidRPr="00DE31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419</w:t>
            </w:r>
          </w:p>
        </w:tc>
        <w:tc>
          <w:tcPr>
            <w:tcW w:w="280" w:type="dxa"/>
          </w:tcPr>
          <w:p w14:paraId="4A682728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3192D" w14:textId="59CBA2B1" w:rsidR="00CB7627" w:rsidRPr="00BB102D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932</w:t>
            </w:r>
            <w:r w:rsidR="00CB7627" w:rsidRPr="00B652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033</w:t>
            </w:r>
          </w:p>
        </w:tc>
      </w:tr>
      <w:tr w:rsidR="00CB7627" w:rsidRPr="003C3AAC" w14:paraId="5F9028E8" w14:textId="77777777" w:rsidTr="003C3AAC">
        <w:trPr>
          <w:trHeight w:val="244"/>
        </w:trPr>
        <w:tc>
          <w:tcPr>
            <w:tcW w:w="3807" w:type="dxa"/>
          </w:tcPr>
          <w:p w14:paraId="03E9F79C" w14:textId="77777777" w:rsidR="00CB7627" w:rsidRPr="003C3AA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</w:tcPr>
          <w:p w14:paraId="41CCBD8A" w14:textId="77777777" w:rsidR="00CB7627" w:rsidRPr="003C3AA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9034DE" w14:textId="77777777" w:rsidR="00CB7627" w:rsidRPr="003C3AAC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45490B67" w14:textId="77777777" w:rsidR="00CB7627" w:rsidRPr="003C3AA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E4757B2" w14:textId="77777777" w:rsidR="00CB7627" w:rsidRPr="003C3AAC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6" w:type="dxa"/>
            <w:gridSpan w:val="2"/>
          </w:tcPr>
          <w:p w14:paraId="31FC0302" w14:textId="77777777" w:rsidR="00CB7627" w:rsidRPr="003C3AA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0C382C" w14:textId="77777777" w:rsidR="00CB7627" w:rsidRPr="003C3AAC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0" w:type="dxa"/>
          </w:tcPr>
          <w:p w14:paraId="6BD3BEA8" w14:textId="77777777" w:rsidR="00CB7627" w:rsidRPr="003C3AA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5462898" w14:textId="77777777" w:rsidR="00CB7627" w:rsidRPr="003C3AAC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2C0F5E" w:rsidRPr="003C3AAC" w14:paraId="25A871A4" w14:textId="77777777" w:rsidTr="003C3AAC">
        <w:trPr>
          <w:trHeight w:val="244"/>
        </w:trPr>
        <w:tc>
          <w:tcPr>
            <w:tcW w:w="3807" w:type="dxa"/>
          </w:tcPr>
          <w:p w14:paraId="6AD1D9A0" w14:textId="77777777" w:rsidR="002C0F5E" w:rsidRPr="003C3AAC" w:rsidRDefault="002C0F5E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</w:tcPr>
          <w:p w14:paraId="0F96B182" w14:textId="77777777" w:rsidR="002C0F5E" w:rsidRPr="003C3AAC" w:rsidRDefault="002C0F5E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248EBC" w14:textId="77777777" w:rsidR="002C0F5E" w:rsidRPr="003C3AAC" w:rsidRDefault="002C0F5E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4C849937" w14:textId="77777777" w:rsidR="002C0F5E" w:rsidRPr="003C3AAC" w:rsidRDefault="002C0F5E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5F6A16F" w14:textId="77777777" w:rsidR="002C0F5E" w:rsidRPr="003C3AAC" w:rsidRDefault="002C0F5E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6" w:type="dxa"/>
            <w:gridSpan w:val="2"/>
          </w:tcPr>
          <w:p w14:paraId="319BD99F" w14:textId="77777777" w:rsidR="002C0F5E" w:rsidRPr="003C3AAC" w:rsidRDefault="002C0F5E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F86860" w14:textId="77777777" w:rsidR="002C0F5E" w:rsidRPr="003C3AAC" w:rsidRDefault="002C0F5E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0" w:type="dxa"/>
          </w:tcPr>
          <w:p w14:paraId="4EC90CE1" w14:textId="77777777" w:rsidR="002C0F5E" w:rsidRPr="003C3AAC" w:rsidRDefault="002C0F5E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200040F" w14:textId="77777777" w:rsidR="002C0F5E" w:rsidRPr="003C3AAC" w:rsidRDefault="002C0F5E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2C0F5E" w:rsidRPr="003C3AAC" w14:paraId="0776BA7D" w14:textId="77777777" w:rsidTr="003C3AAC">
        <w:trPr>
          <w:trHeight w:val="244"/>
        </w:trPr>
        <w:tc>
          <w:tcPr>
            <w:tcW w:w="3807" w:type="dxa"/>
          </w:tcPr>
          <w:p w14:paraId="64C6809E" w14:textId="77777777" w:rsidR="002C0F5E" w:rsidRPr="003C3AAC" w:rsidRDefault="002C0F5E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</w:tcPr>
          <w:p w14:paraId="2E411F71" w14:textId="77777777" w:rsidR="002C0F5E" w:rsidRPr="003C3AAC" w:rsidRDefault="002C0F5E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5FF710" w14:textId="77777777" w:rsidR="002C0F5E" w:rsidRPr="003C3AAC" w:rsidRDefault="002C0F5E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6395DF73" w14:textId="77777777" w:rsidR="002C0F5E" w:rsidRPr="003C3AAC" w:rsidRDefault="002C0F5E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7AA394A" w14:textId="77777777" w:rsidR="002C0F5E" w:rsidRPr="003C3AAC" w:rsidRDefault="002C0F5E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6" w:type="dxa"/>
            <w:gridSpan w:val="2"/>
          </w:tcPr>
          <w:p w14:paraId="28647EB0" w14:textId="77777777" w:rsidR="002C0F5E" w:rsidRPr="003C3AAC" w:rsidRDefault="002C0F5E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5CDF42" w14:textId="77777777" w:rsidR="002C0F5E" w:rsidRPr="003C3AAC" w:rsidRDefault="002C0F5E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0" w:type="dxa"/>
          </w:tcPr>
          <w:p w14:paraId="2FEDBF18" w14:textId="77777777" w:rsidR="002C0F5E" w:rsidRPr="003C3AAC" w:rsidRDefault="002C0F5E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4EC8C692" w14:textId="77777777" w:rsidR="002C0F5E" w:rsidRPr="003C3AAC" w:rsidRDefault="002C0F5E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CB7627" w:rsidRPr="00BB102D" w14:paraId="2901EF49" w14:textId="77777777" w:rsidTr="005463E3">
        <w:trPr>
          <w:gridAfter w:val="1"/>
          <w:wAfter w:w="6" w:type="dxa"/>
          <w:trHeight w:val="399"/>
        </w:trPr>
        <w:tc>
          <w:tcPr>
            <w:tcW w:w="3807" w:type="dxa"/>
          </w:tcPr>
          <w:p w14:paraId="1301D6FC" w14:textId="31A03995" w:rsidR="00CB7627" w:rsidRPr="00D85A54" w:rsidRDefault="00D40792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85A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783" w:type="dxa"/>
          </w:tcPr>
          <w:p w14:paraId="48A13865" w14:textId="77777777" w:rsidR="00CB7627" w:rsidRPr="005F27D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  <w:shd w:val="clear" w:color="auto" w:fill="auto"/>
            <w:vAlign w:val="bottom"/>
          </w:tcPr>
          <w:p w14:paraId="49D5C561" w14:textId="0A7E08E2" w:rsidR="00CB7627" w:rsidRPr="0071485A" w:rsidRDefault="00CB7627" w:rsidP="00CB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7627" w:rsidRPr="00BB102D" w14:paraId="3AFEE4FA" w14:textId="77777777" w:rsidTr="005463E3">
        <w:trPr>
          <w:trHeight w:val="399"/>
        </w:trPr>
        <w:tc>
          <w:tcPr>
            <w:tcW w:w="3807" w:type="dxa"/>
          </w:tcPr>
          <w:p w14:paraId="3CE2705A" w14:textId="2E813F40" w:rsidR="00CB7627" w:rsidRPr="00E06A61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06A6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83" w:type="dxa"/>
          </w:tcPr>
          <w:p w14:paraId="55FCF90C" w14:textId="6D87B859" w:rsidR="00CB7627" w:rsidRPr="004D7893" w:rsidRDefault="00097EF9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EB1EB8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065F1F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E7BFFC8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66105520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9E92AE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D6DDFD3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B30677C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B7627" w:rsidRPr="00BB102D" w14:paraId="56FA8D11" w14:textId="77777777" w:rsidTr="005463E3">
        <w:trPr>
          <w:trHeight w:val="399"/>
        </w:trPr>
        <w:tc>
          <w:tcPr>
            <w:tcW w:w="3807" w:type="dxa"/>
          </w:tcPr>
          <w:p w14:paraId="24FCE496" w14:textId="38FD1543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783" w:type="dxa"/>
          </w:tcPr>
          <w:p w14:paraId="14DA21F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55C18C" w14:textId="3A522185" w:rsidR="00CB7627" w:rsidRPr="0003217F" w:rsidRDefault="004D26A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26A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EECFE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FAACC06" w14:textId="339192CD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6661ECB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C380A6" w14:textId="0A8BB5AB" w:rsidR="00CB7627" w:rsidRPr="0003217F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4D26A9" w:rsidRPr="004D2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280" w:type="dxa"/>
          </w:tcPr>
          <w:p w14:paraId="482B3B6B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D934CEA" w14:textId="22EA1E45" w:rsidR="00CB7627" w:rsidRPr="00BB102D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CB7627" w:rsidRPr="00633E47" w14:paraId="106DDF44" w14:textId="77777777" w:rsidTr="005463E3">
        <w:trPr>
          <w:trHeight w:val="399"/>
        </w:trPr>
        <w:tc>
          <w:tcPr>
            <w:tcW w:w="3807" w:type="dxa"/>
          </w:tcPr>
          <w:p w14:paraId="751BDF68" w14:textId="6025863A" w:rsidR="00CB7627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783" w:type="dxa"/>
          </w:tcPr>
          <w:p w14:paraId="495693A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B667" w14:textId="5B83F612" w:rsidR="00CB7627" w:rsidRPr="00D40792" w:rsidRDefault="003D3C62" w:rsidP="003D3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D3C6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41587F" w14:textId="77777777" w:rsidR="00CB7627" w:rsidRPr="009D1381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69ECDA20" w14:textId="72B9968A" w:rsidR="00CB7627" w:rsidRPr="009D1381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3E78DD3C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C17F2" w14:textId="4E6A383C" w:rsidR="00CB7627" w:rsidRPr="00633E47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="004D26A9" w:rsidRPr="004D2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280" w:type="dxa"/>
          </w:tcPr>
          <w:p w14:paraId="59BF6DE3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1FE7888A" w14:textId="44797B64" w:rsidR="00CB7627" w:rsidRPr="00633E47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</w:tr>
      <w:tr w:rsidR="00CB7627" w:rsidRPr="00633E47" w14:paraId="3DF1DF26" w14:textId="77777777" w:rsidTr="00652B56">
        <w:trPr>
          <w:trHeight w:val="399"/>
        </w:trPr>
        <w:tc>
          <w:tcPr>
            <w:tcW w:w="3807" w:type="dxa"/>
          </w:tcPr>
          <w:p w14:paraId="1154612B" w14:textId="77777777" w:rsidR="00CB7627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6D2059A1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B595F" w14:textId="4CCF7609" w:rsidR="00CB7627" w:rsidRPr="00D40792" w:rsidRDefault="003D3C62" w:rsidP="003D3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D3C6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4049EE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vAlign w:val="bottom"/>
          </w:tcPr>
          <w:p w14:paraId="5661270C" w14:textId="54D124B1" w:rsidR="00CB7627" w:rsidRPr="004D7893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6823CD4D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7E9ED" w14:textId="4DF3B67E" w:rsidR="00CB7627" w:rsidRPr="004D7893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 w:rsidR="004D26A9" w:rsidRPr="004D2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280" w:type="dxa"/>
          </w:tcPr>
          <w:p w14:paraId="3925F29A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7FD8DF0C" w14:textId="037AC495" w:rsidR="00CB7627" w:rsidRPr="004D7893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CB7627" w:rsidRPr="00BB102D" w14:paraId="64927A61" w14:textId="77777777" w:rsidTr="005463E3">
        <w:trPr>
          <w:trHeight w:val="399"/>
        </w:trPr>
        <w:tc>
          <w:tcPr>
            <w:tcW w:w="3807" w:type="dxa"/>
          </w:tcPr>
          <w:p w14:paraId="2929E2A6" w14:textId="7E8A19CB" w:rsidR="00CB7627" w:rsidRPr="00F74F1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74F1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83" w:type="dxa"/>
          </w:tcPr>
          <w:p w14:paraId="46E8B593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8A95E0" w14:textId="77777777" w:rsidR="00CB762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4AB89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3557597" w14:textId="77777777" w:rsidR="00CB762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308D255B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DEE582" w14:textId="77777777" w:rsidR="00CB762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4F1770B6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14BD0B4" w14:textId="77777777" w:rsidR="00CB762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7627" w:rsidRPr="00BB102D" w14:paraId="77CF111E" w14:textId="77777777" w:rsidTr="005463E3">
        <w:trPr>
          <w:trHeight w:val="399"/>
        </w:trPr>
        <w:tc>
          <w:tcPr>
            <w:tcW w:w="3807" w:type="dxa"/>
          </w:tcPr>
          <w:p w14:paraId="524D2062" w14:textId="389B20B3" w:rsidR="00CB7627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783" w:type="dxa"/>
          </w:tcPr>
          <w:p w14:paraId="73E023AB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C54FAD" w14:textId="007944F8" w:rsidR="00CB7627" w:rsidRDefault="00097EF9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4D26A9" w:rsidRPr="004D2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236" w:type="dxa"/>
          </w:tcPr>
          <w:p w14:paraId="448EAA17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0201324" w14:textId="380EADA6" w:rsidR="00CB7627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266" w:type="dxa"/>
            <w:gridSpan w:val="2"/>
          </w:tcPr>
          <w:p w14:paraId="598B1D4D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EFE8EA" w14:textId="50D6BD6A" w:rsidR="00CB7627" w:rsidRDefault="00097EF9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4D26A9" w:rsidRPr="004D2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280" w:type="dxa"/>
          </w:tcPr>
          <w:p w14:paraId="36C73FF6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4ED89E0" w14:textId="078758F1" w:rsidR="00CB7627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</w:tr>
      <w:tr w:rsidR="00CB7627" w:rsidRPr="00BB102D" w14:paraId="5D8A7E6E" w14:textId="77777777" w:rsidTr="005463E3">
        <w:trPr>
          <w:trHeight w:val="399"/>
        </w:trPr>
        <w:tc>
          <w:tcPr>
            <w:tcW w:w="3807" w:type="dxa"/>
          </w:tcPr>
          <w:p w14:paraId="26EFD809" w14:textId="207CE733" w:rsidR="00CB7627" w:rsidRPr="00DE5448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5292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783" w:type="dxa"/>
          </w:tcPr>
          <w:p w14:paraId="5A3F9B5F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387E00" w14:textId="40395A9D" w:rsidR="00CB7627" w:rsidRPr="000B6CF1" w:rsidRDefault="00097EF9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D26A9" w:rsidRPr="004D2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236" w:type="dxa"/>
          </w:tcPr>
          <w:p w14:paraId="7346B4D1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A93A890" w14:textId="46A65DFD" w:rsidR="00CB7627" w:rsidRPr="00BB102D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2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266" w:type="dxa"/>
            <w:gridSpan w:val="2"/>
          </w:tcPr>
          <w:p w14:paraId="0DB69939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20CB64" w14:textId="34306F49" w:rsidR="00CB7627" w:rsidRPr="000B6CF1" w:rsidRDefault="00097EF9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D26A9" w:rsidRPr="004D2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280" w:type="dxa"/>
          </w:tcPr>
          <w:p w14:paraId="52279132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2FA0B25" w14:textId="0525C195" w:rsidR="00CB7627" w:rsidRPr="00DE5448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</w:tr>
      <w:tr w:rsidR="00CB7627" w:rsidRPr="00BB102D" w14:paraId="7F54CE17" w14:textId="77777777" w:rsidTr="005463E3">
        <w:trPr>
          <w:trHeight w:val="399"/>
        </w:trPr>
        <w:tc>
          <w:tcPr>
            <w:tcW w:w="3807" w:type="dxa"/>
          </w:tcPr>
          <w:p w14:paraId="687AFC73" w14:textId="66BF6682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783" w:type="dxa"/>
          </w:tcPr>
          <w:p w14:paraId="5133BED6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2D09A2" w14:textId="38C10692" w:rsidR="00CB7627" w:rsidRPr="000B6CF1" w:rsidRDefault="00097EF9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E3108" w:rsidRPr="00DE31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236" w:type="dxa"/>
          </w:tcPr>
          <w:p w14:paraId="5FD76949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5EF02C3" w14:textId="79F3E33D" w:rsidR="00CB7627" w:rsidRPr="00DE5448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266" w:type="dxa"/>
            <w:gridSpan w:val="2"/>
          </w:tcPr>
          <w:p w14:paraId="1D49EC9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0689CA" w14:textId="271F2B89" w:rsidR="00CB7627" w:rsidRPr="000B6CF1" w:rsidRDefault="00097EF9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D26A9" w:rsidRPr="004D2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280" w:type="dxa"/>
          </w:tcPr>
          <w:p w14:paraId="6DE0ECE9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8EDA160" w14:textId="745D1C81" w:rsidR="00CB7627" w:rsidRPr="00DE5448" w:rsidRDefault="00097EF9" w:rsidP="00B32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CB7627" w:rsidRPr="00BB102D" w14:paraId="69E0D49E" w14:textId="77777777" w:rsidTr="005463E3">
        <w:trPr>
          <w:trHeight w:val="399"/>
        </w:trPr>
        <w:tc>
          <w:tcPr>
            <w:tcW w:w="3807" w:type="dxa"/>
          </w:tcPr>
          <w:p w14:paraId="323477FA" w14:textId="037D5A41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783" w:type="dxa"/>
            <w:hideMark/>
          </w:tcPr>
          <w:p w14:paraId="21EB80F2" w14:textId="77777777" w:rsidR="00CB7627" w:rsidRPr="00AE707F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BE968F" w14:textId="1E4F8CB8" w:rsidR="00CB7627" w:rsidRPr="00AE707F" w:rsidRDefault="00097EF9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E3108" w:rsidRPr="00DE31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236" w:type="dxa"/>
          </w:tcPr>
          <w:p w14:paraId="44A2D333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58D30E8" w14:textId="38164709" w:rsidR="00CB7627" w:rsidRPr="00DE5448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66" w:type="dxa"/>
            <w:gridSpan w:val="2"/>
          </w:tcPr>
          <w:p w14:paraId="049A04E8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BAFCD8" w14:textId="417DF78F" w:rsidR="00CB7627" w:rsidRPr="00BB102D" w:rsidRDefault="00097EF9" w:rsidP="00B32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E3108" w:rsidRPr="00DE31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280" w:type="dxa"/>
          </w:tcPr>
          <w:p w14:paraId="5782A5A9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4A1A3144" w14:textId="00BCBDF3" w:rsidR="00CB7627" w:rsidRPr="00DE5448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</w:tr>
      <w:tr w:rsidR="00CB7627" w:rsidRPr="00BB102D" w14:paraId="13F6AE53" w14:textId="77777777" w:rsidTr="005463E3">
        <w:trPr>
          <w:trHeight w:val="399"/>
        </w:trPr>
        <w:tc>
          <w:tcPr>
            <w:tcW w:w="3807" w:type="dxa"/>
          </w:tcPr>
          <w:p w14:paraId="3B1F43A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  <w:r w:rsidRPr="00BB102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</w:p>
        </w:tc>
        <w:tc>
          <w:tcPr>
            <w:tcW w:w="783" w:type="dxa"/>
            <w:hideMark/>
          </w:tcPr>
          <w:p w14:paraId="39739D56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7B826" w14:textId="7F38B41E" w:rsidR="00CB7627" w:rsidRPr="00BB102D" w:rsidRDefault="00097EF9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DE3108" w:rsidRPr="00DE31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236" w:type="dxa"/>
          </w:tcPr>
          <w:p w14:paraId="5D103D5B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530EA4B3" w14:textId="35A3E4CE" w:rsidR="00CB7627" w:rsidRPr="00DE5448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CB7627" w:rsidRPr="007322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266" w:type="dxa"/>
            <w:gridSpan w:val="2"/>
          </w:tcPr>
          <w:p w14:paraId="73D13C4B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2FE36" w14:textId="2D669C89" w:rsidR="00CB7627" w:rsidRPr="00BB102D" w:rsidRDefault="00097EF9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DE3108" w:rsidRPr="00DE31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  <w:tc>
          <w:tcPr>
            <w:tcW w:w="280" w:type="dxa"/>
          </w:tcPr>
          <w:p w14:paraId="36DF25ED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29BEB371" w14:textId="310B9D86" w:rsidR="00CB7627" w:rsidRPr="00DE5448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</w:tr>
      <w:tr w:rsidR="00CB7627" w:rsidRPr="00BB102D" w14:paraId="53F590AC" w14:textId="77777777" w:rsidTr="005463E3">
        <w:trPr>
          <w:trHeight w:val="399"/>
        </w:trPr>
        <w:tc>
          <w:tcPr>
            <w:tcW w:w="3807" w:type="dxa"/>
          </w:tcPr>
          <w:p w14:paraId="798A696F" w14:textId="6BA3D438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4DFBCBDF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C9104A" w14:textId="0F89D0FA" w:rsidR="00CB7627" w:rsidRPr="004D7893" w:rsidRDefault="00097EF9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="00DE3108" w:rsidRPr="00DE31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584</w:t>
            </w:r>
          </w:p>
        </w:tc>
        <w:tc>
          <w:tcPr>
            <w:tcW w:w="236" w:type="dxa"/>
          </w:tcPr>
          <w:p w14:paraId="6F82BE65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5CF2EE4" w14:textId="43959818" w:rsidR="00CB7627" w:rsidRPr="004D7893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CB7627" w:rsidRPr="007322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266" w:type="dxa"/>
            <w:gridSpan w:val="2"/>
          </w:tcPr>
          <w:p w14:paraId="7846A097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BB0CC" w14:textId="643252F4" w:rsidR="00CB7627" w:rsidRPr="004D7893" w:rsidRDefault="00097EF9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="00DE3108" w:rsidRPr="00DE31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280" w:type="dxa"/>
          </w:tcPr>
          <w:p w14:paraId="320A6A56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49E321E" w14:textId="4432590A" w:rsidR="00CB7627" w:rsidRPr="004D7893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</w:tr>
      <w:tr w:rsidR="00CB7627" w:rsidRPr="00BB102D" w14:paraId="0DF5FC80" w14:textId="77777777" w:rsidTr="005463E3">
        <w:trPr>
          <w:trHeight w:val="399"/>
        </w:trPr>
        <w:tc>
          <w:tcPr>
            <w:tcW w:w="3807" w:type="dxa"/>
          </w:tcPr>
          <w:p w14:paraId="0EBC0648" w14:textId="298BC58C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 w:hanging="183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Pr="00C42614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5E49ABE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5B701" w14:textId="3E457979" w:rsidR="00CB7627" w:rsidRPr="00BB102D" w:rsidRDefault="00DE3108" w:rsidP="00DA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DE310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Pr="00DE31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644</w:t>
            </w:r>
            <w:r w:rsidRPr="00DE310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25A90A2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576B6693" w14:textId="71F76AD4" w:rsidR="00CB7627" w:rsidRPr="00BB102D" w:rsidRDefault="00CB7627" w:rsidP="003D3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B6529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Pr="00B652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743</w:t>
            </w:r>
            <w:r w:rsidRPr="00B6529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gridSpan w:val="2"/>
          </w:tcPr>
          <w:p w14:paraId="4E4AF96E" w14:textId="77777777" w:rsidR="00CB7627" w:rsidRPr="00DE5448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FDD9C" w14:textId="55591C22" w:rsidR="00CB7627" w:rsidRPr="00BB102D" w:rsidRDefault="004D26A9" w:rsidP="003D3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4D26A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4D26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480</w:t>
            </w:r>
            <w:r w:rsidRPr="004D26A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6BF56BA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4130F363" w14:textId="4E80A8EF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0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6529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B652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480</w:t>
            </w:r>
            <w:r w:rsidRPr="00B6529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B7627" w:rsidRPr="00BB102D" w14:paraId="02A5CC01" w14:textId="77777777" w:rsidTr="005463E3">
        <w:trPr>
          <w:trHeight w:val="399"/>
        </w:trPr>
        <w:tc>
          <w:tcPr>
            <w:tcW w:w="3807" w:type="dxa"/>
          </w:tcPr>
          <w:p w14:paraId="30E484AE" w14:textId="77777777" w:rsidR="00CB7627" w:rsidRPr="00101B91" w:rsidRDefault="00CB7627" w:rsidP="00CB7627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101B91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  <w:hideMark/>
          </w:tcPr>
          <w:p w14:paraId="49C2DA4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DCD08" w14:textId="38A0C67D" w:rsidR="00CB7627" w:rsidRPr="004D7893" w:rsidRDefault="00097EF9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440</w:t>
            </w:r>
            <w:r w:rsidR="00450EBB" w:rsidRPr="00450EB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940</w:t>
            </w:r>
          </w:p>
        </w:tc>
        <w:tc>
          <w:tcPr>
            <w:tcW w:w="236" w:type="dxa"/>
          </w:tcPr>
          <w:p w14:paraId="04EF9EED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969A" w14:textId="09BABC76" w:rsidR="00CB7627" w:rsidRPr="004D7893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444</w:t>
            </w:r>
            <w:r w:rsidR="00CB7627" w:rsidRPr="00B652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787</w:t>
            </w:r>
          </w:p>
        </w:tc>
        <w:tc>
          <w:tcPr>
            <w:tcW w:w="266" w:type="dxa"/>
            <w:gridSpan w:val="2"/>
          </w:tcPr>
          <w:p w14:paraId="4C8E8E1A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E548A" w14:textId="06901184" w:rsidR="00CB7627" w:rsidRPr="004D7893" w:rsidRDefault="00097EF9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452</w:t>
            </w:r>
            <w:r w:rsidR="00450EBB" w:rsidRPr="00450EB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  <w:tc>
          <w:tcPr>
            <w:tcW w:w="280" w:type="dxa"/>
          </w:tcPr>
          <w:p w14:paraId="392DE47C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34549" w14:textId="78863045" w:rsidR="00CB7627" w:rsidRPr="004D7893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</w:tr>
      <w:tr w:rsidR="00CB7627" w:rsidRPr="00BB102D" w14:paraId="533AAADA" w14:textId="77777777" w:rsidTr="005463E3">
        <w:trPr>
          <w:trHeight w:val="404"/>
        </w:trPr>
        <w:tc>
          <w:tcPr>
            <w:tcW w:w="3807" w:type="dxa"/>
          </w:tcPr>
          <w:p w14:paraId="2D8FE49B" w14:textId="4F5A41EA" w:rsidR="00CB7627" w:rsidRPr="00101B91" w:rsidRDefault="00CB7627" w:rsidP="00CB7627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101B9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3" w:type="dxa"/>
          </w:tcPr>
          <w:p w14:paraId="0441E88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241D5" w14:textId="5AB53E27" w:rsidR="00CB7627" w:rsidRPr="00BB102D" w:rsidRDefault="00097EF9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1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440</w:t>
            </w:r>
            <w:r w:rsidR="00450EBB" w:rsidRPr="00450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940</w:t>
            </w:r>
          </w:p>
        </w:tc>
        <w:tc>
          <w:tcPr>
            <w:tcW w:w="236" w:type="dxa"/>
          </w:tcPr>
          <w:p w14:paraId="73246A75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501DD" w14:textId="3C09B1DD" w:rsidR="00CB7627" w:rsidRPr="00BB102D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1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444</w:t>
            </w:r>
            <w:r w:rsidR="00CB7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</w:t>
            </w:r>
          </w:p>
        </w:tc>
        <w:tc>
          <w:tcPr>
            <w:tcW w:w="266" w:type="dxa"/>
            <w:gridSpan w:val="2"/>
          </w:tcPr>
          <w:p w14:paraId="5BF562C2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AA6C2" w14:textId="2698DCEA" w:rsidR="00CB7627" w:rsidRPr="00BB102D" w:rsidRDefault="00097EF9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1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811</w:t>
            </w:r>
            <w:r w:rsidR="00450EBB" w:rsidRPr="00450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612</w:t>
            </w:r>
          </w:p>
        </w:tc>
        <w:tc>
          <w:tcPr>
            <w:tcW w:w="280" w:type="dxa"/>
          </w:tcPr>
          <w:p w14:paraId="323C4B1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9EA34" w14:textId="00D0713D" w:rsidR="00CB7627" w:rsidRPr="00BB102D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847</w:t>
            </w:r>
            <w:r w:rsidR="00CB7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</w:t>
            </w:r>
          </w:p>
        </w:tc>
      </w:tr>
      <w:tr w:rsidR="00CB7627" w:rsidRPr="00BB102D" w14:paraId="1A8955D5" w14:textId="77777777" w:rsidTr="005463E3">
        <w:trPr>
          <w:trHeight w:val="399"/>
        </w:trPr>
        <w:tc>
          <w:tcPr>
            <w:tcW w:w="3807" w:type="dxa"/>
          </w:tcPr>
          <w:p w14:paraId="399F44AF" w14:textId="2B37DBAD" w:rsidR="00CB7627" w:rsidRPr="000B6CF1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0B6CF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28"/>
                <w:szCs w:val="28"/>
              </w:rPr>
              <w:t xml:space="preserve">- </w:t>
            </w:r>
            <w:r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</w:tcPr>
          <w:p w14:paraId="2E1AD068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B9EFA9" w14:textId="08109F66" w:rsidR="00CB7627" w:rsidRPr="00BB102D" w:rsidRDefault="00097EF9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3D3C62" w:rsidRPr="003D3C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647</w:t>
            </w:r>
            <w:r w:rsidR="003D3C62" w:rsidRPr="003D3C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654</w:t>
            </w:r>
          </w:p>
        </w:tc>
        <w:tc>
          <w:tcPr>
            <w:tcW w:w="236" w:type="dxa"/>
          </w:tcPr>
          <w:p w14:paraId="592C03FB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18902" w14:textId="045966CF" w:rsidR="00CB7627" w:rsidRPr="00BB102D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CB7627" w:rsidRPr="00B652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391</w:t>
            </w:r>
            <w:r w:rsidR="00CB7627" w:rsidRPr="00B652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266" w:type="dxa"/>
            <w:gridSpan w:val="2"/>
          </w:tcPr>
          <w:p w14:paraId="3811B684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3C6EA" w14:textId="0334756D" w:rsidR="00CB7627" w:rsidRPr="00BB102D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D26A9" w:rsidRPr="004D26A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981</w:t>
            </w:r>
            <w:r w:rsidR="004D26A9" w:rsidRPr="004D26A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031</w:t>
            </w:r>
          </w:p>
        </w:tc>
        <w:tc>
          <w:tcPr>
            <w:tcW w:w="280" w:type="dxa"/>
          </w:tcPr>
          <w:p w14:paraId="3242B422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54DE0" w14:textId="323DF3FD" w:rsidR="00CB7627" w:rsidRPr="00BB102D" w:rsidRDefault="00097EF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B7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</w:t>
            </w:r>
            <w:r w:rsidR="00CB7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005</w:t>
            </w:r>
          </w:p>
        </w:tc>
      </w:tr>
    </w:tbl>
    <w:p w14:paraId="74685545" w14:textId="77777777" w:rsidR="00652B56" w:rsidRPr="002C0F5E" w:rsidRDefault="00652B56" w:rsidP="00652B5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</w:rPr>
      </w:pPr>
    </w:p>
    <w:p w14:paraId="265ADCA7" w14:textId="019CB8C0" w:rsidR="00B30C51" w:rsidRPr="00B30C51" w:rsidRDefault="00B30C51" w:rsidP="00B30C5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t>สินค้าคงเหลือ</w:t>
      </w:r>
    </w:p>
    <w:p w14:paraId="32CEB68C" w14:textId="77777777" w:rsidR="00B30C51" w:rsidRPr="002C0F5E" w:rsidRDefault="00B30C51" w:rsidP="000B6CF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0"/>
          <w:tab w:val="left" w:pos="5490"/>
          <w:tab w:val="left" w:pos="5580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ab/>
      </w: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639"/>
        <w:gridCol w:w="1115"/>
        <w:gridCol w:w="236"/>
        <w:gridCol w:w="1083"/>
        <w:gridCol w:w="266"/>
        <w:gridCol w:w="1081"/>
        <w:gridCol w:w="280"/>
        <w:gridCol w:w="1069"/>
      </w:tblGrid>
      <w:tr w:rsidR="00B30C51" w:rsidRPr="00BB102D" w14:paraId="7BE09911" w14:textId="77777777" w:rsidTr="00E95019">
        <w:trPr>
          <w:trHeight w:val="385"/>
          <w:tblHeader/>
        </w:trPr>
        <w:tc>
          <w:tcPr>
            <w:tcW w:w="3510" w:type="dxa"/>
          </w:tcPr>
          <w:p w14:paraId="3F3DE8CF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45191FC5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6FE4A8D9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</w:tcPr>
          <w:p w14:paraId="322E7655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B7E6B21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C51" w:rsidRPr="00BB102D" w14:paraId="443486DB" w14:textId="77777777" w:rsidTr="00E95019">
        <w:trPr>
          <w:trHeight w:val="385"/>
          <w:tblHeader/>
        </w:trPr>
        <w:tc>
          <w:tcPr>
            <w:tcW w:w="3510" w:type="dxa"/>
          </w:tcPr>
          <w:p w14:paraId="725D1756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78552950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761ED1A1" w14:textId="00A5C44A" w:rsidR="00B30C51" w:rsidRPr="00BB102D" w:rsidRDefault="00097EF9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D4079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40792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175CF92A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4CF747B" w14:textId="6D309476" w:rsidR="00B30C51" w:rsidRPr="00BB102D" w:rsidRDefault="00097EF9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05B483AE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92C5A63" w14:textId="1AA72052" w:rsidR="00B30C51" w:rsidRPr="00BB102D" w:rsidRDefault="00097EF9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D4079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40792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0" w:type="dxa"/>
          </w:tcPr>
          <w:p w14:paraId="3594804D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1D0AD906" w14:textId="37864FC6" w:rsidR="00B30C51" w:rsidRPr="00BB102D" w:rsidRDefault="00097EF9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65292" w:rsidRPr="00BB102D" w14:paraId="5CB772BA" w14:textId="77777777" w:rsidTr="00E95019">
        <w:trPr>
          <w:trHeight w:val="385"/>
          <w:tblHeader/>
        </w:trPr>
        <w:tc>
          <w:tcPr>
            <w:tcW w:w="3510" w:type="dxa"/>
          </w:tcPr>
          <w:p w14:paraId="2E266AEF" w14:textId="77777777" w:rsidR="00B65292" w:rsidRPr="00BB102D" w:rsidRDefault="00B65292" w:rsidP="00B65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12E11178" w14:textId="75CFC22F" w:rsidR="00B65292" w:rsidRPr="00BB102D" w:rsidRDefault="00B65292" w:rsidP="00B65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14:paraId="5F67D660" w14:textId="24C9404D" w:rsidR="00B65292" w:rsidRPr="00BB102D" w:rsidRDefault="00097EF9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2D97FA0B" w14:textId="77777777" w:rsidR="00B65292" w:rsidRPr="00BB102D" w:rsidRDefault="00B65292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A603151" w14:textId="4593300A" w:rsidR="00B65292" w:rsidRPr="00BB102D" w:rsidRDefault="00097EF9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66" w:type="dxa"/>
          </w:tcPr>
          <w:p w14:paraId="1750C88B" w14:textId="77777777" w:rsidR="00B65292" w:rsidRPr="00BB102D" w:rsidRDefault="00B65292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2A475A" w14:textId="2C079312" w:rsidR="00B65292" w:rsidRPr="00BB102D" w:rsidRDefault="00097EF9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80" w:type="dxa"/>
          </w:tcPr>
          <w:p w14:paraId="1E000CC8" w14:textId="77777777" w:rsidR="00B65292" w:rsidRPr="00BB102D" w:rsidRDefault="00B65292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02F71A45" w14:textId="11622BAF" w:rsidR="00B65292" w:rsidRPr="00BB102D" w:rsidRDefault="00097EF9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30C51" w:rsidRPr="00BB102D" w14:paraId="5E3FB046" w14:textId="77777777" w:rsidTr="00E95019">
        <w:trPr>
          <w:trHeight w:val="399"/>
          <w:tblHeader/>
        </w:trPr>
        <w:tc>
          <w:tcPr>
            <w:tcW w:w="3510" w:type="dxa"/>
          </w:tcPr>
          <w:p w14:paraId="04B9231E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9" w:type="dxa"/>
          </w:tcPr>
          <w:p w14:paraId="4D84DC56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14:paraId="7D05B00C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292" w:rsidRPr="00BB102D" w14:paraId="713B195D" w14:textId="77777777" w:rsidTr="00E95019">
        <w:trPr>
          <w:trHeight w:val="399"/>
        </w:trPr>
        <w:tc>
          <w:tcPr>
            <w:tcW w:w="3510" w:type="dxa"/>
          </w:tcPr>
          <w:p w14:paraId="4C5A4745" w14:textId="583FEA8B" w:rsidR="00B65292" w:rsidRPr="00BB102D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639" w:type="dxa"/>
          </w:tcPr>
          <w:p w14:paraId="3E6CF3BD" w14:textId="77777777" w:rsidR="00B65292" w:rsidRPr="00BB102D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4CF730C" w14:textId="5C45A0B2" w:rsidR="00B65292" w:rsidRPr="00FB4BB3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901</w:t>
            </w:r>
            <w:r w:rsidR="003D3C62" w:rsidRPr="003D3C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236" w:type="dxa"/>
          </w:tcPr>
          <w:p w14:paraId="557D87F2" w14:textId="77777777" w:rsidR="00B65292" w:rsidRPr="00BB102D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BD54108" w14:textId="1343D0D8" w:rsidR="00B65292" w:rsidRPr="00DE5448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="00B652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266" w:type="dxa"/>
          </w:tcPr>
          <w:p w14:paraId="4F2C9BE2" w14:textId="77777777" w:rsidR="00B65292" w:rsidRPr="00BB102D" w:rsidRDefault="00B65292" w:rsidP="00FB4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650DFB" w14:textId="3A8723C8" w:rsidR="00B65292" w:rsidRPr="00FB4BB3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707AAC" w:rsidRPr="00707A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280" w:type="dxa"/>
          </w:tcPr>
          <w:p w14:paraId="28D65111" w14:textId="77777777" w:rsidR="00B65292" w:rsidRPr="00BB102D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0F0CED2" w14:textId="0DDE7BD4" w:rsidR="00B65292" w:rsidRPr="00DE5448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 w:rsidR="00B652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</w:tr>
      <w:tr w:rsidR="00B65292" w:rsidRPr="00BB102D" w14:paraId="55985445" w14:textId="77777777" w:rsidTr="00E95019">
        <w:trPr>
          <w:trHeight w:val="399"/>
        </w:trPr>
        <w:tc>
          <w:tcPr>
            <w:tcW w:w="3510" w:type="dxa"/>
          </w:tcPr>
          <w:p w14:paraId="03490524" w14:textId="04FE52BB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39" w:type="dxa"/>
          </w:tcPr>
          <w:p w14:paraId="2356EF66" w14:textId="7777777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92AF42C" w14:textId="1455E2FA" w:rsidR="00B65292" w:rsidRPr="00FB4BB3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26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="002D26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36" w:type="dxa"/>
          </w:tcPr>
          <w:p w14:paraId="5FE61DD7" w14:textId="7777777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A13A37D" w14:textId="7E0D9903" w:rsidR="00B65292" w:rsidRPr="00B30C51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3E50" w:rsidRPr="004E3E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4E3E50" w:rsidRPr="004E3E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266" w:type="dxa"/>
          </w:tcPr>
          <w:p w14:paraId="7E73B8D7" w14:textId="7777777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887066B" w14:textId="049F9F4C" w:rsidR="00B65292" w:rsidRPr="00FB4BB3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26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2D26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280" w:type="dxa"/>
          </w:tcPr>
          <w:p w14:paraId="2F0E0985" w14:textId="7777777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88FF434" w14:textId="14AC99A8" w:rsidR="00B65292" w:rsidRPr="00B30C51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3E50" w:rsidRPr="004E3E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042</w:t>
            </w:r>
            <w:r w:rsidR="004E3E50" w:rsidRPr="004E3E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</w:tr>
      <w:tr w:rsidR="00B65292" w:rsidRPr="00BB102D" w14:paraId="3D1550F6" w14:textId="77777777" w:rsidTr="00E95019">
        <w:trPr>
          <w:trHeight w:val="399"/>
        </w:trPr>
        <w:tc>
          <w:tcPr>
            <w:tcW w:w="3510" w:type="dxa"/>
          </w:tcPr>
          <w:p w14:paraId="0EE65B68" w14:textId="5C14C76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39" w:type="dxa"/>
          </w:tcPr>
          <w:p w14:paraId="364D6AEA" w14:textId="77777777" w:rsidR="00B65292" w:rsidRPr="00BB102D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30B6D72" w14:textId="678D067E" w:rsidR="00B65292" w:rsidRPr="00FB4BB3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2D26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236" w:type="dxa"/>
          </w:tcPr>
          <w:p w14:paraId="78729177" w14:textId="77777777" w:rsidR="00B65292" w:rsidRPr="00BB102D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E438760" w14:textId="665F709D" w:rsidR="00B65292" w:rsidRPr="008C7880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B652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266" w:type="dxa"/>
          </w:tcPr>
          <w:p w14:paraId="5FAD6589" w14:textId="77777777" w:rsidR="00B65292" w:rsidRPr="00BB102D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A1D15AF" w14:textId="45AB82E2" w:rsidR="00B65292" w:rsidRPr="00FB4BB3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2D26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280" w:type="dxa"/>
          </w:tcPr>
          <w:p w14:paraId="68D5970A" w14:textId="77777777" w:rsidR="00B65292" w:rsidRPr="00BB102D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5104AE0" w14:textId="38729931" w:rsidR="00B65292" w:rsidRPr="00A92CFF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B652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</w:tr>
      <w:tr w:rsidR="00B65292" w:rsidRPr="00BB102D" w14:paraId="6D5AF6CA" w14:textId="77777777" w:rsidTr="00E95019">
        <w:trPr>
          <w:trHeight w:val="399"/>
        </w:trPr>
        <w:tc>
          <w:tcPr>
            <w:tcW w:w="3510" w:type="dxa"/>
          </w:tcPr>
          <w:p w14:paraId="741F9591" w14:textId="49E89462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39" w:type="dxa"/>
          </w:tcPr>
          <w:p w14:paraId="7AB9D9B4" w14:textId="7777777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6E1BC4F" w14:textId="65646213" w:rsidR="00B65292" w:rsidRPr="00FB4BB3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2D26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236" w:type="dxa"/>
          </w:tcPr>
          <w:p w14:paraId="5D020E85" w14:textId="7777777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2F3ECC4" w14:textId="1BDE1667" w:rsidR="00B65292" w:rsidRPr="00B30C51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B652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266" w:type="dxa"/>
          </w:tcPr>
          <w:p w14:paraId="52CEFCFC" w14:textId="7777777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9CC2AF5" w14:textId="300E771E" w:rsidR="00B65292" w:rsidRPr="00FB4BB3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2D26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280" w:type="dxa"/>
          </w:tcPr>
          <w:p w14:paraId="5898E9EB" w14:textId="77777777" w:rsidR="00B65292" w:rsidRPr="00B30C51" w:rsidRDefault="00B65292" w:rsidP="00B6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D52D24E" w14:textId="31EB374E" w:rsidR="00B65292" w:rsidRPr="00B30C51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B652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  <w:tr w:rsidR="00FB4BB3" w:rsidRPr="00BB102D" w14:paraId="580761C6" w14:textId="77777777" w:rsidTr="00E95019">
        <w:trPr>
          <w:trHeight w:val="399"/>
        </w:trPr>
        <w:tc>
          <w:tcPr>
            <w:tcW w:w="3510" w:type="dxa"/>
          </w:tcPr>
          <w:p w14:paraId="5807939C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10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9" w:type="dxa"/>
          </w:tcPr>
          <w:p w14:paraId="35B6B9F0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061A" w14:textId="1454AADE" w:rsidR="00FB4BB3" w:rsidRPr="00BB102D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3D3C62" w:rsidRPr="003D3C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446</w:t>
            </w:r>
            <w:r w:rsidR="003D3C62" w:rsidRPr="003D3C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060</w:t>
            </w:r>
          </w:p>
        </w:tc>
        <w:tc>
          <w:tcPr>
            <w:tcW w:w="236" w:type="dxa"/>
          </w:tcPr>
          <w:p w14:paraId="54DEEC16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713DD44" w14:textId="6EF124F3" w:rsidR="00FB4BB3" w:rsidRPr="008C7880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B4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</w:t>
            </w:r>
            <w:r w:rsidR="00FB4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063</w:t>
            </w:r>
          </w:p>
        </w:tc>
        <w:tc>
          <w:tcPr>
            <w:tcW w:w="266" w:type="dxa"/>
          </w:tcPr>
          <w:p w14:paraId="201C21F1" w14:textId="77777777" w:rsidR="00FB4BB3" w:rsidRPr="00DE5448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EE2C7" w14:textId="4C8D9656" w:rsidR="00FB4BB3" w:rsidRPr="00FB4BB3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07AAC" w:rsidRPr="00707A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  <w:r w:rsidR="00707AAC" w:rsidRPr="00707A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376</w:t>
            </w:r>
          </w:p>
        </w:tc>
        <w:tc>
          <w:tcPr>
            <w:tcW w:w="280" w:type="dxa"/>
          </w:tcPr>
          <w:p w14:paraId="575EF064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70390F28" w14:textId="41978180" w:rsidR="00FB4BB3" w:rsidRPr="00BB102D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3176A" w:rsidRPr="002317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</w:t>
            </w:r>
            <w:r w:rsidR="0023176A" w:rsidRPr="002317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878</w:t>
            </w:r>
          </w:p>
        </w:tc>
      </w:tr>
      <w:tr w:rsidR="00FB4BB3" w:rsidRPr="00BB102D" w14:paraId="1E44EF97" w14:textId="77777777" w:rsidTr="00E95019">
        <w:trPr>
          <w:trHeight w:val="399"/>
        </w:trPr>
        <w:tc>
          <w:tcPr>
            <w:tcW w:w="3510" w:type="dxa"/>
          </w:tcPr>
          <w:p w14:paraId="2E3EC6AB" w14:textId="1852CCE8" w:rsidR="00FB4BB3" w:rsidRPr="00BB102D" w:rsidRDefault="00FB4BB3" w:rsidP="00FB4BB3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ค่าเผื่อ</w:t>
            </w: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การลดมูลค่าสินค้าคงเหลือ</w:t>
            </w:r>
          </w:p>
        </w:tc>
        <w:tc>
          <w:tcPr>
            <w:tcW w:w="639" w:type="dxa"/>
          </w:tcPr>
          <w:p w14:paraId="39584A84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F6CDE" w14:textId="4E5220F8" w:rsidR="00FB4BB3" w:rsidRPr="00BB102D" w:rsidRDefault="002D262D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5512F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755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5703BFE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DBA53B8" w14:textId="69F14D99" w:rsidR="00FB4BB3" w:rsidRPr="00BB102D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602A8884" w14:textId="77777777" w:rsidR="00FB4BB3" w:rsidRPr="00DE5448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42584" w14:textId="0E8FF9ED" w:rsidR="00FB4BB3" w:rsidRPr="00BB102D" w:rsidRDefault="002D262D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755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31E01292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C3527CD" w14:textId="25C448A9" w:rsidR="00FB4BB3" w:rsidRPr="00BB102D" w:rsidRDefault="00FB4BB3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B4BB3" w:rsidRPr="00BB102D" w14:paraId="2555C4B9" w14:textId="77777777" w:rsidTr="00E95019">
        <w:trPr>
          <w:trHeight w:val="399"/>
        </w:trPr>
        <w:tc>
          <w:tcPr>
            <w:tcW w:w="3510" w:type="dxa"/>
          </w:tcPr>
          <w:p w14:paraId="55A8411B" w14:textId="77777777" w:rsidR="00FB4BB3" w:rsidRPr="00BB102D" w:rsidRDefault="00FB4BB3" w:rsidP="00FB4BB3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39" w:type="dxa"/>
            <w:hideMark/>
          </w:tcPr>
          <w:p w14:paraId="32D68D10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E79FF" w14:textId="517790C7" w:rsidR="00FB4BB3" w:rsidRPr="00CF2471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D3C62" w:rsidRPr="003D3C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437</w:t>
            </w:r>
            <w:r w:rsidR="003D3C62" w:rsidRPr="003D3C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</w:t>
            </w:r>
          </w:p>
        </w:tc>
        <w:tc>
          <w:tcPr>
            <w:tcW w:w="236" w:type="dxa"/>
          </w:tcPr>
          <w:p w14:paraId="36CB2E03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10507" w14:textId="55719961" w:rsidR="00FB4BB3" w:rsidRPr="008C7880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B4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</w:t>
            </w:r>
            <w:r w:rsidR="00FB4BB3" w:rsidRPr="00E46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</w:t>
            </w:r>
          </w:p>
        </w:tc>
        <w:tc>
          <w:tcPr>
            <w:tcW w:w="266" w:type="dxa"/>
          </w:tcPr>
          <w:p w14:paraId="411AB283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F24AE" w14:textId="49FCFC74" w:rsidR="00FB4BB3" w:rsidRPr="00FB4BB3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07AAC" w:rsidRPr="00707A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</w:t>
            </w:r>
            <w:r w:rsidR="00707AAC" w:rsidRPr="00707A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621</w:t>
            </w:r>
          </w:p>
        </w:tc>
        <w:tc>
          <w:tcPr>
            <w:tcW w:w="280" w:type="dxa"/>
          </w:tcPr>
          <w:p w14:paraId="696EFFED" w14:textId="77777777" w:rsidR="00FB4BB3" w:rsidRPr="00BB102D" w:rsidRDefault="00FB4BB3" w:rsidP="00FB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0355" w14:textId="13AFC000" w:rsidR="00FB4BB3" w:rsidRPr="00BB102D" w:rsidRDefault="00097EF9" w:rsidP="005F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B4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  <w:r w:rsidR="00FB4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</w:p>
        </w:tc>
      </w:tr>
    </w:tbl>
    <w:p w14:paraId="4D0953CD" w14:textId="26150C5C" w:rsidR="00804175" w:rsidRPr="002367F7" w:rsidRDefault="002367F7" w:rsidP="0064279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เ</w:t>
      </w:r>
      <w:r w:rsidRPr="002367F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งินลงทุนในบริษัทร่วม</w:t>
      </w:r>
    </w:p>
    <w:p w14:paraId="6931B6C2" w14:textId="77777777" w:rsidR="00C32630" w:rsidRPr="007F23D2" w:rsidRDefault="00C32630" w:rsidP="00C32630">
      <w:pPr>
        <w:rPr>
          <w:rFonts w:asciiTheme="majorBidi" w:hAnsiTheme="majorBidi" w:cstheme="majorBidi"/>
          <w:sz w:val="30"/>
          <w:szCs w:val="30"/>
        </w:rPr>
      </w:pPr>
    </w:p>
    <w:p w14:paraId="5A404EC3" w14:textId="79844A74" w:rsidR="002367F7" w:rsidRPr="007F23D2" w:rsidRDefault="00332C18" w:rsidP="007F23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/>
          <w:sz w:val="28"/>
          <w:szCs w:val="28"/>
          <w:cs/>
        </w:rPr>
      </w:pPr>
      <w:r w:rsidRPr="00332C18">
        <w:rPr>
          <w:rFonts w:asciiTheme="majorBidi" w:hAnsiTheme="majorBidi" w:hint="cs"/>
          <w:sz w:val="28"/>
          <w:szCs w:val="28"/>
          <w:cs/>
        </w:rPr>
        <w:t>ในการประชุมคณะกรรมการบริษัท</w:t>
      </w:r>
      <w:r w:rsidRPr="00332C18">
        <w:rPr>
          <w:rFonts w:asciiTheme="majorBidi" w:hAnsiTheme="majorBidi"/>
          <w:sz w:val="28"/>
          <w:szCs w:val="28"/>
          <w:cs/>
        </w:rPr>
        <w:t xml:space="preserve"> </w:t>
      </w:r>
      <w:r w:rsidRPr="00332C18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332C18">
        <w:rPr>
          <w:rFonts w:asciiTheme="majorBidi" w:hAnsiTheme="majorBidi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/>
          <w:sz w:val="28"/>
          <w:szCs w:val="28"/>
        </w:rPr>
        <w:t>8</w:t>
      </w:r>
      <w:r w:rsidRPr="00332C18">
        <w:rPr>
          <w:rFonts w:asciiTheme="majorBidi" w:hAnsiTheme="majorBidi"/>
          <w:sz w:val="28"/>
          <w:szCs w:val="28"/>
          <w:cs/>
        </w:rPr>
        <w:t xml:space="preserve"> </w:t>
      </w:r>
      <w:r w:rsidRPr="00332C18">
        <w:rPr>
          <w:rFonts w:asciiTheme="majorBidi" w:hAnsiTheme="majorBidi" w:hint="cs"/>
          <w:sz w:val="28"/>
          <w:szCs w:val="28"/>
          <w:cs/>
        </w:rPr>
        <w:t>พฤษภาคม</w:t>
      </w:r>
      <w:r w:rsidRPr="00332C18">
        <w:rPr>
          <w:rFonts w:asciiTheme="majorBidi" w:hAnsiTheme="majorBidi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/>
          <w:sz w:val="28"/>
          <w:szCs w:val="28"/>
        </w:rPr>
        <w:t>2564</w:t>
      </w:r>
      <w:r w:rsidRPr="00332C18">
        <w:rPr>
          <w:rFonts w:asciiTheme="majorBidi" w:hAnsiTheme="majorBidi"/>
          <w:sz w:val="28"/>
          <w:szCs w:val="28"/>
          <w:cs/>
        </w:rPr>
        <w:t xml:space="preserve"> </w:t>
      </w:r>
      <w:r w:rsidRPr="00332C18">
        <w:rPr>
          <w:rFonts w:asciiTheme="majorBidi" w:hAnsiTheme="majorBidi" w:hint="cs"/>
          <w:sz w:val="28"/>
          <w:szCs w:val="28"/>
          <w:cs/>
        </w:rPr>
        <w:t>คณะกรรมการบริษัทได้มีมติอนุมัติให้ตัดจำหน่าย</w:t>
      </w:r>
      <w:r w:rsidR="007F23D2">
        <w:rPr>
          <w:rFonts w:asciiTheme="majorBidi" w:hAnsiTheme="majorBidi"/>
          <w:sz w:val="28"/>
          <w:szCs w:val="28"/>
        </w:rPr>
        <w:br/>
      </w:r>
      <w:r w:rsidRPr="007F23D2">
        <w:rPr>
          <w:rFonts w:asciiTheme="majorBidi" w:hAnsiTheme="majorBidi" w:hint="cs"/>
          <w:sz w:val="28"/>
          <w:szCs w:val="28"/>
          <w:cs/>
        </w:rPr>
        <w:t>เงินลงทุนในบริษัท</w:t>
      </w:r>
      <w:r w:rsidRPr="007F23D2">
        <w:rPr>
          <w:rFonts w:asciiTheme="majorBidi" w:hAnsiTheme="majorBidi"/>
          <w:sz w:val="28"/>
          <w:szCs w:val="28"/>
          <w:cs/>
        </w:rPr>
        <w:t xml:space="preserve"> </w:t>
      </w:r>
      <w:r w:rsidRPr="007F23D2">
        <w:rPr>
          <w:rFonts w:ascii="Angsana New" w:hAnsi="Angsana New" w:hint="cs"/>
          <w:sz w:val="28"/>
          <w:szCs w:val="28"/>
          <w:cs/>
        </w:rPr>
        <w:t>ที</w:t>
      </w:r>
      <w:r w:rsidRPr="007F23D2">
        <w:rPr>
          <w:rFonts w:asciiTheme="majorBidi" w:hAnsiTheme="majorBidi"/>
          <w:sz w:val="28"/>
          <w:szCs w:val="28"/>
          <w:cs/>
        </w:rPr>
        <w:t>.</w:t>
      </w:r>
      <w:r w:rsidRPr="007F23D2">
        <w:rPr>
          <w:rFonts w:ascii="Angsana New" w:hAnsi="Angsana New" w:hint="cs"/>
          <w:sz w:val="28"/>
          <w:szCs w:val="28"/>
          <w:cs/>
        </w:rPr>
        <w:t>เค</w:t>
      </w:r>
      <w:r w:rsidRPr="007F23D2">
        <w:rPr>
          <w:rFonts w:asciiTheme="majorBidi" w:hAnsiTheme="majorBidi"/>
          <w:sz w:val="28"/>
          <w:szCs w:val="28"/>
          <w:cs/>
        </w:rPr>
        <w:t>.</w:t>
      </w:r>
      <w:r w:rsidRPr="007F23D2">
        <w:rPr>
          <w:rFonts w:ascii="Angsana New" w:hAnsi="Angsana New" w:hint="cs"/>
          <w:sz w:val="28"/>
          <w:szCs w:val="28"/>
          <w:cs/>
        </w:rPr>
        <w:t>ซี</w:t>
      </w:r>
      <w:r w:rsidRPr="007F23D2">
        <w:rPr>
          <w:rFonts w:asciiTheme="majorBidi" w:hAnsiTheme="majorBidi"/>
          <w:sz w:val="28"/>
          <w:szCs w:val="28"/>
          <w:cs/>
        </w:rPr>
        <w:t xml:space="preserve"> </w:t>
      </w:r>
      <w:r w:rsidRPr="007F23D2">
        <w:rPr>
          <w:rFonts w:ascii="Angsana New" w:hAnsi="Angsana New" w:hint="cs"/>
          <w:sz w:val="28"/>
          <w:szCs w:val="28"/>
          <w:cs/>
        </w:rPr>
        <w:t>จำกัด</w:t>
      </w:r>
      <w:r w:rsidRPr="007F23D2">
        <w:rPr>
          <w:rFonts w:asciiTheme="majorBidi" w:hAnsiTheme="majorBidi"/>
          <w:sz w:val="28"/>
          <w:szCs w:val="28"/>
          <w:cs/>
        </w:rPr>
        <w:t xml:space="preserve"> </w:t>
      </w:r>
      <w:r w:rsidRPr="007F23D2">
        <w:rPr>
          <w:rFonts w:ascii="Angsana New" w:hAnsi="Angsana New" w:hint="cs"/>
          <w:sz w:val="28"/>
          <w:szCs w:val="28"/>
          <w:cs/>
        </w:rPr>
        <w:t>ซึ่งบริษัทดังกล่าวได้เลิกกิจการและชำระบัญชีแล้ว</w:t>
      </w:r>
      <w:r w:rsidRPr="007F23D2">
        <w:rPr>
          <w:rFonts w:asciiTheme="majorBidi" w:hAnsiTheme="majorBidi"/>
          <w:sz w:val="28"/>
          <w:szCs w:val="28"/>
          <w:cs/>
        </w:rPr>
        <w:t xml:space="preserve"> </w:t>
      </w:r>
      <w:r w:rsidRPr="007F23D2">
        <w:rPr>
          <w:rFonts w:ascii="Angsana New" w:hAnsi="Angsana New" w:hint="cs"/>
          <w:sz w:val="28"/>
          <w:szCs w:val="28"/>
          <w:cs/>
        </w:rPr>
        <w:t>บริษัทได้รับรู้ผลขาดทุนจาก</w:t>
      </w:r>
      <w:r w:rsidR="007F23D2">
        <w:rPr>
          <w:rFonts w:ascii="Angsana New" w:hAnsi="Angsana New"/>
          <w:sz w:val="28"/>
          <w:szCs w:val="28"/>
        </w:rPr>
        <w:br/>
      </w:r>
      <w:r w:rsidRPr="007F23D2">
        <w:rPr>
          <w:rFonts w:ascii="Angsana New" w:hAnsi="Angsana New" w:hint="cs"/>
          <w:sz w:val="28"/>
          <w:szCs w:val="28"/>
          <w:cs/>
        </w:rPr>
        <w:t>การด้อยค่าในเงินลงทุนดังกล่าวแล้วทั้งจำนวนเป็นจำนวนเงิน</w:t>
      </w:r>
      <w:r w:rsidRPr="007F23D2">
        <w:rPr>
          <w:rFonts w:asciiTheme="majorBidi" w:hAnsiTheme="majorBidi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/>
          <w:sz w:val="28"/>
          <w:szCs w:val="28"/>
        </w:rPr>
        <w:t>0</w:t>
      </w:r>
      <w:r w:rsidRPr="007F23D2">
        <w:rPr>
          <w:rFonts w:asciiTheme="majorBidi" w:hAnsiTheme="majorBidi"/>
          <w:sz w:val="28"/>
          <w:szCs w:val="28"/>
          <w:cs/>
        </w:rPr>
        <w:t>.</w:t>
      </w:r>
      <w:r w:rsidR="00097EF9" w:rsidRPr="00097EF9">
        <w:rPr>
          <w:rFonts w:asciiTheme="majorBidi" w:hAnsiTheme="majorBidi"/>
          <w:sz w:val="28"/>
          <w:szCs w:val="28"/>
        </w:rPr>
        <w:t>9</w:t>
      </w:r>
      <w:r w:rsidRPr="007F23D2">
        <w:rPr>
          <w:rFonts w:asciiTheme="majorBidi" w:hAnsiTheme="majorBidi"/>
          <w:sz w:val="28"/>
          <w:szCs w:val="28"/>
          <w:cs/>
        </w:rPr>
        <w:t xml:space="preserve"> </w:t>
      </w:r>
      <w:r w:rsidRPr="007F23D2">
        <w:rPr>
          <w:rFonts w:ascii="Angsana New" w:hAnsi="Angsana New" w:hint="cs"/>
          <w:sz w:val="28"/>
          <w:szCs w:val="28"/>
          <w:cs/>
        </w:rPr>
        <w:t>ล้านบาท</w:t>
      </w:r>
    </w:p>
    <w:p w14:paraId="58F1EA48" w14:textId="77777777" w:rsidR="00127418" w:rsidRPr="00127418" w:rsidRDefault="00127418" w:rsidP="00127418">
      <w:pPr>
        <w:pStyle w:val="ListParagraph"/>
        <w:ind w:left="788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ED8F703" w14:textId="0D60BDF1" w:rsidR="002F00F7" w:rsidRDefault="002F00F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2F00F7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เงินกู้ยืมระยะสั้นจากสถาบันการเงิน</w:t>
      </w:r>
    </w:p>
    <w:p w14:paraId="53638C9C" w14:textId="32C2419A" w:rsidR="002F00F7" w:rsidRPr="00127418" w:rsidRDefault="00127418" w:rsidP="00127418">
      <w:pPr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cstheme="minorBidi"/>
          <w:cs/>
          <w:lang w:val="th-TH"/>
        </w:rPr>
        <w:tab/>
      </w:r>
    </w:p>
    <w:p w14:paraId="0CD0BB86" w14:textId="40F6384D" w:rsidR="002F00F7" w:rsidRDefault="002F00F7" w:rsidP="002F00F7">
      <w:pPr>
        <w:ind w:left="540" w:hanging="1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cstheme="minorBidi"/>
          <w:cs/>
          <w:lang w:val="th-TH"/>
        </w:rPr>
        <w:tab/>
      </w:r>
      <w:r>
        <w:rPr>
          <w:rFonts w:cstheme="minorBidi"/>
          <w:cs/>
          <w:lang w:val="th-TH"/>
        </w:rPr>
        <w:tab/>
      </w:r>
      <w:r w:rsidRPr="002F00F7">
        <w:rPr>
          <w:rFonts w:ascii="Angsana New" w:hAnsi="Angsana New" w:cs="Angsana New" w:hint="cs"/>
          <w:sz w:val="28"/>
          <w:szCs w:val="28"/>
          <w:cs/>
        </w:rPr>
        <w:t>ณ</w:t>
      </w:r>
      <w:r w:rsidRPr="002F00F7">
        <w:rPr>
          <w:rFonts w:ascii="Angsana New" w:hAnsi="Angsana New" w:cs="Angsana New"/>
          <w:sz w:val="28"/>
          <w:szCs w:val="28"/>
          <w:cs/>
        </w:rPr>
        <w:t xml:space="preserve"> </w:t>
      </w:r>
      <w:r w:rsidRPr="002F00F7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2F00F7">
        <w:rPr>
          <w:rFonts w:ascii="Angsana New" w:hAnsi="Angsana New" w:cs="Angsana New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30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D40792">
        <w:rPr>
          <w:rFonts w:ascii="Angsana New" w:hAnsi="Angsana New" w:cs="Angsana New" w:hint="cs"/>
          <w:sz w:val="28"/>
          <w:szCs w:val="28"/>
          <w:cs/>
        </w:rPr>
        <w:t>มิถุนายน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2564</w:t>
      </w:r>
      <w:r w:rsidRPr="002F00F7">
        <w:rPr>
          <w:rFonts w:ascii="Angsana New" w:hAnsi="Angsana New" w:cs="Angsana New"/>
          <w:sz w:val="28"/>
          <w:szCs w:val="28"/>
          <w:cs/>
        </w:rPr>
        <w:t xml:space="preserve"> </w:t>
      </w:r>
      <w:r w:rsidRPr="002F00F7">
        <w:rPr>
          <w:rFonts w:ascii="Angsana New" w:hAnsi="Angsana New" w:cs="Angsana New" w:hint="cs"/>
          <w:sz w:val="28"/>
          <w:szCs w:val="28"/>
          <w:cs/>
        </w:rPr>
        <w:t>บริษัท</w:t>
      </w:r>
      <w:r>
        <w:rPr>
          <w:rFonts w:ascii="Angsana New" w:hAnsi="Angsana New" w:cs="Angsana New" w:hint="cs"/>
          <w:sz w:val="28"/>
          <w:szCs w:val="28"/>
          <w:cs/>
        </w:rPr>
        <w:t>ย่อย</w:t>
      </w:r>
      <w:r w:rsidRPr="002F00F7">
        <w:rPr>
          <w:rFonts w:ascii="Angsana New" w:hAnsi="Angsana New" w:cs="Angsana New" w:hint="cs"/>
          <w:sz w:val="28"/>
          <w:szCs w:val="28"/>
          <w:cs/>
        </w:rPr>
        <w:t>มี</w:t>
      </w:r>
      <w:r w:rsidR="00A611B2" w:rsidRPr="00A611B2">
        <w:rPr>
          <w:rFonts w:ascii="Angsana New" w:hAnsi="Angsana New" w:cs="Angsana New" w:hint="cs"/>
          <w:sz w:val="28"/>
          <w:szCs w:val="28"/>
          <w:cs/>
        </w:rPr>
        <w:t>ยอด</w:t>
      </w:r>
      <w:r w:rsidR="00A611B2" w:rsidRPr="00D40792">
        <w:rPr>
          <w:rFonts w:ascii="Angsana New" w:hAnsi="Angsana New" w:cs="Angsana New" w:hint="cs"/>
          <w:sz w:val="28"/>
          <w:szCs w:val="28"/>
          <w:cs/>
        </w:rPr>
        <w:t>คงเหลือ</w:t>
      </w:r>
      <w:r w:rsidRPr="00D40792">
        <w:rPr>
          <w:rFonts w:ascii="Angsana New" w:hAnsi="Angsana New" w:cs="Angsana New" w:hint="cs"/>
          <w:sz w:val="28"/>
          <w:szCs w:val="28"/>
          <w:cs/>
        </w:rPr>
        <w:t>เงินกู้ยืมระยะสั้นจากสถาบันการเงินแห่งหนึ่งจำนวน</w:t>
      </w:r>
      <w:r w:rsidRPr="00D40792">
        <w:rPr>
          <w:rFonts w:ascii="Angsana New" w:hAnsi="Angsana New" w:cs="Angsana New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12</w:t>
      </w:r>
      <w:r w:rsidRPr="00D40792">
        <w:rPr>
          <w:rFonts w:ascii="Angsana New" w:hAnsi="Angsana New" w:cs="Angsana New"/>
          <w:sz w:val="28"/>
          <w:szCs w:val="28"/>
        </w:rPr>
        <w:t>.</w:t>
      </w:r>
      <w:r w:rsidR="00097EF9" w:rsidRPr="00097EF9">
        <w:rPr>
          <w:rFonts w:ascii="Angsana New" w:hAnsi="Angsana New" w:cs="Angsana New"/>
          <w:sz w:val="28"/>
          <w:szCs w:val="28"/>
        </w:rPr>
        <w:t>56</w:t>
      </w:r>
      <w:r w:rsidRPr="00D40792">
        <w:rPr>
          <w:rFonts w:ascii="Angsana New" w:hAnsi="Angsana New" w:cs="Angsana New"/>
          <w:sz w:val="28"/>
          <w:szCs w:val="28"/>
          <w:cs/>
        </w:rPr>
        <w:t xml:space="preserve"> </w:t>
      </w:r>
      <w:r w:rsidRPr="00D40792">
        <w:rPr>
          <w:rFonts w:ascii="Angsana New" w:hAnsi="Angsana New" w:cs="Angsana New" w:hint="cs"/>
          <w:sz w:val="28"/>
          <w:szCs w:val="28"/>
          <w:cs/>
        </w:rPr>
        <w:t xml:space="preserve">ล้านบาทโดยมีอัตราดอกเบี้ยร้อยละ </w:t>
      </w:r>
      <w:r w:rsidR="00097EF9" w:rsidRPr="00097EF9">
        <w:rPr>
          <w:rFonts w:ascii="Angsana New" w:hAnsi="Angsana New" w:cs="Angsana New"/>
          <w:sz w:val="28"/>
          <w:szCs w:val="28"/>
        </w:rPr>
        <w:t>4</w:t>
      </w:r>
      <w:r w:rsidRPr="00D40792">
        <w:rPr>
          <w:rFonts w:ascii="Angsana New" w:hAnsi="Angsana New" w:cs="Angsana New"/>
          <w:sz w:val="28"/>
          <w:szCs w:val="28"/>
        </w:rPr>
        <w:t>.</w:t>
      </w:r>
      <w:r w:rsidR="00097EF9" w:rsidRPr="00097EF9">
        <w:rPr>
          <w:rFonts w:ascii="Angsana New" w:hAnsi="Angsana New" w:cs="Angsana New"/>
          <w:sz w:val="28"/>
          <w:szCs w:val="28"/>
        </w:rPr>
        <w:t>55</w:t>
      </w:r>
      <w:r w:rsidRPr="00D40792">
        <w:rPr>
          <w:rFonts w:ascii="Angsana New" w:hAnsi="Angsana New" w:cs="Angsana New"/>
          <w:sz w:val="28"/>
          <w:szCs w:val="28"/>
        </w:rPr>
        <w:t xml:space="preserve"> </w:t>
      </w:r>
      <w:r w:rsidRPr="00D40792">
        <w:rPr>
          <w:rFonts w:ascii="Angsana New" w:hAnsi="Angsana New" w:cs="Angsana New" w:hint="cs"/>
          <w:sz w:val="28"/>
          <w:szCs w:val="28"/>
          <w:cs/>
        </w:rPr>
        <w:t>และจะถึงกำหน</w:t>
      </w:r>
      <w:r w:rsidRPr="002F00F7">
        <w:rPr>
          <w:rFonts w:ascii="Angsana New" w:hAnsi="Angsana New" w:cs="Angsana New" w:hint="cs"/>
          <w:sz w:val="28"/>
          <w:szCs w:val="28"/>
          <w:cs/>
        </w:rPr>
        <w:t>ดชำระภายใน</w:t>
      </w:r>
      <w:r>
        <w:rPr>
          <w:rFonts w:ascii="Angsana New" w:hAnsi="Angsana New" w:cs="Angsana New" w:hint="cs"/>
          <w:sz w:val="28"/>
          <w:szCs w:val="28"/>
          <w:cs/>
        </w:rPr>
        <w:t xml:space="preserve">เดือนกุมภาพันธ์ </w:t>
      </w:r>
      <w:r w:rsidR="00097EF9" w:rsidRPr="00097EF9">
        <w:rPr>
          <w:rFonts w:ascii="Angsana New" w:hAnsi="Angsana New" w:cs="Angsana New"/>
          <w:sz w:val="28"/>
          <w:szCs w:val="28"/>
        </w:rPr>
        <w:t>2565</w:t>
      </w:r>
      <w:r w:rsidRPr="002F00F7">
        <w:rPr>
          <w:rFonts w:ascii="Angsana New" w:hAnsi="Angsana New" w:cs="Angsana New"/>
          <w:sz w:val="28"/>
          <w:szCs w:val="28"/>
          <w:cs/>
        </w:rPr>
        <w:t xml:space="preserve"> </w:t>
      </w:r>
      <w:r w:rsidRPr="002F00F7">
        <w:rPr>
          <w:rFonts w:ascii="Angsana New" w:hAnsi="Angsana New" w:cs="Angsana New" w:hint="cs"/>
          <w:sz w:val="28"/>
          <w:szCs w:val="28"/>
          <w:cs/>
        </w:rPr>
        <w:t>เงินกู้ยื</w:t>
      </w:r>
      <w:r>
        <w:rPr>
          <w:rFonts w:ascii="Angsana New" w:hAnsi="Angsana New" w:cs="Angsana New" w:hint="cs"/>
          <w:sz w:val="28"/>
          <w:szCs w:val="28"/>
          <w:cs/>
        </w:rPr>
        <w:t>ม</w:t>
      </w:r>
      <w:r w:rsidRPr="002F00F7">
        <w:rPr>
          <w:rFonts w:ascii="Angsana New" w:hAnsi="Angsana New" w:cs="Angsana New" w:hint="cs"/>
          <w:sz w:val="28"/>
          <w:szCs w:val="28"/>
          <w:cs/>
        </w:rPr>
        <w:t>ดังกล่าวค้ำประกันโดย</w:t>
      </w:r>
      <w:r w:rsidR="00A611B2" w:rsidRPr="00A611B2">
        <w:rPr>
          <w:rFonts w:ascii="Angsana New" w:hAnsi="Angsana New" w:cs="Angsana New" w:hint="cs"/>
          <w:sz w:val="28"/>
          <w:szCs w:val="28"/>
          <w:cs/>
        </w:rPr>
        <w:t>สินทรัพย์สิทธิการใช้</w:t>
      </w:r>
      <w:r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</w:p>
    <w:p w14:paraId="42761C41" w14:textId="7306D491" w:rsidR="002F00F7" w:rsidRDefault="002F00F7" w:rsidP="002F00F7">
      <w:pPr>
        <w:ind w:left="540" w:hanging="180"/>
        <w:jc w:val="thaiDistribute"/>
        <w:rPr>
          <w:rFonts w:ascii="Angsana New" w:hAnsi="Angsana New" w:cs="Angsana New"/>
          <w:sz w:val="28"/>
          <w:szCs w:val="28"/>
        </w:rPr>
      </w:pPr>
    </w:p>
    <w:p w14:paraId="426B5688" w14:textId="27F721D0" w:rsidR="00297667" w:rsidRPr="001746B7" w:rsidRDefault="0029766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722F3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ส่วน</w:t>
      </w:r>
      <w:r w:rsidRPr="001746B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งานดำเนินง</w:t>
      </w:r>
      <w:r w:rsidR="00A92D47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3203C5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  <w:cs/>
        </w:rPr>
      </w:pPr>
    </w:p>
    <w:p w14:paraId="5743435F" w14:textId="789BE5E6" w:rsidR="007C72F0" w:rsidRDefault="007C72F0" w:rsidP="003E7BB9">
      <w:pPr>
        <w:spacing w:line="240" w:lineRule="auto"/>
        <w:ind w:left="540" w:right="45"/>
        <w:jc w:val="thaiDistribute"/>
        <w:rPr>
          <w:rFonts w:ascii="Angsana New" w:hAnsi="Angsana New" w:cs="Angsana New"/>
          <w:sz w:val="28"/>
          <w:szCs w:val="28"/>
        </w:rPr>
      </w:pPr>
      <w:r w:rsidRPr="007C72F0">
        <w:rPr>
          <w:rFonts w:ascii="Angsana New" w:hAnsi="Angsana New" w:cs="Angsana New" w:hint="cs"/>
          <w:sz w:val="28"/>
          <w:szCs w:val="28"/>
          <w:cs/>
        </w:rPr>
        <w:t>กลุ่มบริษัทมี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3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ส่วนงานที่รายงาน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ดังรายละเอียดข้างล่างโดยอ้างอิงที่ตั้งภูมิศาสตร์ของหน่วยงาน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ซึ่งเป็นหน่วยงานธุรกิจที่สำคัญของกลุ่มบริษัท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หน่วยงานธุรกิจที่สำคัญนี้มีการบริหารจัดการแยกต่างหากจากกัน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070E84D" w14:textId="77777777" w:rsidR="00C42F7E" w:rsidRPr="00C42F7E" w:rsidRDefault="00C42F7E" w:rsidP="003E7BB9">
      <w:pPr>
        <w:spacing w:line="240" w:lineRule="auto"/>
        <w:ind w:left="540" w:right="45"/>
        <w:jc w:val="thaiDistribute"/>
        <w:rPr>
          <w:rFonts w:ascii="Angsana New" w:hAnsi="Angsana New" w:cstheme="minorBidi"/>
          <w:sz w:val="28"/>
          <w:szCs w:val="28"/>
          <w:cs/>
        </w:rPr>
      </w:pPr>
    </w:p>
    <w:p w14:paraId="4A7C6628" w14:textId="485BD4AF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097EF9" w:rsidRPr="00097EF9">
        <w:rPr>
          <w:rFonts w:ascii="Angsana New" w:hAnsi="Angsana New" w:hint="cs"/>
          <w:sz w:val="28"/>
          <w:szCs w:val="28"/>
        </w:rPr>
        <w:t>1</w:t>
      </w:r>
      <w:r w:rsidRPr="002C657C">
        <w:rPr>
          <w:rFonts w:ascii="Angsana New" w:hAnsi="Angsana New" w:hint="cs"/>
          <w:sz w:val="28"/>
          <w:szCs w:val="28"/>
          <w:cs/>
        </w:rPr>
        <w:t xml:space="preserve"> </w:t>
      </w:r>
      <w:r w:rsidRPr="002C657C">
        <w:rPr>
          <w:rFonts w:ascii="Angsana New" w:hAnsi="Angsana New" w:hint="cs"/>
          <w:spacing w:val="-4"/>
          <w:sz w:val="28"/>
          <w:szCs w:val="28"/>
          <w:cs/>
        </w:rPr>
        <w:t>ประเทศไทย</w:t>
      </w:r>
    </w:p>
    <w:p w14:paraId="2167F3C9" w14:textId="4682ABB9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097EF9" w:rsidRPr="00097EF9">
        <w:rPr>
          <w:rFonts w:ascii="Angsana New" w:hAnsi="Angsana New" w:hint="cs"/>
          <w:sz w:val="28"/>
          <w:szCs w:val="28"/>
        </w:rPr>
        <w:t>2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ประเทศจีน</w:t>
      </w:r>
    </w:p>
    <w:p w14:paraId="2C002509" w14:textId="2BC39539" w:rsidR="007C72F0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097EF9" w:rsidRPr="00097EF9">
        <w:rPr>
          <w:rFonts w:ascii="Angsana New" w:hAnsi="Angsana New" w:hint="cs"/>
          <w:sz w:val="28"/>
          <w:szCs w:val="28"/>
        </w:rPr>
        <w:t>3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ประเทศญี่ปุ่น</w:t>
      </w:r>
    </w:p>
    <w:p w14:paraId="223BEE92" w14:textId="77777777" w:rsidR="00C42F7E" w:rsidRPr="002C657C" w:rsidRDefault="00C42F7E" w:rsidP="00C42F7E">
      <w:pPr>
        <w:pStyle w:val="ListParagraph"/>
        <w:tabs>
          <w:tab w:val="clear" w:pos="680"/>
          <w:tab w:val="clear" w:pos="907"/>
        </w:tabs>
        <w:ind w:left="880"/>
        <w:jc w:val="thaiDistribute"/>
        <w:rPr>
          <w:rFonts w:ascii="Angsana New" w:hAnsi="Angsana New"/>
          <w:sz w:val="28"/>
          <w:szCs w:val="28"/>
        </w:rPr>
      </w:pPr>
    </w:p>
    <w:p w14:paraId="4BD807C0" w14:textId="77777777" w:rsidR="007C72F0" w:rsidRPr="00031D01" w:rsidRDefault="007C72F0" w:rsidP="007C72F0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8"/>
          <w:szCs w:val="28"/>
        </w:rPr>
      </w:pPr>
      <w:bookmarkStart w:id="1" w:name="_Hlk69322219"/>
      <w:r w:rsidRPr="00031D01">
        <w:rPr>
          <w:rFonts w:ascii="Angsana New" w:hAnsi="Angsana New" w:hint="cs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>จาก</w:t>
      </w:r>
      <w:r w:rsidRPr="00031D01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Pr="00031D01">
        <w:rPr>
          <w:rFonts w:ascii="Angsana New" w:hAnsi="Angsana New" w:hint="cs"/>
          <w:spacing w:val="-6"/>
          <w:sz w:val="28"/>
          <w:szCs w:val="28"/>
          <w:cs/>
        </w:rPr>
        <w:t>ดำเนินงาน</w:t>
      </w:r>
      <w:r w:rsidRPr="00031D01">
        <w:rPr>
          <w:rFonts w:ascii="Angsana New" w:hAnsi="Angsana New" w:hint="cs"/>
          <w:color w:val="FFFFFF"/>
          <w:spacing w:val="-6"/>
          <w:sz w:val="28"/>
          <w:szCs w:val="28"/>
          <w:cs/>
        </w:rPr>
        <w:t>.</w:t>
      </w:r>
      <w:r w:rsidRPr="00031D01">
        <w:rPr>
          <w:rFonts w:ascii="Angsana New" w:hAnsi="Angsana New" w:hint="cs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031D01">
        <w:rPr>
          <w:rFonts w:ascii="Angsana New" w:hAnsi="Angsana New" w:hint="cs"/>
          <w:spacing w:val="-4"/>
          <w:sz w:val="28"/>
          <w:szCs w:val="28"/>
          <w:cs/>
        </w:rPr>
        <w:t xml:space="preserve">กลุ่มบริษัท </w:t>
      </w:r>
      <w:r w:rsidRPr="00031D01">
        <w:rPr>
          <w:rFonts w:ascii="Angsana New" w:hAnsi="Angsana New" w:hint="cs"/>
          <w:spacing w:val="-8"/>
          <w:sz w:val="28"/>
          <w:szCs w:val="28"/>
          <w:cs/>
        </w:rPr>
        <w:t>ผู้บริหารเชื่อว่าการใช้กำไรจากการดำเนินงานในการวัดผลการดำเนินงานนั้นเป็นข้อมูลที่เหมาะสม</w:t>
      </w:r>
      <w:r w:rsidRPr="00031D01">
        <w:rPr>
          <w:rFonts w:ascii="Angsana New" w:hAnsi="Angsana New" w:hint="cs"/>
          <w:spacing w:val="-8"/>
          <w:sz w:val="28"/>
          <w:szCs w:val="28"/>
        </w:rPr>
        <w:br/>
      </w:r>
      <w:r w:rsidRPr="00031D01">
        <w:rPr>
          <w:rFonts w:ascii="Angsana New" w:hAnsi="Angsana New" w:hint="cs"/>
          <w:spacing w:val="-8"/>
          <w:sz w:val="28"/>
          <w:szCs w:val="28"/>
          <w:cs/>
        </w:rPr>
        <w:t>ในการ</w:t>
      </w:r>
      <w:r w:rsidRPr="00031D01">
        <w:rPr>
          <w:rFonts w:ascii="Angsana New" w:hAnsi="Angsana New" w:hint="cs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bookmarkEnd w:id="1"/>
    <w:p w14:paraId="35AA2D34" w14:textId="0420F57A" w:rsidR="000035AF" w:rsidRPr="00516892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  <w:cs/>
        </w:rPr>
        <w:sectPr w:rsidR="000035AF" w:rsidRPr="00516892" w:rsidSect="00E95019">
          <w:headerReference w:type="even" r:id="rId8"/>
          <w:headerReference w:type="default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tbl>
      <w:tblPr>
        <w:tblStyle w:val="TableGrid"/>
        <w:tblW w:w="145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823"/>
        <w:gridCol w:w="238"/>
        <w:gridCol w:w="838"/>
        <w:gridCol w:w="236"/>
        <w:gridCol w:w="998"/>
        <w:gridCol w:w="236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823"/>
        <w:gridCol w:w="239"/>
        <w:gridCol w:w="919"/>
      </w:tblGrid>
      <w:tr w:rsidR="00847F5D" w:rsidRPr="00B97268" w14:paraId="146DB50B" w14:textId="77777777" w:rsidTr="00847F5D">
        <w:trPr>
          <w:trHeight w:val="144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14:paraId="27D8C5B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shd w:val="clear" w:color="auto" w:fill="auto"/>
            <w:vAlign w:val="bottom"/>
          </w:tcPr>
          <w:p w14:paraId="4224AF8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47F5D" w:rsidRPr="00B97268" w14:paraId="5582DF9E" w14:textId="77777777" w:rsidTr="00847F5D">
        <w:trPr>
          <w:trHeight w:val="144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14:paraId="4FC71DE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24D39FA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A1B1D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3" w:type="dxa"/>
            <w:gridSpan w:val="3"/>
            <w:shd w:val="clear" w:color="auto" w:fill="auto"/>
            <w:vAlign w:val="bottom"/>
          </w:tcPr>
          <w:p w14:paraId="0730B14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0E4D7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29BE58B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5E752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70C1C2C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5ACD3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shd w:val="clear" w:color="auto" w:fill="auto"/>
            <w:vAlign w:val="bottom"/>
          </w:tcPr>
          <w:p w14:paraId="3A7FD7B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47F5D" w:rsidRPr="00B97268" w14:paraId="2EEFA6F6" w14:textId="77777777" w:rsidTr="00847F5D">
        <w:trPr>
          <w:trHeight w:val="144"/>
          <w:tblHeader/>
        </w:trPr>
        <w:tc>
          <w:tcPr>
            <w:tcW w:w="3870" w:type="dxa"/>
            <w:vAlign w:val="bottom"/>
          </w:tcPr>
          <w:p w14:paraId="18C99854" w14:textId="24387728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47F5D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847F5D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847F5D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097EF9" w:rsidRPr="00097EF9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847F5D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775174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23" w:type="dxa"/>
            <w:vAlign w:val="bottom"/>
          </w:tcPr>
          <w:p w14:paraId="08E57F86" w14:textId="172164CA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8" w:type="dxa"/>
            <w:vAlign w:val="bottom"/>
          </w:tcPr>
          <w:p w14:paraId="6759E33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E6E7CE8" w14:textId="475A7D72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6FBADED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F04DDF6" w14:textId="7F0D388A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28C4153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056D9ECB" w14:textId="4067740F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597188B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397C74C" w14:textId="2D2A9A68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20C5AC7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A77173E" w14:textId="7BB65256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25C38B9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59CE6F60" w14:textId="370FD2EB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5F93A21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DBD7178" w14:textId="316DC77F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27B6D5C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2C33C3DB" w14:textId="00AEB985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9" w:type="dxa"/>
            <w:vAlign w:val="bottom"/>
          </w:tcPr>
          <w:p w14:paraId="58ED618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25C26D81" w14:textId="5CDDF959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847F5D" w:rsidRPr="00B97268" w14:paraId="7CF7D981" w14:textId="77777777" w:rsidTr="00847F5D">
        <w:trPr>
          <w:trHeight w:val="216"/>
          <w:tblHeader/>
        </w:trPr>
        <w:tc>
          <w:tcPr>
            <w:tcW w:w="3870" w:type="dxa"/>
            <w:vAlign w:val="bottom"/>
          </w:tcPr>
          <w:p w14:paraId="3AE4EE9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vAlign w:val="bottom"/>
          </w:tcPr>
          <w:p w14:paraId="7BA17AF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47F5D" w:rsidRPr="00B97268" w14:paraId="1B84E48C" w14:textId="77777777" w:rsidTr="00847F5D">
        <w:trPr>
          <w:trHeight w:val="144"/>
        </w:trPr>
        <w:tc>
          <w:tcPr>
            <w:tcW w:w="3870" w:type="dxa"/>
          </w:tcPr>
          <w:p w14:paraId="4B60207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23" w:type="dxa"/>
            <w:vAlign w:val="bottom"/>
          </w:tcPr>
          <w:p w14:paraId="41CAB07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7E10F1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00CA5D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441E8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054C61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40231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A9009A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CFD03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972D74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BA3CD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4BE350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05AE8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50642F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44059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896BE4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0F916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248DE0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07A775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540A19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F5D" w:rsidRPr="00B97268" w14:paraId="06BFE79A" w14:textId="77777777" w:rsidTr="00847F5D">
        <w:trPr>
          <w:trHeight w:val="144"/>
        </w:trPr>
        <w:tc>
          <w:tcPr>
            <w:tcW w:w="3870" w:type="dxa"/>
          </w:tcPr>
          <w:p w14:paraId="5440808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23" w:type="dxa"/>
            <w:vAlign w:val="bottom"/>
          </w:tcPr>
          <w:p w14:paraId="498FF205" w14:textId="2ED1DFF0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907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002</w:t>
            </w:r>
          </w:p>
        </w:tc>
        <w:tc>
          <w:tcPr>
            <w:tcW w:w="238" w:type="dxa"/>
          </w:tcPr>
          <w:p w14:paraId="3244730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6FD726B" w14:textId="4B559A9A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E41BAA" w:rsidRPr="00E41BA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103</w:t>
            </w:r>
            <w:r w:rsidR="00E41BAA" w:rsidRPr="00E41BA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724</w:t>
            </w:r>
          </w:p>
        </w:tc>
        <w:tc>
          <w:tcPr>
            <w:tcW w:w="236" w:type="dxa"/>
          </w:tcPr>
          <w:p w14:paraId="441B200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FA980DE" w14:textId="55D5B4E8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36" w:type="dxa"/>
          </w:tcPr>
          <w:p w14:paraId="04C19EF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2FB324F" w14:textId="7471C41C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775174" w:rsidRPr="0077517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378</w:t>
            </w:r>
          </w:p>
        </w:tc>
        <w:tc>
          <w:tcPr>
            <w:tcW w:w="236" w:type="dxa"/>
          </w:tcPr>
          <w:p w14:paraId="49C5C15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297DD42" w14:textId="61557046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236" w:type="dxa"/>
          </w:tcPr>
          <w:p w14:paraId="571009F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D5B0C2B" w14:textId="607CDEA0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27</w:t>
            </w:r>
            <w:r w:rsidR="00775174" w:rsidRPr="0077517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732</w:t>
            </w:r>
          </w:p>
        </w:tc>
        <w:tc>
          <w:tcPr>
            <w:tcW w:w="236" w:type="dxa"/>
          </w:tcPr>
          <w:p w14:paraId="48EE936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398CE34" w14:textId="7CEC55C8" w:rsidR="00847F5D" w:rsidRPr="00B97268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2B4BD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008BA90" w14:textId="24683BB5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EA092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26D9A53" w14:textId="65521F5D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55BA3" w:rsidRPr="00255B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911</w:t>
            </w:r>
            <w:r w:rsidR="00255BA3" w:rsidRPr="00255B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  <w:tc>
          <w:tcPr>
            <w:tcW w:w="239" w:type="dxa"/>
          </w:tcPr>
          <w:p w14:paraId="61C6198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7CE0C70" w14:textId="240F8B29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775174" w:rsidRPr="0077517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132</w:t>
            </w:r>
            <w:r w:rsidR="00775174" w:rsidRPr="0077517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834</w:t>
            </w:r>
          </w:p>
        </w:tc>
      </w:tr>
      <w:tr w:rsidR="00847F5D" w:rsidRPr="00B97268" w14:paraId="20CA428F" w14:textId="77777777" w:rsidTr="00847F5D">
        <w:trPr>
          <w:trHeight w:val="144"/>
        </w:trPr>
        <w:tc>
          <w:tcPr>
            <w:tcW w:w="3870" w:type="dxa"/>
          </w:tcPr>
          <w:p w14:paraId="0B24BA4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1B0B7D54" w14:textId="7EB6BF86" w:rsidR="00847F5D" w:rsidRPr="00B97268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2D3CE3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3299FD00" w14:textId="58662DC5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88BC29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4B5E42B" w14:textId="7E653881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236" w:type="dxa"/>
          </w:tcPr>
          <w:p w14:paraId="50FF050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62701130" w14:textId="64BCFFCF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135</w:t>
            </w:r>
            <w:r w:rsidR="00775174" w:rsidRPr="0077517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122</w:t>
            </w:r>
          </w:p>
        </w:tc>
        <w:tc>
          <w:tcPr>
            <w:tcW w:w="236" w:type="dxa"/>
          </w:tcPr>
          <w:p w14:paraId="00505B1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5C47155" w14:textId="0106C4E5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084</w:t>
            </w:r>
          </w:p>
        </w:tc>
        <w:tc>
          <w:tcPr>
            <w:tcW w:w="236" w:type="dxa"/>
          </w:tcPr>
          <w:p w14:paraId="7C3C7EC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37D889A9" w14:textId="7D8678EC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18</w:t>
            </w:r>
            <w:r w:rsidR="00775174" w:rsidRPr="0077517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790</w:t>
            </w:r>
          </w:p>
        </w:tc>
        <w:tc>
          <w:tcPr>
            <w:tcW w:w="236" w:type="dxa"/>
          </w:tcPr>
          <w:p w14:paraId="0925EB7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EC8051D" w14:textId="4D1E8488" w:rsidR="00847F5D" w:rsidRPr="00B97268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437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895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A78CFD3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77C9A485" w14:textId="76964712" w:rsidR="00847F5D" w:rsidRPr="00B97268" w:rsidRDefault="00775174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75174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097EF9" w:rsidRPr="00097EF9">
              <w:rPr>
                <w:rFonts w:asciiTheme="majorBidi" w:hAnsiTheme="majorBidi" w:cs="Angsana New"/>
                <w:sz w:val="24"/>
                <w:szCs w:val="24"/>
              </w:rPr>
              <w:t>153</w:t>
            </w:r>
            <w:r w:rsidRPr="0077517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="Angsana New"/>
                <w:sz w:val="24"/>
                <w:szCs w:val="24"/>
              </w:rPr>
              <w:t>912</w:t>
            </w:r>
            <w:r w:rsidRPr="00775174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0DB97E7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2035C10D" w14:textId="0CB66690" w:rsidR="00847F5D" w:rsidRPr="00B97268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93BC213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14912F24" w14:textId="455C9D91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7F5D" w:rsidRPr="00B97268" w14:paraId="69C38E95" w14:textId="77777777" w:rsidTr="00847F5D">
        <w:trPr>
          <w:trHeight w:val="144"/>
        </w:trPr>
        <w:tc>
          <w:tcPr>
            <w:tcW w:w="3870" w:type="dxa"/>
          </w:tcPr>
          <w:p w14:paraId="0A68308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B91CC" w14:textId="5CBEEA4C" w:rsidR="00847F5D" w:rsidRPr="00BB1880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907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238" w:type="dxa"/>
          </w:tcPr>
          <w:p w14:paraId="6EB5339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A45E9" w14:textId="676287C8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41BAA" w:rsidRPr="00E41B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  <w:r w:rsidR="00E41BAA" w:rsidRPr="00E41B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724</w:t>
            </w:r>
          </w:p>
        </w:tc>
        <w:tc>
          <w:tcPr>
            <w:tcW w:w="236" w:type="dxa"/>
          </w:tcPr>
          <w:p w14:paraId="2BA8CBE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5A2D847" w14:textId="7C6D4E6E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310</w:t>
            </w:r>
            <w:r w:rsidR="00707AAC" w:rsidRPr="00707A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985</w:t>
            </w:r>
          </w:p>
        </w:tc>
        <w:tc>
          <w:tcPr>
            <w:tcW w:w="236" w:type="dxa"/>
          </w:tcPr>
          <w:p w14:paraId="534FC53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364E2D12" w14:textId="778BF477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236" w:type="dxa"/>
          </w:tcPr>
          <w:p w14:paraId="7023CDB3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89734C7" w14:textId="356A9492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</w:t>
            </w:r>
          </w:p>
        </w:tc>
        <w:tc>
          <w:tcPr>
            <w:tcW w:w="236" w:type="dxa"/>
          </w:tcPr>
          <w:p w14:paraId="4BD08DB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1ADA3E2A" w14:textId="2F1E3C84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522</w:t>
            </w:r>
          </w:p>
        </w:tc>
        <w:tc>
          <w:tcPr>
            <w:tcW w:w="236" w:type="dxa"/>
          </w:tcPr>
          <w:p w14:paraId="418F951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C5695C7" w14:textId="0FCC590A" w:rsidR="00847F5D" w:rsidRPr="00B97268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437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895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0BCBCA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439DFF7A" w14:textId="36265507" w:rsidR="00847F5D" w:rsidRPr="00B97268" w:rsidRDefault="00775174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153</w:t>
            </w:r>
            <w:r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912</w:t>
            </w:r>
            <w:r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F5EB6A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F90E0A9" w14:textId="38EF85C0" w:rsidR="00847F5D" w:rsidRPr="00BB1880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55BA3" w:rsidRPr="00255B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911</w:t>
            </w:r>
            <w:r w:rsidR="00255BA3" w:rsidRPr="00255B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39" w:type="dxa"/>
          </w:tcPr>
          <w:p w14:paraId="4407604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6A055610" w14:textId="6F41240E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</w:t>
            </w:r>
            <w:r w:rsidR="00775174" w:rsidRPr="0077517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132</w:t>
            </w:r>
            <w:r w:rsidR="00775174" w:rsidRPr="0077517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834</w:t>
            </w:r>
          </w:p>
        </w:tc>
      </w:tr>
      <w:tr w:rsidR="00847F5D" w:rsidRPr="00B97268" w14:paraId="2F448536" w14:textId="77777777" w:rsidTr="00847F5D">
        <w:trPr>
          <w:trHeight w:val="177"/>
        </w:trPr>
        <w:tc>
          <w:tcPr>
            <w:tcW w:w="3870" w:type="dxa"/>
          </w:tcPr>
          <w:p w14:paraId="0E41E41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10D8FB4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F2CF5A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2ADA366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66FD8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5A19805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5D179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515FE0F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46320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2DFA2FA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01FB5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5114403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F0C23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7F57AD5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A0E77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74DDE2B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4EFEF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1499037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D26675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555815A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F5D" w:rsidRPr="00B97268" w14:paraId="4B92B153" w14:textId="77777777" w:rsidTr="00847F5D">
        <w:trPr>
          <w:trHeight w:val="144"/>
        </w:trPr>
        <w:tc>
          <w:tcPr>
            <w:tcW w:w="3870" w:type="dxa"/>
            <w:vAlign w:val="bottom"/>
          </w:tcPr>
          <w:p w14:paraId="72B729A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23" w:type="dxa"/>
            <w:vAlign w:val="bottom"/>
          </w:tcPr>
          <w:p w14:paraId="77C5DEF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D08320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E731CB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2175E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BB57F4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DFB40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D0990F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0A035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22F8E6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77D9A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1E6488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78D02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7D6976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7C1BF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A49DE1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DA393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4D23F3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0D0C07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37506C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F5D" w:rsidRPr="00B97268" w14:paraId="1611C8D6" w14:textId="77777777" w:rsidTr="00847F5D">
        <w:trPr>
          <w:trHeight w:val="144"/>
        </w:trPr>
        <w:tc>
          <w:tcPr>
            <w:tcW w:w="3870" w:type="dxa"/>
          </w:tcPr>
          <w:p w14:paraId="55A9A89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23" w:type="dxa"/>
            <w:vAlign w:val="bottom"/>
          </w:tcPr>
          <w:p w14:paraId="68B5E18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49AD49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2DB3E3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EE79C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4AC2B12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138B5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AD5AF2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ADFCA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7C2926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78077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DC31C9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2DE90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951DFF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0A4E4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769556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FD397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391576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9D1E7F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4BD1D1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F5D" w:rsidRPr="00B97268" w14:paraId="63E96393" w14:textId="77777777" w:rsidTr="00847F5D">
        <w:trPr>
          <w:trHeight w:val="144"/>
        </w:trPr>
        <w:tc>
          <w:tcPr>
            <w:tcW w:w="3870" w:type="dxa"/>
          </w:tcPr>
          <w:p w14:paraId="43526653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23" w:type="dxa"/>
            <w:vAlign w:val="bottom"/>
          </w:tcPr>
          <w:p w14:paraId="4B2C5AEA" w14:textId="44D5CA6B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238" w:type="dxa"/>
          </w:tcPr>
          <w:p w14:paraId="7FA897E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1D84B0B" w14:textId="7AD415FD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E41BAA" w:rsidRPr="00E41B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236" w:type="dxa"/>
          </w:tcPr>
          <w:p w14:paraId="61C39B7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8302676" w14:textId="5729E089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236" w:type="dxa"/>
          </w:tcPr>
          <w:p w14:paraId="5A403B8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D37BE5E" w14:textId="1351365A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775174" w:rsidRPr="00775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236" w:type="dxa"/>
          </w:tcPr>
          <w:p w14:paraId="0E8F1BA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3259BAF" w14:textId="689D04CB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084</w:t>
            </w:r>
          </w:p>
        </w:tc>
        <w:tc>
          <w:tcPr>
            <w:tcW w:w="236" w:type="dxa"/>
          </w:tcPr>
          <w:p w14:paraId="74D24843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22B1B51" w14:textId="750FD63A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775174" w:rsidRPr="00775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236" w:type="dxa"/>
          </w:tcPr>
          <w:p w14:paraId="0AC3B85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18380C7" w14:textId="7B6F5670" w:rsidR="00847F5D" w:rsidRPr="00B97268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437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895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CF01B5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25602FF" w14:textId="259C618B" w:rsidR="00847F5D" w:rsidRPr="00B97268" w:rsidRDefault="00775174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1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Pr="00775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912</w:t>
            </w:r>
            <w:r w:rsidRPr="007751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8BDA63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E9E3A95" w14:textId="6ACECEAA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255BA3" w:rsidRPr="00255B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239" w:type="dxa"/>
          </w:tcPr>
          <w:p w14:paraId="173A659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657DDEB" w14:textId="7571D395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775174" w:rsidRPr="00775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</w:tr>
      <w:tr w:rsidR="00847F5D" w:rsidRPr="00B97268" w14:paraId="6822A03C" w14:textId="77777777" w:rsidTr="00847F5D">
        <w:trPr>
          <w:trHeight w:val="144"/>
        </w:trPr>
        <w:tc>
          <w:tcPr>
            <w:tcW w:w="3870" w:type="dxa"/>
          </w:tcPr>
          <w:p w14:paraId="0B9DEB2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23" w:type="dxa"/>
            <w:vAlign w:val="bottom"/>
          </w:tcPr>
          <w:p w14:paraId="4451F39B" w14:textId="5D529D2F" w:rsidR="00847F5D" w:rsidRPr="00B97268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6FB580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36BD7E9" w14:textId="2642409F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46CC4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6188AD4" w14:textId="622AD696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36" w:type="dxa"/>
          </w:tcPr>
          <w:p w14:paraId="7692AD3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740C451C" w14:textId="437D3191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5174" w:rsidRPr="00775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236" w:type="dxa"/>
          </w:tcPr>
          <w:p w14:paraId="15C4487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61D02D4" w14:textId="0D9978FF" w:rsidR="00847F5D" w:rsidRPr="00B97268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0253A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E514427" w14:textId="17C2F429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EB0755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29371E4" w14:textId="3ECFCCB7" w:rsidR="00847F5D" w:rsidRPr="00B97268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D84EA0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F130335" w14:textId="2D1D8E0E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6EDAF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2D370AD" w14:textId="038D1D4B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39" w:type="dxa"/>
          </w:tcPr>
          <w:p w14:paraId="44967E1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C70A2CE" w14:textId="110FC2EA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07AAC" w:rsidRPr="00707A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</w:tr>
      <w:tr w:rsidR="00847F5D" w:rsidRPr="00B97268" w14:paraId="4D01986F" w14:textId="77777777" w:rsidTr="00847F5D">
        <w:trPr>
          <w:trHeight w:val="144"/>
        </w:trPr>
        <w:tc>
          <w:tcPr>
            <w:tcW w:w="3870" w:type="dxa"/>
          </w:tcPr>
          <w:p w14:paraId="136A111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671F4DEA" w14:textId="4CEBBDD1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874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  <w:tc>
          <w:tcPr>
            <w:tcW w:w="238" w:type="dxa"/>
          </w:tcPr>
          <w:p w14:paraId="36FCF5A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169EEBA" w14:textId="658F9C0D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41BAA" w:rsidRPr="00E41B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E41BAA" w:rsidRPr="00E41B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236" w:type="dxa"/>
          </w:tcPr>
          <w:p w14:paraId="77F8193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3ECC71A" w14:textId="24814D3D" w:rsidR="00847F5D" w:rsidRPr="00B97268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9EDBD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2643460" w14:textId="56B5CE94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3A10F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3AA394F" w14:textId="6BFD6507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236" w:type="dxa"/>
          </w:tcPr>
          <w:p w14:paraId="14657A8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41A0C99" w14:textId="545D6AE3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775174" w:rsidRPr="00775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236" w:type="dxa"/>
          </w:tcPr>
          <w:p w14:paraId="4661F99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7B1C012" w14:textId="44ED4E77" w:rsidR="00847F5D" w:rsidRPr="00B97268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2249A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73717B90" w14:textId="61DF7BA9" w:rsidR="00847F5D" w:rsidRPr="00B97268" w:rsidRDefault="00CC62E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9E3DF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48BC3A45" w14:textId="7A0D4252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55BA3" w:rsidRPr="00255B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879</w:t>
            </w:r>
            <w:r w:rsidR="00255B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239" w:type="dxa"/>
          </w:tcPr>
          <w:p w14:paraId="7814477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3D06E811" w14:textId="65073442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07AAC" w:rsidRPr="00707A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090</w:t>
            </w:r>
            <w:r w:rsidR="00707AAC" w:rsidRPr="00707A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299</w:t>
            </w:r>
          </w:p>
        </w:tc>
      </w:tr>
      <w:tr w:rsidR="00847F5D" w:rsidRPr="00B97268" w14:paraId="09203C3F" w14:textId="77777777" w:rsidTr="00847F5D">
        <w:trPr>
          <w:trHeight w:val="144"/>
        </w:trPr>
        <w:tc>
          <w:tcPr>
            <w:tcW w:w="3870" w:type="dxa"/>
          </w:tcPr>
          <w:p w14:paraId="5141C65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40180" w14:textId="40292793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907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238" w:type="dxa"/>
          </w:tcPr>
          <w:p w14:paraId="0E9A874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4B1B1" w14:textId="7FD231BA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41BAA" w:rsidRPr="00E41B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  <w:r w:rsidR="00E41BAA" w:rsidRPr="00E41B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724</w:t>
            </w:r>
          </w:p>
        </w:tc>
        <w:tc>
          <w:tcPr>
            <w:tcW w:w="236" w:type="dxa"/>
          </w:tcPr>
          <w:p w14:paraId="3B61B9A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F1C1A27" w14:textId="211F9307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310</w:t>
            </w:r>
            <w:r w:rsidR="00707AAC" w:rsidRPr="00707A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985</w:t>
            </w:r>
          </w:p>
        </w:tc>
        <w:tc>
          <w:tcPr>
            <w:tcW w:w="236" w:type="dxa"/>
          </w:tcPr>
          <w:p w14:paraId="642425E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59CE0F2A" w14:textId="35C8EE04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236" w:type="dxa"/>
          </w:tcPr>
          <w:p w14:paraId="5128A3B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1F1D54B6" w14:textId="6C2670F6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</w:t>
            </w:r>
          </w:p>
        </w:tc>
        <w:tc>
          <w:tcPr>
            <w:tcW w:w="236" w:type="dxa"/>
          </w:tcPr>
          <w:p w14:paraId="43478A8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2A9B4B85" w14:textId="2AD253DA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522</w:t>
            </w:r>
          </w:p>
        </w:tc>
        <w:tc>
          <w:tcPr>
            <w:tcW w:w="236" w:type="dxa"/>
          </w:tcPr>
          <w:p w14:paraId="22ACF04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F8BA2A5" w14:textId="3EE9D949" w:rsidR="00847F5D" w:rsidRPr="00B97268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437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895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AEB8AA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0932118B" w14:textId="6EA20609" w:rsidR="00847F5D" w:rsidRPr="00B97268" w:rsidRDefault="00775174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153</w:t>
            </w:r>
            <w:r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912</w:t>
            </w:r>
            <w:r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0D7A6C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4C273E92" w14:textId="063B7E31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55BA3" w:rsidRPr="00255B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911</w:t>
            </w:r>
            <w:r w:rsidR="00255BA3" w:rsidRPr="00255B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39" w:type="dxa"/>
          </w:tcPr>
          <w:p w14:paraId="18984C0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25AA1624" w14:textId="0DDC5578" w:rsidR="00847F5D" w:rsidRPr="00B97268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834</w:t>
            </w:r>
          </w:p>
        </w:tc>
      </w:tr>
      <w:tr w:rsidR="00847F5D" w:rsidRPr="00B97268" w14:paraId="4F913788" w14:textId="77777777" w:rsidTr="00847F5D">
        <w:trPr>
          <w:trHeight w:val="144"/>
        </w:trPr>
        <w:tc>
          <w:tcPr>
            <w:tcW w:w="3870" w:type="dxa"/>
          </w:tcPr>
          <w:p w14:paraId="34B3F63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76F9275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F68325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6B61054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15744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461A93D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A6AD53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0953F33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A54E7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4BFA61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52794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4203348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028DB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4D0440B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3350A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46AAA60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B1638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7F449A0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5D5997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6E6C65F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F5D" w:rsidRPr="00B97268" w14:paraId="3D326D7B" w14:textId="77777777" w:rsidTr="00847F5D">
        <w:trPr>
          <w:trHeight w:val="144"/>
        </w:trPr>
        <w:tc>
          <w:tcPr>
            <w:tcW w:w="3870" w:type="dxa"/>
          </w:tcPr>
          <w:p w14:paraId="110C453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23" w:type="dxa"/>
            <w:vAlign w:val="bottom"/>
          </w:tcPr>
          <w:p w14:paraId="1EC8C6B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77B617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3572B6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2832E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B36B6B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0B833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DB673F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8B4BB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9E4201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AFFB2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D43F1F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A6A443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DF8912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E4835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08E9CA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1CB7E3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AC77E0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23A57A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340EF8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F5D" w:rsidRPr="000D1B69" w14:paraId="64EA6536" w14:textId="77777777" w:rsidTr="00847F5D">
        <w:trPr>
          <w:trHeight w:val="144"/>
        </w:trPr>
        <w:tc>
          <w:tcPr>
            <w:tcW w:w="3870" w:type="dxa"/>
          </w:tcPr>
          <w:p w14:paraId="529EEB30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23" w:type="dxa"/>
            <w:vAlign w:val="bottom"/>
          </w:tcPr>
          <w:p w14:paraId="35B172AB" w14:textId="78E0CBE0" w:rsidR="00847F5D" w:rsidRPr="000D1B69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  <w:tc>
          <w:tcPr>
            <w:tcW w:w="238" w:type="dxa"/>
          </w:tcPr>
          <w:p w14:paraId="7388E8FA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65EBD5F" w14:textId="35841F05" w:rsidR="00847F5D" w:rsidRPr="000D1B69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966</w:t>
            </w:r>
            <w:r w:rsidR="00E41BAA" w:rsidRPr="00E41B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976</w:t>
            </w:r>
          </w:p>
        </w:tc>
        <w:tc>
          <w:tcPr>
            <w:tcW w:w="236" w:type="dxa"/>
          </w:tcPr>
          <w:p w14:paraId="5B93DDC5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2AFBCDC" w14:textId="12F5CEE1" w:rsidR="00847F5D" w:rsidRPr="000D1B69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707AAC" w:rsidRPr="00707A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236" w:type="dxa"/>
          </w:tcPr>
          <w:p w14:paraId="3AED2C26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7C37AAF" w14:textId="64548511" w:rsidR="00847F5D" w:rsidRPr="000D1B69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775174" w:rsidRPr="00775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36" w:type="dxa"/>
          </w:tcPr>
          <w:p w14:paraId="61464CFC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1044F57" w14:textId="35988D93" w:rsidR="00847F5D" w:rsidRPr="000D1B69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384</w:t>
            </w:r>
          </w:p>
        </w:tc>
        <w:tc>
          <w:tcPr>
            <w:tcW w:w="236" w:type="dxa"/>
          </w:tcPr>
          <w:p w14:paraId="7D6496BE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6F7E492" w14:textId="77EBB300" w:rsidR="00847F5D" w:rsidRPr="000D1B69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775174" w:rsidRPr="00775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236" w:type="dxa"/>
          </w:tcPr>
          <w:p w14:paraId="3F087E18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3DA3C61" w14:textId="31256A75" w:rsidR="00847F5D" w:rsidRPr="000D1B69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437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895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64B3107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DA4A094" w14:textId="43B950FC" w:rsidR="00847F5D" w:rsidRPr="000D1B69" w:rsidRDefault="00775174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751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Pr="00775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912</w:t>
            </w:r>
            <w:r w:rsidRPr="007751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FB108BD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5A8EC43" w14:textId="2D0EB89F" w:rsidR="00847F5D" w:rsidRPr="000D1B69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55BA3" w:rsidRPr="00255B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="00255BA3" w:rsidRPr="00255B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239" w:type="dxa"/>
          </w:tcPr>
          <w:p w14:paraId="1C7CA99F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5840616" w14:textId="215C7A5C" w:rsidR="00847F5D" w:rsidRPr="000D1B69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996</w:t>
            </w:r>
            <w:r w:rsidR="00775174" w:rsidRPr="00775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086</w:t>
            </w:r>
          </w:p>
        </w:tc>
      </w:tr>
      <w:tr w:rsidR="00847F5D" w:rsidRPr="000D1B69" w14:paraId="1F097DDE" w14:textId="77777777" w:rsidTr="00847F5D">
        <w:trPr>
          <w:trHeight w:val="144"/>
        </w:trPr>
        <w:tc>
          <w:tcPr>
            <w:tcW w:w="3870" w:type="dxa"/>
          </w:tcPr>
          <w:p w14:paraId="0F39C620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23" w:type="dxa"/>
            <w:vAlign w:val="bottom"/>
          </w:tcPr>
          <w:p w14:paraId="3672769E" w14:textId="611D7121" w:rsidR="00847F5D" w:rsidRPr="000D1B69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238" w:type="dxa"/>
          </w:tcPr>
          <w:p w14:paraId="603D5FB1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D8CF067" w14:textId="33B0953D" w:rsidR="00847F5D" w:rsidRPr="000D1B69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E41BAA" w:rsidRPr="00E41B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236" w:type="dxa"/>
          </w:tcPr>
          <w:p w14:paraId="12EF76DD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7AFAECA" w14:textId="1FBB3EB9" w:rsidR="00847F5D" w:rsidRPr="000D1B69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D13F31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B722366" w14:textId="58B19BC7" w:rsidR="00847F5D" w:rsidRPr="000D1B69" w:rsidRDefault="0068476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C4EFC7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22F522C" w14:textId="696A4CAB" w:rsidR="00847F5D" w:rsidRPr="000D1B69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705A9E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D514A2D" w14:textId="3B6E65D0" w:rsidR="00847F5D" w:rsidRPr="000D1B69" w:rsidRDefault="0068476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974D9C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1890210" w14:textId="411782C0" w:rsidR="00847F5D" w:rsidRPr="000D1B69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20CFA0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5C9CCE5" w14:textId="2E758665" w:rsidR="00847F5D" w:rsidRPr="000D1B69" w:rsidRDefault="0068476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C60E25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E195CA5" w14:textId="61EDFC10" w:rsidR="00847F5D" w:rsidRPr="000D1B69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255BA3" w:rsidRPr="00255B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239" w:type="dxa"/>
          </w:tcPr>
          <w:p w14:paraId="1E03FBB3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9DBC461" w14:textId="5F8A5838" w:rsidR="00847F5D" w:rsidRPr="000D1B69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775174" w:rsidRPr="00775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</w:tr>
      <w:tr w:rsidR="00847F5D" w:rsidRPr="000D1B69" w14:paraId="515E59EE" w14:textId="77777777" w:rsidTr="00847F5D">
        <w:trPr>
          <w:trHeight w:val="144"/>
        </w:trPr>
        <w:tc>
          <w:tcPr>
            <w:tcW w:w="3870" w:type="dxa"/>
          </w:tcPr>
          <w:p w14:paraId="6190861A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00758557" w14:textId="1F463EA7" w:rsidR="00847F5D" w:rsidRPr="000D1B69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238" w:type="dxa"/>
          </w:tcPr>
          <w:p w14:paraId="378911AE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0780719" w14:textId="28A3FD7C" w:rsidR="00847F5D" w:rsidRPr="000D1B69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775174" w:rsidRPr="00775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591</w:t>
            </w:r>
          </w:p>
        </w:tc>
        <w:tc>
          <w:tcPr>
            <w:tcW w:w="236" w:type="dxa"/>
          </w:tcPr>
          <w:p w14:paraId="37B50294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630BFF5" w14:textId="63B31DB5" w:rsidR="00847F5D" w:rsidRPr="000D1B69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40EBD4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60A3E4FA" w14:textId="5BC6121C" w:rsidR="00847F5D" w:rsidRPr="000D1B69" w:rsidRDefault="0068476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94372C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7315391F" w14:textId="241D28BA" w:rsidR="00847F5D" w:rsidRPr="000D1B69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3D4590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9A25CFD" w14:textId="1544A146" w:rsidR="00847F5D" w:rsidRPr="000D1B69" w:rsidRDefault="0068476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D607D1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1F68F5B" w14:textId="185FE928" w:rsidR="00847F5D" w:rsidRPr="000D1B69" w:rsidRDefault="00DD0290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E652E7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41072E47" w14:textId="4F47AA5C" w:rsidR="00847F5D" w:rsidRPr="000D1B69" w:rsidRDefault="0068476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8722C6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1A4DDCA0" w14:textId="5D759144" w:rsidR="00847F5D" w:rsidRPr="000D1B69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255BA3" w:rsidRPr="00255B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239" w:type="dxa"/>
          </w:tcPr>
          <w:p w14:paraId="38159FAC" w14:textId="77777777" w:rsidR="00847F5D" w:rsidRPr="000D1B69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309B5025" w14:textId="6E5BDA40" w:rsidR="00847F5D" w:rsidRPr="000D1B69" w:rsidRDefault="00097EF9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775174" w:rsidRPr="00775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591</w:t>
            </w:r>
          </w:p>
        </w:tc>
      </w:tr>
      <w:tr w:rsidR="00684769" w:rsidRPr="00B97268" w14:paraId="78AAD9D9" w14:textId="77777777" w:rsidTr="00847F5D">
        <w:trPr>
          <w:trHeight w:val="144"/>
        </w:trPr>
        <w:tc>
          <w:tcPr>
            <w:tcW w:w="3870" w:type="dxa"/>
          </w:tcPr>
          <w:p w14:paraId="2BACEC0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7D051" w14:textId="196AA429" w:rsidR="00684769" w:rsidRPr="00B97268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907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238" w:type="dxa"/>
          </w:tcPr>
          <w:p w14:paraId="0F2F6C0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EF4CC" w14:textId="49CC5EEF" w:rsidR="00684769" w:rsidRPr="00B97268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724</w:t>
            </w:r>
          </w:p>
        </w:tc>
        <w:tc>
          <w:tcPr>
            <w:tcW w:w="236" w:type="dxa"/>
          </w:tcPr>
          <w:p w14:paraId="551203CF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F2903E7" w14:textId="27DDD319" w:rsidR="00684769" w:rsidRPr="00B97268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310</w:t>
            </w:r>
            <w:r w:rsidR="00707AAC" w:rsidRPr="00707A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985</w:t>
            </w:r>
          </w:p>
        </w:tc>
        <w:tc>
          <w:tcPr>
            <w:tcW w:w="236" w:type="dxa"/>
          </w:tcPr>
          <w:p w14:paraId="53877761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0EFBA280" w14:textId="46862682" w:rsidR="00684769" w:rsidRPr="00B97268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236" w:type="dxa"/>
          </w:tcPr>
          <w:p w14:paraId="6695CF4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1C3ED621" w14:textId="61412854" w:rsidR="00684769" w:rsidRPr="00B97268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</w:t>
            </w:r>
          </w:p>
        </w:tc>
        <w:tc>
          <w:tcPr>
            <w:tcW w:w="236" w:type="dxa"/>
          </w:tcPr>
          <w:p w14:paraId="31A96DF5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4BEC0BCC" w14:textId="66A81F81" w:rsidR="00684769" w:rsidRPr="00B97268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522</w:t>
            </w:r>
          </w:p>
        </w:tc>
        <w:tc>
          <w:tcPr>
            <w:tcW w:w="236" w:type="dxa"/>
          </w:tcPr>
          <w:p w14:paraId="398D690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1020151" w14:textId="694AE5A1" w:rsidR="00684769" w:rsidRPr="00B97268" w:rsidRDefault="00DD029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437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895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4F92B82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26070514" w14:textId="47212013" w:rsidR="00684769" w:rsidRPr="00684769" w:rsidRDefault="00775174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153</w:t>
            </w:r>
            <w:r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912</w:t>
            </w:r>
            <w:r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65A8FF4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B516C9E" w14:textId="7263CF43" w:rsidR="00684769" w:rsidRPr="00B97268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55BA3" w:rsidRPr="00255B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911</w:t>
            </w:r>
            <w:r w:rsidR="00255BA3" w:rsidRPr="00255B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39" w:type="dxa"/>
          </w:tcPr>
          <w:p w14:paraId="4DC0AF4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74122F3B" w14:textId="08457A57" w:rsidR="00684769" w:rsidRPr="00B97268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834</w:t>
            </w:r>
          </w:p>
        </w:tc>
      </w:tr>
      <w:tr w:rsidR="00684769" w:rsidRPr="00B97268" w14:paraId="2CBF4893" w14:textId="77777777" w:rsidTr="00847F5D">
        <w:trPr>
          <w:trHeight w:val="144"/>
        </w:trPr>
        <w:tc>
          <w:tcPr>
            <w:tcW w:w="3870" w:type="dxa"/>
          </w:tcPr>
          <w:p w14:paraId="4D745DE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0444564C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AF452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AFBBA35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237E7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AB659D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A16E11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C08374D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3E567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C891D0D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2C708A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AE6186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43F393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1E4306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21F61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3EB01A3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AA9AE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105CE8A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6D13B34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3D92723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BB9" w:rsidRPr="00B97268" w14:paraId="65C90BAE" w14:textId="77777777" w:rsidTr="00847F5D">
        <w:trPr>
          <w:trHeight w:val="144"/>
        </w:trPr>
        <w:tc>
          <w:tcPr>
            <w:tcW w:w="3870" w:type="dxa"/>
          </w:tcPr>
          <w:p w14:paraId="6D37053E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72D11C79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B3E3F06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E04A6C3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7E8206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74EEB54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A6FCD6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63E7962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C35DB3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2EE5F3D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C87E61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FA51333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DE5BB3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F70C980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EF2DDB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6BF1C39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AAA59A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99FD830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435A212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897774F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3AAC" w:rsidRPr="00B97268" w14:paraId="0A090CD5" w14:textId="77777777" w:rsidTr="00847F5D">
        <w:trPr>
          <w:trHeight w:val="144"/>
        </w:trPr>
        <w:tc>
          <w:tcPr>
            <w:tcW w:w="3870" w:type="dxa"/>
          </w:tcPr>
          <w:p w14:paraId="0A0CCB23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27D9B9BC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6B727BA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1B7C00E2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3AB0AB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99896C5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DCC6C7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9C29782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3B408D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1283166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FBD72B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17A608A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D678C1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4E37028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52ABE4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298F8E1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90D2A3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BED9DA4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5C5821B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51D245E" w14:textId="77777777" w:rsidR="003C3AAC" w:rsidRPr="00B97268" w:rsidRDefault="003C3AAC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769" w:rsidRPr="00B97268" w14:paraId="11E36469" w14:textId="77777777" w:rsidTr="00847F5D">
        <w:trPr>
          <w:trHeight w:val="144"/>
        </w:trPr>
        <w:tc>
          <w:tcPr>
            <w:tcW w:w="3870" w:type="dxa"/>
          </w:tcPr>
          <w:p w14:paraId="3A08146F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23" w:type="dxa"/>
            <w:vAlign w:val="bottom"/>
          </w:tcPr>
          <w:p w14:paraId="6304BB3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78F257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99D2311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571F0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54E90A2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0F7424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5E74206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DCBBD1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61E2062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CD392D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8174A9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9460A3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74C1D64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10467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16B30F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4284B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AEA4C8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986AE2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ED5246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769" w:rsidRPr="00B97268" w14:paraId="6AD01EA5" w14:textId="77777777" w:rsidTr="00847F5D">
        <w:trPr>
          <w:trHeight w:val="144"/>
        </w:trPr>
        <w:tc>
          <w:tcPr>
            <w:tcW w:w="3870" w:type="dxa"/>
          </w:tcPr>
          <w:p w14:paraId="5B8FB874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23" w:type="dxa"/>
            <w:vAlign w:val="bottom"/>
          </w:tcPr>
          <w:p w14:paraId="33A42FB4" w14:textId="1524C9A8" w:rsidR="00684769" w:rsidRPr="00B97268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  <w:tc>
          <w:tcPr>
            <w:tcW w:w="238" w:type="dxa"/>
          </w:tcPr>
          <w:p w14:paraId="3CC6E601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572977F" w14:textId="78985ABB" w:rsidR="00684769" w:rsidRPr="000D1B69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966</w:t>
            </w:r>
            <w:r w:rsidR="00450EBB" w:rsidRPr="00450E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976</w:t>
            </w:r>
          </w:p>
        </w:tc>
        <w:tc>
          <w:tcPr>
            <w:tcW w:w="236" w:type="dxa"/>
          </w:tcPr>
          <w:p w14:paraId="082AA288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6A9E224" w14:textId="073B246D" w:rsidR="00684769" w:rsidRPr="000D1B69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707AAC" w:rsidRPr="00707A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236" w:type="dxa"/>
          </w:tcPr>
          <w:p w14:paraId="1E557BC3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079A4E8" w14:textId="66062FF0" w:rsidR="00684769" w:rsidRPr="000D1B69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775174" w:rsidRPr="00775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36" w:type="dxa"/>
          </w:tcPr>
          <w:p w14:paraId="65B8338B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69E3E79" w14:textId="4585F62E" w:rsidR="00684769" w:rsidRPr="000D1B69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384</w:t>
            </w:r>
          </w:p>
        </w:tc>
        <w:tc>
          <w:tcPr>
            <w:tcW w:w="236" w:type="dxa"/>
          </w:tcPr>
          <w:p w14:paraId="5FCFA622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C25620F" w14:textId="0B2F6ECC" w:rsidR="00684769" w:rsidRPr="000D1B69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775174" w:rsidRPr="00775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236" w:type="dxa"/>
          </w:tcPr>
          <w:p w14:paraId="012FAF06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D5A16EE" w14:textId="735A845E" w:rsidR="00684769" w:rsidRPr="000D1B69" w:rsidRDefault="00DD029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437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895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42E6036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22DBBFE" w14:textId="563D242C" w:rsidR="00684769" w:rsidRPr="000D1B69" w:rsidRDefault="00775174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751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Pr="00775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912</w:t>
            </w:r>
            <w:r w:rsidRPr="007751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F91BC3A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4EEE110" w14:textId="0A66B804" w:rsidR="00684769" w:rsidRPr="000D1B69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55BA3" w:rsidRPr="00255B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="00255BA3" w:rsidRPr="00255B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239" w:type="dxa"/>
          </w:tcPr>
          <w:p w14:paraId="7B3CF8D4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D22CAEF" w14:textId="79465C3A" w:rsidR="00684769" w:rsidRPr="000D1B69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996</w:t>
            </w:r>
            <w:r w:rsidR="00450EBB" w:rsidRPr="00450E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086</w:t>
            </w:r>
          </w:p>
        </w:tc>
      </w:tr>
      <w:tr w:rsidR="00684769" w:rsidRPr="00B97268" w14:paraId="23556683" w14:textId="77777777" w:rsidTr="00847F5D">
        <w:trPr>
          <w:trHeight w:val="144"/>
        </w:trPr>
        <w:tc>
          <w:tcPr>
            <w:tcW w:w="3870" w:type="dxa"/>
          </w:tcPr>
          <w:p w14:paraId="4D34887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7364260D" w14:textId="76D66A47" w:rsidR="00684769" w:rsidRPr="00B97268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  <w:tc>
          <w:tcPr>
            <w:tcW w:w="238" w:type="dxa"/>
          </w:tcPr>
          <w:p w14:paraId="6414C558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BE3AE4B" w14:textId="5412E372" w:rsidR="00684769" w:rsidRPr="000D1B69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450EBB" w:rsidRPr="00450E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  <w:tc>
          <w:tcPr>
            <w:tcW w:w="236" w:type="dxa"/>
          </w:tcPr>
          <w:p w14:paraId="38A2273F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FC877F9" w14:textId="1F220C84" w:rsidR="00684769" w:rsidRPr="000D1B69" w:rsidRDefault="00DD029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AF6E5E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D29B6A2" w14:textId="0366064D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503E51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5737E9F" w14:textId="297A80C1" w:rsidR="00684769" w:rsidRPr="000D1B69" w:rsidRDefault="00DD029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CD6164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41E2C0C" w14:textId="7C0C6FA4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8C7F5B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7CFEAC55" w14:textId="232922FF" w:rsidR="00684769" w:rsidRPr="000D1B69" w:rsidRDefault="00DD029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2636C2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420F904F" w14:textId="0423E536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200CC0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6A960AB9" w14:textId="26CA0B9F" w:rsidR="00684769" w:rsidRPr="000D1B69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="00255BA3" w:rsidRPr="00255B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  <w:tc>
          <w:tcPr>
            <w:tcW w:w="239" w:type="dxa"/>
          </w:tcPr>
          <w:p w14:paraId="19264768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6C8E1F58" w14:textId="3B3436BF" w:rsidR="00684769" w:rsidRPr="000D1B69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450EBB" w:rsidRPr="00450E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</w:tr>
      <w:tr w:rsidR="00684769" w:rsidRPr="00B97268" w14:paraId="6307CE57" w14:textId="77777777" w:rsidTr="00847F5D">
        <w:trPr>
          <w:trHeight w:val="144"/>
        </w:trPr>
        <w:tc>
          <w:tcPr>
            <w:tcW w:w="3870" w:type="dxa"/>
          </w:tcPr>
          <w:p w14:paraId="1E4A66AA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14EA4" w14:textId="0AFEA347" w:rsidR="00684769" w:rsidRPr="00B97268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907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238" w:type="dxa"/>
          </w:tcPr>
          <w:p w14:paraId="7542BCF8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87CAB" w14:textId="29B1DCDB" w:rsidR="00684769" w:rsidRPr="000D1B69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724</w:t>
            </w:r>
          </w:p>
        </w:tc>
        <w:tc>
          <w:tcPr>
            <w:tcW w:w="236" w:type="dxa"/>
          </w:tcPr>
          <w:p w14:paraId="09B3684B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2B4B341" w14:textId="71410012" w:rsidR="00684769" w:rsidRPr="000D1B69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310</w:t>
            </w:r>
            <w:r w:rsidR="00707AAC" w:rsidRPr="00707A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985</w:t>
            </w:r>
          </w:p>
        </w:tc>
        <w:tc>
          <w:tcPr>
            <w:tcW w:w="236" w:type="dxa"/>
          </w:tcPr>
          <w:p w14:paraId="294D8C52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1F0CF91D" w14:textId="254687D0" w:rsidR="00684769" w:rsidRPr="000D1B69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236" w:type="dxa"/>
          </w:tcPr>
          <w:p w14:paraId="4FBD8069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3F422CC" w14:textId="57463D60" w:rsidR="00684769" w:rsidRPr="000D1B69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</w:t>
            </w:r>
          </w:p>
        </w:tc>
        <w:tc>
          <w:tcPr>
            <w:tcW w:w="236" w:type="dxa"/>
          </w:tcPr>
          <w:p w14:paraId="37E7C01B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0C19709" w14:textId="4034F424" w:rsidR="00684769" w:rsidRPr="000D1B69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522</w:t>
            </w:r>
          </w:p>
        </w:tc>
        <w:tc>
          <w:tcPr>
            <w:tcW w:w="236" w:type="dxa"/>
          </w:tcPr>
          <w:p w14:paraId="2DCC1C32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A628189" w14:textId="4A6B86A4" w:rsidR="00684769" w:rsidRPr="000D1B69" w:rsidRDefault="00DD0290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437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895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010104F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034E4845" w14:textId="5100C4BC" w:rsidR="00684769" w:rsidRPr="000D1B69" w:rsidRDefault="00775174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153</w:t>
            </w:r>
            <w:r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912</w:t>
            </w:r>
            <w:r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D3740ED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7BC2C4FD" w14:textId="79C8B8BE" w:rsidR="00684769" w:rsidRPr="000D1B69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55BA3" w:rsidRPr="00255B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911</w:t>
            </w:r>
            <w:r w:rsidR="00255BA3" w:rsidRPr="00255B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39" w:type="dxa"/>
          </w:tcPr>
          <w:p w14:paraId="7A0C2680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3F2E01CC" w14:textId="590AB774" w:rsidR="00684769" w:rsidRPr="000D1B69" w:rsidRDefault="00097EF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</w:t>
            </w:r>
            <w:r w:rsidR="00775174" w:rsidRPr="007751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834</w:t>
            </w:r>
          </w:p>
        </w:tc>
      </w:tr>
      <w:tr w:rsidR="00684769" w:rsidRPr="00B97268" w14:paraId="15E7A5BF" w14:textId="77777777" w:rsidTr="00847F5D">
        <w:trPr>
          <w:trHeight w:val="144"/>
        </w:trPr>
        <w:tc>
          <w:tcPr>
            <w:tcW w:w="3870" w:type="dxa"/>
          </w:tcPr>
          <w:p w14:paraId="3D83DAA3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066782CC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C118EF2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8A5B4A7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10433B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52F02319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7F48CD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B18CEB1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BE3D8F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A4C6818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042560F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BEC4228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B2E807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77C12D0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DEA66DE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4791A0D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4E968E5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96A02EA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2FEB02A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1FB8F6FA" w14:textId="77777777" w:rsidR="00684769" w:rsidRPr="000D1B69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1B69" w:rsidRPr="00B97268" w14:paraId="7A22295E" w14:textId="77777777" w:rsidTr="00740453">
        <w:trPr>
          <w:trHeight w:val="144"/>
        </w:trPr>
        <w:tc>
          <w:tcPr>
            <w:tcW w:w="3870" w:type="dxa"/>
          </w:tcPr>
          <w:p w14:paraId="72CE4A74" w14:textId="77777777" w:rsidR="000D1B69" w:rsidRPr="00B97268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6F0B3B93" w14:textId="0DC9E04C" w:rsidR="000D1B69" w:rsidRPr="00B97268" w:rsidRDefault="00097EF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340</w:t>
            </w:r>
            <w:r w:rsidR="00707AAC" w:rsidRPr="00707A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  <w:tc>
          <w:tcPr>
            <w:tcW w:w="238" w:type="dxa"/>
            <w:vAlign w:val="bottom"/>
          </w:tcPr>
          <w:p w14:paraId="1CF964ED" w14:textId="77777777" w:rsidR="000D1B69" w:rsidRPr="00B97268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26A18894" w14:textId="6FAE5CF9" w:rsidR="000D1B69" w:rsidRPr="000D1B69" w:rsidRDefault="00097EF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707AAC" w:rsidRPr="00707A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236" w:type="dxa"/>
            <w:vAlign w:val="bottom"/>
          </w:tcPr>
          <w:p w14:paraId="1E015D40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35631EAB" w14:textId="341797A7" w:rsidR="000D1B69" w:rsidRPr="000D1B69" w:rsidRDefault="00097EF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707AAC" w:rsidRPr="00707A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236" w:type="dxa"/>
            <w:vAlign w:val="bottom"/>
          </w:tcPr>
          <w:p w14:paraId="369C455D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241DBFF4" w14:textId="053DAB9B" w:rsidR="000D1B69" w:rsidRPr="000D1B69" w:rsidRDefault="00097EF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707AAC" w:rsidRPr="00707A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891</w:t>
            </w:r>
          </w:p>
        </w:tc>
        <w:tc>
          <w:tcPr>
            <w:tcW w:w="236" w:type="dxa"/>
            <w:vAlign w:val="bottom"/>
          </w:tcPr>
          <w:p w14:paraId="2459ABD7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1F22136D" w14:textId="06DC6383" w:rsidR="000D1B69" w:rsidRPr="000D1B69" w:rsidRDefault="00097EF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  <w:tc>
          <w:tcPr>
            <w:tcW w:w="236" w:type="dxa"/>
            <w:vAlign w:val="bottom"/>
          </w:tcPr>
          <w:p w14:paraId="794FF88A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0BFEABF7" w14:textId="39A0C1EC" w:rsidR="000D1B69" w:rsidRPr="000D1B69" w:rsidRDefault="00097EF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36" w:type="dxa"/>
            <w:vAlign w:val="bottom"/>
          </w:tcPr>
          <w:p w14:paraId="4417D083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60A70AC1" w14:textId="34A1F7DF" w:rsidR="000D1B69" w:rsidRPr="000D1B69" w:rsidRDefault="00097EF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707AAC" w:rsidRPr="00707A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345</w:t>
            </w:r>
          </w:p>
        </w:tc>
        <w:tc>
          <w:tcPr>
            <w:tcW w:w="236" w:type="dxa"/>
            <w:vAlign w:val="bottom"/>
          </w:tcPr>
          <w:p w14:paraId="03546DCD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59050339" w14:textId="112EF572" w:rsidR="000D1B69" w:rsidRPr="00DD0290" w:rsidRDefault="00DD0290" w:rsidP="00DD0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07AA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707A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086</w:t>
            </w:r>
            <w:r w:rsidRPr="00707AA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05992ED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77666A2E" w14:textId="14E617E3" w:rsidR="000D1B69" w:rsidRPr="000D1B69" w:rsidRDefault="00097EF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492</w:t>
            </w:r>
            <w:r w:rsidR="00450EBB" w:rsidRPr="00450E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239" w:type="dxa"/>
            <w:vAlign w:val="bottom"/>
          </w:tcPr>
          <w:p w14:paraId="2F046FFB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5848C108" w14:textId="5E7750DF" w:rsidR="000D1B69" w:rsidRPr="000D1B69" w:rsidRDefault="00097EF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="00707AAC" w:rsidRPr="00707A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</w:tr>
    </w:tbl>
    <w:p w14:paraId="67B50DA1" w14:textId="77777777" w:rsidR="00847F5D" w:rsidRPr="00295919" w:rsidRDefault="00847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p w14:paraId="436C124C" w14:textId="2FD59D66" w:rsidR="00775174" w:rsidRDefault="00775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  <w:r>
        <w:rPr>
          <w:rFonts w:ascii="Angsana New" w:hAnsi="Angsana New" w:cs="Angsana New"/>
          <w:sz w:val="22"/>
          <w:szCs w:val="22"/>
          <w:cs/>
        </w:rPr>
        <w:br w:type="page"/>
      </w:r>
    </w:p>
    <w:p w14:paraId="310423CD" w14:textId="77777777" w:rsidR="003A4C7C" w:rsidRPr="001522E2" w:rsidRDefault="003A4C7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Style w:val="TableGrid"/>
        <w:tblW w:w="145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823"/>
        <w:gridCol w:w="238"/>
        <w:gridCol w:w="838"/>
        <w:gridCol w:w="236"/>
        <w:gridCol w:w="998"/>
        <w:gridCol w:w="236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823"/>
        <w:gridCol w:w="239"/>
        <w:gridCol w:w="919"/>
      </w:tblGrid>
      <w:tr w:rsidR="00775174" w:rsidRPr="00B97268" w14:paraId="718AD7B0" w14:textId="77777777" w:rsidTr="00AC1475">
        <w:trPr>
          <w:trHeight w:val="144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14:paraId="2406B80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shd w:val="clear" w:color="auto" w:fill="auto"/>
            <w:vAlign w:val="bottom"/>
          </w:tcPr>
          <w:p w14:paraId="30CE331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5174" w:rsidRPr="00B97268" w14:paraId="71CB7D5C" w14:textId="77777777" w:rsidTr="00AC1475">
        <w:trPr>
          <w:trHeight w:val="144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14:paraId="76816F1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5E8F1AB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00F78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3" w:type="dxa"/>
            <w:gridSpan w:val="3"/>
            <w:shd w:val="clear" w:color="auto" w:fill="auto"/>
            <w:vAlign w:val="bottom"/>
          </w:tcPr>
          <w:p w14:paraId="4726064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CEAF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085F505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9D31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674365F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AB2A9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shd w:val="clear" w:color="auto" w:fill="auto"/>
            <w:vAlign w:val="bottom"/>
          </w:tcPr>
          <w:p w14:paraId="048EB53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75174" w:rsidRPr="00B97268" w14:paraId="01574D29" w14:textId="77777777" w:rsidTr="00AC1475">
        <w:trPr>
          <w:trHeight w:val="144"/>
          <w:tblHeader/>
        </w:trPr>
        <w:tc>
          <w:tcPr>
            <w:tcW w:w="3870" w:type="dxa"/>
            <w:vAlign w:val="bottom"/>
          </w:tcPr>
          <w:p w14:paraId="269525F7" w14:textId="582D366F" w:rsidR="00775174" w:rsidRPr="00F93720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1522E2"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F9372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097EF9" w:rsidRPr="00097EF9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F9372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23" w:type="dxa"/>
            <w:vAlign w:val="bottom"/>
          </w:tcPr>
          <w:p w14:paraId="42DE2BCE" w14:textId="687E01EA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8" w:type="dxa"/>
            <w:vAlign w:val="bottom"/>
          </w:tcPr>
          <w:p w14:paraId="604344B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FB01A3E" w14:textId="6E4CC455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71EB765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7128D6AD" w14:textId="43B75AE6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46C0A5A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79FECC7" w14:textId="2D4A476E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7D4B8AD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56199625" w14:textId="2A291872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2EA1ED0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150EC205" w14:textId="3C3BDF04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7235EE3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9FFA65E" w14:textId="4ACC4E49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7F9E329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307F83D" w14:textId="3B054EC0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13CB224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2EF3A89" w14:textId="1C6E1E94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9" w:type="dxa"/>
            <w:vAlign w:val="bottom"/>
          </w:tcPr>
          <w:p w14:paraId="5EA588D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0F7E74E6" w14:textId="2821C066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775174" w:rsidRPr="00B97268" w14:paraId="43C43D30" w14:textId="77777777" w:rsidTr="00AC1475">
        <w:trPr>
          <w:trHeight w:val="216"/>
          <w:tblHeader/>
        </w:trPr>
        <w:tc>
          <w:tcPr>
            <w:tcW w:w="3870" w:type="dxa"/>
            <w:vAlign w:val="bottom"/>
          </w:tcPr>
          <w:p w14:paraId="0D37DAD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vAlign w:val="bottom"/>
          </w:tcPr>
          <w:p w14:paraId="32D22AE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75174" w:rsidRPr="00B97268" w14:paraId="6809FDEF" w14:textId="77777777" w:rsidTr="00AC1475">
        <w:trPr>
          <w:trHeight w:val="144"/>
        </w:trPr>
        <w:tc>
          <w:tcPr>
            <w:tcW w:w="3870" w:type="dxa"/>
          </w:tcPr>
          <w:p w14:paraId="5A6C402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23" w:type="dxa"/>
            <w:vAlign w:val="bottom"/>
          </w:tcPr>
          <w:p w14:paraId="05E5F4E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1F2235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1432C2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02BD8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92E7FB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6AA3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71C907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DEFD9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EB2A9C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28D63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4AE02E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B1F70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05E168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938DE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BB8256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806AC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38D96F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9E50B1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2E78C9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174" w:rsidRPr="00B97268" w14:paraId="64E6B6D6" w14:textId="77777777" w:rsidTr="00AC1475">
        <w:trPr>
          <w:trHeight w:val="144"/>
        </w:trPr>
        <w:tc>
          <w:tcPr>
            <w:tcW w:w="3870" w:type="dxa"/>
          </w:tcPr>
          <w:p w14:paraId="625F9BA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23" w:type="dxa"/>
            <w:vAlign w:val="bottom"/>
          </w:tcPr>
          <w:p w14:paraId="08E44498" w14:textId="3CCDA093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238" w:type="dxa"/>
          </w:tcPr>
          <w:p w14:paraId="382841A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B6B739D" w14:textId="111954EE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F93720" w:rsidRPr="00F9372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094</w:t>
            </w:r>
            <w:r w:rsidR="00F93720" w:rsidRPr="00F9372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189</w:t>
            </w:r>
          </w:p>
        </w:tc>
        <w:tc>
          <w:tcPr>
            <w:tcW w:w="236" w:type="dxa"/>
          </w:tcPr>
          <w:p w14:paraId="643F46F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A927886" w14:textId="037486C0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3B34FA" w:rsidRPr="003B34F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824</w:t>
            </w:r>
          </w:p>
        </w:tc>
        <w:tc>
          <w:tcPr>
            <w:tcW w:w="236" w:type="dxa"/>
          </w:tcPr>
          <w:p w14:paraId="1026A41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572DAE8" w14:textId="67774350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F93720" w:rsidRPr="00F9372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010</w:t>
            </w:r>
          </w:p>
        </w:tc>
        <w:tc>
          <w:tcPr>
            <w:tcW w:w="236" w:type="dxa"/>
          </w:tcPr>
          <w:p w14:paraId="1244BF1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264844A" w14:textId="4A6D86D0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236" w:type="dxa"/>
          </w:tcPr>
          <w:p w14:paraId="1533F30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4FF6655" w14:textId="430FDB69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55</w:t>
            </w:r>
            <w:r w:rsidR="00F93720" w:rsidRPr="00F9372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542</w:t>
            </w:r>
          </w:p>
        </w:tc>
        <w:tc>
          <w:tcPr>
            <w:tcW w:w="236" w:type="dxa"/>
          </w:tcPr>
          <w:p w14:paraId="550577F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DD8E5B9" w14:textId="50BFA67C" w:rsidR="00775174" w:rsidRPr="00B97268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F1C89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AAA2A2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1F91A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F228C35" w14:textId="4C991BA3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083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  <w:tc>
          <w:tcPr>
            <w:tcW w:w="239" w:type="dxa"/>
          </w:tcPr>
          <w:p w14:paraId="3B69820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9AD3568" w14:textId="0DE789D3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F93720" w:rsidRPr="00F9372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157</w:t>
            </w:r>
            <w:r w:rsidR="00F93720" w:rsidRPr="00F9372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741</w:t>
            </w:r>
          </w:p>
        </w:tc>
      </w:tr>
      <w:tr w:rsidR="00775174" w:rsidRPr="00B97268" w14:paraId="66916C06" w14:textId="77777777" w:rsidTr="00AC1475">
        <w:trPr>
          <w:trHeight w:val="144"/>
        </w:trPr>
        <w:tc>
          <w:tcPr>
            <w:tcW w:w="3870" w:type="dxa"/>
          </w:tcPr>
          <w:p w14:paraId="02012AB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01CFF1A5" w14:textId="6291406D" w:rsidR="00775174" w:rsidRPr="00B97268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175E78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4340642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4E37B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BBCD070" w14:textId="53D876C8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529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025</w:t>
            </w:r>
          </w:p>
        </w:tc>
        <w:tc>
          <w:tcPr>
            <w:tcW w:w="236" w:type="dxa"/>
          </w:tcPr>
          <w:p w14:paraId="6595017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20656B6D" w14:textId="07208733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423</w:t>
            </w:r>
            <w:r w:rsidR="00F93720" w:rsidRPr="00F9372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223</w:t>
            </w:r>
          </w:p>
        </w:tc>
        <w:tc>
          <w:tcPr>
            <w:tcW w:w="236" w:type="dxa"/>
          </w:tcPr>
          <w:p w14:paraId="6DD6F57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A947B6C" w14:textId="5CF3AB3C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010</w:t>
            </w:r>
          </w:p>
        </w:tc>
        <w:tc>
          <w:tcPr>
            <w:tcW w:w="236" w:type="dxa"/>
          </w:tcPr>
          <w:p w14:paraId="5D4FD54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5AB69023" w14:textId="23D655AA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26</w:t>
            </w:r>
            <w:r w:rsidR="00F93720" w:rsidRPr="00F9372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272</w:t>
            </w:r>
          </w:p>
        </w:tc>
        <w:tc>
          <w:tcPr>
            <w:tcW w:w="236" w:type="dxa"/>
          </w:tcPr>
          <w:p w14:paraId="28C46C2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275DB0E" w14:textId="2A2C07BC" w:rsidR="00775174" w:rsidRPr="00B97268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E61551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070B401C" w14:textId="751C7E2B" w:rsidR="00775174" w:rsidRPr="00B97268" w:rsidRDefault="00F9372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93720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097EF9" w:rsidRPr="00097EF9">
              <w:rPr>
                <w:rFonts w:asciiTheme="majorBidi" w:hAnsiTheme="majorBidi" w:cs="Angsana New"/>
                <w:sz w:val="24"/>
                <w:szCs w:val="24"/>
              </w:rPr>
              <w:t>449</w:t>
            </w:r>
            <w:r w:rsidRPr="00F9372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="Angsana New"/>
                <w:sz w:val="24"/>
                <w:szCs w:val="24"/>
              </w:rPr>
              <w:t>495</w:t>
            </w:r>
            <w:r w:rsidRPr="00F93720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55A72E5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9A993FA" w14:textId="20796BBD" w:rsidR="00775174" w:rsidRPr="00B97268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99EA58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6640FF5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75174" w:rsidRPr="00B97268" w14:paraId="1060BA62" w14:textId="77777777" w:rsidTr="00AC1475">
        <w:trPr>
          <w:trHeight w:val="144"/>
        </w:trPr>
        <w:tc>
          <w:tcPr>
            <w:tcW w:w="3870" w:type="dxa"/>
          </w:tcPr>
          <w:p w14:paraId="73EA08D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1A75F" w14:textId="65AB281E" w:rsidR="00775174" w:rsidRPr="00BB1880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238" w:type="dxa"/>
          </w:tcPr>
          <w:p w14:paraId="615ED92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E8252" w14:textId="10A64854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094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189</w:t>
            </w:r>
          </w:p>
        </w:tc>
        <w:tc>
          <w:tcPr>
            <w:tcW w:w="236" w:type="dxa"/>
          </w:tcPr>
          <w:p w14:paraId="3D9A37A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0555CBA" w14:textId="0E0D4C4E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531</w:t>
            </w:r>
            <w:r w:rsidR="003B34FA" w:rsidRPr="003B34F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849</w:t>
            </w:r>
          </w:p>
        </w:tc>
        <w:tc>
          <w:tcPr>
            <w:tcW w:w="236" w:type="dxa"/>
          </w:tcPr>
          <w:p w14:paraId="45D336B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52E700F1" w14:textId="309F78E7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431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233</w:t>
            </w:r>
          </w:p>
        </w:tc>
        <w:tc>
          <w:tcPr>
            <w:tcW w:w="236" w:type="dxa"/>
          </w:tcPr>
          <w:p w14:paraId="031BFE1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3EE5D7D" w14:textId="1D2B5956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216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455</w:t>
            </w:r>
          </w:p>
        </w:tc>
        <w:tc>
          <w:tcPr>
            <w:tcW w:w="236" w:type="dxa"/>
          </w:tcPr>
          <w:p w14:paraId="4A856EA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7BF32999" w14:textId="57ED9D30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814</w:t>
            </w:r>
          </w:p>
        </w:tc>
        <w:tc>
          <w:tcPr>
            <w:tcW w:w="236" w:type="dxa"/>
          </w:tcPr>
          <w:p w14:paraId="3A8FDB7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BE3ABC4" w14:textId="42C9651E" w:rsidR="00775174" w:rsidRPr="00B97268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035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8414CE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6C2F22EF" w14:textId="56BF9B1F" w:rsidR="00775174" w:rsidRPr="00B97268" w:rsidRDefault="00F9372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449</w:t>
            </w:r>
            <w:r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  <w:r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75C2AC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55E2DD9A" w14:textId="6FD8E21D" w:rsidR="00775174" w:rsidRPr="00BB1880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3B34FA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083</w:t>
            </w:r>
            <w:r w:rsidR="003B34FA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820</w:t>
            </w:r>
          </w:p>
        </w:tc>
        <w:tc>
          <w:tcPr>
            <w:tcW w:w="239" w:type="dxa"/>
          </w:tcPr>
          <w:p w14:paraId="7B5C42B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1D779A22" w14:textId="424B0926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</w:t>
            </w:r>
            <w:r w:rsidR="00F93720" w:rsidRPr="00F9372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157</w:t>
            </w:r>
            <w:r w:rsidR="00F93720" w:rsidRPr="00F9372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741</w:t>
            </w:r>
          </w:p>
        </w:tc>
      </w:tr>
      <w:tr w:rsidR="00775174" w:rsidRPr="00B97268" w14:paraId="26841152" w14:textId="77777777" w:rsidTr="00AC1475">
        <w:trPr>
          <w:trHeight w:val="177"/>
        </w:trPr>
        <w:tc>
          <w:tcPr>
            <w:tcW w:w="3870" w:type="dxa"/>
          </w:tcPr>
          <w:p w14:paraId="69DB05A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1274155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A64276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3F48E1C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0B5C9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50EB4AD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A3195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250FBC0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AE276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1F2A446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8E0C4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6B7A3E8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BEDF5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748A31D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A7ECC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6932C9E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77C33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7989B05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23F91E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4BCD856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174" w:rsidRPr="00B97268" w14:paraId="2FD7331A" w14:textId="77777777" w:rsidTr="00AC1475">
        <w:trPr>
          <w:trHeight w:val="144"/>
        </w:trPr>
        <w:tc>
          <w:tcPr>
            <w:tcW w:w="3870" w:type="dxa"/>
            <w:vAlign w:val="bottom"/>
          </w:tcPr>
          <w:p w14:paraId="33993A2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23" w:type="dxa"/>
            <w:vAlign w:val="bottom"/>
          </w:tcPr>
          <w:p w14:paraId="1858A8F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C56A11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26E99E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13867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10196E2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A289A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886D4B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9A065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AF1ACA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79E20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2E1127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8D421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92DE37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7C4E6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BD7CCA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D2442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D8E970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2453DE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565075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174" w:rsidRPr="00B97268" w14:paraId="72AC02D7" w14:textId="77777777" w:rsidTr="00AC1475">
        <w:trPr>
          <w:trHeight w:val="144"/>
        </w:trPr>
        <w:tc>
          <w:tcPr>
            <w:tcW w:w="3870" w:type="dxa"/>
          </w:tcPr>
          <w:p w14:paraId="6DD0438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23" w:type="dxa"/>
            <w:vAlign w:val="bottom"/>
          </w:tcPr>
          <w:p w14:paraId="69BAD4F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F89535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124DEB6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4C588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5ED474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D3470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658BD2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5D19F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FBA1DA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10727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C05626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9C00F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CDE334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6267D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136616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42514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133F8F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1E3DB9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D6C66A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174" w:rsidRPr="00B97268" w14:paraId="752725A9" w14:textId="77777777" w:rsidTr="00AC1475">
        <w:trPr>
          <w:trHeight w:val="144"/>
        </w:trPr>
        <w:tc>
          <w:tcPr>
            <w:tcW w:w="3870" w:type="dxa"/>
          </w:tcPr>
          <w:p w14:paraId="4BF5E60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23" w:type="dxa"/>
            <w:vAlign w:val="bottom"/>
          </w:tcPr>
          <w:p w14:paraId="338627A8" w14:textId="4421FF35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238" w:type="dxa"/>
          </w:tcPr>
          <w:p w14:paraId="3CAC29B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3C8B7C8" w14:textId="5FDCCA17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  <w:tc>
          <w:tcPr>
            <w:tcW w:w="236" w:type="dxa"/>
          </w:tcPr>
          <w:p w14:paraId="363F41E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3CF46DB" w14:textId="1219A971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529</w:t>
            </w:r>
            <w:r w:rsidR="003B34FA" w:rsidRPr="003B34F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025</w:t>
            </w:r>
          </w:p>
        </w:tc>
        <w:tc>
          <w:tcPr>
            <w:tcW w:w="236" w:type="dxa"/>
          </w:tcPr>
          <w:p w14:paraId="31DE0B8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E6D67A7" w14:textId="46A3E230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236" w:type="dxa"/>
          </w:tcPr>
          <w:p w14:paraId="362E463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8477515" w14:textId="2CE0A588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010</w:t>
            </w:r>
          </w:p>
        </w:tc>
        <w:tc>
          <w:tcPr>
            <w:tcW w:w="236" w:type="dxa"/>
          </w:tcPr>
          <w:p w14:paraId="586371B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A0E06BD" w14:textId="10714E4B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236" w:type="dxa"/>
          </w:tcPr>
          <w:p w14:paraId="072586A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5AAC600" w14:textId="16B2B7D6" w:rsidR="00775174" w:rsidRPr="00B97268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37ABCF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6B08787" w14:textId="1342F425" w:rsidR="00775174" w:rsidRPr="00B97268" w:rsidRDefault="00F9372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72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F9372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D4C358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FAEAD65" w14:textId="417D6EBD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239" w:type="dxa"/>
          </w:tcPr>
          <w:p w14:paraId="6B3EF9B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9FEF5C3" w14:textId="2E037207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</w:tr>
      <w:tr w:rsidR="00775174" w:rsidRPr="00B97268" w14:paraId="353D5065" w14:textId="77777777" w:rsidTr="00AC1475">
        <w:trPr>
          <w:trHeight w:val="144"/>
        </w:trPr>
        <w:tc>
          <w:tcPr>
            <w:tcW w:w="3870" w:type="dxa"/>
          </w:tcPr>
          <w:p w14:paraId="79DCACD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23" w:type="dxa"/>
            <w:vAlign w:val="bottom"/>
          </w:tcPr>
          <w:p w14:paraId="21DFBC67" w14:textId="4D5D6AFF" w:rsidR="00775174" w:rsidRPr="00B97268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F4B7E7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E3FFDF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FEB8E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2097840" w14:textId="2B2C3F7D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3B34FA" w:rsidRPr="003B34F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824</w:t>
            </w:r>
          </w:p>
        </w:tc>
        <w:tc>
          <w:tcPr>
            <w:tcW w:w="236" w:type="dxa"/>
          </w:tcPr>
          <w:p w14:paraId="3056F76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35E278D" w14:textId="7C39C689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010</w:t>
            </w:r>
          </w:p>
        </w:tc>
        <w:tc>
          <w:tcPr>
            <w:tcW w:w="236" w:type="dxa"/>
          </w:tcPr>
          <w:p w14:paraId="1E200CB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E957132" w14:textId="3235D816" w:rsidR="00775174" w:rsidRPr="00B97268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24706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EF8956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187770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4EE9B71" w14:textId="0E2F0DFC" w:rsidR="00775174" w:rsidRPr="00B97268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CE0B9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B9FECB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48CCD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0E671CC" w14:textId="462F02EF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824</w:t>
            </w:r>
          </w:p>
        </w:tc>
        <w:tc>
          <w:tcPr>
            <w:tcW w:w="239" w:type="dxa"/>
          </w:tcPr>
          <w:p w14:paraId="03A8935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528B1E3" w14:textId="73108B4E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010</w:t>
            </w:r>
          </w:p>
        </w:tc>
      </w:tr>
      <w:tr w:rsidR="00775174" w:rsidRPr="00B97268" w14:paraId="5CE3A3C6" w14:textId="77777777" w:rsidTr="00AC1475">
        <w:trPr>
          <w:trHeight w:val="144"/>
        </w:trPr>
        <w:tc>
          <w:tcPr>
            <w:tcW w:w="3870" w:type="dxa"/>
          </w:tcPr>
          <w:p w14:paraId="0C42012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5B32A2BC" w14:textId="61B2E8D8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013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189</w:t>
            </w:r>
          </w:p>
        </w:tc>
        <w:tc>
          <w:tcPr>
            <w:tcW w:w="238" w:type="dxa"/>
          </w:tcPr>
          <w:p w14:paraId="4099EC4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C0A1B6F" w14:textId="43F25C9C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966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236" w:type="dxa"/>
          </w:tcPr>
          <w:p w14:paraId="5ACB61A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76DB535" w14:textId="62CC71F1" w:rsidR="00775174" w:rsidRPr="00B97268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CD89E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2630EA2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D9344E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5C6A230" w14:textId="4EB707F1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236" w:type="dxa"/>
          </w:tcPr>
          <w:p w14:paraId="4048F09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4942B2F0" w14:textId="67A95923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542</w:t>
            </w:r>
          </w:p>
        </w:tc>
        <w:tc>
          <w:tcPr>
            <w:tcW w:w="236" w:type="dxa"/>
          </w:tcPr>
          <w:p w14:paraId="1ED7721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A417C9B" w14:textId="3E3828C1" w:rsidR="00775174" w:rsidRPr="00B97268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56176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7ACBD29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5B738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676AE49E" w14:textId="17B518E9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021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634</w:t>
            </w:r>
          </w:p>
        </w:tc>
        <w:tc>
          <w:tcPr>
            <w:tcW w:w="239" w:type="dxa"/>
          </w:tcPr>
          <w:p w14:paraId="0AD169A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1ECDEC01" w14:textId="47F86F8F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021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797</w:t>
            </w:r>
          </w:p>
        </w:tc>
      </w:tr>
      <w:tr w:rsidR="00775174" w:rsidRPr="00B97268" w14:paraId="4F983E7C" w14:textId="77777777" w:rsidTr="00AC1475">
        <w:trPr>
          <w:trHeight w:val="144"/>
        </w:trPr>
        <w:tc>
          <w:tcPr>
            <w:tcW w:w="3870" w:type="dxa"/>
          </w:tcPr>
          <w:p w14:paraId="240ED2B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6DD58" w14:textId="49D7ACCE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238" w:type="dxa"/>
          </w:tcPr>
          <w:p w14:paraId="6D56668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79EDC" w14:textId="0042FBAB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094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189</w:t>
            </w:r>
          </w:p>
        </w:tc>
        <w:tc>
          <w:tcPr>
            <w:tcW w:w="236" w:type="dxa"/>
          </w:tcPr>
          <w:p w14:paraId="07862DB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194D6D7" w14:textId="32A819ED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531</w:t>
            </w:r>
            <w:r w:rsidR="003B34FA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849</w:t>
            </w:r>
          </w:p>
        </w:tc>
        <w:tc>
          <w:tcPr>
            <w:tcW w:w="236" w:type="dxa"/>
          </w:tcPr>
          <w:p w14:paraId="0602DEA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3723AF3D" w14:textId="1262D73A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431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233</w:t>
            </w:r>
          </w:p>
        </w:tc>
        <w:tc>
          <w:tcPr>
            <w:tcW w:w="236" w:type="dxa"/>
          </w:tcPr>
          <w:p w14:paraId="6F068E7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993C311" w14:textId="39FBC0FA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216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455</w:t>
            </w:r>
          </w:p>
        </w:tc>
        <w:tc>
          <w:tcPr>
            <w:tcW w:w="236" w:type="dxa"/>
          </w:tcPr>
          <w:p w14:paraId="64AF559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57369B5" w14:textId="4A7DCB48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814</w:t>
            </w:r>
          </w:p>
        </w:tc>
        <w:tc>
          <w:tcPr>
            <w:tcW w:w="236" w:type="dxa"/>
          </w:tcPr>
          <w:p w14:paraId="27AB152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9574F2F" w14:textId="16FCE59A" w:rsidR="00775174" w:rsidRPr="00B97268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035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585ABF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04241B06" w14:textId="0CCECC5B" w:rsidR="00775174" w:rsidRPr="00B97268" w:rsidRDefault="00F9372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449</w:t>
            </w:r>
            <w:r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  <w:r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82D704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239F984" w14:textId="1FA8195D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3B34FA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083</w:t>
            </w:r>
            <w:r w:rsidR="003B34FA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820</w:t>
            </w:r>
          </w:p>
        </w:tc>
        <w:tc>
          <w:tcPr>
            <w:tcW w:w="239" w:type="dxa"/>
          </w:tcPr>
          <w:p w14:paraId="0525F1A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1BB37B92" w14:textId="5340C7A9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741</w:t>
            </w:r>
          </w:p>
        </w:tc>
      </w:tr>
      <w:tr w:rsidR="00775174" w:rsidRPr="00B97268" w14:paraId="11FA02C7" w14:textId="77777777" w:rsidTr="00AC1475">
        <w:trPr>
          <w:trHeight w:val="144"/>
        </w:trPr>
        <w:tc>
          <w:tcPr>
            <w:tcW w:w="3870" w:type="dxa"/>
          </w:tcPr>
          <w:p w14:paraId="1EA1FD5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477FDB8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F1682D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6DA765E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FD0DE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0C0C5A8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F9923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116AD8B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07C52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4246F7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D52EC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0171510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3D67B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15C15F0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66884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1687AAC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AF154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70CFB96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C088D3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1F1F61D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174" w:rsidRPr="00B97268" w14:paraId="6368568B" w14:textId="77777777" w:rsidTr="00AC1475">
        <w:trPr>
          <w:trHeight w:val="144"/>
        </w:trPr>
        <w:tc>
          <w:tcPr>
            <w:tcW w:w="3870" w:type="dxa"/>
          </w:tcPr>
          <w:p w14:paraId="3F49353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23" w:type="dxa"/>
            <w:vAlign w:val="bottom"/>
          </w:tcPr>
          <w:p w14:paraId="768AEC7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A9EBCF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6C435D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53028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B93D09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B57CC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D80D54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2EFB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433210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87432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82792F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3F0F1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B329FB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26692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C9CDB0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8C726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F0E2D8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DF5E99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E0F136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174" w:rsidRPr="000D1B69" w14:paraId="1A69836E" w14:textId="77777777" w:rsidTr="00AC1475">
        <w:trPr>
          <w:trHeight w:val="144"/>
        </w:trPr>
        <w:tc>
          <w:tcPr>
            <w:tcW w:w="3870" w:type="dxa"/>
          </w:tcPr>
          <w:p w14:paraId="34CD0390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23" w:type="dxa"/>
            <w:vAlign w:val="bottom"/>
          </w:tcPr>
          <w:p w14:paraId="380E88D3" w14:textId="4BA31064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756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541</w:t>
            </w:r>
          </w:p>
        </w:tc>
        <w:tc>
          <w:tcPr>
            <w:tcW w:w="238" w:type="dxa"/>
          </w:tcPr>
          <w:p w14:paraId="20A3D481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81C2823" w14:textId="1A49AFF4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787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236" w:type="dxa"/>
          </w:tcPr>
          <w:p w14:paraId="7B3CA74B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0EAED9E" w14:textId="4B8D8226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236" w:type="dxa"/>
          </w:tcPr>
          <w:p w14:paraId="2FAAAC87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1A9809F" w14:textId="15DF7E64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431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  <w:tc>
          <w:tcPr>
            <w:tcW w:w="236" w:type="dxa"/>
          </w:tcPr>
          <w:p w14:paraId="1EB83BD7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CDC660C" w14:textId="7CF329B2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236" w:type="dxa"/>
          </w:tcPr>
          <w:p w14:paraId="4E43A403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3F7F623" w14:textId="35D885EA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814</w:t>
            </w:r>
          </w:p>
        </w:tc>
        <w:tc>
          <w:tcPr>
            <w:tcW w:w="236" w:type="dxa"/>
          </w:tcPr>
          <w:p w14:paraId="2AAA5789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3ECECCC" w14:textId="044FB50D" w:rsidR="00775174" w:rsidRPr="000D1B69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34539A2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1C0C86D" w14:textId="7C5936F9" w:rsidR="00775174" w:rsidRPr="000D1B69" w:rsidRDefault="00F9372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9372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F9372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BD5EFDD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95FCB34" w14:textId="6160AB49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767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810</w:t>
            </w:r>
          </w:p>
        </w:tc>
        <w:tc>
          <w:tcPr>
            <w:tcW w:w="239" w:type="dxa"/>
          </w:tcPr>
          <w:p w14:paraId="0B033C2C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62812E4" w14:textId="64FCB33E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</w:tr>
      <w:tr w:rsidR="00775174" w:rsidRPr="000D1B69" w14:paraId="3FF9516D" w14:textId="77777777" w:rsidTr="00AC1475">
        <w:trPr>
          <w:trHeight w:val="144"/>
        </w:trPr>
        <w:tc>
          <w:tcPr>
            <w:tcW w:w="3870" w:type="dxa"/>
          </w:tcPr>
          <w:p w14:paraId="5CE3DB31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23" w:type="dxa"/>
            <w:vAlign w:val="bottom"/>
          </w:tcPr>
          <w:p w14:paraId="2C5CC48A" w14:textId="383E27CA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238" w:type="dxa"/>
          </w:tcPr>
          <w:p w14:paraId="7DEC9E86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98A63F3" w14:textId="01B283C2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  <w:tc>
          <w:tcPr>
            <w:tcW w:w="236" w:type="dxa"/>
          </w:tcPr>
          <w:p w14:paraId="4D29696C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48BE2FB9" w14:textId="66099276" w:rsidR="00775174" w:rsidRPr="000D1B69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399DBB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464DA64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1ADE6E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DD41354" w14:textId="23F02102" w:rsidR="00775174" w:rsidRPr="000D1B69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F6509D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37F5B5E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7E11829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168D635" w14:textId="408DBD5D" w:rsidR="00775174" w:rsidRPr="000D1B69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EE65B9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DC16C6F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69AC7A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310A891B" w14:textId="09ACAC1F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239" w:type="dxa"/>
          </w:tcPr>
          <w:p w14:paraId="7C3AA0E7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03BC4C9" w14:textId="69B6781C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</w:tr>
      <w:tr w:rsidR="00775174" w:rsidRPr="000D1B69" w14:paraId="7B362A16" w14:textId="77777777" w:rsidTr="00AC1475">
        <w:trPr>
          <w:trHeight w:val="144"/>
        </w:trPr>
        <w:tc>
          <w:tcPr>
            <w:tcW w:w="3870" w:type="dxa"/>
          </w:tcPr>
          <w:p w14:paraId="1FAA2B34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5E4827DB" w14:textId="2B302B78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648</w:t>
            </w:r>
          </w:p>
        </w:tc>
        <w:tc>
          <w:tcPr>
            <w:tcW w:w="238" w:type="dxa"/>
          </w:tcPr>
          <w:p w14:paraId="112DDEB8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7C5EA60" w14:textId="376CD28E" w:rsidR="00775174" w:rsidRPr="000D1B69" w:rsidRDefault="00F9372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3720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  <w:tc>
          <w:tcPr>
            <w:tcW w:w="236" w:type="dxa"/>
          </w:tcPr>
          <w:p w14:paraId="6EBD1AD2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7BAE219" w14:textId="19F0B91A" w:rsidR="00775174" w:rsidRPr="000D1B69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80C402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1EC3BEB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C3933F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7FF48883" w14:textId="7EBF8283" w:rsidR="00775174" w:rsidRPr="000D1B69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26055F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44A8EA0C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27B4B7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14C889A" w14:textId="41AE16A5" w:rsidR="00775174" w:rsidRPr="000D1B69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2157A9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1A2CAE76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2DA3F5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54F7D3F6" w14:textId="323C8FEB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648</w:t>
            </w:r>
          </w:p>
        </w:tc>
        <w:tc>
          <w:tcPr>
            <w:tcW w:w="239" w:type="dxa"/>
          </w:tcPr>
          <w:p w14:paraId="428B6E3E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A110D3F" w14:textId="0FECD165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</w:tr>
      <w:tr w:rsidR="00775174" w:rsidRPr="00B97268" w14:paraId="5AC54C44" w14:textId="77777777" w:rsidTr="00AC1475">
        <w:trPr>
          <w:trHeight w:val="144"/>
        </w:trPr>
        <w:tc>
          <w:tcPr>
            <w:tcW w:w="3870" w:type="dxa"/>
          </w:tcPr>
          <w:p w14:paraId="67F9861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A73E0" w14:textId="2668D9CA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238" w:type="dxa"/>
          </w:tcPr>
          <w:p w14:paraId="425C4FD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EA691" w14:textId="5720690B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094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189</w:t>
            </w:r>
          </w:p>
        </w:tc>
        <w:tc>
          <w:tcPr>
            <w:tcW w:w="236" w:type="dxa"/>
          </w:tcPr>
          <w:p w14:paraId="31F8F7D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749EEC5" w14:textId="3EE988F6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531</w:t>
            </w:r>
            <w:r w:rsidR="003B34FA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849</w:t>
            </w:r>
          </w:p>
        </w:tc>
        <w:tc>
          <w:tcPr>
            <w:tcW w:w="236" w:type="dxa"/>
          </w:tcPr>
          <w:p w14:paraId="2A59BD5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4FC211F7" w14:textId="2C7053D0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431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233</w:t>
            </w:r>
          </w:p>
        </w:tc>
        <w:tc>
          <w:tcPr>
            <w:tcW w:w="236" w:type="dxa"/>
          </w:tcPr>
          <w:p w14:paraId="63381CA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7AAF158A" w14:textId="3A700CBA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216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455</w:t>
            </w:r>
          </w:p>
        </w:tc>
        <w:tc>
          <w:tcPr>
            <w:tcW w:w="236" w:type="dxa"/>
          </w:tcPr>
          <w:p w14:paraId="29DA532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7B50178" w14:textId="281BB148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814</w:t>
            </w:r>
          </w:p>
        </w:tc>
        <w:tc>
          <w:tcPr>
            <w:tcW w:w="236" w:type="dxa"/>
          </w:tcPr>
          <w:p w14:paraId="36062D9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60EC667" w14:textId="44538B21" w:rsidR="00775174" w:rsidRPr="00B97268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035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FDE362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2ACF9297" w14:textId="0315CFD3" w:rsidR="00775174" w:rsidRPr="00684769" w:rsidRDefault="00F9372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449</w:t>
            </w:r>
            <w:r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  <w:r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837755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29D2CDA" w14:textId="0B8A8B3D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32AC9" w:rsidRPr="00B32A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083</w:t>
            </w:r>
            <w:r w:rsidR="00B32AC9" w:rsidRPr="00B32A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820</w:t>
            </w:r>
          </w:p>
        </w:tc>
        <w:tc>
          <w:tcPr>
            <w:tcW w:w="239" w:type="dxa"/>
          </w:tcPr>
          <w:p w14:paraId="62CE5B1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218A8963" w14:textId="1CE3F204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741</w:t>
            </w:r>
          </w:p>
        </w:tc>
      </w:tr>
      <w:tr w:rsidR="00775174" w:rsidRPr="00B97268" w14:paraId="388DE0E2" w14:textId="77777777" w:rsidTr="00AC1475">
        <w:trPr>
          <w:trHeight w:val="144"/>
        </w:trPr>
        <w:tc>
          <w:tcPr>
            <w:tcW w:w="3870" w:type="dxa"/>
          </w:tcPr>
          <w:p w14:paraId="5E0BBA7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02FD91C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4CDF5E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C606A4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D9125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7A1351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7EE15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497979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9FD65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CEEE14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575E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AC8E43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85F9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8A7C12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A9CFD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B96EFF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811C3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C2548D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D695E6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E56F1F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174" w:rsidRPr="00B97268" w14:paraId="31EA3BC6" w14:textId="77777777" w:rsidTr="00AC1475">
        <w:trPr>
          <w:trHeight w:val="144"/>
        </w:trPr>
        <w:tc>
          <w:tcPr>
            <w:tcW w:w="3870" w:type="dxa"/>
          </w:tcPr>
          <w:p w14:paraId="35F9088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2DC824D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23B109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EF9718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85839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716042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A962B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73DFD7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32CF4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845831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C410E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5CA6C6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AE760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CF1C72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70EA6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0DD186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FD2C7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79F98F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0BB029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15EEE5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043F" w:rsidRPr="00B97268" w14:paraId="4FE5841C" w14:textId="77777777" w:rsidTr="00AC1475">
        <w:trPr>
          <w:trHeight w:val="144"/>
        </w:trPr>
        <w:tc>
          <w:tcPr>
            <w:tcW w:w="3870" w:type="dxa"/>
          </w:tcPr>
          <w:p w14:paraId="19AE308D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4A894F7D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0BB4614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B7C34AB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FD884B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7628EF9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13A540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BB743F9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B75205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3D243E2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832C8A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7507225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3797E9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3CB8E66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22C735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841022A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FCCACA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CFC96CD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1321422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93B3823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174" w:rsidRPr="00B97268" w14:paraId="08FC0573" w14:textId="77777777" w:rsidTr="00AC1475">
        <w:trPr>
          <w:trHeight w:val="144"/>
        </w:trPr>
        <w:tc>
          <w:tcPr>
            <w:tcW w:w="3870" w:type="dxa"/>
          </w:tcPr>
          <w:p w14:paraId="0203EF4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23" w:type="dxa"/>
            <w:vAlign w:val="bottom"/>
          </w:tcPr>
          <w:p w14:paraId="6C00302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E4536A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04FA1F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05DBD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DCEE5A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4BF8E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E987E3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2F356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D20DBC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9C4AF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6F3DDB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8E5B8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4590E0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7CC65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8D0D0B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E4CF3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DEEEBD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1DA760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4EF3CC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174" w:rsidRPr="00B97268" w14:paraId="6910BEFE" w14:textId="77777777" w:rsidTr="00AC1475">
        <w:trPr>
          <w:trHeight w:val="144"/>
        </w:trPr>
        <w:tc>
          <w:tcPr>
            <w:tcW w:w="3870" w:type="dxa"/>
          </w:tcPr>
          <w:p w14:paraId="4769CE1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23" w:type="dxa"/>
            <w:vAlign w:val="bottom"/>
          </w:tcPr>
          <w:p w14:paraId="4115175C" w14:textId="73C70264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756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541</w:t>
            </w:r>
          </w:p>
        </w:tc>
        <w:tc>
          <w:tcPr>
            <w:tcW w:w="238" w:type="dxa"/>
          </w:tcPr>
          <w:p w14:paraId="612E02A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D29BA62" w14:textId="7E3F7D20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50EBB" w:rsidRPr="00450E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787</w:t>
            </w:r>
            <w:r w:rsidR="00450EBB" w:rsidRPr="00450E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236" w:type="dxa"/>
          </w:tcPr>
          <w:p w14:paraId="04E00E08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28706E0" w14:textId="04196260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236" w:type="dxa"/>
          </w:tcPr>
          <w:p w14:paraId="311F7B2B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FC4F884" w14:textId="72619EE9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431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  <w:tc>
          <w:tcPr>
            <w:tcW w:w="236" w:type="dxa"/>
          </w:tcPr>
          <w:p w14:paraId="627E95E6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D49905E" w14:textId="1C38755A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236" w:type="dxa"/>
          </w:tcPr>
          <w:p w14:paraId="7A342AA1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E546371" w14:textId="01365BD7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F93720"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814</w:t>
            </w:r>
          </w:p>
        </w:tc>
        <w:tc>
          <w:tcPr>
            <w:tcW w:w="236" w:type="dxa"/>
          </w:tcPr>
          <w:p w14:paraId="4677B0C1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8C4B99F" w14:textId="3C5EE8A8" w:rsidR="00775174" w:rsidRPr="000D1B69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E11FCFA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322D22C" w14:textId="52EC3AED" w:rsidR="00775174" w:rsidRPr="000D1B69" w:rsidRDefault="00F9372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9372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F93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F9372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9E5A32B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9B1A9E0" w14:textId="2B52C255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767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810</w:t>
            </w:r>
          </w:p>
        </w:tc>
        <w:tc>
          <w:tcPr>
            <w:tcW w:w="239" w:type="dxa"/>
          </w:tcPr>
          <w:p w14:paraId="1FCECD85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BAF244F" w14:textId="1AD8156C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50EBB" w:rsidRPr="00450E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="00450EBB" w:rsidRPr="00450E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</w:tr>
      <w:tr w:rsidR="00775174" w:rsidRPr="00B97268" w14:paraId="1EA14D32" w14:textId="77777777" w:rsidTr="00AC1475">
        <w:trPr>
          <w:trHeight w:val="144"/>
        </w:trPr>
        <w:tc>
          <w:tcPr>
            <w:tcW w:w="3870" w:type="dxa"/>
          </w:tcPr>
          <w:p w14:paraId="427BFD6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29B42351" w14:textId="2FB79AE0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316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010</w:t>
            </w:r>
          </w:p>
        </w:tc>
        <w:tc>
          <w:tcPr>
            <w:tcW w:w="238" w:type="dxa"/>
          </w:tcPr>
          <w:p w14:paraId="7EBBB34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1DA080F" w14:textId="4726EA3E" w:rsidR="00775174" w:rsidRPr="000D1B69" w:rsidRDefault="00450EBB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0EBB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450E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236" w:type="dxa"/>
          </w:tcPr>
          <w:p w14:paraId="2473E9C3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DDBAE2B" w14:textId="2B65D864" w:rsidR="00775174" w:rsidRPr="000D1B69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B5674F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2D492AAD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F6F4AE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F159C24" w14:textId="7BE205E5" w:rsidR="00775174" w:rsidRPr="000D1B69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13DE55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644520C5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0700C1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6B4C820" w14:textId="6C194C60" w:rsidR="00775174" w:rsidRPr="000D1B69" w:rsidRDefault="00DD0290" w:rsidP="00DD0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6E4F90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62EF1C48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1CCF40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E477C9B" w14:textId="562E19A5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010</w:t>
            </w:r>
          </w:p>
        </w:tc>
        <w:tc>
          <w:tcPr>
            <w:tcW w:w="239" w:type="dxa"/>
          </w:tcPr>
          <w:p w14:paraId="6783FC2E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4D6E618D" w14:textId="6868EE60" w:rsidR="00775174" w:rsidRPr="000D1B69" w:rsidRDefault="00450EBB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50EBB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450E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</w:tr>
      <w:tr w:rsidR="00775174" w:rsidRPr="00B97268" w14:paraId="57047E6F" w14:textId="77777777" w:rsidTr="00AC1475">
        <w:trPr>
          <w:trHeight w:val="144"/>
        </w:trPr>
        <w:tc>
          <w:tcPr>
            <w:tcW w:w="3870" w:type="dxa"/>
          </w:tcPr>
          <w:p w14:paraId="2D1B2B0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E069B" w14:textId="03C5DFE1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238" w:type="dxa"/>
          </w:tcPr>
          <w:p w14:paraId="7A602D1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EC1D1" w14:textId="4C79BE27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094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189</w:t>
            </w:r>
          </w:p>
        </w:tc>
        <w:tc>
          <w:tcPr>
            <w:tcW w:w="236" w:type="dxa"/>
          </w:tcPr>
          <w:p w14:paraId="094E4F83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C4D0D3D" w14:textId="31B26612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531</w:t>
            </w:r>
            <w:r w:rsidR="003B34FA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849</w:t>
            </w:r>
          </w:p>
        </w:tc>
        <w:tc>
          <w:tcPr>
            <w:tcW w:w="236" w:type="dxa"/>
          </w:tcPr>
          <w:p w14:paraId="53019CEC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7FEDF9AC" w14:textId="3DF9F3FD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431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233</w:t>
            </w:r>
          </w:p>
        </w:tc>
        <w:tc>
          <w:tcPr>
            <w:tcW w:w="236" w:type="dxa"/>
          </w:tcPr>
          <w:p w14:paraId="679049EC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570C81D" w14:textId="646523B0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216</w:t>
            </w:r>
            <w:r w:rsidR="00DD0290"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455</w:t>
            </w:r>
          </w:p>
        </w:tc>
        <w:tc>
          <w:tcPr>
            <w:tcW w:w="236" w:type="dxa"/>
          </w:tcPr>
          <w:p w14:paraId="72B9D128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D99D674" w14:textId="7C803E26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814</w:t>
            </w:r>
          </w:p>
        </w:tc>
        <w:tc>
          <w:tcPr>
            <w:tcW w:w="236" w:type="dxa"/>
          </w:tcPr>
          <w:p w14:paraId="71C501C5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DE1D668" w14:textId="64BB866F" w:rsidR="00775174" w:rsidRPr="000D1B69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035</w:t>
            </w:r>
            <w:r w:rsidRPr="00DD0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BEB26BA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17398A56" w14:textId="298DB0A5" w:rsidR="00775174" w:rsidRPr="000D1B69" w:rsidRDefault="00F9372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449</w:t>
            </w:r>
            <w:r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  <w:r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57CB3C7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6C09850C" w14:textId="3513FEDD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3B34FA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083</w:t>
            </w:r>
            <w:r w:rsidR="003B34FA" w:rsidRPr="003B3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820</w:t>
            </w:r>
          </w:p>
        </w:tc>
        <w:tc>
          <w:tcPr>
            <w:tcW w:w="239" w:type="dxa"/>
          </w:tcPr>
          <w:p w14:paraId="4442208F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37E7E9E3" w14:textId="3A4A497A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</w:t>
            </w:r>
            <w:r w:rsidR="00F93720" w:rsidRPr="00F93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741</w:t>
            </w:r>
          </w:p>
        </w:tc>
      </w:tr>
      <w:tr w:rsidR="00775174" w:rsidRPr="00B97268" w14:paraId="22C42B2F" w14:textId="77777777" w:rsidTr="00AC1475">
        <w:trPr>
          <w:trHeight w:val="144"/>
        </w:trPr>
        <w:tc>
          <w:tcPr>
            <w:tcW w:w="3870" w:type="dxa"/>
          </w:tcPr>
          <w:p w14:paraId="6273416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7AA1583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AC25EF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DC13478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06AF2A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37ADAB6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B256D01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5D3A6FD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3BA19D8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57E3675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FBE8D1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4C1F6A40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C3BE84C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514B9DA6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EBD4D3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E509597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87B41F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515E32C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63B90DFC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4D5A7841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174" w:rsidRPr="00B97268" w14:paraId="1A862426" w14:textId="77777777" w:rsidTr="00AC1475">
        <w:trPr>
          <w:trHeight w:val="144"/>
        </w:trPr>
        <w:tc>
          <w:tcPr>
            <w:tcW w:w="3870" w:type="dxa"/>
          </w:tcPr>
          <w:p w14:paraId="5AB96E2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6C4DF30" w14:textId="3E7CA6EB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607</w:t>
            </w:r>
            <w:r w:rsidR="00CF784C" w:rsidRPr="00CF784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552</w:t>
            </w:r>
          </w:p>
        </w:tc>
        <w:tc>
          <w:tcPr>
            <w:tcW w:w="238" w:type="dxa"/>
            <w:vAlign w:val="bottom"/>
          </w:tcPr>
          <w:p w14:paraId="19B2ED5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0046C45F" w14:textId="0E77AC8D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409</w:t>
            </w:r>
            <w:r w:rsidR="003B34FA" w:rsidRPr="003B34F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714</w:t>
            </w:r>
          </w:p>
        </w:tc>
        <w:tc>
          <w:tcPr>
            <w:tcW w:w="236" w:type="dxa"/>
            <w:vAlign w:val="bottom"/>
          </w:tcPr>
          <w:p w14:paraId="35E82DBB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272F21C6" w14:textId="2A66BAF6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236" w:type="dxa"/>
            <w:vAlign w:val="bottom"/>
          </w:tcPr>
          <w:p w14:paraId="562F6BB1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74433911" w14:textId="0706A741" w:rsidR="00775174" w:rsidRPr="00DD0290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  <w:tc>
          <w:tcPr>
            <w:tcW w:w="236" w:type="dxa"/>
            <w:vAlign w:val="bottom"/>
          </w:tcPr>
          <w:p w14:paraId="51F14439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2FD33312" w14:textId="43864CFD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236" w:type="dxa"/>
            <w:vAlign w:val="bottom"/>
          </w:tcPr>
          <w:p w14:paraId="545B16C0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45849C17" w14:textId="62293201" w:rsidR="00775174" w:rsidRPr="00DD0290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236" w:type="dxa"/>
            <w:vAlign w:val="bottom"/>
          </w:tcPr>
          <w:p w14:paraId="0B64FE1E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3C757D9F" w14:textId="65A108D5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236" w:type="dxa"/>
            <w:vAlign w:val="bottom"/>
          </w:tcPr>
          <w:p w14:paraId="02610380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5ECFE498" w14:textId="481BB5ED" w:rsidR="00775174" w:rsidRPr="00DD0290" w:rsidRDefault="003B34FA" w:rsidP="00DD0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B34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087</w:t>
            </w:r>
            <w:r w:rsidRPr="003B34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88183AB" w14:textId="77777777" w:rsidR="00775174" w:rsidRPr="00DD0290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4BA52FE8" w14:textId="0E4ACA59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781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969</w:t>
            </w:r>
          </w:p>
        </w:tc>
        <w:tc>
          <w:tcPr>
            <w:tcW w:w="239" w:type="dxa"/>
            <w:vAlign w:val="bottom"/>
          </w:tcPr>
          <w:p w14:paraId="1B2BA9A1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751750DD" w14:textId="47CD2508" w:rsidR="00775174" w:rsidRPr="000D1B69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</w:tr>
      <w:tr w:rsidR="00775174" w:rsidRPr="00B97268" w14:paraId="50D0F041" w14:textId="77777777" w:rsidTr="00AC1475">
        <w:trPr>
          <w:trHeight w:val="144"/>
        </w:trPr>
        <w:tc>
          <w:tcPr>
            <w:tcW w:w="3870" w:type="dxa"/>
          </w:tcPr>
          <w:p w14:paraId="2725950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67D220F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347F9F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7B4CC507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2F9102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7ADAE70B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DE91B9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07894273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7C6D9E5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62A1EECC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52E252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7BC1584D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656D32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251AEE4F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53509B2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2EC19F99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147152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0C4C2E3C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6196664C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61DF5BC8" w14:textId="77777777" w:rsidR="00775174" w:rsidRPr="000D1B69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174" w:rsidRPr="00B97268" w14:paraId="551D9B78" w14:textId="77777777" w:rsidTr="00AC1475">
        <w:trPr>
          <w:trHeight w:val="144"/>
        </w:trPr>
        <w:tc>
          <w:tcPr>
            <w:tcW w:w="3870" w:type="dxa"/>
          </w:tcPr>
          <w:p w14:paraId="7A9DDD54" w14:textId="622FDB45" w:rsidR="00775174" w:rsidRPr="00976FEE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สินทรัพย์ส่วนงาน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ณ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วันที่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097EF9" w:rsidRPr="00097EF9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ม</w:t>
            </w:r>
            <w:r w:rsidR="003C3AAC">
              <w:rPr>
                <w:rFonts w:asciiTheme="majorBidi" w:hAnsiTheme="majorBidi" w:cs="Angsana New" w:hint="cs"/>
                <w:sz w:val="24"/>
                <w:szCs w:val="24"/>
                <w:cs/>
              </w:rPr>
              <w:t>ิถุนายน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097EF9" w:rsidRPr="00097EF9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540D90D" w14:textId="736C25B2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CF784C" w:rsidRPr="00CF784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447</w:t>
            </w:r>
            <w:r w:rsidR="00CF784C" w:rsidRPr="00CF784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043</w:t>
            </w:r>
          </w:p>
        </w:tc>
        <w:tc>
          <w:tcPr>
            <w:tcW w:w="238" w:type="dxa"/>
            <w:vAlign w:val="bottom"/>
          </w:tcPr>
          <w:p w14:paraId="73D3932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16C1FBD1" w14:textId="47F7874A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072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064</w:t>
            </w:r>
          </w:p>
        </w:tc>
        <w:tc>
          <w:tcPr>
            <w:tcW w:w="236" w:type="dxa"/>
            <w:vAlign w:val="bottom"/>
          </w:tcPr>
          <w:p w14:paraId="2AE64C1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60017C39" w14:textId="756A6609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689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825</w:t>
            </w:r>
          </w:p>
        </w:tc>
        <w:tc>
          <w:tcPr>
            <w:tcW w:w="236" w:type="dxa"/>
            <w:vAlign w:val="bottom"/>
          </w:tcPr>
          <w:p w14:paraId="3407723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1CB4B9B0" w14:textId="7A6D4F24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609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236" w:type="dxa"/>
            <w:vAlign w:val="bottom"/>
          </w:tcPr>
          <w:p w14:paraId="5C44606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4632B2CC" w14:textId="0EDC1C57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685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982</w:t>
            </w:r>
          </w:p>
        </w:tc>
        <w:tc>
          <w:tcPr>
            <w:tcW w:w="236" w:type="dxa"/>
            <w:vAlign w:val="bottom"/>
          </w:tcPr>
          <w:p w14:paraId="2202071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42D7B68E" w14:textId="09315988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589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236" w:type="dxa"/>
            <w:vAlign w:val="bottom"/>
          </w:tcPr>
          <w:p w14:paraId="6883495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0FA07934" w14:textId="50A2469A" w:rsidR="00775174" w:rsidRPr="00B97268" w:rsidRDefault="003B34FA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B34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Pr="003B34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A566C0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007AFB80" w14:textId="0CF67BD5" w:rsidR="00775174" w:rsidRPr="00B97268" w:rsidRDefault="003B34FA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B34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278</w:t>
            </w:r>
            <w:r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Pr="003B34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90EFE6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F423892" w14:textId="0460856B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812</w:t>
            </w:r>
          </w:p>
        </w:tc>
        <w:tc>
          <w:tcPr>
            <w:tcW w:w="239" w:type="dxa"/>
            <w:vAlign w:val="bottom"/>
          </w:tcPr>
          <w:p w14:paraId="4A80E9C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4E956A58" w14:textId="2460157A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993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</w:tr>
      <w:tr w:rsidR="00775174" w:rsidRPr="00B97268" w14:paraId="1073541C" w14:textId="77777777" w:rsidTr="00AC1475">
        <w:trPr>
          <w:trHeight w:val="144"/>
        </w:trPr>
        <w:tc>
          <w:tcPr>
            <w:tcW w:w="3870" w:type="dxa"/>
          </w:tcPr>
          <w:p w14:paraId="6BE21AD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5C2C988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5E5292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33694F8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1DDAD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1662602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70F620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04317B2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4EF06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646A23D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6EEE42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25B454B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223879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781576C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7AC91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03809F7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726F9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5930127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441C0B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098A0F2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174" w:rsidRPr="00B97268" w14:paraId="15CE8BCB" w14:textId="77777777" w:rsidTr="00AC1475">
        <w:trPr>
          <w:trHeight w:val="144"/>
        </w:trPr>
        <w:tc>
          <w:tcPr>
            <w:tcW w:w="3870" w:type="dxa"/>
          </w:tcPr>
          <w:p w14:paraId="336E77F6" w14:textId="634072B8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หนี้สินตามส่วนงาน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ณ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วันที่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097EF9" w:rsidRPr="00097EF9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3C3AAC" w:rsidRPr="003C3AAC">
              <w:rPr>
                <w:rFonts w:asciiTheme="majorBidi" w:hAnsiTheme="majorBidi" w:cs="Angsana New" w:hint="cs"/>
                <w:sz w:val="24"/>
                <w:szCs w:val="24"/>
                <w:cs/>
              </w:rPr>
              <w:t>มิถุนายน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097EF9" w:rsidRPr="00097EF9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2FFCDE47" w14:textId="23359A7C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CF784C" w:rsidRPr="00CF784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474</w:t>
            </w:r>
            <w:r w:rsidR="00CF784C" w:rsidRPr="00CF784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387</w:t>
            </w:r>
          </w:p>
        </w:tc>
        <w:tc>
          <w:tcPr>
            <w:tcW w:w="238" w:type="dxa"/>
            <w:vAlign w:val="bottom"/>
          </w:tcPr>
          <w:p w14:paraId="12E80F5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6BA0D292" w14:textId="45CC91CA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342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="Angsana New"/>
                <w:sz w:val="24"/>
                <w:szCs w:val="24"/>
              </w:rPr>
              <w:t>913</w:t>
            </w:r>
          </w:p>
        </w:tc>
        <w:tc>
          <w:tcPr>
            <w:tcW w:w="236" w:type="dxa"/>
            <w:vAlign w:val="bottom"/>
          </w:tcPr>
          <w:p w14:paraId="13BB08B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094996F8" w14:textId="61DF7114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  <w:tc>
          <w:tcPr>
            <w:tcW w:w="236" w:type="dxa"/>
            <w:vAlign w:val="bottom"/>
          </w:tcPr>
          <w:p w14:paraId="673156B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6AD7EA1D" w14:textId="3B85AE6A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296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236" w:type="dxa"/>
            <w:vAlign w:val="bottom"/>
          </w:tcPr>
          <w:p w14:paraId="783D599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64A3B845" w14:textId="79707FE5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697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236" w:type="dxa"/>
            <w:vAlign w:val="bottom"/>
          </w:tcPr>
          <w:p w14:paraId="77E11FF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1294D620" w14:textId="291E5BCD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077</w:t>
            </w:r>
          </w:p>
        </w:tc>
        <w:tc>
          <w:tcPr>
            <w:tcW w:w="236" w:type="dxa"/>
            <w:vAlign w:val="bottom"/>
          </w:tcPr>
          <w:p w14:paraId="72E7398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2B95E654" w14:textId="1B8A4A8A" w:rsidR="00775174" w:rsidRPr="00B97268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0B1DDB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3292731E" w14:textId="08698E11" w:rsidR="00775174" w:rsidRPr="00B97268" w:rsidRDefault="00DD0290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02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4"/>
                <w:szCs w:val="24"/>
              </w:rPr>
              <w:t>467</w:t>
            </w:r>
            <w:r w:rsidRPr="00DD02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75718F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2366B2F9" w14:textId="08EC60A5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3B34FA" w:rsidRPr="003B3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239" w:type="dxa"/>
            <w:vAlign w:val="bottom"/>
          </w:tcPr>
          <w:p w14:paraId="35ECC71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579F500B" w14:textId="2D4D3E84" w:rsidR="00775174" w:rsidRPr="00B97268" w:rsidRDefault="00097EF9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7EF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DD0290" w:rsidRPr="00DD02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EF9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</w:tr>
    </w:tbl>
    <w:p w14:paraId="3D8642BF" w14:textId="11CEBE6D" w:rsidR="00775174" w:rsidRPr="00775174" w:rsidRDefault="0077517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  <w:sectPr w:rsidR="00775174" w:rsidRPr="00775174" w:rsidSect="00537A61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9A691F9" w14:textId="7B852875" w:rsidR="003D788E" w:rsidRDefault="00180230" w:rsidP="003D788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18023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3E6E18CD" w14:textId="77777777" w:rsidR="003D788E" w:rsidRPr="003D788E" w:rsidRDefault="003D788E" w:rsidP="003D788E">
      <w:pPr>
        <w:rPr>
          <w:rFonts w:cstheme="minorBidi"/>
          <w:lang w:val="th-TH"/>
        </w:rPr>
      </w:pPr>
    </w:p>
    <w:p w14:paraId="7CDABAF8" w14:textId="243B57C1" w:rsidR="00180230" w:rsidRPr="00A54BF8" w:rsidRDefault="00180230" w:rsidP="00A54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820C48">
        <w:rPr>
          <w:rFonts w:ascii="Angsana New" w:hAnsi="Angsana New" w:cs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A0601B">
        <w:rPr>
          <w:rFonts w:ascii="Angsana New" w:hAnsi="Angsana New" w:cs="Angsana New"/>
          <w:sz w:val="28"/>
          <w:szCs w:val="28"/>
        </w:rPr>
        <w:br/>
      </w:r>
      <w:r w:rsidRPr="00820C48">
        <w:rPr>
          <w:rFonts w:ascii="Angsana New" w:hAnsi="Angsana New" w:cs="Angsana New"/>
          <w:sz w:val="28"/>
          <w:szCs w:val="28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</w:t>
      </w:r>
      <w:r w:rsidRPr="005038CE">
        <w:rPr>
          <w:rFonts w:ascii="Angsana New" w:hAnsi="Angsana New" w:cs="Angsana New"/>
          <w:sz w:val="28"/>
          <w:szCs w:val="28"/>
          <w:cs/>
        </w:rPr>
        <w:t xml:space="preserve"> อัตราภาษีเงินได้</w:t>
      </w:r>
      <w:r w:rsidR="00A0601B">
        <w:rPr>
          <w:rFonts w:ascii="Angsana New" w:hAnsi="Angsana New" w:cs="Angsana New"/>
          <w:sz w:val="28"/>
          <w:szCs w:val="28"/>
        </w:rPr>
        <w:br/>
      </w:r>
      <w:r w:rsidRPr="005038CE">
        <w:rPr>
          <w:rFonts w:ascii="Angsana New" w:hAnsi="Angsana New" w:cs="Angsana New"/>
          <w:sz w:val="28"/>
          <w:szCs w:val="28"/>
          <w:cs/>
        </w:rPr>
        <w:t>ที่</w:t>
      </w:r>
      <w:r w:rsidRPr="003C3AAC">
        <w:rPr>
          <w:rFonts w:ascii="Angsana New" w:hAnsi="Angsana New" w:cs="Angsana New"/>
          <w:sz w:val="28"/>
          <w:szCs w:val="28"/>
          <w:cs/>
        </w:rPr>
        <w:t>แท้จริงรวมของกลุ่มบริษัทในการดำเนินงานต่อเนื่องเป็นระยะเวลา</w:t>
      </w:r>
      <w:r w:rsidR="001522E2" w:rsidRPr="003C3AAC">
        <w:rPr>
          <w:rFonts w:ascii="Angsana New" w:hAnsi="Angsana New" w:cs="Angsana New" w:hint="cs"/>
          <w:sz w:val="28"/>
          <w:szCs w:val="28"/>
          <w:cs/>
        </w:rPr>
        <w:t>หก</w:t>
      </w:r>
      <w:r w:rsidRPr="003C3AAC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097EF9" w:rsidRPr="00097EF9">
        <w:rPr>
          <w:rFonts w:ascii="Angsana New" w:hAnsi="Angsana New" w:cs="Angsana New"/>
          <w:sz w:val="28"/>
          <w:szCs w:val="28"/>
        </w:rPr>
        <w:t>30</w:t>
      </w:r>
      <w:r w:rsidRPr="003C3AAC">
        <w:rPr>
          <w:rFonts w:ascii="Angsana New" w:hAnsi="Angsana New" w:cs="Angsana New"/>
          <w:sz w:val="28"/>
          <w:szCs w:val="28"/>
          <w:cs/>
        </w:rPr>
        <w:t xml:space="preserve"> </w:t>
      </w:r>
      <w:r w:rsidR="001522E2" w:rsidRPr="003C3AAC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3C3AAC">
        <w:rPr>
          <w:rFonts w:ascii="Angsana New" w:hAnsi="Angsana New" w:cs="Angsana New"/>
          <w:sz w:val="28"/>
          <w:szCs w:val="28"/>
          <w:cs/>
        </w:rPr>
        <w:t xml:space="preserve"> </w:t>
      </w:r>
      <w:r w:rsidR="00097EF9" w:rsidRPr="00097EF9">
        <w:rPr>
          <w:rFonts w:ascii="Angsana New" w:hAnsi="Angsana New" w:cs="Angsana New"/>
          <w:sz w:val="28"/>
          <w:szCs w:val="28"/>
        </w:rPr>
        <w:t>2564</w:t>
      </w:r>
      <w:r w:rsidRPr="003C3AAC">
        <w:rPr>
          <w:rFonts w:ascii="Angsana New" w:hAnsi="Angsana New" w:cs="Angsana New"/>
          <w:sz w:val="28"/>
          <w:szCs w:val="28"/>
        </w:rPr>
        <w:t xml:space="preserve"> </w:t>
      </w:r>
      <w:r w:rsidRPr="003C3AAC">
        <w:rPr>
          <w:rFonts w:ascii="Angsana New" w:hAnsi="Angsana New" w:cs="Angsana New"/>
          <w:sz w:val="28"/>
          <w:szCs w:val="28"/>
          <w:cs/>
        </w:rPr>
        <w:t>คือ</w:t>
      </w:r>
      <w:r w:rsidR="00F94B35">
        <w:rPr>
          <w:rFonts w:ascii="Angsana New" w:hAnsi="Angsana New" w:cs="Angsana New"/>
          <w:sz w:val="28"/>
          <w:szCs w:val="28"/>
          <w:cs/>
        </w:rPr>
        <w:br/>
      </w:r>
      <w:r w:rsidRPr="003C3AAC">
        <w:rPr>
          <w:rFonts w:ascii="Angsana New" w:hAnsi="Angsana New" w:cs="Angsana New"/>
          <w:sz w:val="28"/>
          <w:szCs w:val="28"/>
          <w:cs/>
        </w:rPr>
        <w:t xml:space="preserve">ร้อยละ </w:t>
      </w:r>
      <w:r w:rsidR="00097EF9" w:rsidRPr="00097EF9">
        <w:rPr>
          <w:rFonts w:ascii="Angsana New" w:hAnsi="Angsana New" w:cs="Angsana New"/>
          <w:sz w:val="28"/>
          <w:szCs w:val="28"/>
        </w:rPr>
        <w:t>14</w:t>
      </w:r>
      <w:r w:rsidRPr="003C3AAC">
        <w:rPr>
          <w:rFonts w:ascii="Angsana New" w:hAnsi="Angsana New" w:cs="Angsana New"/>
          <w:sz w:val="28"/>
          <w:szCs w:val="28"/>
        </w:rPr>
        <w:t xml:space="preserve"> (</w:t>
      </w:r>
      <w:r w:rsidR="00097EF9" w:rsidRPr="00097EF9">
        <w:rPr>
          <w:rFonts w:ascii="Angsana New" w:hAnsi="Angsana New" w:cs="Angsana New"/>
          <w:i/>
          <w:iCs/>
          <w:sz w:val="28"/>
          <w:szCs w:val="28"/>
        </w:rPr>
        <w:t>2563</w:t>
      </w:r>
      <w:r w:rsidRPr="003C3AAC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Pr="003C3AAC">
        <w:rPr>
          <w:rFonts w:ascii="Angsana New" w:hAnsi="Angsana New" w:cs="Angsana New"/>
          <w:i/>
          <w:iCs/>
          <w:sz w:val="28"/>
          <w:szCs w:val="28"/>
          <w:cs/>
        </w:rPr>
        <w:t xml:space="preserve">ร้อยละ </w:t>
      </w:r>
      <w:r w:rsidR="00097EF9" w:rsidRPr="00097EF9">
        <w:rPr>
          <w:rFonts w:ascii="Angsana New" w:hAnsi="Angsana New" w:cs="Angsana New"/>
          <w:i/>
          <w:iCs/>
          <w:sz w:val="28"/>
          <w:szCs w:val="28"/>
        </w:rPr>
        <w:t>12</w:t>
      </w:r>
      <w:r w:rsidRPr="003C3AAC">
        <w:rPr>
          <w:rFonts w:ascii="Angsana New" w:hAnsi="Angsana New" w:cs="Angsana New"/>
          <w:i/>
          <w:iCs/>
          <w:sz w:val="28"/>
          <w:szCs w:val="28"/>
        </w:rPr>
        <w:t xml:space="preserve">) </w:t>
      </w:r>
      <w:r w:rsidR="00127418" w:rsidRPr="003C3AAC">
        <w:rPr>
          <w:rFonts w:ascii="Angsana New" w:hAnsi="Angsana New" w:cs="Angsana New" w:hint="cs"/>
          <w:sz w:val="28"/>
          <w:szCs w:val="28"/>
          <w:cs/>
        </w:rPr>
        <w:t>ผลแตกต่างระหว่างภาษีเงินได้ตามกฏหมายกับ</w:t>
      </w:r>
      <w:r w:rsidRPr="003C3AAC">
        <w:rPr>
          <w:rFonts w:ascii="Angsana New" w:hAnsi="Angsana New" w:cs="Angsana New"/>
          <w:sz w:val="28"/>
          <w:szCs w:val="28"/>
          <w:cs/>
        </w:rPr>
        <w:t>อัตราภาษีเงินได้ที่แท้จริงมีสาเหตุหลักจาก</w:t>
      </w:r>
      <w:r w:rsidR="00A54BF8" w:rsidRPr="003C3AAC">
        <w:rPr>
          <w:rFonts w:ascii="Angsana New" w:hAnsi="Angsana New" w:cs="Angsana New" w:hint="cs"/>
          <w:sz w:val="28"/>
          <w:szCs w:val="28"/>
          <w:cs/>
        </w:rPr>
        <w:t>การ</w:t>
      </w:r>
      <w:r w:rsidR="00127418" w:rsidRPr="003C3AAC">
        <w:rPr>
          <w:rFonts w:ascii="Angsana New" w:hAnsi="Angsana New" w:cs="Angsana New" w:hint="cs"/>
          <w:sz w:val="28"/>
          <w:szCs w:val="28"/>
          <w:cs/>
        </w:rPr>
        <w:t>ที่บริษัทรับสิทธิประโยชน์จากคณะกรรมการส่งเสริมการลงทุนให้ได้รับยกเว้นภาษีเงินได้นิติบุคคลสำหรับ</w:t>
      </w:r>
      <w:r w:rsidR="00F94B35">
        <w:rPr>
          <w:rFonts w:ascii="Angsana New" w:hAnsi="Angsana New" w:cs="Angsana New"/>
          <w:sz w:val="28"/>
          <w:szCs w:val="28"/>
          <w:cs/>
        </w:rPr>
        <w:br/>
      </w:r>
      <w:r w:rsidR="00127418" w:rsidRPr="003C3AAC">
        <w:rPr>
          <w:rFonts w:ascii="Angsana New" w:hAnsi="Angsana New" w:cs="Angsana New" w:hint="cs"/>
          <w:sz w:val="28"/>
          <w:szCs w:val="28"/>
          <w:cs/>
        </w:rPr>
        <w:t>กำไรสุทธิที่ได้รับการส่งเสริม</w:t>
      </w:r>
    </w:p>
    <w:p w14:paraId="33279A16" w14:textId="77777777" w:rsidR="00180230" w:rsidRPr="00180230" w:rsidRDefault="00180230" w:rsidP="00180230">
      <w:pPr>
        <w:rPr>
          <w:rFonts w:cstheme="minorBidi"/>
          <w:cs/>
          <w:lang w:val="th-TH"/>
        </w:rPr>
      </w:pPr>
    </w:p>
    <w:p w14:paraId="1158C248" w14:textId="2C507CCC" w:rsidR="00804175" w:rsidRPr="005A76CC" w:rsidRDefault="00804175" w:rsidP="005A76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  <w:r w:rsidR="00580C31"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647B378C" w14:textId="61426198" w:rsidR="003C1CC6" w:rsidRPr="00927AEC" w:rsidRDefault="003C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43B6236D" w14:textId="765BEE31" w:rsidR="0069256D" w:rsidRPr="00C17D33" w:rsidRDefault="003A74C6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17D33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5821AD71" w14:textId="77777777" w:rsidR="0063022F" w:rsidRPr="00927AEC" w:rsidRDefault="0063022F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F376D9" w:rsidRPr="00C17D33" w14:paraId="26AD01CA" w14:textId="77777777" w:rsidTr="002A58ED">
        <w:trPr>
          <w:tblHeader/>
        </w:trPr>
        <w:tc>
          <w:tcPr>
            <w:tcW w:w="2520" w:type="dxa"/>
            <w:vAlign w:val="bottom"/>
          </w:tcPr>
          <w:p w14:paraId="733A8B04" w14:textId="114048F6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98453E4" w14:textId="3E44DF62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6C04B79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5A23A2AD" w14:textId="5A1C3E64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4E4C8D41" w14:textId="7C8E529D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</w:t>
            </w:r>
            <w:r w:rsidR="00F376D9"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7561F511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55F574" w14:textId="15082AE3" w:rsidR="00A0162E" w:rsidRPr="00C17D33" w:rsidDel="00D43E7A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F376D9" w:rsidRPr="00C17D33" w14:paraId="1E64C67A" w14:textId="77777777" w:rsidTr="005B2E49">
        <w:trPr>
          <w:tblHeader/>
        </w:trPr>
        <w:tc>
          <w:tcPr>
            <w:tcW w:w="2520" w:type="dxa"/>
          </w:tcPr>
          <w:p w14:paraId="76205715" w14:textId="1E703BAA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1B9CA59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F948CC6" w14:textId="74CF2DCB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0E97CF7" w14:textId="4A369B6C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0536D548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30CE30" w14:textId="737A4909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5B2E49" w:rsidRPr="00C17D33" w14:paraId="3C3B6020" w14:textId="77777777" w:rsidTr="002A58ED">
        <w:tc>
          <w:tcPr>
            <w:tcW w:w="2520" w:type="dxa"/>
          </w:tcPr>
          <w:p w14:paraId="2E0DBD2B" w14:textId="040D238B" w:rsidR="005B2E49" w:rsidRPr="001522E2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  <w:r w:rsidRPr="0065394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="00097EF9" w:rsidRPr="00097EF9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="00097EF9" w:rsidRPr="00097EF9">
              <w:rPr>
                <w:rFonts w:ascii="Angsana New" w:hAnsi="Angsana New" w:cs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601EE88B" w14:textId="77777777" w:rsidR="005B2E49" w:rsidRPr="001522E2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</w:tcPr>
          <w:p w14:paraId="1CCC191B" w14:textId="77777777" w:rsidR="005B2E49" w:rsidRPr="001522E2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5CEBD6E8" w14:textId="77777777" w:rsidR="005B2E49" w:rsidRPr="001522E2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EA061AA" w14:textId="77777777" w:rsidR="005B2E49" w:rsidRPr="001522E2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49CF995D" w14:textId="77777777" w:rsidR="005B2E49" w:rsidRPr="001522E2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B2E49" w:rsidRPr="005B2E49" w14:paraId="1F970107" w14:textId="77777777" w:rsidTr="005B2E49">
        <w:tc>
          <w:tcPr>
            <w:tcW w:w="2520" w:type="dxa"/>
          </w:tcPr>
          <w:p w14:paraId="1098DBD6" w14:textId="02E6445E" w:rsidR="005B2E49" w:rsidRPr="001522E2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6ACB8163" w14:textId="246C32B6" w:rsidR="005B2E49" w:rsidRPr="001522E2" w:rsidRDefault="00097EF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5B2E49" w:rsidRPr="001522E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5B2E49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28EE498F" w14:textId="6A912FD4" w:rsidR="005B2E49" w:rsidRPr="001522E2" w:rsidRDefault="00097EF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5B2E49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เมษายน </w:t>
            </w: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6A69E7DA" w14:textId="5714382E" w:rsidR="005B2E49" w:rsidRPr="00653948" w:rsidRDefault="00097EF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5B2E49" w:rsidRPr="00653948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6A094E42" w14:textId="77777777" w:rsidR="005B2E49" w:rsidRPr="00653948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4C025F" w14:textId="2973185A" w:rsidR="005B2E49" w:rsidRPr="00653948" w:rsidRDefault="00097EF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286</w:t>
            </w:r>
            <w:r w:rsidR="00653948" w:rsidRPr="006539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199</w:t>
            </w:r>
          </w:p>
        </w:tc>
      </w:tr>
      <w:tr w:rsidR="001522E2" w:rsidRPr="005B2E49" w14:paraId="6A527F26" w14:textId="77777777" w:rsidTr="005B2E49">
        <w:tc>
          <w:tcPr>
            <w:tcW w:w="2520" w:type="dxa"/>
          </w:tcPr>
          <w:p w14:paraId="7FEBD5D7" w14:textId="77777777" w:rsidR="001522E2" w:rsidRPr="009655D7" w:rsidRDefault="001522E2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577872E" w14:textId="77777777" w:rsidR="001522E2" w:rsidRPr="009655D7" w:rsidRDefault="001522E2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899CBF" w14:textId="77777777" w:rsidR="001522E2" w:rsidRPr="009655D7" w:rsidRDefault="001522E2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4F053C" w14:textId="77777777" w:rsidR="001522E2" w:rsidRPr="009655D7" w:rsidRDefault="001522E2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888AF8" w14:textId="77777777" w:rsidR="001522E2" w:rsidRPr="009655D7" w:rsidRDefault="001522E2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47FA1A" w14:textId="77777777" w:rsidR="001522E2" w:rsidRPr="009655D7" w:rsidRDefault="001522E2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22E2" w:rsidRPr="005B2E49" w14:paraId="6CFF9553" w14:textId="77777777" w:rsidTr="005B2E49">
        <w:tc>
          <w:tcPr>
            <w:tcW w:w="2520" w:type="dxa"/>
          </w:tcPr>
          <w:p w14:paraId="58CDB4A6" w14:textId="2C38DE58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="00097EF9" w:rsidRPr="00097EF9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669832D2" w14:textId="77777777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7E29F6B" w14:textId="77777777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0AB2BF" w14:textId="77777777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8325C" w14:textId="77777777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30DF9F" w14:textId="77777777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22E2" w:rsidRPr="005B2E49" w14:paraId="4D1B4E1D" w14:textId="77777777" w:rsidTr="005B2E49">
        <w:tc>
          <w:tcPr>
            <w:tcW w:w="2520" w:type="dxa"/>
          </w:tcPr>
          <w:p w14:paraId="73934ABF" w14:textId="447A01C1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74A77453" w14:textId="32818D1A" w:rsidR="001522E2" w:rsidRPr="009655D7" w:rsidRDefault="00097EF9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57268691" w14:textId="443CA11A" w:rsidR="001522E2" w:rsidRPr="009655D7" w:rsidRDefault="00097EF9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เมษายน </w:t>
            </w: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7C055099" w14:textId="3E60F4DF" w:rsidR="001522E2" w:rsidRPr="009655D7" w:rsidRDefault="00097EF9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72F1FB4F" w14:textId="77777777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42FE1C" w14:textId="41407530" w:rsidR="001522E2" w:rsidRPr="009655D7" w:rsidRDefault="00097EF9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190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790</w:t>
            </w:r>
          </w:p>
        </w:tc>
      </w:tr>
      <w:tr w:rsidR="001522E2" w:rsidRPr="005B2E49" w14:paraId="4F30B27B" w14:textId="77777777" w:rsidTr="005B2E49">
        <w:tc>
          <w:tcPr>
            <w:tcW w:w="2520" w:type="dxa"/>
          </w:tcPr>
          <w:p w14:paraId="37971BD3" w14:textId="6A464176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3B134385" w14:textId="71B0FE8C" w:rsidR="001522E2" w:rsidRPr="009655D7" w:rsidRDefault="00097EF9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13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สิงหาคม </w:t>
            </w: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6D12254C" w14:textId="08296F87" w:rsidR="001522E2" w:rsidRPr="009655D7" w:rsidRDefault="00097EF9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6C2DC899" w14:textId="1DCDE256" w:rsidR="001522E2" w:rsidRPr="009655D7" w:rsidRDefault="00097EF9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33757651" w14:textId="77777777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48C815" w14:textId="43BCBA14" w:rsidR="001522E2" w:rsidRPr="009655D7" w:rsidRDefault="00097EF9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EF9">
              <w:rPr>
                <w:rFonts w:ascii="Angsana New" w:hAnsi="Angsana New" w:cs="Angsana New"/>
                <w:sz w:val="28"/>
                <w:szCs w:val="28"/>
              </w:rPr>
              <w:t>190</w:t>
            </w:r>
            <w:r w:rsidR="001522E2" w:rsidRPr="009655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799</w:t>
            </w:r>
          </w:p>
        </w:tc>
      </w:tr>
    </w:tbl>
    <w:p w14:paraId="1288DCF8" w14:textId="44C56E12" w:rsidR="00B76D09" w:rsidRPr="00927AEC" w:rsidRDefault="00B7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th-TH"/>
        </w:rPr>
      </w:pPr>
    </w:p>
    <w:p w14:paraId="5AFD58C1" w14:textId="77777777" w:rsidR="00180230" w:rsidRDefault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66842F74" w14:textId="3F41D10B" w:rsidR="00804175" w:rsidRPr="00DB6D39" w:rsidRDefault="00804175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4B34A7"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1AC3D0CC" w14:textId="77777777" w:rsidR="00195AD7" w:rsidRPr="00DB6D39" w:rsidRDefault="00195AD7" w:rsidP="009777A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6"/>
        <w:gridCol w:w="1531"/>
        <w:gridCol w:w="244"/>
        <w:gridCol w:w="1529"/>
      </w:tblGrid>
      <w:tr w:rsidR="00A75C8E" w:rsidRPr="00DB6D39" w14:paraId="1884D884" w14:textId="77777777" w:rsidTr="00096AD4">
        <w:trPr>
          <w:trHeight w:val="659"/>
          <w:tblHeader/>
        </w:trPr>
        <w:tc>
          <w:tcPr>
            <w:tcW w:w="3146" w:type="pct"/>
            <w:vAlign w:val="bottom"/>
          </w:tcPr>
          <w:p w14:paraId="4F0EC937" w14:textId="1249D659" w:rsidR="00A75C8E" w:rsidRPr="00DB6D39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97EF9" w:rsidRPr="00097E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522E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97EF9" w:rsidRPr="00097E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59" w:type="pct"/>
            <w:vAlign w:val="bottom"/>
          </w:tcPr>
          <w:p w14:paraId="3CE041CF" w14:textId="6D340BB1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7" w:type="pct"/>
            <w:vAlign w:val="bottom"/>
          </w:tcPr>
          <w:p w14:paraId="024979B8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8" w:type="pct"/>
            <w:vAlign w:val="bottom"/>
          </w:tcPr>
          <w:p w14:paraId="5F9A6D2E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13AA0EBD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A75C8E" w:rsidRPr="00DB6D39" w14:paraId="40A6F109" w14:textId="77777777" w:rsidTr="00096AD4">
        <w:trPr>
          <w:tblHeader/>
        </w:trPr>
        <w:tc>
          <w:tcPr>
            <w:tcW w:w="3146" w:type="pct"/>
          </w:tcPr>
          <w:p w14:paraId="692671D5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4" w:type="pct"/>
            <w:gridSpan w:val="3"/>
          </w:tcPr>
          <w:p w14:paraId="3A71F3E8" w14:textId="6657E003" w:rsidR="00A75C8E" w:rsidRPr="00DB6D39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A6C6C" w:rsidRPr="00DB6D39" w14:paraId="5938BD3B" w14:textId="77777777" w:rsidTr="00096AD4">
        <w:tc>
          <w:tcPr>
            <w:tcW w:w="3146" w:type="pct"/>
          </w:tcPr>
          <w:p w14:paraId="60FE7E7B" w14:textId="30486DEF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E472F6B" w14:textId="3F1A6599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BF2E394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20117817" w14:textId="77777777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C6C" w:rsidRPr="00DB6D39" w14:paraId="67B0BA7E" w14:textId="77777777" w:rsidTr="00096AD4">
        <w:tc>
          <w:tcPr>
            <w:tcW w:w="3146" w:type="pct"/>
          </w:tcPr>
          <w:p w14:paraId="133818A3" w14:textId="17596DE6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59" w:type="pct"/>
          </w:tcPr>
          <w:p w14:paraId="62BC35A3" w14:textId="007BABB7" w:rsidR="009A6C6C" w:rsidRPr="00EE4EB3" w:rsidRDefault="00097EF9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F71D7" w:rsidRPr="009F71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009</w:t>
            </w:r>
          </w:p>
        </w:tc>
        <w:tc>
          <w:tcPr>
            <w:tcW w:w="137" w:type="pct"/>
          </w:tcPr>
          <w:p w14:paraId="69628FD8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05354550" w14:textId="542425ED" w:rsidR="009A6C6C" w:rsidRPr="00EE4EB3" w:rsidRDefault="00097EF9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F71D7" w:rsidRPr="009F71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009</w:t>
            </w:r>
          </w:p>
        </w:tc>
      </w:tr>
      <w:tr w:rsidR="009652EF" w:rsidRPr="00DB6D39" w14:paraId="7D64BFB7" w14:textId="77777777" w:rsidTr="00096AD4">
        <w:tc>
          <w:tcPr>
            <w:tcW w:w="3146" w:type="pct"/>
          </w:tcPr>
          <w:p w14:paraId="3C24EFD9" w14:textId="026FD7F4" w:rsidR="009652EF" w:rsidRPr="00DB6D39" w:rsidRDefault="009652EF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859" w:type="pct"/>
          </w:tcPr>
          <w:p w14:paraId="70123604" w14:textId="014A9651" w:rsidR="009652EF" w:rsidRPr="00EE4EB3" w:rsidRDefault="00097EF9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7EF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215</w:t>
            </w:r>
          </w:p>
        </w:tc>
        <w:tc>
          <w:tcPr>
            <w:tcW w:w="137" w:type="pct"/>
          </w:tcPr>
          <w:p w14:paraId="05AF1DA9" w14:textId="77777777" w:rsidR="009652EF" w:rsidRPr="00EE4EB3" w:rsidRDefault="009652EF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2A118695" w14:textId="21A8AF32" w:rsidR="009652EF" w:rsidRPr="00EE4EB3" w:rsidRDefault="00097EF9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</w:p>
        </w:tc>
      </w:tr>
      <w:tr w:rsidR="009A6C6C" w:rsidRPr="00DB6D39" w14:paraId="2C99331D" w14:textId="77777777" w:rsidTr="00096AD4">
        <w:tc>
          <w:tcPr>
            <w:tcW w:w="3146" w:type="pct"/>
          </w:tcPr>
          <w:p w14:paraId="480BF2C0" w14:textId="77777777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pct"/>
            <w:tcBorders>
              <w:top w:val="single" w:sz="4" w:space="0" w:color="auto"/>
              <w:bottom w:val="double" w:sz="4" w:space="0" w:color="auto"/>
            </w:tcBorders>
          </w:tcPr>
          <w:p w14:paraId="6786BCB0" w14:textId="2300A174" w:rsidR="009A6C6C" w:rsidRPr="00EE4EB3" w:rsidRDefault="00097EF9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9F71D7" w:rsidRPr="009F71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224</w:t>
            </w:r>
          </w:p>
        </w:tc>
        <w:tc>
          <w:tcPr>
            <w:tcW w:w="137" w:type="pct"/>
          </w:tcPr>
          <w:p w14:paraId="3701937D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</w:tcPr>
          <w:p w14:paraId="5283FD4C" w14:textId="013A5EA8" w:rsidR="009A6C6C" w:rsidRPr="00EE4EB3" w:rsidRDefault="00097EF9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9F71D7" w:rsidRPr="009F71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224</w:t>
            </w:r>
          </w:p>
        </w:tc>
      </w:tr>
      <w:tr w:rsidR="009A6C6C" w:rsidRPr="00DB6D39" w14:paraId="744EC643" w14:textId="77777777" w:rsidTr="00096AD4">
        <w:tc>
          <w:tcPr>
            <w:tcW w:w="3146" w:type="pct"/>
          </w:tcPr>
          <w:p w14:paraId="3C067089" w14:textId="77777777" w:rsidR="009A6C6C" w:rsidRPr="00180230" w:rsidRDefault="009A6C6C" w:rsidP="009A6C6C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59" w:type="pct"/>
            <w:tcBorders>
              <w:top w:val="double" w:sz="4" w:space="0" w:color="auto"/>
            </w:tcBorders>
          </w:tcPr>
          <w:p w14:paraId="5E180CA9" w14:textId="77777777" w:rsidR="009A6C6C" w:rsidRPr="00180230" w:rsidRDefault="009A6C6C" w:rsidP="009A6C6C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37" w:type="pct"/>
          </w:tcPr>
          <w:p w14:paraId="5BAAA7E1" w14:textId="77777777" w:rsidR="009A6C6C" w:rsidRPr="00180230" w:rsidRDefault="009A6C6C" w:rsidP="009A6C6C">
            <w:pPr>
              <w:pStyle w:val="NoSpacing"/>
              <w:rPr>
                <w:rFonts w:asciiTheme="majorBidi" w:hAnsiTheme="majorBidi" w:cstheme="majorBidi"/>
                <w:b/>
                <w:sz w:val="22"/>
              </w:rPr>
            </w:pPr>
          </w:p>
        </w:tc>
        <w:tc>
          <w:tcPr>
            <w:tcW w:w="858" w:type="pct"/>
            <w:tcBorders>
              <w:top w:val="double" w:sz="4" w:space="0" w:color="auto"/>
            </w:tcBorders>
          </w:tcPr>
          <w:p w14:paraId="3CF73F93" w14:textId="77777777" w:rsidR="009A6C6C" w:rsidRPr="00180230" w:rsidRDefault="009A6C6C" w:rsidP="009A6C6C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</w:tr>
      <w:tr w:rsidR="009A6C6C" w:rsidRPr="00DB6D39" w14:paraId="510201CA" w14:textId="77777777" w:rsidTr="00096AD4">
        <w:tc>
          <w:tcPr>
            <w:tcW w:w="3146" w:type="pct"/>
          </w:tcPr>
          <w:p w14:paraId="61DDA8A6" w14:textId="536BE45E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59" w:type="pct"/>
          </w:tcPr>
          <w:p w14:paraId="0F9BC957" w14:textId="4D4300C7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687CAB2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0278026F" w14:textId="575E0718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C6C" w:rsidRPr="00DB6D39" w14:paraId="0AB1B42E" w14:textId="77777777" w:rsidTr="00096AD4">
        <w:tc>
          <w:tcPr>
            <w:tcW w:w="3146" w:type="pct"/>
          </w:tcPr>
          <w:p w14:paraId="146C9E5C" w14:textId="4049137B" w:rsidR="009A6C6C" w:rsidRPr="00DB6D39" w:rsidRDefault="00A9655B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5B">
              <w:rPr>
                <w:rFonts w:asciiTheme="majorBidi" w:hAnsiTheme="majorBidi" w:cs="Angsana New" w:hint="cs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59" w:type="pct"/>
          </w:tcPr>
          <w:p w14:paraId="2603E692" w14:textId="49155F26" w:rsidR="009A6C6C" w:rsidRPr="00EE4EB3" w:rsidRDefault="00097EF9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  <w:r w:rsidR="009F71D7" w:rsidRPr="009F71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</w:p>
        </w:tc>
        <w:tc>
          <w:tcPr>
            <w:tcW w:w="137" w:type="pct"/>
          </w:tcPr>
          <w:p w14:paraId="7EB13CE3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7079C61A" w14:textId="3C5A5702" w:rsidR="009A6C6C" w:rsidRPr="00EE4EB3" w:rsidRDefault="00097EF9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  <w:r w:rsidR="009F71D7" w:rsidRPr="009F71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</w:p>
        </w:tc>
      </w:tr>
      <w:tr w:rsidR="009652EF" w:rsidRPr="00DB6D39" w14:paraId="55928E8D" w14:textId="77777777" w:rsidTr="00096AD4">
        <w:tc>
          <w:tcPr>
            <w:tcW w:w="3146" w:type="pct"/>
          </w:tcPr>
          <w:p w14:paraId="5D0D712C" w14:textId="3D004F64" w:rsidR="009652EF" w:rsidRPr="00A9655B" w:rsidRDefault="009652EF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59" w:type="pct"/>
          </w:tcPr>
          <w:p w14:paraId="67BB850A" w14:textId="61BF1D73" w:rsidR="009652EF" w:rsidRPr="00EE4EB3" w:rsidRDefault="00097EF9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F71D7" w:rsidRPr="009F71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  <w:tc>
          <w:tcPr>
            <w:tcW w:w="137" w:type="pct"/>
          </w:tcPr>
          <w:p w14:paraId="1FEBCB98" w14:textId="77777777" w:rsidR="009652EF" w:rsidRPr="00EE4EB3" w:rsidRDefault="009652EF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33EE3C78" w14:textId="6747DDD3" w:rsidR="009652EF" w:rsidRPr="00EE4EB3" w:rsidRDefault="00097EF9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F71D7" w:rsidRPr="009F71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</w:tr>
      <w:tr w:rsidR="009A6C6C" w:rsidRPr="00DB6D39" w14:paraId="33A771D2" w14:textId="77777777" w:rsidTr="00096AD4">
        <w:tc>
          <w:tcPr>
            <w:tcW w:w="3146" w:type="pct"/>
          </w:tcPr>
          <w:p w14:paraId="4AC0957E" w14:textId="474E2724" w:rsidR="009A6C6C" w:rsidRPr="00DB6D39" w:rsidRDefault="00A9655B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59" w:type="pct"/>
          </w:tcPr>
          <w:p w14:paraId="5933D079" w14:textId="224A0FC9" w:rsidR="009A6C6C" w:rsidRPr="00EE4EB3" w:rsidRDefault="00097EF9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F71D7" w:rsidRPr="009F71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  <w:r w:rsidR="009F71D7" w:rsidRPr="009F71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  <w:tc>
          <w:tcPr>
            <w:tcW w:w="137" w:type="pct"/>
          </w:tcPr>
          <w:p w14:paraId="33D199A9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0B00AADC" w14:textId="20AB1872" w:rsidR="009A6C6C" w:rsidRPr="00EE4EB3" w:rsidRDefault="00097EF9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F71D7" w:rsidRPr="009F71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  <w:r w:rsidR="009F71D7" w:rsidRPr="009F71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</w:tr>
      <w:tr w:rsidR="009652EF" w:rsidRPr="00DB6D39" w14:paraId="3A59B2EE" w14:textId="77777777" w:rsidTr="00096AD4">
        <w:tc>
          <w:tcPr>
            <w:tcW w:w="3146" w:type="pct"/>
          </w:tcPr>
          <w:p w14:paraId="1B60CC28" w14:textId="7E41DDFA" w:rsidR="009652EF" w:rsidRPr="00DB6D39" w:rsidRDefault="009652EF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สัญญาอื่น</w:t>
            </w:r>
            <w:r w:rsidRPr="009652E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859" w:type="pct"/>
          </w:tcPr>
          <w:p w14:paraId="6B84E622" w14:textId="1D4DD296" w:rsidR="009652EF" w:rsidRPr="00EE4EB3" w:rsidRDefault="00097EF9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F71D7" w:rsidRPr="009F71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</w:p>
        </w:tc>
        <w:tc>
          <w:tcPr>
            <w:tcW w:w="137" w:type="pct"/>
          </w:tcPr>
          <w:p w14:paraId="647D8AC1" w14:textId="77777777" w:rsidR="009652EF" w:rsidRPr="00EE4EB3" w:rsidRDefault="009652EF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3F40F73D" w14:textId="4474C8FE" w:rsidR="009652EF" w:rsidRPr="00EE4EB3" w:rsidRDefault="00097EF9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F71D7" w:rsidRPr="009F71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</w:p>
        </w:tc>
      </w:tr>
      <w:tr w:rsidR="009A6C6C" w:rsidRPr="00DB6D39" w14:paraId="608C7F08" w14:textId="77777777" w:rsidTr="00096AD4">
        <w:tc>
          <w:tcPr>
            <w:tcW w:w="3146" w:type="pct"/>
          </w:tcPr>
          <w:p w14:paraId="3BD5E052" w14:textId="08F252D1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7B3D" w14:textId="04412EF7" w:rsidR="009A6C6C" w:rsidRPr="003203C5" w:rsidRDefault="00097EF9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97EF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9F71D7" w:rsidRPr="009F71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97EF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133</w:t>
            </w:r>
            <w:r w:rsidR="009F71D7" w:rsidRPr="009F71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97EF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37" w:type="pct"/>
            <w:vAlign w:val="bottom"/>
          </w:tcPr>
          <w:p w14:paraId="2E8397A5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2634D322" w:rsidR="009A6C6C" w:rsidRPr="00AC32F2" w:rsidRDefault="00097EF9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97EF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9F71D7" w:rsidRPr="009F71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97EF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133</w:t>
            </w:r>
            <w:r w:rsidR="009F71D7" w:rsidRPr="009F71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97EF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410</w:t>
            </w:r>
          </w:p>
        </w:tc>
      </w:tr>
    </w:tbl>
    <w:p w14:paraId="1144178A" w14:textId="7FAC03E6" w:rsidR="00350F0A" w:rsidRPr="00180230" w:rsidRDefault="00350F0A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7DA2B976" w14:textId="7B72DA2F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Pr="00031D01">
        <w:rPr>
          <w:rFonts w:ascii="Angsana New" w:hAnsi="Angsana New" w:cs="Angsana New" w:hint="cs"/>
          <w:i/>
          <w:iCs/>
          <w:sz w:val="28"/>
          <w:szCs w:val="28"/>
          <w:cs/>
        </w:rPr>
        <w:t>สัญญาใช้บริการขนส่งชิ้นงานโครงเหล็ก</w:t>
      </w:r>
    </w:p>
    <w:p w14:paraId="66B1ED49" w14:textId="77777777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ab/>
      </w:r>
    </w:p>
    <w:p w14:paraId="52E8E874" w14:textId="3B7FAA61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บริษัทได้ทำสัญญาใช้บริการขนส่งชิ้นงานโครงเหล็กกับ </w:t>
      </w:r>
      <w:r w:rsidRPr="00031D01">
        <w:rPr>
          <w:rFonts w:ascii="Angsana New" w:hAnsi="Angsana New" w:cs="Angsana New" w:hint="cs"/>
          <w:sz w:val="28"/>
          <w:szCs w:val="28"/>
        </w:rPr>
        <w:t xml:space="preserve">MIHAMA STEEL LOGISTICS CO., LTD 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เพื่อรับบริการขนส่งทางเรือ โดยขนส่งสินค้าไปยังท่าเทียบเรือในประเทศญี่ปุ่น รวมไปถึงการประสานงานต่างๆกับลูกค้า </w:t>
      </w:r>
      <w:r w:rsidRPr="00031D01">
        <w:rPr>
          <w:rFonts w:ascii="Angsana New" w:hAnsi="Angsana New" w:cs="Angsana New" w:hint="cs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การให้บริการการจัดการขนถ่ายชิ้นงานและเก็บรักษาชิ้นงานจนกว่าจะส่งมอบ ตลอดจนค่าตรวจสอบและซ่อมแซมชิ้นงานเพิ่มเติมหากเกิดความผิดพลาดระหว่างขนส่ง โดยการกำหนดราคาขึ้นอยู่กับปริมาณน้ำหนักของการใช้บริการหรือแต่ละจำนวนโครงการ ตามเงื่อนไขที่ระบุไว้ในสัญญาและปัจจัยการตลาดอื่นๆ ที่เกี่ยวข้อง ภายใต้เงื่อนไขในสัญญา ทั้งนี้ หากคู่สัญญาฝ่ายใดฝ่ายหนึ่งไม่มีความประสงค์ที่จะต่ออายุสัญญา ต้องทำหนังสือแจ้งให้คู่สัญญาอีกฝ่ายทราบล่วงหน้าเป็นลายลักษณ์อักษรไม่น้อยกว่า </w:t>
      </w:r>
      <w:r w:rsidR="00097EF9" w:rsidRPr="00097EF9">
        <w:rPr>
          <w:rFonts w:ascii="Angsana New" w:hAnsi="Angsana New" w:cs="Angsana New" w:hint="cs"/>
          <w:sz w:val="28"/>
          <w:szCs w:val="28"/>
        </w:rPr>
        <w:t>6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เดือน ก่อนวันสิ้นสุดของสัญญา</w:t>
      </w:r>
    </w:p>
    <w:p w14:paraId="051E7CB4" w14:textId="77777777" w:rsidR="00180230" w:rsidRDefault="00180230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B33EC2A" w14:textId="5394B852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Pr="00AC32F2">
        <w:rPr>
          <w:rFonts w:asciiTheme="majorBidi" w:hAnsiTheme="majorBidi" w:cs="Angsana New" w:hint="cs"/>
          <w:i/>
          <w:iCs/>
          <w:sz w:val="28"/>
          <w:szCs w:val="28"/>
          <w:cs/>
        </w:rPr>
        <w:t>สัญญาว่าจ้างตัวแทนหางาน</w:t>
      </w:r>
    </w:p>
    <w:p w14:paraId="0B6FFA6F" w14:textId="5582856E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</w:p>
    <w:p w14:paraId="0B45BAE2" w14:textId="51708D93" w:rsidR="00AC32F2" w:rsidRP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8"/>
          <w:szCs w:val="28"/>
        </w:rPr>
      </w:pPr>
      <w:bookmarkStart w:id="2" w:name="_Hlk69326039"/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ณ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 w:cs="Angsana New"/>
          <w:sz w:val="28"/>
          <w:szCs w:val="28"/>
        </w:rPr>
        <w:t>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 w:cs="Angsana New"/>
          <w:sz w:val="28"/>
          <w:szCs w:val="28"/>
        </w:rPr>
        <w:t>2561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บริษัทได้ทำสัญญาข้อตกลงการหางานกับบริษัท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/>
          <w:sz w:val="28"/>
          <w:szCs w:val="28"/>
        </w:rPr>
        <w:t xml:space="preserve">Creation Import Distribution Inc.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โดยบริษัทดังกล่าวจะเข้ามาเป็นตัวแทนของบริษัทในการเจรจากับลูกค้าใหม่กับบริษัท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โดยสัญญาดังกล่าวมีอัตราค่าบริการตามเงื่อนไขที่ระบุในสัญญา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มีระยะเวลาของสัญญา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 w:cs="Angsana New"/>
          <w:sz w:val="28"/>
          <w:szCs w:val="28"/>
        </w:rPr>
        <w:t>2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ปี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ทั้งนี้หากคู่สัญญาฝ่ายใดฝ่ายหนึ่งมิได้แจ้งบอกเลิกล่วงหน้าไม่น้อยกว่า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 w:cs="Angsana New"/>
          <w:sz w:val="28"/>
          <w:szCs w:val="28"/>
        </w:rPr>
        <w:t>3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เดือน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ให้ถือว่าข้อกำหนดนี้ขยายเวลาออกไป</w:t>
      </w:r>
    </w:p>
    <w:bookmarkEnd w:id="2"/>
    <w:p w14:paraId="5D7CD9F3" w14:textId="2E93E4C7" w:rsidR="00716264" w:rsidRPr="00ED1A5B" w:rsidRDefault="00716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28B3828" w14:textId="085C295E" w:rsidR="00D90507" w:rsidRDefault="00D90507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lang w:val="th-TH"/>
        </w:rPr>
      </w:pPr>
      <w:r w:rsidRPr="00D90507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lastRenderedPageBreak/>
        <w:t>เห</w:t>
      </w:r>
      <w:r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ตุการณ์ภายหลังรอบระยะเวลารายงาน</w:t>
      </w:r>
    </w:p>
    <w:p w14:paraId="52ABAC60" w14:textId="1F00C5AE" w:rsidR="00D90507" w:rsidRPr="00346B4A" w:rsidRDefault="00D90507" w:rsidP="00D90507">
      <w:pPr>
        <w:rPr>
          <w:rFonts w:cstheme="minorBidi"/>
          <w:sz w:val="28"/>
          <w:szCs w:val="28"/>
          <w:lang w:val="th-TH"/>
        </w:rPr>
      </w:pPr>
    </w:p>
    <w:p w14:paraId="59537B16" w14:textId="0E199561" w:rsidR="00D90507" w:rsidRPr="00D90507" w:rsidRDefault="00D90507" w:rsidP="00D90507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90507">
        <w:rPr>
          <w:rFonts w:asciiTheme="majorBidi" w:hAnsiTheme="majorBidi" w:hint="cs"/>
          <w:i/>
          <w:iCs/>
          <w:sz w:val="28"/>
          <w:szCs w:val="28"/>
          <w:cs/>
        </w:rPr>
        <w:t>การลดทุน</w:t>
      </w:r>
      <w:r w:rsidR="00346B4A">
        <w:rPr>
          <w:rFonts w:asciiTheme="majorBidi" w:hAnsiTheme="majorBidi" w:hint="cs"/>
          <w:i/>
          <w:iCs/>
          <w:sz w:val="28"/>
          <w:szCs w:val="28"/>
          <w:cs/>
        </w:rPr>
        <w:t>เร</w:t>
      </w:r>
      <w:r w:rsidR="00DD1A88">
        <w:rPr>
          <w:rFonts w:asciiTheme="majorBidi" w:hAnsiTheme="majorBidi" w:hint="cs"/>
          <w:i/>
          <w:iCs/>
          <w:sz w:val="28"/>
          <w:szCs w:val="28"/>
          <w:cs/>
        </w:rPr>
        <w:t>ือ</w:t>
      </w:r>
      <w:r w:rsidR="00346B4A">
        <w:rPr>
          <w:rFonts w:asciiTheme="majorBidi" w:hAnsiTheme="majorBidi" w:hint="cs"/>
          <w:i/>
          <w:iCs/>
          <w:sz w:val="28"/>
          <w:szCs w:val="28"/>
          <w:cs/>
        </w:rPr>
        <w:t>นหุ้นของ</w:t>
      </w:r>
      <w:r w:rsidRPr="00D90507">
        <w:rPr>
          <w:rFonts w:asciiTheme="majorBidi" w:hAnsiTheme="majorBidi" w:hint="cs"/>
          <w:i/>
          <w:iCs/>
          <w:sz w:val="28"/>
          <w:szCs w:val="28"/>
          <w:cs/>
        </w:rPr>
        <w:t>บริษัทย่อย</w:t>
      </w:r>
    </w:p>
    <w:p w14:paraId="72A5EA68" w14:textId="77777777" w:rsidR="00D90507" w:rsidRPr="00D90507" w:rsidRDefault="00D90507" w:rsidP="00D90507">
      <w:pPr>
        <w:rPr>
          <w:rFonts w:asciiTheme="majorBidi" w:hAnsiTheme="majorBidi" w:cstheme="majorBidi"/>
          <w:sz w:val="28"/>
          <w:szCs w:val="28"/>
          <w:cs/>
        </w:rPr>
      </w:pPr>
    </w:p>
    <w:p w14:paraId="621E9BCE" w14:textId="128CBEF9" w:rsidR="00D90507" w:rsidRPr="00D90507" w:rsidRDefault="00D90507" w:rsidP="00D90507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D90507">
        <w:rPr>
          <w:rFonts w:asciiTheme="majorBidi" w:hAnsiTheme="majorBidi" w:hint="cs"/>
          <w:sz w:val="28"/>
          <w:szCs w:val="28"/>
          <w:cs/>
        </w:rPr>
        <w:t>ในการประชุม</w:t>
      </w:r>
      <w:r>
        <w:rPr>
          <w:rFonts w:asciiTheme="majorBidi" w:hAnsiTheme="majorBidi" w:hint="cs"/>
          <w:sz w:val="28"/>
          <w:szCs w:val="28"/>
          <w:cs/>
        </w:rPr>
        <w:t>วิสามัญผู้ถือหุ้นของบริษัท</w:t>
      </w:r>
      <w:r w:rsidR="00373D19">
        <w:rPr>
          <w:rFonts w:asciiTheme="majorBidi" w:hAnsiTheme="majorBidi" w:hint="cs"/>
          <w:sz w:val="28"/>
          <w:szCs w:val="28"/>
          <w:cs/>
        </w:rPr>
        <w:t xml:space="preserve">ย่อย </w:t>
      </w:r>
      <w:r w:rsidR="00373D19">
        <w:rPr>
          <w:rFonts w:asciiTheme="majorBidi" w:hAnsiTheme="majorBidi"/>
          <w:sz w:val="28"/>
          <w:szCs w:val="28"/>
        </w:rPr>
        <w:t>(</w:t>
      </w:r>
      <w:r w:rsidR="00373D19">
        <w:rPr>
          <w:rFonts w:asciiTheme="majorBidi" w:hAnsiTheme="majorBidi" w:hint="cs"/>
          <w:sz w:val="28"/>
          <w:szCs w:val="28"/>
          <w:cs/>
        </w:rPr>
        <w:t xml:space="preserve">บริษัท </w:t>
      </w:r>
      <w:r>
        <w:rPr>
          <w:rFonts w:asciiTheme="majorBidi" w:hAnsiTheme="majorBidi" w:hint="cs"/>
          <w:sz w:val="28"/>
          <w:szCs w:val="28"/>
          <w:cs/>
        </w:rPr>
        <w:t>ทานากะ เวลดิ้ง เซ็นเตอร์ จำกัด</w:t>
      </w:r>
      <w:r w:rsidR="00373D19">
        <w:rPr>
          <w:rFonts w:asciiTheme="majorBidi" w:hAnsiTheme="majorBidi"/>
          <w:sz w:val="28"/>
          <w:szCs w:val="28"/>
        </w:rPr>
        <w:t>)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/>
          <w:sz w:val="28"/>
          <w:szCs w:val="28"/>
        </w:rPr>
        <w:t>10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มิถุนายน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/>
          <w:sz w:val="28"/>
          <w:szCs w:val="28"/>
        </w:rPr>
        <w:t>2564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373D19">
        <w:rPr>
          <w:rFonts w:asciiTheme="majorBidi" w:hAnsiTheme="majorBidi"/>
          <w:sz w:val="28"/>
          <w:szCs w:val="28"/>
        </w:rPr>
        <w:br/>
      </w:r>
      <w:r>
        <w:rPr>
          <w:rFonts w:asciiTheme="majorBidi" w:hAnsiTheme="majorBidi" w:hint="cs"/>
          <w:sz w:val="28"/>
          <w:szCs w:val="28"/>
          <w:cs/>
        </w:rPr>
        <w:t>ผู้ถือหุ้น</w:t>
      </w:r>
      <w:r w:rsidR="00373D19">
        <w:rPr>
          <w:rFonts w:asciiTheme="majorBidi" w:hAnsiTheme="majorBidi" w:hint="cs"/>
          <w:sz w:val="28"/>
          <w:szCs w:val="28"/>
          <w:cs/>
        </w:rPr>
        <w:t>ของบริษัทย่อย</w:t>
      </w:r>
      <w:r w:rsidRPr="00D90507">
        <w:rPr>
          <w:rFonts w:asciiTheme="majorBidi" w:hAnsiTheme="majorBidi" w:hint="cs"/>
          <w:sz w:val="28"/>
          <w:szCs w:val="28"/>
          <w:cs/>
        </w:rPr>
        <w:t>ได้มีมติอนุมัติ</w:t>
      </w:r>
      <w:r w:rsidR="00373D19">
        <w:rPr>
          <w:rFonts w:asciiTheme="majorBidi" w:hAnsiTheme="majorBidi" w:hint="cs"/>
          <w:sz w:val="28"/>
          <w:szCs w:val="28"/>
          <w:cs/>
        </w:rPr>
        <w:t>ให้บริษัทย่อย</w:t>
      </w:r>
      <w:r w:rsidRPr="00D90507">
        <w:rPr>
          <w:rFonts w:asciiTheme="majorBidi" w:hAnsiTheme="majorBidi" w:hint="cs"/>
          <w:sz w:val="28"/>
          <w:szCs w:val="28"/>
          <w:cs/>
        </w:rPr>
        <w:t>ลดทุนจดทะเบียนจำนวนเงิน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/>
          <w:sz w:val="28"/>
          <w:szCs w:val="28"/>
        </w:rPr>
        <w:t>74</w:t>
      </w:r>
      <w:r>
        <w:rPr>
          <w:rFonts w:asciiTheme="majorBidi" w:hAnsiTheme="majorBidi"/>
          <w:sz w:val="28"/>
          <w:szCs w:val="28"/>
        </w:rPr>
        <w:t>.</w:t>
      </w:r>
      <w:r w:rsidR="00097EF9" w:rsidRPr="00097EF9">
        <w:rPr>
          <w:rFonts w:asciiTheme="majorBidi" w:hAnsiTheme="majorBidi"/>
          <w:sz w:val="28"/>
          <w:szCs w:val="28"/>
        </w:rPr>
        <w:t>25</w:t>
      </w:r>
      <w:r w:rsidRPr="00D90507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ล้าน</w:t>
      </w:r>
      <w:r w:rsidRPr="00D90507">
        <w:rPr>
          <w:rFonts w:asciiTheme="majorBidi" w:hAnsiTheme="majorBidi" w:hint="cs"/>
          <w:sz w:val="28"/>
          <w:szCs w:val="28"/>
          <w:cs/>
        </w:rPr>
        <w:t>บาท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จากทุนจดทะเบียนเดิมจำนวนเงิน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/>
          <w:sz w:val="28"/>
          <w:szCs w:val="28"/>
        </w:rPr>
        <w:t>99</w:t>
      </w:r>
      <w:r>
        <w:rPr>
          <w:rFonts w:asciiTheme="majorBidi" w:hAnsiTheme="majorBidi"/>
          <w:sz w:val="28"/>
          <w:szCs w:val="28"/>
        </w:rPr>
        <w:t>.</w:t>
      </w:r>
      <w:r w:rsidR="00097EF9" w:rsidRPr="00097EF9">
        <w:rPr>
          <w:rFonts w:asciiTheme="majorBidi" w:hAnsiTheme="majorBidi"/>
          <w:sz w:val="28"/>
          <w:szCs w:val="28"/>
        </w:rPr>
        <w:t>00</w:t>
      </w:r>
      <w:r w:rsidRPr="00D90507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ล้าน</w:t>
      </w:r>
      <w:r w:rsidRPr="00D90507">
        <w:rPr>
          <w:rFonts w:asciiTheme="majorBidi" w:hAnsiTheme="majorBidi" w:hint="cs"/>
          <w:sz w:val="28"/>
          <w:szCs w:val="28"/>
          <w:cs/>
        </w:rPr>
        <w:t>บาท</w:t>
      </w:r>
      <w:r w:rsidRPr="00D90507">
        <w:rPr>
          <w:rFonts w:asciiTheme="majorBidi" w:hAnsiTheme="majorBidi"/>
          <w:sz w:val="28"/>
          <w:szCs w:val="28"/>
          <w:cs/>
        </w:rPr>
        <w:t xml:space="preserve"> (</w:t>
      </w:r>
      <w:r w:rsidRPr="00D90507">
        <w:rPr>
          <w:rFonts w:asciiTheme="majorBidi" w:hAnsiTheme="majorBidi" w:hint="cs"/>
          <w:sz w:val="28"/>
          <w:szCs w:val="28"/>
          <w:cs/>
        </w:rPr>
        <w:t>แบ่งเป็นหุ้นสามัญจำนวน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/>
          <w:sz w:val="28"/>
          <w:szCs w:val="28"/>
        </w:rPr>
        <w:t>99</w:t>
      </w:r>
      <w:r>
        <w:rPr>
          <w:rFonts w:asciiTheme="majorBidi" w:hAnsiTheme="majorBidi"/>
          <w:sz w:val="28"/>
          <w:szCs w:val="28"/>
        </w:rPr>
        <w:t>,</w:t>
      </w:r>
      <w:r w:rsidR="00097EF9" w:rsidRPr="00097EF9">
        <w:rPr>
          <w:rFonts w:asciiTheme="majorBidi" w:hAnsiTheme="majorBidi"/>
          <w:sz w:val="28"/>
          <w:szCs w:val="28"/>
        </w:rPr>
        <w:t>000</w:t>
      </w:r>
      <w:r w:rsidRPr="00D90507">
        <w:rPr>
          <w:rFonts w:asciiTheme="majorBidi" w:hAnsiTheme="majorBidi"/>
          <w:sz w:val="28"/>
          <w:szCs w:val="28"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หุ้น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มูลค่าที่ตราไว้หุ้นละ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/>
          <w:sz w:val="28"/>
          <w:szCs w:val="28"/>
        </w:rPr>
        <w:t>100</w:t>
      </w:r>
      <w:r w:rsidRPr="00D90507">
        <w:rPr>
          <w:rFonts w:asciiTheme="majorBidi" w:hAnsiTheme="majorBidi"/>
          <w:sz w:val="28"/>
          <w:szCs w:val="28"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บาท</w:t>
      </w:r>
      <w:r w:rsidRPr="00D90507">
        <w:rPr>
          <w:rFonts w:asciiTheme="majorBidi" w:hAnsiTheme="majorBidi"/>
          <w:sz w:val="28"/>
          <w:szCs w:val="28"/>
          <w:cs/>
        </w:rPr>
        <w:t xml:space="preserve">) </w:t>
      </w:r>
      <w:r w:rsidRPr="00D90507">
        <w:rPr>
          <w:rFonts w:asciiTheme="majorBidi" w:hAnsiTheme="majorBidi" w:hint="cs"/>
          <w:sz w:val="28"/>
          <w:szCs w:val="28"/>
          <w:cs/>
        </w:rPr>
        <w:t>เป็นทุนจดทะเบียนใหม่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จำนวนเงิน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/>
          <w:sz w:val="28"/>
          <w:szCs w:val="28"/>
        </w:rPr>
        <w:t>24</w:t>
      </w:r>
      <w:r>
        <w:rPr>
          <w:rFonts w:asciiTheme="majorBidi" w:hAnsiTheme="majorBidi"/>
          <w:sz w:val="28"/>
          <w:szCs w:val="28"/>
        </w:rPr>
        <w:t>.</w:t>
      </w:r>
      <w:r w:rsidR="00097EF9" w:rsidRPr="00097EF9">
        <w:rPr>
          <w:rFonts w:asciiTheme="majorBidi" w:hAnsiTheme="majorBidi"/>
          <w:sz w:val="28"/>
          <w:szCs w:val="28"/>
        </w:rPr>
        <w:t>75</w:t>
      </w:r>
      <w:r w:rsidRPr="00D90507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ล้าน</w:t>
      </w:r>
      <w:r w:rsidRPr="00D90507">
        <w:rPr>
          <w:rFonts w:asciiTheme="majorBidi" w:hAnsiTheme="majorBidi" w:hint="cs"/>
          <w:sz w:val="28"/>
          <w:szCs w:val="28"/>
          <w:cs/>
        </w:rPr>
        <w:t>บาท</w:t>
      </w:r>
      <w:r w:rsidRPr="00D90507">
        <w:rPr>
          <w:rFonts w:asciiTheme="majorBidi" w:hAnsiTheme="majorBidi"/>
          <w:sz w:val="28"/>
          <w:szCs w:val="28"/>
          <w:cs/>
        </w:rPr>
        <w:t xml:space="preserve"> (</w:t>
      </w:r>
      <w:r w:rsidRPr="00D90507">
        <w:rPr>
          <w:rFonts w:asciiTheme="majorBidi" w:hAnsiTheme="majorBidi" w:hint="cs"/>
          <w:sz w:val="28"/>
          <w:szCs w:val="28"/>
          <w:cs/>
        </w:rPr>
        <w:t>แบ่งเป็นหุ้นสามัญจำนวน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59263D">
        <w:rPr>
          <w:rFonts w:asciiTheme="majorBidi" w:hAnsiTheme="majorBidi"/>
          <w:sz w:val="28"/>
          <w:szCs w:val="28"/>
        </w:rPr>
        <w:t>99,000</w:t>
      </w:r>
      <w:r w:rsidRPr="00D90507">
        <w:rPr>
          <w:rFonts w:asciiTheme="majorBidi" w:hAnsiTheme="majorBidi"/>
          <w:sz w:val="28"/>
          <w:szCs w:val="28"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หุ้น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มูลค่าที่ตราไว้หุ้นละ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59263D">
        <w:rPr>
          <w:rFonts w:asciiTheme="majorBidi" w:hAnsiTheme="majorBidi"/>
          <w:sz w:val="28"/>
          <w:szCs w:val="28"/>
        </w:rPr>
        <w:t>25</w:t>
      </w:r>
      <w:r>
        <w:rPr>
          <w:rFonts w:asciiTheme="majorBidi" w:hAnsiTheme="majorBidi"/>
          <w:sz w:val="28"/>
          <w:szCs w:val="28"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บาท</w:t>
      </w:r>
      <w:r w:rsidRPr="00D90507">
        <w:rPr>
          <w:rFonts w:asciiTheme="majorBidi" w:hAnsiTheme="majorBidi"/>
          <w:sz w:val="28"/>
          <w:szCs w:val="28"/>
          <w:cs/>
        </w:rPr>
        <w:t xml:space="preserve">) </w:t>
      </w:r>
      <w:r w:rsidRPr="00D90507">
        <w:rPr>
          <w:rFonts w:asciiTheme="majorBidi" w:hAnsiTheme="majorBidi" w:hint="cs"/>
          <w:sz w:val="28"/>
          <w:szCs w:val="28"/>
          <w:cs/>
        </w:rPr>
        <w:t>โดยบริษัทย่อยดังกล่าวได้จดทะเบียนกับกระทรวงพาณิชย์แล้วเมื่อ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/>
          <w:sz w:val="28"/>
          <w:szCs w:val="28"/>
        </w:rPr>
        <w:t>2</w:t>
      </w:r>
      <w:r w:rsidR="001529D7">
        <w:rPr>
          <w:rFonts w:asciiTheme="majorBidi" w:hAnsiTheme="majorBidi"/>
          <w:sz w:val="28"/>
          <w:szCs w:val="28"/>
        </w:rPr>
        <w:t>0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กรกฎาคม </w:t>
      </w:r>
      <w:r w:rsidR="00097EF9" w:rsidRPr="00097EF9">
        <w:rPr>
          <w:rFonts w:asciiTheme="majorBidi" w:hAnsiTheme="majorBidi"/>
          <w:sz w:val="28"/>
          <w:szCs w:val="28"/>
        </w:rPr>
        <w:t>2564</w:t>
      </w:r>
    </w:p>
    <w:p w14:paraId="4B4C09C6" w14:textId="77777777" w:rsidR="00D90507" w:rsidRPr="00373D19" w:rsidRDefault="00D90507" w:rsidP="00D90507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3F1FC5E6" w14:textId="77777777" w:rsidR="00D90507" w:rsidRPr="00D90507" w:rsidRDefault="00D90507" w:rsidP="00D90507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D90507">
        <w:rPr>
          <w:rFonts w:asciiTheme="majorBidi" w:hAnsiTheme="majorBidi" w:hint="cs"/>
          <w:i/>
          <w:iCs/>
          <w:sz w:val="28"/>
          <w:szCs w:val="28"/>
          <w:cs/>
        </w:rPr>
        <w:t>การอนุมัติขายที่ดินให้กรรมการ</w:t>
      </w:r>
    </w:p>
    <w:p w14:paraId="40F7E1A5" w14:textId="77777777" w:rsidR="00D90507" w:rsidRPr="00D90507" w:rsidRDefault="00D90507" w:rsidP="00D90507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0EE70268" w14:textId="5AA6AE37" w:rsidR="00D90507" w:rsidRDefault="00D90507" w:rsidP="00D90507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D90507">
        <w:rPr>
          <w:rFonts w:asciiTheme="majorBidi" w:hAnsiTheme="majorBidi" w:hint="cs"/>
          <w:sz w:val="28"/>
          <w:szCs w:val="28"/>
          <w:cs/>
        </w:rPr>
        <w:t>ในการประชุมคณะกรรมการบริษัท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/>
          <w:sz w:val="28"/>
          <w:szCs w:val="28"/>
        </w:rPr>
        <w:t>13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สิงหาคม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/>
          <w:sz w:val="28"/>
          <w:szCs w:val="28"/>
        </w:rPr>
        <w:t>2564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คณะกรรมการได้มีมติอนุมัติให้ขายที่ดินที่ใช้ในการดำเนินงานให้แก่กรรมการรายหนึ่ง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เนื้อที่โดยประมาณ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/>
          <w:sz w:val="28"/>
          <w:szCs w:val="28"/>
        </w:rPr>
        <w:t>2</w:t>
      </w:r>
      <w:r w:rsidRPr="00D90507">
        <w:rPr>
          <w:rFonts w:asciiTheme="majorBidi" w:hAnsiTheme="majorBidi"/>
          <w:sz w:val="28"/>
          <w:szCs w:val="28"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ไร่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ราคาทุน</w:t>
      </w:r>
      <w:r>
        <w:rPr>
          <w:rFonts w:asciiTheme="majorBidi" w:hAnsiTheme="majorBidi"/>
          <w:sz w:val="28"/>
          <w:szCs w:val="28"/>
        </w:rPr>
        <w:t xml:space="preserve"> </w:t>
      </w:r>
      <w:r w:rsidR="00097EF9" w:rsidRPr="00097EF9">
        <w:rPr>
          <w:rFonts w:asciiTheme="majorBidi" w:hAnsiTheme="majorBidi"/>
          <w:sz w:val="28"/>
          <w:szCs w:val="28"/>
        </w:rPr>
        <w:t>1</w:t>
      </w:r>
      <w:r>
        <w:rPr>
          <w:rFonts w:asciiTheme="majorBidi" w:hAnsiTheme="majorBidi"/>
          <w:sz w:val="28"/>
          <w:szCs w:val="28"/>
        </w:rPr>
        <w:t>.</w:t>
      </w:r>
      <w:r w:rsidR="00097EF9" w:rsidRPr="00097EF9">
        <w:rPr>
          <w:rFonts w:asciiTheme="majorBidi" w:hAnsiTheme="majorBidi"/>
          <w:sz w:val="28"/>
          <w:szCs w:val="28"/>
        </w:rPr>
        <w:t>44</w:t>
      </w:r>
      <w:r w:rsidRPr="00D90507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ล้าน</w:t>
      </w:r>
      <w:r w:rsidRPr="00D90507">
        <w:rPr>
          <w:rFonts w:asciiTheme="majorBidi" w:hAnsiTheme="majorBidi" w:hint="cs"/>
          <w:sz w:val="28"/>
          <w:szCs w:val="28"/>
          <w:cs/>
        </w:rPr>
        <w:t>บาท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ในราคามูลค่า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/>
          <w:sz w:val="28"/>
          <w:szCs w:val="28"/>
        </w:rPr>
        <w:t>4</w:t>
      </w:r>
      <w:r>
        <w:rPr>
          <w:rFonts w:asciiTheme="majorBidi" w:hAnsiTheme="majorBidi"/>
          <w:sz w:val="28"/>
          <w:szCs w:val="28"/>
        </w:rPr>
        <w:t>.</w:t>
      </w:r>
      <w:r w:rsidR="00097EF9" w:rsidRPr="00097EF9">
        <w:rPr>
          <w:rFonts w:asciiTheme="majorBidi" w:hAnsiTheme="majorBidi"/>
          <w:sz w:val="28"/>
          <w:szCs w:val="28"/>
        </w:rPr>
        <w:t>40</w:t>
      </w:r>
      <w:r w:rsidRPr="00D90507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ล้าน</w:t>
      </w:r>
      <w:r w:rsidRPr="00D90507">
        <w:rPr>
          <w:rFonts w:asciiTheme="majorBidi" w:hAnsiTheme="majorBidi" w:hint="cs"/>
          <w:sz w:val="28"/>
          <w:szCs w:val="28"/>
          <w:cs/>
        </w:rPr>
        <w:t>บาท</w:t>
      </w:r>
    </w:p>
    <w:p w14:paraId="4CE16D7B" w14:textId="77777777" w:rsidR="00D90507" w:rsidRPr="00D90507" w:rsidRDefault="00D90507" w:rsidP="00D90507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94D91CD" w14:textId="33F67FA2" w:rsidR="00CE0B52" w:rsidRDefault="00F55BAA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F55BA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งบการเงินในสกุลเงินที</w:t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่</w:t>
      </w:r>
      <w:r w:rsidRPr="00F55BA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ใช้ในการดำเนินงาน</w:t>
      </w:r>
    </w:p>
    <w:p w14:paraId="0CB63EBC" w14:textId="46917A61" w:rsidR="00CE0B52" w:rsidRDefault="00CE0B52" w:rsidP="00CE0B52">
      <w:pPr>
        <w:rPr>
          <w:rFonts w:cstheme="minorBidi"/>
          <w:lang w:val="th-TH"/>
        </w:rPr>
      </w:pPr>
    </w:p>
    <w:p w14:paraId="4FAFFEB2" w14:textId="37887A03" w:rsidR="000D542A" w:rsidRPr="002A58ED" w:rsidRDefault="000D542A" w:rsidP="00C30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งบแสดงฐานะการเงิน ณ วันที่ </w:t>
      </w:r>
      <w:r w:rsidR="00097EF9" w:rsidRPr="00097EF9">
        <w:rPr>
          <w:rFonts w:asciiTheme="majorBidi" w:hAnsiTheme="majorBidi" w:cstheme="majorBidi"/>
          <w:sz w:val="28"/>
          <w:szCs w:val="28"/>
        </w:rPr>
        <w:t>30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="001522E2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 w:cstheme="majorBidi"/>
          <w:sz w:val="28"/>
          <w:szCs w:val="28"/>
        </w:rPr>
        <w:t>2564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097EF9" w:rsidRPr="00097EF9">
        <w:rPr>
          <w:rFonts w:asciiTheme="majorBidi" w:hAnsiTheme="majorBidi" w:cstheme="majorBidi"/>
          <w:sz w:val="28"/>
          <w:szCs w:val="28"/>
        </w:rPr>
        <w:t>31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097EF9" w:rsidRPr="00097EF9">
        <w:rPr>
          <w:rFonts w:asciiTheme="majorBidi" w:hAnsiTheme="majorBidi" w:cstheme="majorBidi"/>
          <w:sz w:val="28"/>
          <w:szCs w:val="28"/>
        </w:rPr>
        <w:t>2563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>และงบกำไรขาดทุนเบ็ดเสร็จสำหรับงวด</w:t>
      </w:r>
      <w:r w:rsidRPr="002A58ED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1522E2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2A58ED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 w:cstheme="majorBidi"/>
          <w:sz w:val="28"/>
          <w:szCs w:val="28"/>
        </w:rPr>
        <w:t>30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522E2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7EF9" w:rsidRPr="00097EF9">
        <w:rPr>
          <w:rFonts w:asciiTheme="majorBidi" w:hAnsiTheme="majorBidi" w:cstheme="majorBidi"/>
          <w:sz w:val="28"/>
          <w:szCs w:val="28"/>
        </w:rPr>
        <w:t>2564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097EF9" w:rsidRPr="00097EF9">
        <w:rPr>
          <w:rFonts w:asciiTheme="majorBidi" w:hAnsiTheme="majorBidi" w:cstheme="majorBidi"/>
          <w:sz w:val="28"/>
          <w:szCs w:val="28"/>
        </w:rPr>
        <w:t>2563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41E9736E" w14:textId="77777777" w:rsidR="003203C5" w:rsidRPr="00675076" w:rsidRDefault="003203C5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6"/>
        <w:gridCol w:w="1215"/>
        <w:gridCol w:w="195"/>
        <w:gridCol w:w="1294"/>
        <w:gridCol w:w="195"/>
        <w:gridCol w:w="1165"/>
        <w:gridCol w:w="181"/>
        <w:gridCol w:w="1259"/>
      </w:tblGrid>
      <w:tr w:rsidR="000D542A" w:rsidRPr="000D542A" w14:paraId="4609E2C4" w14:textId="77777777" w:rsidTr="00C3054C">
        <w:trPr>
          <w:cantSplit/>
          <w:trHeight w:val="39"/>
          <w:tblHeader/>
        </w:trPr>
        <w:tc>
          <w:tcPr>
            <w:tcW w:w="3586" w:type="dxa"/>
          </w:tcPr>
          <w:p w14:paraId="1AF90EAA" w14:textId="77777777" w:rsidR="000D542A" w:rsidRPr="000D542A" w:rsidRDefault="000D542A" w:rsidP="00FF092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24D9E010" w14:textId="27D12EBF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D542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55757C82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5" w:type="dxa"/>
            <w:gridSpan w:val="3"/>
          </w:tcPr>
          <w:p w14:paraId="1FA63347" w14:textId="350D0636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D542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0D542A" w:rsidRPr="000D542A" w14:paraId="70AEB060" w14:textId="77777777" w:rsidTr="00C3054C">
        <w:trPr>
          <w:cantSplit/>
          <w:tblHeader/>
        </w:trPr>
        <w:tc>
          <w:tcPr>
            <w:tcW w:w="3586" w:type="dxa"/>
          </w:tcPr>
          <w:p w14:paraId="044D46FC" w14:textId="77777777" w:rsidR="000D542A" w:rsidRPr="000D542A" w:rsidRDefault="000D542A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A8D37E" w14:textId="4BDD39A7" w:rsidR="000D542A" w:rsidRPr="000D542A" w:rsidRDefault="000D542A" w:rsidP="00FF092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542A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5" w:type="dxa"/>
          </w:tcPr>
          <w:p w14:paraId="1EC6471E" w14:textId="48959882" w:rsidR="000D542A" w:rsidRPr="000D542A" w:rsidRDefault="00097EF9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</w:t>
            </w:r>
            <w:r w:rsidR="000D542A" w:rsidRPr="000D54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522E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5" w:type="dxa"/>
          </w:tcPr>
          <w:p w14:paraId="37A3022C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3971546" w14:textId="57BD4843" w:rsidR="000D542A" w:rsidRPr="000D542A" w:rsidRDefault="00097EF9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0D542A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5" w:type="dxa"/>
          </w:tcPr>
          <w:p w14:paraId="5617D640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B833B73" w14:textId="16A3132C" w:rsidR="000D542A" w:rsidRPr="000D542A" w:rsidRDefault="00097EF9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</w:t>
            </w:r>
            <w:r w:rsidR="001522E2" w:rsidRPr="000D54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522E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  <w:r w:rsidR="001522E2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248CA1B1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223C0F8" w14:textId="39120690" w:rsidR="000D542A" w:rsidRPr="000D542A" w:rsidRDefault="00097EF9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0D542A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2D7A15" w:rsidRPr="000D542A" w14:paraId="25296E87" w14:textId="77777777" w:rsidTr="00C3054C">
        <w:trPr>
          <w:cantSplit/>
          <w:tblHeader/>
        </w:trPr>
        <w:tc>
          <w:tcPr>
            <w:tcW w:w="3586" w:type="dxa"/>
          </w:tcPr>
          <w:p w14:paraId="7A116B2B" w14:textId="77777777" w:rsidR="002D7A15" w:rsidRPr="000D542A" w:rsidRDefault="002D7A15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4" w:type="dxa"/>
            <w:gridSpan w:val="7"/>
          </w:tcPr>
          <w:p w14:paraId="256B6C60" w14:textId="5D57779A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เยน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D7A15" w:rsidRPr="000D542A" w14:paraId="4A38F4BA" w14:textId="77777777" w:rsidTr="00C3054C">
        <w:trPr>
          <w:cantSplit/>
        </w:trPr>
        <w:tc>
          <w:tcPr>
            <w:tcW w:w="3586" w:type="dxa"/>
          </w:tcPr>
          <w:p w14:paraId="280369DE" w14:textId="4A8BC25D" w:rsidR="002D7A15" w:rsidRPr="000D542A" w:rsidRDefault="002D7A15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D542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15" w:type="dxa"/>
          </w:tcPr>
          <w:p w14:paraId="2601272B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54854F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F0785A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E45C866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625B145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F0E711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8157511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2D7A15" w:rsidRPr="000D542A" w14:paraId="354017E7" w14:textId="77777777" w:rsidTr="00C3054C">
        <w:trPr>
          <w:cantSplit/>
        </w:trPr>
        <w:tc>
          <w:tcPr>
            <w:tcW w:w="3586" w:type="dxa"/>
          </w:tcPr>
          <w:p w14:paraId="522AC01D" w14:textId="2A394902" w:rsidR="002D7A15" w:rsidRPr="001B33CB" w:rsidRDefault="002D7A15" w:rsidP="00FF092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15" w:type="dxa"/>
          </w:tcPr>
          <w:p w14:paraId="4D18FB84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275CEC5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C8A30EA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C833037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FDD7217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D6EBA7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BF44678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494599E2" w14:textId="77777777" w:rsidTr="00EA42D0">
        <w:trPr>
          <w:cantSplit/>
        </w:trPr>
        <w:tc>
          <w:tcPr>
            <w:tcW w:w="3586" w:type="dxa"/>
            <w:vAlign w:val="bottom"/>
          </w:tcPr>
          <w:p w14:paraId="4F758885" w14:textId="6D304EF7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215" w:type="dxa"/>
            <w:vAlign w:val="bottom"/>
          </w:tcPr>
          <w:p w14:paraId="6B033061" w14:textId="2C2C8271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615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243</w:t>
            </w:r>
          </w:p>
        </w:tc>
        <w:tc>
          <w:tcPr>
            <w:tcW w:w="195" w:type="dxa"/>
            <w:vAlign w:val="bottom"/>
          </w:tcPr>
          <w:p w14:paraId="7463DFD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68E2207" w14:textId="2947A887" w:rsidR="00EA42D0" w:rsidRPr="00097EF9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EA42D0"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318</w:t>
            </w:r>
            <w:r w:rsidR="00EA42D0"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650</w:t>
            </w:r>
          </w:p>
        </w:tc>
        <w:tc>
          <w:tcPr>
            <w:tcW w:w="195" w:type="dxa"/>
            <w:vAlign w:val="bottom"/>
          </w:tcPr>
          <w:p w14:paraId="05BC3CF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17A8739" w14:textId="72C79025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982</w:t>
            </w:r>
            <w:r w:rsidR="00EA42D0" w:rsidRPr="00EA42D0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517</w:t>
            </w:r>
          </w:p>
        </w:tc>
        <w:tc>
          <w:tcPr>
            <w:tcW w:w="181" w:type="dxa"/>
            <w:vAlign w:val="bottom"/>
          </w:tcPr>
          <w:p w14:paraId="74A26CD9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636A431" w14:textId="11150B5F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612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866</w:t>
            </w:r>
          </w:p>
        </w:tc>
      </w:tr>
      <w:tr w:rsidR="00EA42D0" w:rsidRPr="000D542A" w14:paraId="51AB7670" w14:textId="77777777" w:rsidTr="00EA42D0">
        <w:trPr>
          <w:cantSplit/>
        </w:trPr>
        <w:tc>
          <w:tcPr>
            <w:tcW w:w="3586" w:type="dxa"/>
            <w:vAlign w:val="bottom"/>
          </w:tcPr>
          <w:p w14:paraId="749A771D" w14:textId="0222FBD2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215" w:type="dxa"/>
            <w:vAlign w:val="bottom"/>
          </w:tcPr>
          <w:p w14:paraId="64D87B02" w14:textId="05F1CD3C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8D0BE7" w:rsidRPr="008D0B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751</w:t>
            </w:r>
            <w:r w:rsidR="008D0BE7" w:rsidRPr="008D0B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073</w:t>
            </w:r>
          </w:p>
        </w:tc>
        <w:tc>
          <w:tcPr>
            <w:tcW w:w="195" w:type="dxa"/>
            <w:vAlign w:val="bottom"/>
          </w:tcPr>
          <w:p w14:paraId="5FF3F615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D347539" w14:textId="142E0A02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849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177</w:t>
            </w:r>
          </w:p>
        </w:tc>
        <w:tc>
          <w:tcPr>
            <w:tcW w:w="195" w:type="dxa"/>
            <w:vAlign w:val="bottom"/>
          </w:tcPr>
          <w:p w14:paraId="5081CD45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EACA76F" w14:textId="27080591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EA42D0" w:rsidRPr="00EA42D0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914</w:t>
            </w:r>
            <w:r w:rsidR="00EA42D0" w:rsidRPr="00EA42D0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712</w:t>
            </w:r>
          </w:p>
        </w:tc>
        <w:tc>
          <w:tcPr>
            <w:tcW w:w="181" w:type="dxa"/>
            <w:vAlign w:val="bottom"/>
          </w:tcPr>
          <w:p w14:paraId="60A01F38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9DA95A3" w14:textId="4F4310A4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204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789</w:t>
            </w:r>
          </w:p>
        </w:tc>
      </w:tr>
      <w:tr w:rsidR="00EA42D0" w:rsidRPr="000D542A" w14:paraId="4F15A7C6" w14:textId="77777777" w:rsidTr="00EA42D0">
        <w:trPr>
          <w:cantSplit/>
        </w:trPr>
        <w:tc>
          <w:tcPr>
            <w:tcW w:w="3586" w:type="dxa"/>
            <w:vAlign w:val="bottom"/>
          </w:tcPr>
          <w:p w14:paraId="11A43BB1" w14:textId="7A889B98" w:rsidR="00EA42D0" w:rsidRPr="00AC68DA" w:rsidRDefault="00EA42D0" w:rsidP="00EA42D0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C68D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</w:p>
          <w:p w14:paraId="0FFBAD0F" w14:textId="467BA426" w:rsidR="00EA42D0" w:rsidRDefault="00EA42D0" w:rsidP="00EA42D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68DA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C68DA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452AD9A3" w14:textId="51EFDD4B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335</w:t>
            </w:r>
          </w:p>
        </w:tc>
        <w:tc>
          <w:tcPr>
            <w:tcW w:w="195" w:type="dxa"/>
            <w:vAlign w:val="bottom"/>
          </w:tcPr>
          <w:p w14:paraId="17EC1D1B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82554F2" w14:textId="102BFE00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24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934</w:t>
            </w:r>
          </w:p>
        </w:tc>
        <w:tc>
          <w:tcPr>
            <w:tcW w:w="195" w:type="dxa"/>
            <w:vAlign w:val="bottom"/>
          </w:tcPr>
          <w:p w14:paraId="2B38B456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96B1AB7" w14:textId="54D1DC80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27</w:t>
            </w:r>
            <w:r w:rsidR="00EA42D0" w:rsidRPr="00EA42D0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335</w:t>
            </w:r>
          </w:p>
        </w:tc>
        <w:tc>
          <w:tcPr>
            <w:tcW w:w="181" w:type="dxa"/>
            <w:vAlign w:val="bottom"/>
          </w:tcPr>
          <w:p w14:paraId="5CEC9F4B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CA7DEA7" w14:textId="035B2C98" w:rsidR="00EA42D0" w:rsidRPr="00EA42D0" w:rsidRDefault="00097EF9" w:rsidP="00EA42D0">
            <w:pPr>
              <w:pStyle w:val="acctmergecolhdg"/>
              <w:spacing w:line="240" w:lineRule="atLeast"/>
              <w:ind w:left="-88" w:right="-270" w:firstLine="23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24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934</w:t>
            </w:r>
          </w:p>
        </w:tc>
      </w:tr>
      <w:tr w:rsidR="00EA42D0" w:rsidRPr="000D542A" w14:paraId="3F39BDF7" w14:textId="77777777" w:rsidTr="00EA42D0">
        <w:trPr>
          <w:cantSplit/>
        </w:trPr>
        <w:tc>
          <w:tcPr>
            <w:tcW w:w="3586" w:type="dxa"/>
            <w:vAlign w:val="bottom"/>
          </w:tcPr>
          <w:p w14:paraId="31AC18A0" w14:textId="29D855E7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สินค้าคงเหลือ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2396E72" w14:textId="348061DD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="008D0BE7" w:rsidRPr="008D0B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507</w:t>
            </w:r>
            <w:r w:rsidR="008D0BE7" w:rsidRPr="008D0B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323</w:t>
            </w:r>
          </w:p>
        </w:tc>
        <w:tc>
          <w:tcPr>
            <w:tcW w:w="195" w:type="dxa"/>
            <w:vAlign w:val="bottom"/>
          </w:tcPr>
          <w:p w14:paraId="604EC75B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942D3E3" w14:textId="51414955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335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643</w:t>
            </w:r>
          </w:p>
        </w:tc>
        <w:tc>
          <w:tcPr>
            <w:tcW w:w="195" w:type="dxa"/>
            <w:vAlign w:val="bottom"/>
          </w:tcPr>
          <w:p w14:paraId="23C77F89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7747CF7" w14:textId="0399D7EB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8D0BE7" w:rsidRPr="008D0BE7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824</w:t>
            </w:r>
            <w:r w:rsidR="008D0BE7" w:rsidRPr="008D0BE7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295</w:t>
            </w:r>
          </w:p>
        </w:tc>
        <w:tc>
          <w:tcPr>
            <w:tcW w:w="181" w:type="dxa"/>
            <w:vAlign w:val="bottom"/>
          </w:tcPr>
          <w:p w14:paraId="0AEAF38A" w14:textId="77777777" w:rsidR="00EA42D0" w:rsidRPr="00EA42D0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28DA682" w14:textId="666C234F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519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316</w:t>
            </w:r>
          </w:p>
        </w:tc>
      </w:tr>
      <w:tr w:rsidR="00EA42D0" w:rsidRPr="000D542A" w14:paraId="564B04CA" w14:textId="77777777" w:rsidTr="00EA42D0">
        <w:trPr>
          <w:cantSplit/>
        </w:trPr>
        <w:tc>
          <w:tcPr>
            <w:tcW w:w="3586" w:type="dxa"/>
          </w:tcPr>
          <w:p w14:paraId="714CF95B" w14:textId="7561B064" w:rsidR="00EA42D0" w:rsidRPr="00C50C6C" w:rsidRDefault="00EA42D0" w:rsidP="00EA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70B73" w14:textId="3CD4CAD9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  <w:tc>
          <w:tcPr>
            <w:tcW w:w="195" w:type="dxa"/>
            <w:vAlign w:val="bottom"/>
          </w:tcPr>
          <w:p w14:paraId="764F0A2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4552D" w14:textId="47BF042F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14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528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404</w:t>
            </w:r>
          </w:p>
        </w:tc>
        <w:tc>
          <w:tcPr>
            <w:tcW w:w="195" w:type="dxa"/>
            <w:vAlign w:val="bottom"/>
          </w:tcPr>
          <w:p w14:paraId="45847A6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7F60B" w14:textId="51D564BD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7EF9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15</w:t>
            </w:r>
            <w:r w:rsidR="008D0BE7" w:rsidRPr="008D0BE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748</w:t>
            </w:r>
            <w:r w:rsidR="008D0BE7" w:rsidRPr="008D0BE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181" w:type="dxa"/>
            <w:vAlign w:val="bottom"/>
          </w:tcPr>
          <w:p w14:paraId="7786C1CF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61CC9" w14:textId="3C103C1A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14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361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905</w:t>
            </w:r>
          </w:p>
        </w:tc>
      </w:tr>
      <w:tr w:rsidR="00D90507" w:rsidRPr="000D542A" w14:paraId="135A0207" w14:textId="77777777" w:rsidTr="00D90507">
        <w:trPr>
          <w:cantSplit/>
        </w:trPr>
        <w:tc>
          <w:tcPr>
            <w:tcW w:w="3586" w:type="dxa"/>
          </w:tcPr>
          <w:p w14:paraId="5508B007" w14:textId="77777777" w:rsidR="00D90507" w:rsidRPr="00C50C6C" w:rsidRDefault="00D90507" w:rsidP="00EA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955CDC4" w14:textId="77777777" w:rsidR="00D90507" w:rsidRPr="00BE6156" w:rsidRDefault="00D90507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BC3AE24" w14:textId="77777777" w:rsidR="00D90507" w:rsidRPr="00EA42D0" w:rsidRDefault="00D90507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CFCA865" w14:textId="77777777" w:rsidR="00D90507" w:rsidRPr="00BE6156" w:rsidRDefault="00D90507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3D4F459" w14:textId="77777777" w:rsidR="00D90507" w:rsidRPr="00EA42D0" w:rsidRDefault="00D90507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BAEC303" w14:textId="77777777" w:rsidR="00D90507" w:rsidRPr="00BE6156" w:rsidRDefault="00D90507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A7C2B46" w14:textId="77777777" w:rsidR="00D90507" w:rsidRPr="00EA42D0" w:rsidRDefault="00D90507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894E675" w14:textId="77777777" w:rsidR="00D90507" w:rsidRPr="00BE6156" w:rsidRDefault="00D90507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EA42D0" w:rsidRPr="000D542A" w14:paraId="476E97B8" w14:textId="77777777" w:rsidTr="00D90507">
        <w:trPr>
          <w:cantSplit/>
        </w:trPr>
        <w:tc>
          <w:tcPr>
            <w:tcW w:w="3586" w:type="dxa"/>
            <w:vAlign w:val="bottom"/>
          </w:tcPr>
          <w:p w14:paraId="577DF626" w14:textId="323EDE3E" w:rsidR="00EA42D0" w:rsidRPr="001B33CB" w:rsidRDefault="00EA42D0" w:rsidP="00EA42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215" w:type="dxa"/>
          </w:tcPr>
          <w:p w14:paraId="1658EC0B" w14:textId="058C0A93" w:rsidR="00EA42D0" w:rsidRPr="00AB4775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C642C79" w14:textId="77777777" w:rsidR="00EA42D0" w:rsidRPr="00AB4775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0B0CED" w14:textId="4D75C5BF" w:rsidR="00EA42D0" w:rsidRPr="00AB4775" w:rsidRDefault="00EA42D0" w:rsidP="00EA42D0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4FBBA62" w14:textId="77777777" w:rsidR="00EA42D0" w:rsidRPr="00AB4775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82A3D15" w14:textId="6C171B0D" w:rsidR="00EA42D0" w:rsidRPr="00AB4775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77635A9" w14:textId="77777777" w:rsidR="00EA42D0" w:rsidRPr="00AB4775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F53E94" w14:textId="09AA7A00" w:rsidR="00EA42D0" w:rsidRPr="00AB4775" w:rsidRDefault="00EA42D0" w:rsidP="00EA42D0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2FC4B5FD" w14:textId="77777777" w:rsidTr="00EA42D0">
        <w:trPr>
          <w:cantSplit/>
        </w:trPr>
        <w:tc>
          <w:tcPr>
            <w:tcW w:w="3586" w:type="dxa"/>
            <w:vAlign w:val="bottom"/>
          </w:tcPr>
          <w:p w14:paraId="1E31009E" w14:textId="6437890E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  <w:vAlign w:val="bottom"/>
          </w:tcPr>
          <w:p w14:paraId="58F177F3" w14:textId="6A087C38" w:rsidR="00EA42D0" w:rsidRPr="00EA42D0" w:rsidRDefault="00EA42D0" w:rsidP="00EA42D0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42939B37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3B66313" w14:textId="23A482AF" w:rsidR="00EA42D0" w:rsidRPr="00EA42D0" w:rsidRDefault="00EA42D0" w:rsidP="00EA42D0">
            <w:pPr>
              <w:pStyle w:val="acctmergecolhdg"/>
              <w:tabs>
                <w:tab w:val="decimal" w:pos="778"/>
              </w:tabs>
              <w:spacing w:line="240" w:lineRule="atLeast"/>
              <w:ind w:left="-88" w:right="-53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77039E6D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0E1A339" w14:textId="3EEB4294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952</w:t>
            </w:r>
            <w:r w:rsidR="00EA42D0" w:rsidRPr="00EA42D0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454</w:t>
            </w:r>
          </w:p>
        </w:tc>
        <w:tc>
          <w:tcPr>
            <w:tcW w:w="181" w:type="dxa"/>
            <w:vAlign w:val="bottom"/>
          </w:tcPr>
          <w:p w14:paraId="4B3FA3A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3758D90" w14:textId="7FE51721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952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454</w:t>
            </w:r>
          </w:p>
        </w:tc>
      </w:tr>
      <w:tr w:rsidR="00EA42D0" w:rsidRPr="000D542A" w14:paraId="6D511D3F" w14:textId="77777777" w:rsidTr="00EA42D0">
        <w:trPr>
          <w:cantSplit/>
        </w:trPr>
        <w:tc>
          <w:tcPr>
            <w:tcW w:w="3586" w:type="dxa"/>
            <w:vAlign w:val="bottom"/>
          </w:tcPr>
          <w:p w14:paraId="281FFE1B" w14:textId="290F5556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15" w:type="dxa"/>
            <w:vAlign w:val="bottom"/>
          </w:tcPr>
          <w:p w14:paraId="6E6418EA" w14:textId="56EAA8C7" w:rsidR="00EA42D0" w:rsidRPr="00EA42D0" w:rsidRDefault="00EA42D0" w:rsidP="00EA42D0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111CB15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4CAF78C" w14:textId="23940BB3" w:rsidR="00EA42D0" w:rsidRPr="00EA42D0" w:rsidRDefault="00EA42D0" w:rsidP="00EA42D0">
            <w:pPr>
              <w:pStyle w:val="acctmergecolhdg"/>
              <w:tabs>
                <w:tab w:val="decimal" w:pos="778"/>
              </w:tabs>
              <w:spacing w:line="240" w:lineRule="atLeast"/>
              <w:ind w:left="-88" w:right="-53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49877327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C5968F8" w14:textId="470BF3EA" w:rsidR="00EA42D0" w:rsidRPr="00EA42D0" w:rsidRDefault="00EA42D0" w:rsidP="00EA42D0">
            <w:pPr>
              <w:pStyle w:val="acctmergecolhdg"/>
              <w:tabs>
                <w:tab w:val="decimal" w:pos="73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A42D0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D1CEF1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A0C84D8" w14:textId="7FFD7042" w:rsidR="00EA42D0" w:rsidRPr="00EA42D0" w:rsidRDefault="00EA42D0" w:rsidP="00EA42D0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EA42D0" w:rsidRPr="000D542A" w14:paraId="77E29455" w14:textId="77777777" w:rsidTr="00EA42D0">
        <w:trPr>
          <w:cantSplit/>
        </w:trPr>
        <w:tc>
          <w:tcPr>
            <w:tcW w:w="3586" w:type="dxa"/>
            <w:vAlign w:val="bottom"/>
          </w:tcPr>
          <w:p w14:paraId="16FC1FCC" w14:textId="09EEA685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15CA14F" w14:textId="0111E416" w:rsidR="00EA42D0" w:rsidRPr="00EA42D0" w:rsidRDefault="00EA42D0" w:rsidP="00EA42D0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39A5497D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5010892" w14:textId="786A914A" w:rsidR="00EA42D0" w:rsidRPr="00EA42D0" w:rsidRDefault="00EA42D0" w:rsidP="00EA42D0">
            <w:pPr>
              <w:pStyle w:val="acctmergecolhdg"/>
              <w:tabs>
                <w:tab w:val="decimal" w:pos="778"/>
              </w:tabs>
              <w:spacing w:line="240" w:lineRule="atLeast"/>
              <w:ind w:left="-88" w:right="-53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63B27971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0E9CAED" w14:textId="38713DAB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EA42D0" w:rsidRPr="00EA42D0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499</w:t>
            </w:r>
            <w:r w:rsidR="00EA42D0" w:rsidRPr="00EA42D0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181" w:type="dxa"/>
            <w:vAlign w:val="bottom"/>
          </w:tcPr>
          <w:p w14:paraId="341ACF0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383F1DE" w14:textId="6A03C593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499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600</w:t>
            </w:r>
          </w:p>
        </w:tc>
      </w:tr>
      <w:tr w:rsidR="00EA42D0" w:rsidRPr="000D542A" w14:paraId="6E335539" w14:textId="77777777" w:rsidTr="00EA42D0">
        <w:trPr>
          <w:cantSplit/>
        </w:trPr>
        <w:tc>
          <w:tcPr>
            <w:tcW w:w="3586" w:type="dxa"/>
            <w:vAlign w:val="bottom"/>
          </w:tcPr>
          <w:p w14:paraId="0EE9E923" w14:textId="51D48C7C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15" w:type="dxa"/>
            <w:vAlign w:val="bottom"/>
          </w:tcPr>
          <w:p w14:paraId="3EA1ABCC" w14:textId="4ABB7569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264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010</w:t>
            </w:r>
          </w:p>
        </w:tc>
        <w:tc>
          <w:tcPr>
            <w:tcW w:w="195" w:type="dxa"/>
            <w:vAlign w:val="bottom"/>
          </w:tcPr>
          <w:p w14:paraId="5B4880E8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7862F48" w14:textId="19855A17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274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576</w:t>
            </w:r>
          </w:p>
        </w:tc>
        <w:tc>
          <w:tcPr>
            <w:tcW w:w="195" w:type="dxa"/>
            <w:vAlign w:val="bottom"/>
          </w:tcPr>
          <w:p w14:paraId="41D09F51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B7CCF2C" w14:textId="584E50F4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264</w:t>
            </w:r>
            <w:r w:rsidR="00EA42D0" w:rsidRPr="00EA42D0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010</w:t>
            </w:r>
          </w:p>
        </w:tc>
        <w:tc>
          <w:tcPr>
            <w:tcW w:w="181" w:type="dxa"/>
            <w:vAlign w:val="bottom"/>
          </w:tcPr>
          <w:p w14:paraId="7E24C8A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4320694" w14:textId="11513CD9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274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576</w:t>
            </w:r>
          </w:p>
        </w:tc>
      </w:tr>
      <w:tr w:rsidR="00EA42D0" w:rsidRPr="000D542A" w14:paraId="43505ADD" w14:textId="77777777" w:rsidTr="00EA42D0">
        <w:trPr>
          <w:cantSplit/>
        </w:trPr>
        <w:tc>
          <w:tcPr>
            <w:tcW w:w="3586" w:type="dxa"/>
            <w:vAlign w:val="bottom"/>
          </w:tcPr>
          <w:p w14:paraId="4FDF3908" w14:textId="59EC8D6A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419BBC80" w14:textId="1BE9EF28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8D0BE7" w:rsidRPr="008D0B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076</w:t>
            </w:r>
            <w:r w:rsidR="008D0BE7" w:rsidRPr="008D0B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703</w:t>
            </w:r>
          </w:p>
        </w:tc>
        <w:tc>
          <w:tcPr>
            <w:tcW w:w="195" w:type="dxa"/>
            <w:vAlign w:val="bottom"/>
          </w:tcPr>
          <w:p w14:paraId="0E9B571D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869BA7D" w14:textId="71D11B55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937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441</w:t>
            </w:r>
          </w:p>
        </w:tc>
        <w:tc>
          <w:tcPr>
            <w:tcW w:w="195" w:type="dxa"/>
            <w:vAlign w:val="bottom"/>
          </w:tcPr>
          <w:p w14:paraId="0B244E24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AD670F5" w14:textId="425FBC26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EA42D0" w:rsidRPr="00EA42D0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247</w:t>
            </w:r>
            <w:r w:rsidR="00EA42D0" w:rsidRPr="00EA42D0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362</w:t>
            </w:r>
          </w:p>
        </w:tc>
        <w:tc>
          <w:tcPr>
            <w:tcW w:w="181" w:type="dxa"/>
            <w:vAlign w:val="bottom"/>
          </w:tcPr>
          <w:p w14:paraId="5FB80B1E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28F6CDE" w14:textId="24CBA38E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118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531</w:t>
            </w:r>
          </w:p>
        </w:tc>
      </w:tr>
      <w:tr w:rsidR="00EA42D0" w:rsidRPr="000D542A" w14:paraId="68559CE9" w14:textId="77777777" w:rsidTr="00EA42D0">
        <w:trPr>
          <w:cantSplit/>
        </w:trPr>
        <w:tc>
          <w:tcPr>
            <w:tcW w:w="3586" w:type="dxa"/>
            <w:vAlign w:val="bottom"/>
          </w:tcPr>
          <w:p w14:paraId="5A94EF81" w14:textId="1C60E594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15" w:type="dxa"/>
            <w:vAlign w:val="bottom"/>
          </w:tcPr>
          <w:p w14:paraId="1EB501B4" w14:textId="258F963E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489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765</w:t>
            </w:r>
          </w:p>
        </w:tc>
        <w:tc>
          <w:tcPr>
            <w:tcW w:w="195" w:type="dxa"/>
            <w:vAlign w:val="bottom"/>
          </w:tcPr>
          <w:p w14:paraId="210F2811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D80C733" w14:textId="72C7A952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460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860</w:t>
            </w:r>
          </w:p>
        </w:tc>
        <w:tc>
          <w:tcPr>
            <w:tcW w:w="195" w:type="dxa"/>
            <w:vAlign w:val="bottom"/>
          </w:tcPr>
          <w:p w14:paraId="3066E41E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64A1EA6" w14:textId="4D37CC44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192</w:t>
            </w:r>
          </w:p>
        </w:tc>
        <w:tc>
          <w:tcPr>
            <w:tcW w:w="181" w:type="dxa"/>
            <w:vAlign w:val="bottom"/>
          </w:tcPr>
          <w:p w14:paraId="1486B8A6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F6672FA" w14:textId="3BC6C18E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19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441</w:t>
            </w:r>
          </w:p>
        </w:tc>
      </w:tr>
      <w:tr w:rsidR="00EA42D0" w:rsidRPr="000D542A" w14:paraId="34B15C99" w14:textId="77777777" w:rsidTr="00EA42D0">
        <w:trPr>
          <w:cantSplit/>
        </w:trPr>
        <w:tc>
          <w:tcPr>
            <w:tcW w:w="3586" w:type="dxa"/>
            <w:vAlign w:val="bottom"/>
          </w:tcPr>
          <w:p w14:paraId="50793858" w14:textId="254C6A2C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15" w:type="dxa"/>
            <w:vAlign w:val="bottom"/>
          </w:tcPr>
          <w:p w14:paraId="55737836" w14:textId="224F1277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  <w:vAlign w:val="bottom"/>
          </w:tcPr>
          <w:p w14:paraId="49D78D34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D50D8B5" w14:textId="40B982C8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  <w:vAlign w:val="bottom"/>
          </w:tcPr>
          <w:p w14:paraId="51968945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71CFD1A" w14:textId="616DF4E3" w:rsidR="00EA42D0" w:rsidRPr="00EA42D0" w:rsidRDefault="00EA42D0" w:rsidP="00EA42D0">
            <w:pPr>
              <w:pStyle w:val="acctmergecolhdg"/>
              <w:tabs>
                <w:tab w:val="decimal" w:pos="73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A42D0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E268A8A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79D9D89" w14:textId="2DB040C7" w:rsidR="00EA42D0" w:rsidRPr="00EA42D0" w:rsidRDefault="00EA42D0" w:rsidP="00EA42D0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EA42D0" w:rsidRPr="000D542A" w14:paraId="286967CB" w14:textId="77777777" w:rsidTr="00EA42D0">
        <w:trPr>
          <w:cantSplit/>
        </w:trPr>
        <w:tc>
          <w:tcPr>
            <w:tcW w:w="3586" w:type="dxa"/>
            <w:vAlign w:val="bottom"/>
          </w:tcPr>
          <w:p w14:paraId="0D6F32DE" w14:textId="738A4885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B33CB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15" w:type="dxa"/>
            <w:vAlign w:val="bottom"/>
          </w:tcPr>
          <w:p w14:paraId="7DFF353A" w14:textId="67AECE67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39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490</w:t>
            </w:r>
          </w:p>
        </w:tc>
        <w:tc>
          <w:tcPr>
            <w:tcW w:w="195" w:type="dxa"/>
            <w:vAlign w:val="bottom"/>
          </w:tcPr>
          <w:p w14:paraId="42A9F652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D5B7232" w14:textId="11D81D88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37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984</w:t>
            </w:r>
          </w:p>
        </w:tc>
        <w:tc>
          <w:tcPr>
            <w:tcW w:w="195" w:type="dxa"/>
            <w:vAlign w:val="bottom"/>
          </w:tcPr>
          <w:p w14:paraId="0838A9CE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0D6FBD0" w14:textId="13B867F7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29</w:t>
            </w:r>
            <w:r w:rsidR="00EA42D0" w:rsidRPr="00EA42D0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646</w:t>
            </w:r>
          </w:p>
        </w:tc>
        <w:tc>
          <w:tcPr>
            <w:tcW w:w="181" w:type="dxa"/>
            <w:vAlign w:val="bottom"/>
          </w:tcPr>
          <w:p w14:paraId="528701F9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0639C21" w14:textId="52ED553E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26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215</w:t>
            </w:r>
          </w:p>
        </w:tc>
      </w:tr>
      <w:tr w:rsidR="00EA42D0" w:rsidRPr="000D542A" w14:paraId="0BFB536A" w14:textId="77777777" w:rsidTr="00EA42D0">
        <w:trPr>
          <w:cantSplit/>
        </w:trPr>
        <w:tc>
          <w:tcPr>
            <w:tcW w:w="3586" w:type="dxa"/>
            <w:vAlign w:val="bottom"/>
          </w:tcPr>
          <w:p w14:paraId="3A1D814F" w14:textId="6027E7AD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18F67677" w14:textId="56449B5F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985</w:t>
            </w:r>
          </w:p>
        </w:tc>
        <w:tc>
          <w:tcPr>
            <w:tcW w:w="195" w:type="dxa"/>
            <w:vAlign w:val="bottom"/>
          </w:tcPr>
          <w:p w14:paraId="422B60A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52729E7" w14:textId="65EBBF56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636</w:t>
            </w:r>
          </w:p>
        </w:tc>
        <w:tc>
          <w:tcPr>
            <w:tcW w:w="195" w:type="dxa"/>
            <w:vAlign w:val="bottom"/>
          </w:tcPr>
          <w:p w14:paraId="1A7F50D9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14D44B7" w14:textId="5320CF43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35</w:t>
            </w:r>
            <w:r w:rsidR="00EA42D0" w:rsidRPr="00EA42D0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065</w:t>
            </w:r>
          </w:p>
        </w:tc>
        <w:tc>
          <w:tcPr>
            <w:tcW w:w="181" w:type="dxa"/>
            <w:vAlign w:val="bottom"/>
          </w:tcPr>
          <w:p w14:paraId="2C51D695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AA1CB26" w14:textId="4A58A8C6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716</w:t>
            </w:r>
          </w:p>
        </w:tc>
      </w:tr>
      <w:tr w:rsidR="00EA42D0" w:rsidRPr="000D542A" w14:paraId="48CA0AFD" w14:textId="77777777" w:rsidTr="00EA42D0">
        <w:trPr>
          <w:cantSplit/>
        </w:trPr>
        <w:tc>
          <w:tcPr>
            <w:tcW w:w="3586" w:type="dxa"/>
            <w:vAlign w:val="bottom"/>
          </w:tcPr>
          <w:p w14:paraId="294B15F7" w14:textId="63B12BFC" w:rsidR="00EA42D0" w:rsidRDefault="00EA42D0" w:rsidP="00EA42D0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1B33CB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15" w:type="dxa"/>
            <w:vAlign w:val="bottom"/>
          </w:tcPr>
          <w:p w14:paraId="40966B8A" w14:textId="04871113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375</w:t>
            </w:r>
            <w:r w:rsidR="00EA42D0" w:rsidRPr="00EA42D0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629</w:t>
            </w:r>
          </w:p>
        </w:tc>
        <w:tc>
          <w:tcPr>
            <w:tcW w:w="195" w:type="dxa"/>
            <w:vAlign w:val="bottom"/>
          </w:tcPr>
          <w:p w14:paraId="65A8598F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680A748" w14:textId="3070AEF3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554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629</w:t>
            </w:r>
          </w:p>
        </w:tc>
        <w:tc>
          <w:tcPr>
            <w:tcW w:w="195" w:type="dxa"/>
            <w:vAlign w:val="bottom"/>
          </w:tcPr>
          <w:p w14:paraId="109E30F4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FC8B22C" w14:textId="07D28485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375</w:t>
            </w:r>
            <w:r w:rsidR="00EA42D0" w:rsidRPr="00EA42D0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628</w:t>
            </w:r>
          </w:p>
        </w:tc>
        <w:tc>
          <w:tcPr>
            <w:tcW w:w="181" w:type="dxa"/>
            <w:vAlign w:val="bottom"/>
          </w:tcPr>
          <w:p w14:paraId="7167F7EE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C9F5D46" w14:textId="55AA71D4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554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629</w:t>
            </w:r>
          </w:p>
        </w:tc>
      </w:tr>
      <w:tr w:rsidR="00EA42D0" w:rsidRPr="000D542A" w14:paraId="33DDAD69" w14:textId="77777777" w:rsidTr="00EA42D0">
        <w:trPr>
          <w:cantSplit/>
        </w:trPr>
        <w:tc>
          <w:tcPr>
            <w:tcW w:w="3586" w:type="dxa"/>
            <w:vAlign w:val="bottom"/>
          </w:tcPr>
          <w:p w14:paraId="40814A5C" w14:textId="0ABAF238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B0E765A" w14:textId="59110545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472</w:t>
            </w:r>
          </w:p>
        </w:tc>
        <w:tc>
          <w:tcPr>
            <w:tcW w:w="195" w:type="dxa"/>
            <w:vAlign w:val="bottom"/>
          </w:tcPr>
          <w:p w14:paraId="34DF26C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FDE553C" w14:textId="21B525D2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734</w:t>
            </w:r>
          </w:p>
        </w:tc>
        <w:tc>
          <w:tcPr>
            <w:tcW w:w="195" w:type="dxa"/>
            <w:vAlign w:val="bottom"/>
          </w:tcPr>
          <w:p w14:paraId="3F78D58F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9A5A50B" w14:textId="0758165C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  <w:lang w:val="en-US"/>
              </w:rPr>
              <w:t>121</w:t>
            </w:r>
          </w:p>
        </w:tc>
        <w:tc>
          <w:tcPr>
            <w:tcW w:w="181" w:type="dxa"/>
            <w:vAlign w:val="bottom"/>
          </w:tcPr>
          <w:p w14:paraId="02B96586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D7886F2" w14:textId="19473399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121</w:t>
            </w:r>
          </w:p>
        </w:tc>
      </w:tr>
      <w:tr w:rsidR="00EA42D0" w:rsidRPr="000D542A" w14:paraId="2A63CB32" w14:textId="77777777" w:rsidTr="00EA42D0">
        <w:trPr>
          <w:cantSplit/>
        </w:trPr>
        <w:tc>
          <w:tcPr>
            <w:tcW w:w="3586" w:type="dxa"/>
            <w:vAlign w:val="bottom"/>
          </w:tcPr>
          <w:p w14:paraId="0FA2D2AE" w14:textId="2ED1825E" w:rsidR="00EA42D0" w:rsidRPr="001B33CB" w:rsidRDefault="00EA42D0" w:rsidP="00EA42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926DD" w14:textId="0AEE08AB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</w:p>
        </w:tc>
        <w:tc>
          <w:tcPr>
            <w:tcW w:w="195" w:type="dxa"/>
            <w:vAlign w:val="bottom"/>
          </w:tcPr>
          <w:p w14:paraId="66D4DB54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F06DA" w14:textId="5A02BBC4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6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362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383</w:t>
            </w:r>
          </w:p>
        </w:tc>
        <w:tc>
          <w:tcPr>
            <w:tcW w:w="195" w:type="dxa"/>
            <w:vAlign w:val="bottom"/>
          </w:tcPr>
          <w:p w14:paraId="02E68ACD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79763" w14:textId="7679FF2A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97EF9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6</w:t>
            </w:r>
            <w:r w:rsidR="00EA42D0" w:rsidRPr="00EA42D0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424</w:t>
            </w:r>
            <w:r w:rsidR="00EA42D0" w:rsidRPr="00EA42D0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078</w:t>
            </w:r>
          </w:p>
        </w:tc>
        <w:tc>
          <w:tcPr>
            <w:tcW w:w="181" w:type="dxa"/>
            <w:vAlign w:val="bottom"/>
          </w:tcPr>
          <w:p w14:paraId="5E27A4A8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49CE5" w14:textId="109FEE96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6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476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283</w:t>
            </w:r>
          </w:p>
        </w:tc>
      </w:tr>
      <w:tr w:rsidR="00EA42D0" w:rsidRPr="000D542A" w14:paraId="2DAA9ABC" w14:textId="77777777" w:rsidTr="00EA42D0">
        <w:trPr>
          <w:cantSplit/>
        </w:trPr>
        <w:tc>
          <w:tcPr>
            <w:tcW w:w="3586" w:type="dxa"/>
          </w:tcPr>
          <w:p w14:paraId="20C732B7" w14:textId="3FE92504" w:rsidR="00EA42D0" w:rsidRPr="002D7A15" w:rsidRDefault="00EA42D0" w:rsidP="00EA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14AB5" w14:textId="778CAEFF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</w:p>
        </w:tc>
        <w:tc>
          <w:tcPr>
            <w:tcW w:w="195" w:type="dxa"/>
            <w:vAlign w:val="bottom"/>
          </w:tcPr>
          <w:p w14:paraId="07CBCC6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CA225" w14:textId="0505C9EE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20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890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787</w:t>
            </w:r>
          </w:p>
        </w:tc>
        <w:tc>
          <w:tcPr>
            <w:tcW w:w="195" w:type="dxa"/>
            <w:vAlign w:val="bottom"/>
          </w:tcPr>
          <w:p w14:paraId="5295376A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BAC68" w14:textId="71A033D1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97EF9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22</w:t>
            </w:r>
            <w:r w:rsidR="008D0BE7" w:rsidRPr="008D0BE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172</w:t>
            </w:r>
            <w:r w:rsidR="008D0BE7" w:rsidRPr="008D0BE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937</w:t>
            </w:r>
          </w:p>
        </w:tc>
        <w:tc>
          <w:tcPr>
            <w:tcW w:w="181" w:type="dxa"/>
            <w:vAlign w:val="bottom"/>
          </w:tcPr>
          <w:p w14:paraId="4091F5E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2D2B7" w14:textId="556C9AC9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20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838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188</w:t>
            </w:r>
          </w:p>
        </w:tc>
      </w:tr>
      <w:tr w:rsidR="00EA42D0" w:rsidRPr="000D542A" w14:paraId="2CE3196A" w14:textId="77777777" w:rsidTr="00A73194">
        <w:trPr>
          <w:cantSplit/>
          <w:trHeight w:val="144"/>
        </w:trPr>
        <w:tc>
          <w:tcPr>
            <w:tcW w:w="3586" w:type="dxa"/>
          </w:tcPr>
          <w:p w14:paraId="73B2B4C9" w14:textId="3FC20520" w:rsidR="00EA42D0" w:rsidRPr="00A9655B" w:rsidRDefault="00EA42D0" w:rsidP="00EA42D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9CE83F9" w14:textId="77777777" w:rsidR="00EA42D0" w:rsidRPr="000D542A" w:rsidRDefault="00EA42D0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2A9B228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324AC67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0F6DFA1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9EE1933" w14:textId="77777777" w:rsidR="00EA42D0" w:rsidRPr="000D542A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E49A114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9B5574E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137E2C" w:rsidRPr="000D542A" w14:paraId="3C2A528E" w14:textId="77777777" w:rsidTr="00A73194">
        <w:trPr>
          <w:cantSplit/>
          <w:trHeight w:val="144"/>
        </w:trPr>
        <w:tc>
          <w:tcPr>
            <w:tcW w:w="3586" w:type="dxa"/>
          </w:tcPr>
          <w:p w14:paraId="52806AF1" w14:textId="77777777" w:rsidR="00137E2C" w:rsidRPr="00A9655B" w:rsidRDefault="00137E2C" w:rsidP="00EA42D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3938E86" w14:textId="77777777" w:rsidR="00137E2C" w:rsidRPr="000D542A" w:rsidRDefault="00137E2C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ECF69FE" w14:textId="77777777" w:rsidR="00137E2C" w:rsidRPr="000D542A" w:rsidRDefault="00137E2C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62221C6" w14:textId="77777777" w:rsidR="00137E2C" w:rsidRPr="000D542A" w:rsidRDefault="00137E2C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6765D02" w14:textId="77777777" w:rsidR="00137E2C" w:rsidRPr="000D542A" w:rsidRDefault="00137E2C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DAD26C" w14:textId="77777777" w:rsidR="00137E2C" w:rsidRPr="000D542A" w:rsidRDefault="00137E2C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6C731A8" w14:textId="77777777" w:rsidR="00137E2C" w:rsidRPr="000D542A" w:rsidRDefault="00137E2C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2C8CB42" w14:textId="77777777" w:rsidR="00137E2C" w:rsidRPr="000D542A" w:rsidRDefault="00137E2C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240AA5F4" w14:textId="77777777" w:rsidTr="00C3054C">
        <w:trPr>
          <w:cantSplit/>
        </w:trPr>
        <w:tc>
          <w:tcPr>
            <w:tcW w:w="3586" w:type="dxa"/>
          </w:tcPr>
          <w:p w14:paraId="33ABA6FF" w14:textId="21879C45" w:rsidR="00EA42D0" w:rsidRPr="00AB4775" w:rsidRDefault="00EA42D0" w:rsidP="00EA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477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15" w:type="dxa"/>
          </w:tcPr>
          <w:p w14:paraId="5B3261EC" w14:textId="77777777" w:rsidR="00EA42D0" w:rsidRPr="00A9655B" w:rsidRDefault="00EA42D0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36E37A0B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FCDD3A2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63CCD50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9D3947" w14:textId="77777777" w:rsidR="00EA42D0" w:rsidRPr="000D542A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BAB09A5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B9DE943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712A09DD" w14:textId="77777777" w:rsidTr="00C3054C">
        <w:trPr>
          <w:cantSplit/>
        </w:trPr>
        <w:tc>
          <w:tcPr>
            <w:tcW w:w="3586" w:type="dxa"/>
            <w:vAlign w:val="bottom"/>
          </w:tcPr>
          <w:p w14:paraId="765889E1" w14:textId="6809107B" w:rsidR="00EA42D0" w:rsidRPr="001B33CB" w:rsidRDefault="00EA42D0" w:rsidP="00EA42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15" w:type="dxa"/>
          </w:tcPr>
          <w:p w14:paraId="3DAE7B71" w14:textId="77777777" w:rsidR="00EA42D0" w:rsidRPr="000D542A" w:rsidRDefault="00EA42D0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9C27DE2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5642D27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F251A24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D68C346" w14:textId="77777777" w:rsidR="00EA42D0" w:rsidRPr="00794392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718395C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75D4B9A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1C219C54" w14:textId="77777777" w:rsidTr="00C3054C">
        <w:trPr>
          <w:cantSplit/>
        </w:trPr>
        <w:tc>
          <w:tcPr>
            <w:tcW w:w="3586" w:type="dxa"/>
            <w:vAlign w:val="bottom"/>
          </w:tcPr>
          <w:p w14:paraId="181112FF" w14:textId="5331A4F2" w:rsidR="00EA42D0" w:rsidRPr="00AB4775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15" w:type="dxa"/>
          </w:tcPr>
          <w:p w14:paraId="6212796E" w14:textId="33B1F809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624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581</w:t>
            </w:r>
          </w:p>
        </w:tc>
        <w:tc>
          <w:tcPr>
            <w:tcW w:w="195" w:type="dxa"/>
          </w:tcPr>
          <w:p w14:paraId="79C96506" w14:textId="77777777" w:rsidR="00EA42D0" w:rsidRPr="00EA42D0" w:rsidRDefault="00EA42D0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 w:firstLine="3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357EE2" w14:textId="7FC4B4C6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850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131</w:t>
            </w:r>
          </w:p>
        </w:tc>
        <w:tc>
          <w:tcPr>
            <w:tcW w:w="195" w:type="dxa"/>
          </w:tcPr>
          <w:p w14:paraId="25516691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ED88093" w14:textId="31076B2E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637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261</w:t>
            </w:r>
          </w:p>
        </w:tc>
        <w:tc>
          <w:tcPr>
            <w:tcW w:w="181" w:type="dxa"/>
          </w:tcPr>
          <w:p w14:paraId="12C94E36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FCA3A0B" w14:textId="233973A7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246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401</w:t>
            </w:r>
          </w:p>
        </w:tc>
      </w:tr>
      <w:tr w:rsidR="00EA42D0" w:rsidRPr="000D542A" w14:paraId="28407406" w14:textId="77777777" w:rsidTr="00C3054C">
        <w:trPr>
          <w:cantSplit/>
        </w:trPr>
        <w:tc>
          <w:tcPr>
            <w:tcW w:w="3586" w:type="dxa"/>
            <w:vAlign w:val="bottom"/>
          </w:tcPr>
          <w:p w14:paraId="49486D93" w14:textId="552CA4E4" w:rsidR="00EA42D0" w:rsidRPr="00AB4775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15" w:type="dxa"/>
          </w:tcPr>
          <w:p w14:paraId="7AA08D92" w14:textId="65422904" w:rsidR="00EA42D0" w:rsidRPr="00FF170F" w:rsidRDefault="00EA42D0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C640CD3" w14:textId="77777777" w:rsidR="00EA42D0" w:rsidRPr="00FF170F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54D0559" w14:textId="327E32A6" w:rsidR="00EA42D0" w:rsidRPr="00FF170F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6D2E334" w14:textId="77777777" w:rsidR="00EA42D0" w:rsidRPr="00FF170F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362FA63" w14:textId="114DE3E4" w:rsidR="00EA42D0" w:rsidRPr="00AC1475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772C8027" w14:textId="77777777" w:rsidR="00EA42D0" w:rsidRPr="00FF170F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13D505B" w14:textId="7AAD5096" w:rsidR="00EA42D0" w:rsidRPr="00FF170F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22408604" w14:textId="77777777" w:rsidTr="00C3054C">
        <w:trPr>
          <w:cantSplit/>
        </w:trPr>
        <w:tc>
          <w:tcPr>
            <w:tcW w:w="3586" w:type="dxa"/>
            <w:vAlign w:val="bottom"/>
          </w:tcPr>
          <w:p w14:paraId="29AC0EDD" w14:textId="66948984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ชำระภายในหนึ่งปี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48C309A1" w14:textId="73593819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840</w:t>
            </w:r>
          </w:p>
        </w:tc>
        <w:tc>
          <w:tcPr>
            <w:tcW w:w="195" w:type="dxa"/>
          </w:tcPr>
          <w:p w14:paraId="7D553B0E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9C7728F" w14:textId="392FA87E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721</w:t>
            </w:r>
          </w:p>
        </w:tc>
        <w:tc>
          <w:tcPr>
            <w:tcW w:w="195" w:type="dxa"/>
          </w:tcPr>
          <w:p w14:paraId="0382B62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8921C8E" w14:textId="6FAD6001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484</w:t>
            </w:r>
          </w:p>
        </w:tc>
        <w:tc>
          <w:tcPr>
            <w:tcW w:w="181" w:type="dxa"/>
          </w:tcPr>
          <w:p w14:paraId="285E442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368B04E" w14:textId="57F27870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176</w:t>
            </w:r>
          </w:p>
        </w:tc>
      </w:tr>
      <w:tr w:rsidR="00EA42D0" w:rsidRPr="000D542A" w14:paraId="1E6255D6" w14:textId="77777777" w:rsidTr="00C3054C">
        <w:trPr>
          <w:cantSplit/>
        </w:trPr>
        <w:tc>
          <w:tcPr>
            <w:tcW w:w="3586" w:type="dxa"/>
            <w:vAlign w:val="bottom"/>
          </w:tcPr>
          <w:p w14:paraId="31F35EA1" w14:textId="6DDE992A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215" w:type="dxa"/>
          </w:tcPr>
          <w:p w14:paraId="608219F5" w14:textId="08BD4659" w:rsidR="00EA42D0" w:rsidRPr="00EA42D0" w:rsidRDefault="00EA42D0" w:rsidP="00EA42D0">
            <w:pPr>
              <w:pStyle w:val="acctmergecolhdg"/>
              <w:tabs>
                <w:tab w:val="decimal" w:pos="72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A2AB32D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28CA1F" w14:textId="25EA7EBC" w:rsidR="00EA42D0" w:rsidRPr="00EA42D0" w:rsidRDefault="00EA42D0" w:rsidP="00EA42D0">
            <w:pPr>
              <w:pStyle w:val="acctmergecolhdg"/>
              <w:tabs>
                <w:tab w:val="decimal" w:pos="79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5EDEDC01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6AAFCEA" w14:textId="226AEE99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272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083</w:t>
            </w:r>
          </w:p>
        </w:tc>
        <w:tc>
          <w:tcPr>
            <w:tcW w:w="181" w:type="dxa"/>
          </w:tcPr>
          <w:p w14:paraId="08B55BBA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08CA352" w14:textId="708A4CF4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271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662</w:t>
            </w:r>
          </w:p>
        </w:tc>
      </w:tr>
      <w:tr w:rsidR="00EA42D0" w:rsidRPr="000D542A" w14:paraId="40375F0F" w14:textId="77777777" w:rsidTr="00C3054C">
        <w:trPr>
          <w:cantSplit/>
        </w:trPr>
        <w:tc>
          <w:tcPr>
            <w:tcW w:w="3586" w:type="dxa"/>
            <w:vAlign w:val="bottom"/>
          </w:tcPr>
          <w:p w14:paraId="4B71A6EC" w14:textId="1ADE44EA" w:rsidR="00EA42D0" w:rsidRDefault="00EA42D0" w:rsidP="00EA42D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621D92D5" w14:textId="1473BF05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42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729</w:t>
            </w:r>
          </w:p>
        </w:tc>
        <w:tc>
          <w:tcPr>
            <w:tcW w:w="195" w:type="dxa"/>
          </w:tcPr>
          <w:p w14:paraId="2396F33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0FC2AF0" w14:textId="2CA4EFE4" w:rsidR="00EA42D0" w:rsidRPr="00EA42D0" w:rsidRDefault="00EA42D0" w:rsidP="00EA42D0">
            <w:pPr>
              <w:pStyle w:val="acctmergecolhdg"/>
              <w:tabs>
                <w:tab w:val="decimal" w:pos="79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1508235D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4416918" w14:textId="16CBA38F" w:rsidR="00EA42D0" w:rsidRPr="00EA42D0" w:rsidRDefault="00EA42D0" w:rsidP="00EA42D0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C69B469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E3AC8D4" w14:textId="6107E640" w:rsidR="00EA42D0" w:rsidRPr="00EA42D0" w:rsidRDefault="00EA42D0" w:rsidP="00EA42D0">
            <w:pPr>
              <w:pStyle w:val="acctmergecolhdg"/>
              <w:tabs>
                <w:tab w:val="decimal" w:pos="73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EA42D0" w:rsidRPr="000D542A" w14:paraId="7D948BFD" w14:textId="77777777" w:rsidTr="001B33CB">
        <w:trPr>
          <w:cantSplit/>
        </w:trPr>
        <w:tc>
          <w:tcPr>
            <w:tcW w:w="3586" w:type="dxa"/>
            <w:vAlign w:val="bottom"/>
          </w:tcPr>
          <w:p w14:paraId="53740C51" w14:textId="2948EBB2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ภาษีเงินได้ค้างจ่าย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6096ACD" w14:textId="4DD026BF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317</w:t>
            </w:r>
            <w:r w:rsidR="008D0BE7" w:rsidRPr="008D0B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084</w:t>
            </w:r>
          </w:p>
        </w:tc>
        <w:tc>
          <w:tcPr>
            <w:tcW w:w="195" w:type="dxa"/>
          </w:tcPr>
          <w:p w14:paraId="5252F91D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42BA1AE" w14:textId="71BFEF1D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253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927</w:t>
            </w:r>
          </w:p>
        </w:tc>
        <w:tc>
          <w:tcPr>
            <w:tcW w:w="195" w:type="dxa"/>
          </w:tcPr>
          <w:p w14:paraId="28E66961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A65678F" w14:textId="569AAF9E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227</w:t>
            </w:r>
            <w:r w:rsidR="008D0BE7" w:rsidRPr="008D0B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339</w:t>
            </w:r>
          </w:p>
        </w:tc>
        <w:tc>
          <w:tcPr>
            <w:tcW w:w="181" w:type="dxa"/>
          </w:tcPr>
          <w:p w14:paraId="0F42B111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C8FA408" w14:textId="3F47D15D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166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706</w:t>
            </w:r>
          </w:p>
        </w:tc>
      </w:tr>
      <w:tr w:rsidR="00EA42D0" w:rsidRPr="000D542A" w14:paraId="3DA2379F" w14:textId="77777777" w:rsidTr="001B33CB">
        <w:trPr>
          <w:cantSplit/>
        </w:trPr>
        <w:tc>
          <w:tcPr>
            <w:tcW w:w="3586" w:type="dxa"/>
            <w:vAlign w:val="bottom"/>
          </w:tcPr>
          <w:p w14:paraId="45E67833" w14:textId="3E84AB84" w:rsidR="00EA42D0" w:rsidRPr="001B33CB" w:rsidRDefault="00EA42D0" w:rsidP="00EA42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59E0C07" w14:textId="5553BB11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</w:p>
        </w:tc>
        <w:tc>
          <w:tcPr>
            <w:tcW w:w="195" w:type="dxa"/>
          </w:tcPr>
          <w:p w14:paraId="0B4037AC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9A46DC5" w14:textId="10312E20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A42D0" w:rsidRPr="00EA4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="00EA42D0" w:rsidRPr="00EA4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</w:t>
            </w:r>
          </w:p>
        </w:tc>
        <w:tc>
          <w:tcPr>
            <w:tcW w:w="195" w:type="dxa"/>
          </w:tcPr>
          <w:p w14:paraId="7413DF74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9704A85" w14:textId="0C3871B8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181" w:type="dxa"/>
          </w:tcPr>
          <w:p w14:paraId="23E7A104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818E1FC" w14:textId="350A3C01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A42D0" w:rsidRPr="00EA4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  <w:r w:rsidR="00EA42D0" w:rsidRPr="00EA4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</w:tr>
      <w:tr w:rsidR="00EA42D0" w:rsidRPr="000D542A" w14:paraId="6A5A8137" w14:textId="77777777" w:rsidTr="001B33CB">
        <w:trPr>
          <w:cantSplit/>
        </w:trPr>
        <w:tc>
          <w:tcPr>
            <w:tcW w:w="3586" w:type="dxa"/>
            <w:vAlign w:val="bottom"/>
          </w:tcPr>
          <w:p w14:paraId="346EC4C3" w14:textId="112E77F3" w:rsidR="00EA42D0" w:rsidRPr="001B33CB" w:rsidRDefault="00EA42D0" w:rsidP="00EA42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187F481B" w14:textId="77777777" w:rsidR="00EA42D0" w:rsidRPr="000D542A" w:rsidRDefault="00EA42D0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5FDF06C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FD5D6A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7F580D9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05D00C3" w14:textId="77777777" w:rsidR="00EA42D0" w:rsidRPr="000D542A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AF32351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C9E922B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97EF9" w:rsidRPr="000D542A" w14:paraId="44C8E7B1" w14:textId="77777777" w:rsidTr="001B33CB">
        <w:trPr>
          <w:cantSplit/>
        </w:trPr>
        <w:tc>
          <w:tcPr>
            <w:tcW w:w="3586" w:type="dxa"/>
            <w:vAlign w:val="bottom"/>
          </w:tcPr>
          <w:p w14:paraId="7013D71E" w14:textId="77777777" w:rsidR="00097EF9" w:rsidRPr="001B33CB" w:rsidRDefault="00097EF9" w:rsidP="00EA42D0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4309442" w14:textId="77777777" w:rsidR="00097EF9" w:rsidRPr="000D542A" w:rsidRDefault="00097EF9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6B47348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3B759B0" w14:textId="77777777" w:rsidR="00097EF9" w:rsidRPr="000D542A" w:rsidRDefault="00097EF9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BF8882F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88D4559" w14:textId="77777777" w:rsidR="00097EF9" w:rsidRPr="000D542A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EAA2BBD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15CEBA4" w14:textId="77777777" w:rsidR="00097EF9" w:rsidRPr="000D542A" w:rsidRDefault="00097EF9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97EF9" w:rsidRPr="000D542A" w14:paraId="1BD34FB9" w14:textId="77777777" w:rsidTr="001B33CB">
        <w:trPr>
          <w:cantSplit/>
        </w:trPr>
        <w:tc>
          <w:tcPr>
            <w:tcW w:w="3586" w:type="dxa"/>
            <w:vAlign w:val="bottom"/>
          </w:tcPr>
          <w:p w14:paraId="466FE28D" w14:textId="77777777" w:rsidR="00097EF9" w:rsidRPr="001B33CB" w:rsidRDefault="00097EF9" w:rsidP="00EA42D0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D531BE1" w14:textId="77777777" w:rsidR="00097EF9" w:rsidRPr="000D542A" w:rsidRDefault="00097EF9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8616CB8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C948A7D" w14:textId="77777777" w:rsidR="00097EF9" w:rsidRPr="000D542A" w:rsidRDefault="00097EF9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991A75E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3CE7F57" w14:textId="77777777" w:rsidR="00097EF9" w:rsidRPr="000D542A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3F7FD4E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BBD64DD" w14:textId="77777777" w:rsidR="00097EF9" w:rsidRPr="000D542A" w:rsidRDefault="00097EF9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97EF9" w:rsidRPr="000D542A" w14:paraId="4F94B39E" w14:textId="77777777" w:rsidTr="001B33CB">
        <w:trPr>
          <w:cantSplit/>
        </w:trPr>
        <w:tc>
          <w:tcPr>
            <w:tcW w:w="3586" w:type="dxa"/>
            <w:vAlign w:val="bottom"/>
          </w:tcPr>
          <w:p w14:paraId="54441A68" w14:textId="77777777" w:rsidR="00097EF9" w:rsidRPr="001B33CB" w:rsidRDefault="00097EF9" w:rsidP="00EA42D0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3B5DCD3" w14:textId="77777777" w:rsidR="00097EF9" w:rsidRPr="000D542A" w:rsidRDefault="00097EF9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2E56AB7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3B9CB6" w14:textId="77777777" w:rsidR="00097EF9" w:rsidRPr="000D542A" w:rsidRDefault="00097EF9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7F7CEBC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8C2B9E4" w14:textId="77777777" w:rsidR="00097EF9" w:rsidRPr="000D542A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162577E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4C33353" w14:textId="77777777" w:rsidR="00097EF9" w:rsidRPr="000D542A" w:rsidRDefault="00097EF9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97EF9" w:rsidRPr="000D542A" w14:paraId="50F59054" w14:textId="77777777" w:rsidTr="001B33CB">
        <w:trPr>
          <w:cantSplit/>
        </w:trPr>
        <w:tc>
          <w:tcPr>
            <w:tcW w:w="3586" w:type="dxa"/>
            <w:vAlign w:val="bottom"/>
          </w:tcPr>
          <w:p w14:paraId="52D88732" w14:textId="3EBC5C93" w:rsidR="00097EF9" w:rsidRPr="001B33CB" w:rsidRDefault="00097EF9" w:rsidP="00EA42D0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หนี้สินไม่หมุนเวียน</w:t>
            </w:r>
          </w:p>
        </w:tc>
        <w:tc>
          <w:tcPr>
            <w:tcW w:w="1215" w:type="dxa"/>
          </w:tcPr>
          <w:p w14:paraId="57C765D9" w14:textId="77777777" w:rsidR="00097EF9" w:rsidRPr="000D542A" w:rsidRDefault="00097EF9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79B2A20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ABBD81" w14:textId="77777777" w:rsidR="00097EF9" w:rsidRPr="000D542A" w:rsidRDefault="00097EF9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591DA52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7718188" w14:textId="77777777" w:rsidR="00097EF9" w:rsidRPr="000D542A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8834773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F58E929" w14:textId="77777777" w:rsidR="00097EF9" w:rsidRPr="000D542A" w:rsidRDefault="00097EF9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047D21B3" w14:textId="77777777" w:rsidTr="00EA42D0">
        <w:trPr>
          <w:cantSplit/>
        </w:trPr>
        <w:tc>
          <w:tcPr>
            <w:tcW w:w="3586" w:type="dxa"/>
            <w:vAlign w:val="bottom"/>
          </w:tcPr>
          <w:p w14:paraId="1AC2A542" w14:textId="0CC957C1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15" w:type="dxa"/>
          </w:tcPr>
          <w:p w14:paraId="384A9651" w14:textId="08B9BFF9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767</w:t>
            </w:r>
          </w:p>
        </w:tc>
        <w:tc>
          <w:tcPr>
            <w:tcW w:w="195" w:type="dxa"/>
          </w:tcPr>
          <w:p w14:paraId="207563E4" w14:textId="77777777" w:rsidR="00EA42D0" w:rsidRPr="00EA42D0" w:rsidRDefault="00EA42D0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285D9B9" w14:textId="5184A94A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588</w:t>
            </w:r>
          </w:p>
        </w:tc>
        <w:tc>
          <w:tcPr>
            <w:tcW w:w="195" w:type="dxa"/>
          </w:tcPr>
          <w:p w14:paraId="73FE7B6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4D004AB" w14:textId="0660E11C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251</w:t>
            </w:r>
          </w:p>
        </w:tc>
        <w:tc>
          <w:tcPr>
            <w:tcW w:w="181" w:type="dxa"/>
          </w:tcPr>
          <w:p w14:paraId="3B4FD216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03B7827" w14:textId="515418E5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956</w:t>
            </w:r>
          </w:p>
        </w:tc>
      </w:tr>
      <w:tr w:rsidR="00EA42D0" w:rsidRPr="000D542A" w14:paraId="551CB6A0" w14:textId="77777777" w:rsidTr="00C3054C">
        <w:trPr>
          <w:cantSplit/>
        </w:trPr>
        <w:tc>
          <w:tcPr>
            <w:tcW w:w="3586" w:type="dxa"/>
            <w:vAlign w:val="bottom"/>
          </w:tcPr>
          <w:p w14:paraId="6F8A1847" w14:textId="17ED381D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</w:tcPr>
          <w:p w14:paraId="1FD25627" w14:textId="220E55E0" w:rsidR="00EA42D0" w:rsidRPr="00EA42D0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134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362</w:t>
            </w:r>
          </w:p>
        </w:tc>
        <w:tc>
          <w:tcPr>
            <w:tcW w:w="195" w:type="dxa"/>
          </w:tcPr>
          <w:p w14:paraId="633FE178" w14:textId="77777777" w:rsidR="00EA42D0" w:rsidRPr="00EA42D0" w:rsidRDefault="00EA42D0" w:rsidP="00EA42D0">
            <w:pPr>
              <w:pStyle w:val="acctmergecolhdg"/>
              <w:tabs>
                <w:tab w:val="left" w:pos="1106"/>
              </w:tabs>
              <w:spacing w:line="240" w:lineRule="atLeast"/>
              <w:ind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B9A77D" w14:textId="09B8E843" w:rsidR="00EA42D0" w:rsidRPr="00EA42D0" w:rsidRDefault="00097EF9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128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711</w:t>
            </w:r>
          </w:p>
        </w:tc>
        <w:tc>
          <w:tcPr>
            <w:tcW w:w="195" w:type="dxa"/>
          </w:tcPr>
          <w:p w14:paraId="015B39A9" w14:textId="77777777" w:rsidR="00EA42D0" w:rsidRPr="00EA42D0" w:rsidRDefault="00EA42D0" w:rsidP="00EA42D0">
            <w:pPr>
              <w:pStyle w:val="acctmergecolhdg"/>
              <w:spacing w:line="240" w:lineRule="atLeast"/>
              <w:ind w:left="-88" w:right="-358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3BFB44E" w14:textId="7E95F3F4" w:rsidR="00EA42D0" w:rsidRPr="00EA42D0" w:rsidRDefault="00EA42D0" w:rsidP="00EA42D0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C74D8C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ABF681" w14:textId="39EB4B16" w:rsidR="00EA42D0" w:rsidRPr="00EA42D0" w:rsidRDefault="00EA42D0" w:rsidP="00EA42D0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EA42D0" w:rsidRPr="000D542A" w14:paraId="7D9FF81A" w14:textId="77777777" w:rsidTr="00C3054C">
        <w:trPr>
          <w:cantSplit/>
        </w:trPr>
        <w:tc>
          <w:tcPr>
            <w:tcW w:w="3586" w:type="dxa"/>
            <w:vAlign w:val="bottom"/>
          </w:tcPr>
          <w:p w14:paraId="72C3E514" w14:textId="7967538A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15" w:type="dxa"/>
          </w:tcPr>
          <w:p w14:paraId="603829B9" w14:textId="77777777" w:rsidR="00EA42D0" w:rsidRPr="00506E99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65A588FA" w14:textId="77777777" w:rsidR="00EA42D0" w:rsidRPr="00FF170F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A84D8CE" w14:textId="77777777" w:rsidR="00EA42D0" w:rsidRPr="00FF170F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57E2595" w14:textId="77777777" w:rsidR="00EA42D0" w:rsidRPr="00FF170F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374C1AA" w14:textId="77777777" w:rsidR="00EA42D0" w:rsidRPr="00AC1475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3136460A" w14:textId="77777777" w:rsidR="00EA42D0" w:rsidRPr="00FF170F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29B8B7" w14:textId="77777777" w:rsidR="00EA42D0" w:rsidRPr="00FF170F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42A7E" w:rsidRPr="000D542A" w14:paraId="0F6ADB4B" w14:textId="77777777" w:rsidTr="00C3054C">
        <w:trPr>
          <w:cantSplit/>
        </w:trPr>
        <w:tc>
          <w:tcPr>
            <w:tcW w:w="3586" w:type="dxa"/>
            <w:vAlign w:val="bottom"/>
          </w:tcPr>
          <w:p w14:paraId="59BBD822" w14:textId="63537935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15" w:type="dxa"/>
          </w:tcPr>
          <w:p w14:paraId="165F72BD" w14:textId="11602A0F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068</w:t>
            </w:r>
          </w:p>
        </w:tc>
        <w:tc>
          <w:tcPr>
            <w:tcW w:w="195" w:type="dxa"/>
          </w:tcPr>
          <w:p w14:paraId="66C16831" w14:textId="77777777" w:rsidR="00542A7E" w:rsidRPr="00542A7E" w:rsidRDefault="00542A7E" w:rsidP="00542A7E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C70E19" w14:textId="157F7EA8" w:rsidR="00542A7E" w:rsidRPr="00542A7E" w:rsidRDefault="00097EF9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173</w:t>
            </w:r>
          </w:p>
        </w:tc>
        <w:tc>
          <w:tcPr>
            <w:tcW w:w="195" w:type="dxa"/>
          </w:tcPr>
          <w:p w14:paraId="037496F3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ACF8ECB" w14:textId="22382C52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068</w:t>
            </w:r>
          </w:p>
        </w:tc>
        <w:tc>
          <w:tcPr>
            <w:tcW w:w="181" w:type="dxa"/>
          </w:tcPr>
          <w:p w14:paraId="77A5C328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D3CC553" w14:textId="534E6552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173</w:t>
            </w:r>
          </w:p>
        </w:tc>
      </w:tr>
      <w:tr w:rsidR="00542A7E" w:rsidRPr="000D542A" w14:paraId="625580FF" w14:textId="77777777" w:rsidTr="00C3054C">
        <w:trPr>
          <w:cantSplit/>
        </w:trPr>
        <w:tc>
          <w:tcPr>
            <w:tcW w:w="3586" w:type="dxa"/>
            <w:vAlign w:val="bottom"/>
          </w:tcPr>
          <w:p w14:paraId="04D0E871" w14:textId="3FD65DD6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D71D8D8" w14:textId="3EBE2EAF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170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077</w:t>
            </w:r>
          </w:p>
        </w:tc>
        <w:tc>
          <w:tcPr>
            <w:tcW w:w="195" w:type="dxa"/>
          </w:tcPr>
          <w:p w14:paraId="7398AD3C" w14:textId="77777777" w:rsidR="00542A7E" w:rsidRPr="00542A7E" w:rsidRDefault="00542A7E" w:rsidP="00542A7E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33ABDAC" w14:textId="603D39DD" w:rsidR="00542A7E" w:rsidRPr="00542A7E" w:rsidRDefault="00097EF9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166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754</w:t>
            </w:r>
          </w:p>
        </w:tc>
        <w:tc>
          <w:tcPr>
            <w:tcW w:w="195" w:type="dxa"/>
          </w:tcPr>
          <w:p w14:paraId="3F8B5876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FCD6CB3" w14:textId="43E9E7DA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163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039</w:t>
            </w:r>
          </w:p>
        </w:tc>
        <w:tc>
          <w:tcPr>
            <w:tcW w:w="181" w:type="dxa"/>
          </w:tcPr>
          <w:p w14:paraId="66CFF3F4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2CECB2E" w14:textId="6C533B36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717</w:t>
            </w:r>
          </w:p>
        </w:tc>
      </w:tr>
      <w:tr w:rsidR="00542A7E" w:rsidRPr="000D542A" w14:paraId="513FA27C" w14:textId="77777777" w:rsidTr="00A43099">
        <w:trPr>
          <w:cantSplit/>
        </w:trPr>
        <w:tc>
          <w:tcPr>
            <w:tcW w:w="3586" w:type="dxa"/>
            <w:vAlign w:val="bottom"/>
          </w:tcPr>
          <w:p w14:paraId="66835CEA" w14:textId="2F794912" w:rsidR="00542A7E" w:rsidRPr="001B33CB" w:rsidRDefault="00542A7E" w:rsidP="00542A7E">
            <w:pPr>
              <w:tabs>
                <w:tab w:val="left" w:pos="3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89057BF" w14:textId="1530F5D8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  <w:tc>
          <w:tcPr>
            <w:tcW w:w="195" w:type="dxa"/>
          </w:tcPr>
          <w:p w14:paraId="348329F5" w14:textId="77777777" w:rsidR="00542A7E" w:rsidRPr="00542A7E" w:rsidRDefault="00542A7E" w:rsidP="00542A7E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6ED613D" w14:textId="16A109A1" w:rsidR="00542A7E" w:rsidRPr="00542A7E" w:rsidRDefault="00097EF9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195" w:type="dxa"/>
          </w:tcPr>
          <w:p w14:paraId="7BB834B4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4CACB89" w14:textId="2A877849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181" w:type="dxa"/>
          </w:tcPr>
          <w:p w14:paraId="52EF2135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AD9D14F" w14:textId="0711A47D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</w:p>
        </w:tc>
      </w:tr>
      <w:tr w:rsidR="00542A7E" w:rsidRPr="000D542A" w14:paraId="31DC20FF" w14:textId="77777777" w:rsidTr="00A43099">
        <w:trPr>
          <w:cantSplit/>
        </w:trPr>
        <w:tc>
          <w:tcPr>
            <w:tcW w:w="3586" w:type="dxa"/>
            <w:vAlign w:val="bottom"/>
          </w:tcPr>
          <w:p w14:paraId="6FE6E7AC" w14:textId="7E2C4B95" w:rsidR="00542A7E" w:rsidRPr="001B33CB" w:rsidRDefault="00542A7E" w:rsidP="00542A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852ABD9" w14:textId="0A4C2AF5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</w:t>
            </w:r>
          </w:p>
        </w:tc>
        <w:tc>
          <w:tcPr>
            <w:tcW w:w="195" w:type="dxa"/>
          </w:tcPr>
          <w:p w14:paraId="669748C5" w14:textId="77777777" w:rsidR="00542A7E" w:rsidRPr="00542A7E" w:rsidRDefault="00542A7E" w:rsidP="00542A7E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4CF9C76" w14:textId="0D4272CB" w:rsidR="00542A7E" w:rsidRPr="00542A7E" w:rsidRDefault="00097EF9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  <w:tc>
          <w:tcPr>
            <w:tcW w:w="195" w:type="dxa"/>
          </w:tcPr>
          <w:p w14:paraId="3BB22E1D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D9FE0CF" w14:textId="64369252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</w:p>
        </w:tc>
        <w:tc>
          <w:tcPr>
            <w:tcW w:w="181" w:type="dxa"/>
          </w:tcPr>
          <w:p w14:paraId="3980299C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4C9194C" w14:textId="15746727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</w:tr>
      <w:tr w:rsidR="00EA42D0" w:rsidRPr="000D542A" w14:paraId="290F84F5" w14:textId="77777777" w:rsidTr="003D64FD">
        <w:trPr>
          <w:cantSplit/>
          <w:trHeight w:val="343"/>
        </w:trPr>
        <w:tc>
          <w:tcPr>
            <w:tcW w:w="3586" w:type="dxa"/>
          </w:tcPr>
          <w:p w14:paraId="483E8AA1" w14:textId="5163EC88" w:rsidR="00EA42D0" w:rsidRPr="003D64FD" w:rsidRDefault="00EA42D0" w:rsidP="00EA42D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25919A2" w14:textId="77777777" w:rsidR="00EA42D0" w:rsidRPr="003D64FD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4F3918D8" w14:textId="77777777" w:rsidR="00EA42D0" w:rsidRPr="003D64FD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C7AEAC3" w14:textId="77777777" w:rsidR="00EA42D0" w:rsidRPr="003D64FD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728D21F0" w14:textId="77777777" w:rsidR="00EA42D0" w:rsidRPr="003D64FD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B5BF1FE" w14:textId="77777777" w:rsidR="00EA42D0" w:rsidRPr="003D64FD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015F7638" w14:textId="77777777" w:rsidR="00EA42D0" w:rsidRPr="003D64FD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646E6C2" w14:textId="77777777" w:rsidR="00EA42D0" w:rsidRPr="003D64FD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EA42D0" w:rsidRPr="000D542A" w14:paraId="73E94918" w14:textId="77777777" w:rsidTr="00C656BD">
        <w:trPr>
          <w:cantSplit/>
        </w:trPr>
        <w:tc>
          <w:tcPr>
            <w:tcW w:w="3586" w:type="dxa"/>
          </w:tcPr>
          <w:p w14:paraId="5E27D709" w14:textId="01761080" w:rsidR="00EA42D0" w:rsidRPr="00FF170F" w:rsidRDefault="00EA42D0" w:rsidP="00EA42D0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F170F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15" w:type="dxa"/>
          </w:tcPr>
          <w:p w14:paraId="39716AF5" w14:textId="77777777" w:rsidR="00EA42D0" w:rsidRPr="00506E99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4F21080D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13ECCC4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1424037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A63CA0" w14:textId="77777777" w:rsidR="00EA42D0" w:rsidRPr="000D542A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57073E8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61B6472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317B9F6C" w14:textId="77777777" w:rsidTr="001B33CB">
        <w:trPr>
          <w:cantSplit/>
        </w:trPr>
        <w:tc>
          <w:tcPr>
            <w:tcW w:w="3586" w:type="dxa"/>
            <w:vAlign w:val="bottom"/>
          </w:tcPr>
          <w:p w14:paraId="072490A2" w14:textId="5AD6A5CA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20CD4875" w14:textId="77777777" w:rsidR="00EA42D0" w:rsidRPr="00506E99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7E616D6B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F958F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D097A2C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FA0C121" w14:textId="77777777" w:rsidR="00EA42D0" w:rsidRPr="000D542A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51DCBFB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327307B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42A7E" w:rsidRPr="000D542A" w14:paraId="1C2926E8" w14:textId="77777777" w:rsidTr="001B33CB">
        <w:trPr>
          <w:cantSplit/>
        </w:trPr>
        <w:tc>
          <w:tcPr>
            <w:tcW w:w="3586" w:type="dxa"/>
            <w:vAlign w:val="bottom"/>
          </w:tcPr>
          <w:p w14:paraId="0FE100E6" w14:textId="2DB1DEBC" w:rsidR="00542A7E" w:rsidRDefault="00542A7E" w:rsidP="00542A7E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5EC1F7E" w14:textId="17E5ED3F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0E80F77F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4A38AFF" w14:textId="15D21E5C" w:rsidR="00542A7E" w:rsidRPr="00542A7E" w:rsidRDefault="00097EF9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11181389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63B21967" w14:textId="0866CB6F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81" w:type="dxa"/>
          </w:tcPr>
          <w:p w14:paraId="42856BD2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1386243E" w14:textId="424D7F67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</w:tr>
      <w:tr w:rsidR="00542A7E" w:rsidRPr="000D542A" w14:paraId="65338463" w14:textId="77777777" w:rsidTr="001B33CB">
        <w:trPr>
          <w:cantSplit/>
        </w:trPr>
        <w:tc>
          <w:tcPr>
            <w:tcW w:w="3586" w:type="dxa"/>
            <w:vAlign w:val="bottom"/>
          </w:tcPr>
          <w:p w14:paraId="146E42E6" w14:textId="699DFB26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ทุนที่ออกและชำระแล้ว</w:t>
            </w: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65091E49" w14:textId="2C5382B9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29DBC138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E904DFE" w14:textId="6C608E1F" w:rsidR="00542A7E" w:rsidRPr="00542A7E" w:rsidRDefault="00097EF9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310D0282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5B260B2B" w14:textId="603B2688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81" w:type="dxa"/>
          </w:tcPr>
          <w:p w14:paraId="5D875792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2C376BE9" w14:textId="77F3ACDC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</w:tr>
      <w:tr w:rsidR="00542A7E" w:rsidRPr="000D542A" w14:paraId="61514A96" w14:textId="77777777" w:rsidTr="00C3054C">
        <w:trPr>
          <w:cantSplit/>
        </w:trPr>
        <w:tc>
          <w:tcPr>
            <w:tcW w:w="3586" w:type="dxa"/>
            <w:vAlign w:val="bottom"/>
          </w:tcPr>
          <w:p w14:paraId="687B5DB0" w14:textId="779EF43D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ส่วนเกินมูลค่าหุ้น</w:t>
            </w:r>
          </w:p>
        </w:tc>
        <w:tc>
          <w:tcPr>
            <w:tcW w:w="1215" w:type="dxa"/>
          </w:tcPr>
          <w:p w14:paraId="5FC625FE" w14:textId="40908928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5" w:type="dxa"/>
          </w:tcPr>
          <w:p w14:paraId="4FAC612E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3190EBC" w14:textId="5ECCF706" w:rsidR="00542A7E" w:rsidRPr="00542A7E" w:rsidRDefault="00097EF9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5" w:type="dxa"/>
          </w:tcPr>
          <w:p w14:paraId="135700CA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BC60B98" w14:textId="06C493FE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81" w:type="dxa"/>
          </w:tcPr>
          <w:p w14:paraId="47B78143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5E6C646" w14:textId="2488F5D0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</w:tr>
      <w:tr w:rsidR="00542A7E" w:rsidRPr="000D542A" w14:paraId="6BE901E2" w14:textId="77777777" w:rsidTr="00C3054C">
        <w:trPr>
          <w:cantSplit/>
        </w:trPr>
        <w:tc>
          <w:tcPr>
            <w:tcW w:w="3586" w:type="dxa"/>
            <w:vAlign w:val="bottom"/>
          </w:tcPr>
          <w:p w14:paraId="05A2B1C2" w14:textId="6D3ADBC0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15" w:type="dxa"/>
          </w:tcPr>
          <w:p w14:paraId="4D8A1B45" w14:textId="77777777" w:rsidR="00542A7E" w:rsidRPr="00542A7E" w:rsidRDefault="00542A7E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4644FDF5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CF7C50" w14:textId="77777777" w:rsidR="00542A7E" w:rsidRPr="00542A7E" w:rsidRDefault="00542A7E" w:rsidP="00542A7E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5E100E0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3EB55DD" w14:textId="77777777" w:rsidR="00542A7E" w:rsidRPr="00542A7E" w:rsidRDefault="00542A7E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4649B383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4787339" w14:textId="77777777" w:rsidR="00542A7E" w:rsidRPr="00542A7E" w:rsidRDefault="00542A7E" w:rsidP="00542A7E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42A7E" w:rsidRPr="000D542A" w14:paraId="62AB4FB1" w14:textId="77777777" w:rsidTr="00C3054C">
        <w:trPr>
          <w:cantSplit/>
        </w:trPr>
        <w:tc>
          <w:tcPr>
            <w:tcW w:w="3586" w:type="dxa"/>
            <w:vAlign w:val="bottom"/>
          </w:tcPr>
          <w:p w14:paraId="6572A2CC" w14:textId="6FBAF5B7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15" w:type="dxa"/>
          </w:tcPr>
          <w:p w14:paraId="79DC5322" w14:textId="77777777" w:rsidR="00542A7E" w:rsidRPr="00542A7E" w:rsidRDefault="00542A7E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146E3631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21AC92" w14:textId="77777777" w:rsidR="00542A7E" w:rsidRPr="00542A7E" w:rsidRDefault="00542A7E" w:rsidP="00542A7E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DE654C7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84F13D0" w14:textId="77777777" w:rsidR="00542A7E" w:rsidRPr="00542A7E" w:rsidRDefault="00542A7E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7CB7CAE8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F016E6" w14:textId="77777777" w:rsidR="00542A7E" w:rsidRPr="00542A7E" w:rsidRDefault="00542A7E" w:rsidP="00542A7E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42A7E" w:rsidRPr="000D542A" w14:paraId="6F01B427" w14:textId="77777777" w:rsidTr="00C3054C">
        <w:trPr>
          <w:cantSplit/>
        </w:trPr>
        <w:tc>
          <w:tcPr>
            <w:tcW w:w="3586" w:type="dxa"/>
            <w:vAlign w:val="bottom"/>
          </w:tcPr>
          <w:p w14:paraId="60575797" w14:textId="15EC0ED9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15" w:type="dxa"/>
          </w:tcPr>
          <w:p w14:paraId="11C81A31" w14:textId="3264C985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95" w:type="dxa"/>
          </w:tcPr>
          <w:p w14:paraId="44A19794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40D113" w14:textId="40BA112A" w:rsidR="00542A7E" w:rsidRPr="00542A7E" w:rsidRDefault="00097EF9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95" w:type="dxa"/>
          </w:tcPr>
          <w:p w14:paraId="7FA1843D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5B1D28" w14:textId="2932AEBA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81" w:type="dxa"/>
          </w:tcPr>
          <w:p w14:paraId="2C7A7142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057AFD7" w14:textId="199B80F3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</w:tr>
      <w:tr w:rsidR="00542A7E" w:rsidRPr="000D542A" w14:paraId="00C95CEF" w14:textId="77777777" w:rsidTr="00C3054C">
        <w:trPr>
          <w:cantSplit/>
        </w:trPr>
        <w:tc>
          <w:tcPr>
            <w:tcW w:w="3586" w:type="dxa"/>
            <w:vAlign w:val="bottom"/>
          </w:tcPr>
          <w:p w14:paraId="061B8248" w14:textId="2700DB9E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15" w:type="dxa"/>
          </w:tcPr>
          <w:p w14:paraId="6861C411" w14:textId="180848B3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F00AC8" w:rsidRPr="00F00AC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249</w:t>
            </w:r>
            <w:r w:rsidR="00F00AC8" w:rsidRPr="00F00AC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706</w:t>
            </w:r>
          </w:p>
        </w:tc>
        <w:tc>
          <w:tcPr>
            <w:tcW w:w="195" w:type="dxa"/>
          </w:tcPr>
          <w:p w14:paraId="09ABBE0F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CA6FEEC" w14:textId="4E6EC6E2" w:rsidR="00542A7E" w:rsidRPr="00542A7E" w:rsidRDefault="00097EF9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085</w:t>
            </w:r>
          </w:p>
        </w:tc>
        <w:tc>
          <w:tcPr>
            <w:tcW w:w="195" w:type="dxa"/>
          </w:tcPr>
          <w:p w14:paraId="4D8E636C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A890F35" w14:textId="3A4905D0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8D0BE7" w:rsidRPr="008D0B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968</w:t>
            </w:r>
            <w:r w:rsidR="008D0BE7" w:rsidRPr="008D0B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482</w:t>
            </w:r>
          </w:p>
        </w:tc>
        <w:tc>
          <w:tcPr>
            <w:tcW w:w="181" w:type="dxa"/>
          </w:tcPr>
          <w:p w14:paraId="27195074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3030B5" w14:textId="0471BE16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093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467</w:t>
            </w:r>
          </w:p>
        </w:tc>
      </w:tr>
      <w:tr w:rsidR="00542A7E" w:rsidRPr="000D542A" w14:paraId="75166091" w14:textId="77777777" w:rsidTr="00C3054C">
        <w:trPr>
          <w:cantSplit/>
        </w:trPr>
        <w:tc>
          <w:tcPr>
            <w:tcW w:w="3586" w:type="dxa"/>
            <w:vAlign w:val="bottom"/>
          </w:tcPr>
          <w:p w14:paraId="3F7D3A9E" w14:textId="08EFB6AF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23EA5C0" w14:textId="0C7688B5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334</w:t>
            </w:r>
            <w:r w:rsidR="00F00AC8" w:rsidRPr="00F00AC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997</w:t>
            </w:r>
          </w:p>
        </w:tc>
        <w:tc>
          <w:tcPr>
            <w:tcW w:w="195" w:type="dxa"/>
          </w:tcPr>
          <w:p w14:paraId="7869953B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58EFA83" w14:textId="3EA5906B" w:rsidR="00542A7E" w:rsidRPr="00542A7E" w:rsidRDefault="00097EF9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270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042</w:t>
            </w:r>
          </w:p>
        </w:tc>
        <w:tc>
          <w:tcPr>
            <w:tcW w:w="195" w:type="dxa"/>
          </w:tcPr>
          <w:p w14:paraId="592D33A7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623731F" w14:textId="32B0F1BF" w:rsidR="00542A7E" w:rsidRPr="00542A7E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90443DB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3ABE900" w14:textId="5D30852D" w:rsidR="00542A7E" w:rsidRPr="00542A7E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542A7E" w:rsidRPr="000D542A" w14:paraId="027FC91A" w14:textId="77777777" w:rsidTr="00C3054C">
        <w:trPr>
          <w:cantSplit/>
        </w:trPr>
        <w:tc>
          <w:tcPr>
            <w:tcW w:w="3586" w:type="dxa"/>
            <w:vAlign w:val="bottom"/>
          </w:tcPr>
          <w:p w14:paraId="4E638D70" w14:textId="6F40201A" w:rsidR="00542A7E" w:rsidRPr="001B33CB" w:rsidRDefault="00542A7E" w:rsidP="00542A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C35DDD9" w14:textId="1D59A378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F00AC8" w:rsidRPr="00F00A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  <w:r w:rsidR="00F00AC8" w:rsidRPr="00F00A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</w:t>
            </w:r>
          </w:p>
        </w:tc>
        <w:tc>
          <w:tcPr>
            <w:tcW w:w="195" w:type="dxa"/>
          </w:tcPr>
          <w:p w14:paraId="198CB7B5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670677B" w14:textId="124C50DD" w:rsidR="00542A7E" w:rsidRPr="00542A7E" w:rsidRDefault="00097EF9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057</w:t>
            </w:r>
          </w:p>
        </w:tc>
        <w:tc>
          <w:tcPr>
            <w:tcW w:w="195" w:type="dxa"/>
          </w:tcPr>
          <w:p w14:paraId="613EB385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D79ED5A" w14:textId="1818906C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  <w:tc>
          <w:tcPr>
            <w:tcW w:w="181" w:type="dxa"/>
          </w:tcPr>
          <w:p w14:paraId="09936F17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8196D37" w14:textId="2458439E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</w:tr>
      <w:tr w:rsidR="00137E2C" w:rsidRPr="000D542A" w14:paraId="038AAF43" w14:textId="77777777" w:rsidTr="00C3054C">
        <w:trPr>
          <w:cantSplit/>
        </w:trPr>
        <w:tc>
          <w:tcPr>
            <w:tcW w:w="3586" w:type="dxa"/>
            <w:vAlign w:val="bottom"/>
          </w:tcPr>
          <w:p w14:paraId="4B75E298" w14:textId="77777777" w:rsidR="00137E2C" w:rsidRPr="001B33CB" w:rsidRDefault="00137E2C" w:rsidP="00542A7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482C819" w14:textId="77777777" w:rsidR="00137E2C" w:rsidRPr="00F00AC8" w:rsidRDefault="00137E2C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</w:tcPr>
          <w:p w14:paraId="2843299F" w14:textId="77777777" w:rsidR="00137E2C" w:rsidRPr="00542A7E" w:rsidRDefault="00137E2C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3A077A1" w14:textId="77777777" w:rsidR="00137E2C" w:rsidRPr="00542A7E" w:rsidRDefault="00137E2C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</w:tcPr>
          <w:p w14:paraId="2E1A1E2D" w14:textId="77777777" w:rsidR="00137E2C" w:rsidRPr="00542A7E" w:rsidRDefault="00137E2C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B047126" w14:textId="77777777" w:rsidR="00137E2C" w:rsidRPr="008D0BE7" w:rsidRDefault="00137E2C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34759F9D" w14:textId="77777777" w:rsidR="00137E2C" w:rsidRPr="00542A7E" w:rsidRDefault="00137E2C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F791797" w14:textId="77777777" w:rsidR="00137E2C" w:rsidRPr="00542A7E" w:rsidRDefault="00137E2C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A7E" w:rsidRPr="000D542A" w14:paraId="4A5998A1" w14:textId="77777777" w:rsidTr="00C3054C">
        <w:trPr>
          <w:cantSplit/>
        </w:trPr>
        <w:tc>
          <w:tcPr>
            <w:tcW w:w="3586" w:type="dxa"/>
            <w:vAlign w:val="bottom"/>
          </w:tcPr>
          <w:p w14:paraId="28A321ED" w14:textId="0A1C7F0F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5594EBA" w14:textId="2DA47DF1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468</w:t>
            </w:r>
            <w:r w:rsidR="008D0BE7" w:rsidRPr="008D0B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410</w:t>
            </w:r>
          </w:p>
        </w:tc>
        <w:tc>
          <w:tcPr>
            <w:tcW w:w="195" w:type="dxa"/>
          </w:tcPr>
          <w:p w14:paraId="1E2DEFF1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35AB722" w14:textId="4A382B6A" w:rsidR="00542A7E" w:rsidRPr="00542A7E" w:rsidRDefault="00097EF9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340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725</w:t>
            </w:r>
          </w:p>
        </w:tc>
        <w:tc>
          <w:tcPr>
            <w:tcW w:w="195" w:type="dxa"/>
          </w:tcPr>
          <w:p w14:paraId="2A30713D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F74FB7E" w14:textId="54BDBCF1" w:rsidR="00542A7E" w:rsidRPr="00542A7E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5E0CB71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BE99081" w14:textId="23650D35" w:rsidR="00542A7E" w:rsidRPr="00542A7E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542A7E" w:rsidRPr="000D542A" w14:paraId="030A7A1B" w14:textId="77777777" w:rsidTr="00C3054C">
        <w:trPr>
          <w:cantSplit/>
        </w:trPr>
        <w:tc>
          <w:tcPr>
            <w:tcW w:w="3586" w:type="dxa"/>
            <w:vAlign w:val="bottom"/>
          </w:tcPr>
          <w:p w14:paraId="6023C6F4" w14:textId="02430E70" w:rsidR="00542A7E" w:rsidRPr="001B33CB" w:rsidRDefault="00542A7E" w:rsidP="00542A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794576E" w14:textId="0A5F819D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F00AC8" w:rsidRPr="00F00A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</w:t>
            </w:r>
            <w:r w:rsidR="00F00AC8" w:rsidRPr="00F00A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</w:p>
        </w:tc>
        <w:tc>
          <w:tcPr>
            <w:tcW w:w="195" w:type="dxa"/>
          </w:tcPr>
          <w:p w14:paraId="70EAFA2A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18C09FC" w14:textId="522F30AE" w:rsidR="00542A7E" w:rsidRPr="00542A7E" w:rsidRDefault="00097EF9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</w:p>
        </w:tc>
        <w:tc>
          <w:tcPr>
            <w:tcW w:w="195" w:type="dxa"/>
          </w:tcPr>
          <w:p w14:paraId="7467AB3C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82120D2" w14:textId="106F0DEE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  <w:tc>
          <w:tcPr>
            <w:tcW w:w="181" w:type="dxa"/>
          </w:tcPr>
          <w:p w14:paraId="39F4FF9E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6FF1663" w14:textId="109099B6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</w:tr>
      <w:tr w:rsidR="00542A7E" w:rsidRPr="000D542A" w14:paraId="5D0583E4" w14:textId="77777777" w:rsidTr="00C3054C">
        <w:trPr>
          <w:cantSplit/>
        </w:trPr>
        <w:tc>
          <w:tcPr>
            <w:tcW w:w="3586" w:type="dxa"/>
            <w:vAlign w:val="bottom"/>
          </w:tcPr>
          <w:p w14:paraId="1A0E169A" w14:textId="618D83B3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985E305" w14:textId="131847B0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</w:p>
        </w:tc>
        <w:tc>
          <w:tcPr>
            <w:tcW w:w="195" w:type="dxa"/>
          </w:tcPr>
          <w:p w14:paraId="1062FED3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0D6AD7C" w14:textId="37707412" w:rsidR="00542A7E" w:rsidRPr="00542A7E" w:rsidRDefault="00097EF9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</w:p>
        </w:tc>
        <w:tc>
          <w:tcPr>
            <w:tcW w:w="195" w:type="dxa"/>
          </w:tcPr>
          <w:p w14:paraId="06CA36CE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6A53EA0" w14:textId="77BC2016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</w:p>
        </w:tc>
        <w:tc>
          <w:tcPr>
            <w:tcW w:w="181" w:type="dxa"/>
          </w:tcPr>
          <w:p w14:paraId="5C604608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46B8CCD" w14:textId="5880BF03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</w:tr>
    </w:tbl>
    <w:p w14:paraId="2033E92A" w14:textId="3F3A2FFF" w:rsidR="007B1B08" w:rsidRDefault="007B1B08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2"/>
          <w:cs/>
        </w:rPr>
      </w:pPr>
    </w:p>
    <w:p w14:paraId="36502161" w14:textId="77777777" w:rsidR="007B1B08" w:rsidRDefault="007B1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cs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107"/>
        <w:gridCol w:w="243"/>
        <w:gridCol w:w="1260"/>
      </w:tblGrid>
      <w:tr w:rsidR="00E753B6" w:rsidRPr="00BB102D" w14:paraId="40C1A5A5" w14:textId="77777777" w:rsidTr="006D2ED9">
        <w:trPr>
          <w:trHeight w:val="385"/>
          <w:tblHeader/>
        </w:trPr>
        <w:tc>
          <w:tcPr>
            <w:tcW w:w="3510" w:type="dxa"/>
          </w:tcPr>
          <w:p w14:paraId="66C1E619" w14:textId="77777777" w:rsidR="00E753B6" w:rsidRPr="00BB102D" w:rsidRDefault="00E753B6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B285FFA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6F6D23D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5EC2E86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2ED9" w:rsidRPr="00BB102D" w14:paraId="451B8CDC" w14:textId="77777777" w:rsidTr="006D2ED9">
        <w:trPr>
          <w:trHeight w:val="385"/>
          <w:tblHeader/>
        </w:trPr>
        <w:tc>
          <w:tcPr>
            <w:tcW w:w="3510" w:type="dxa"/>
          </w:tcPr>
          <w:p w14:paraId="573FC0FE" w14:textId="77777777" w:rsidR="006D2ED9" w:rsidRPr="00BB102D" w:rsidRDefault="006D2ED9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43DBAC96" w14:textId="740707E3" w:rsidR="006D2ED9" w:rsidRPr="006D2ED9" w:rsidRDefault="006D2ED9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BB29A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B29AF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มิถุนยายน</w:t>
            </w:r>
          </w:p>
        </w:tc>
        <w:tc>
          <w:tcPr>
            <w:tcW w:w="270" w:type="dxa"/>
          </w:tcPr>
          <w:p w14:paraId="5D78C7F0" w14:textId="77777777" w:rsidR="006D2ED9" w:rsidRPr="00BB102D" w:rsidRDefault="006D2ED9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D9B2D08" w14:textId="785A26AD" w:rsidR="00C656BD" w:rsidRPr="00C656BD" w:rsidRDefault="00BB29AF" w:rsidP="00C656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มิถุนยายน</w:t>
            </w:r>
          </w:p>
        </w:tc>
      </w:tr>
      <w:tr w:rsidR="00E753B6" w:rsidRPr="00BB102D" w14:paraId="6045D501" w14:textId="77777777" w:rsidTr="00716264">
        <w:trPr>
          <w:trHeight w:val="385"/>
          <w:tblHeader/>
        </w:trPr>
        <w:tc>
          <w:tcPr>
            <w:tcW w:w="3510" w:type="dxa"/>
          </w:tcPr>
          <w:p w14:paraId="3EEA5A42" w14:textId="1C664944" w:rsidR="00E753B6" w:rsidRPr="00D85A54" w:rsidRDefault="00E753B6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753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5F7A1E6E" w14:textId="5D158F31" w:rsidR="00E753B6" w:rsidRPr="00BB102D" w:rsidRDefault="00097EF9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70" w:type="dxa"/>
          </w:tcPr>
          <w:p w14:paraId="6AEE3EA5" w14:textId="77777777" w:rsidR="00E753B6" w:rsidRPr="00BB102D" w:rsidRDefault="00E753B6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E6343B" w14:textId="25C250E7" w:rsidR="00E753B6" w:rsidRPr="00BB102D" w:rsidRDefault="00097EF9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A6E91AD" w14:textId="77777777" w:rsidR="00E753B6" w:rsidRPr="00BB102D" w:rsidRDefault="00E753B6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ED7764E" w14:textId="4EAAD211" w:rsidR="00E753B6" w:rsidRPr="00BB102D" w:rsidRDefault="00097EF9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43" w:type="dxa"/>
          </w:tcPr>
          <w:p w14:paraId="5AE29415" w14:textId="77777777" w:rsidR="00E753B6" w:rsidRPr="00BB102D" w:rsidRDefault="00E753B6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57CC4F" w14:textId="47E6DBA4" w:rsidR="00E753B6" w:rsidRPr="00BB102D" w:rsidRDefault="00097EF9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E753B6" w:rsidRPr="00BB102D" w14:paraId="01E0A1E1" w14:textId="77777777" w:rsidTr="006D2ED9">
        <w:trPr>
          <w:trHeight w:val="399"/>
          <w:tblHeader/>
        </w:trPr>
        <w:tc>
          <w:tcPr>
            <w:tcW w:w="3510" w:type="dxa"/>
          </w:tcPr>
          <w:p w14:paraId="72096D30" w14:textId="77777777" w:rsidR="00E753B6" w:rsidRPr="00BB102D" w:rsidRDefault="00E753B6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hideMark/>
          </w:tcPr>
          <w:p w14:paraId="41C3715C" w14:textId="34DE159D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</w:t>
            </w:r>
            <w:r w:rsidR="008E188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เยน</w:t>
            </w: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753B6" w:rsidRPr="00BB102D" w14:paraId="132CCD89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21AEE4D8" w14:textId="1F5EB089" w:rsidR="00E753B6" w:rsidRPr="00C50C6C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1F4FB" w14:textId="5A6945F4" w:rsidR="00E753B6" w:rsidRPr="00B41FC3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601BDA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19256D" w14:textId="0FDE3378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BDBF63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B63E4F2" w14:textId="43F101C8" w:rsidR="00E753B6" w:rsidRPr="00FF092A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25309A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A64187" w14:textId="1730BDE0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2A7E" w:rsidRPr="00BB102D" w14:paraId="5138E818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00905AE9" w14:textId="59EC7C09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FC4CC0" w14:textId="2456A8FE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ED1A5B" w:rsidRPr="00ED1A5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554</w:t>
            </w:r>
            <w:r w:rsidR="00ED1A5B" w:rsidRPr="00ED1A5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909</w:t>
            </w:r>
          </w:p>
        </w:tc>
        <w:tc>
          <w:tcPr>
            <w:tcW w:w="270" w:type="dxa"/>
            <w:vAlign w:val="bottom"/>
          </w:tcPr>
          <w:p w14:paraId="36192CC1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D6C698" w14:textId="73A7D1F0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673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8DB74C" w14:textId="77777777" w:rsidR="00542A7E" w:rsidRPr="00542A7E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7BD9EAD" w14:textId="64F3B8FD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6</w:t>
            </w:r>
            <w:r w:rsidR="00542A7E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539</w:t>
            </w:r>
            <w:r w:rsidR="00542A7E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303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07D11F0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25FBC7" w14:textId="4A2CC00B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3</w:t>
            </w:r>
            <w:r w:rsidR="00542A7E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575</w:t>
            </w:r>
            <w:r w:rsidR="00542A7E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765</w:t>
            </w:r>
          </w:p>
        </w:tc>
      </w:tr>
      <w:tr w:rsidR="00542A7E" w:rsidRPr="00BB102D" w14:paraId="4B677D98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715929E4" w14:textId="1243F643" w:rsid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A4DAA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A8FD27" w14:textId="11EA58FF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771</w:t>
            </w:r>
          </w:p>
        </w:tc>
        <w:tc>
          <w:tcPr>
            <w:tcW w:w="270" w:type="dxa"/>
            <w:vAlign w:val="bottom"/>
          </w:tcPr>
          <w:p w14:paraId="6204753E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12AE94" w14:textId="054906AB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138</w:t>
            </w:r>
            <w:r w:rsidR="00542A7E" w:rsidRPr="00542A7E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503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C0428D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5C5EC72" w14:textId="14D81982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111</w:t>
            </w:r>
            <w:r w:rsidR="00542A7E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771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50CA75C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7D3502" w14:textId="32539A30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138</w:t>
            </w:r>
            <w:r w:rsidR="00542A7E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503</w:t>
            </w:r>
          </w:p>
        </w:tc>
      </w:tr>
      <w:tr w:rsidR="00542A7E" w:rsidRPr="00BB102D" w14:paraId="4CF8A1EA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2B338DCD" w14:textId="18A7A93F" w:rsid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กำไรจากอัตราแลกเปลี่ยน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D3A8D8" w14:textId="4226CE70" w:rsidR="00542A7E" w:rsidRPr="00542A7E" w:rsidRDefault="00542A7E" w:rsidP="00542A7E">
            <w:pPr>
              <w:pStyle w:val="acctmergecolhdg"/>
              <w:tabs>
                <w:tab w:val="decimal" w:pos="731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01493A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62F922" w14:textId="35789D87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35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C56A1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C94510D" w14:textId="4A3EE010" w:rsidR="00542A7E" w:rsidRPr="00542A7E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2A7E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0F65597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3E2AB1" w14:textId="09244ED6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38</w:t>
            </w:r>
            <w:r w:rsidR="00542A7E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670</w:t>
            </w:r>
          </w:p>
        </w:tc>
      </w:tr>
      <w:tr w:rsidR="00542A7E" w:rsidRPr="00BB102D" w14:paraId="4791BD97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5A7BA960" w14:textId="4FAC11B9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DAD07" w14:textId="75436295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</w:t>
            </w:r>
            <w:r w:rsidR="008D0BE7" w:rsidRPr="008D0B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497</w:t>
            </w:r>
          </w:p>
        </w:tc>
        <w:tc>
          <w:tcPr>
            <w:tcW w:w="270" w:type="dxa"/>
            <w:vAlign w:val="bottom"/>
          </w:tcPr>
          <w:p w14:paraId="6E83C79F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E160C" w14:textId="502FA149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0AACA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4FED2" w14:textId="2EC66E0B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59</w:t>
            </w:r>
            <w:r w:rsidR="00542A7E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289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2408673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29A2F" w14:textId="09F22557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26</w:t>
            </w:r>
            <w:r w:rsidR="00542A7E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853</w:t>
            </w:r>
          </w:p>
        </w:tc>
      </w:tr>
      <w:tr w:rsidR="00542A7E" w:rsidRPr="00BB102D" w14:paraId="1861855B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29877734" w14:textId="27BC3871" w:rsidR="00542A7E" w:rsidRPr="00C50C6C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4C5CE" w14:textId="61E89D6E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="008D0BE7" w:rsidRPr="008D0B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</w:p>
        </w:tc>
        <w:tc>
          <w:tcPr>
            <w:tcW w:w="270" w:type="dxa"/>
            <w:vAlign w:val="bottom"/>
          </w:tcPr>
          <w:p w14:paraId="6555475A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F2788" w14:textId="7F705111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C4C18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01DB1" w14:textId="4D9F7A27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6</w:t>
            </w:r>
            <w:r w:rsidR="00542A7E" w:rsidRPr="00542A7E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710</w:t>
            </w:r>
            <w:r w:rsidR="00542A7E" w:rsidRPr="00542A7E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363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23FFB80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01C12" w14:textId="5D3C79BB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3</w:t>
            </w:r>
            <w:r w:rsidR="00542A7E" w:rsidRPr="00542A7E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779</w:t>
            </w:r>
            <w:r w:rsidR="00542A7E" w:rsidRPr="00542A7E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791</w:t>
            </w:r>
          </w:p>
        </w:tc>
      </w:tr>
      <w:tr w:rsidR="00886635" w:rsidRPr="00BB102D" w14:paraId="67F17F10" w14:textId="77777777" w:rsidTr="007B1B08">
        <w:trPr>
          <w:trHeight w:val="244"/>
        </w:trPr>
        <w:tc>
          <w:tcPr>
            <w:tcW w:w="3510" w:type="dxa"/>
            <w:vAlign w:val="bottom"/>
          </w:tcPr>
          <w:p w14:paraId="561579D4" w14:textId="77777777" w:rsidR="00886635" w:rsidRPr="007B1B08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EF9907" w14:textId="77777777" w:rsidR="00886635" w:rsidRPr="007B1B08" w:rsidRDefault="00886635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2CE614E" w14:textId="77777777" w:rsidR="00886635" w:rsidRPr="007B1B08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77DD47" w14:textId="77777777" w:rsidR="00886635" w:rsidRPr="007B1B08" w:rsidRDefault="00886635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5B70D4DE" w14:textId="77777777" w:rsidR="00886635" w:rsidRPr="007B1B08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2A32DF4" w14:textId="77777777" w:rsidR="00886635" w:rsidRPr="007B1B08" w:rsidRDefault="00886635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shd w:val="clear" w:color="auto" w:fill="auto"/>
          </w:tcPr>
          <w:p w14:paraId="1926B34C" w14:textId="77777777" w:rsidR="00886635" w:rsidRPr="007B1B08" w:rsidRDefault="00886635" w:rsidP="0071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CB93349" w14:textId="77777777" w:rsidR="00886635" w:rsidRPr="007B1B08" w:rsidRDefault="00886635" w:rsidP="0071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B33CB" w:rsidRPr="00BB102D" w14:paraId="280E06F7" w14:textId="77777777" w:rsidTr="00886635">
        <w:trPr>
          <w:trHeight w:val="218"/>
        </w:trPr>
        <w:tc>
          <w:tcPr>
            <w:tcW w:w="3510" w:type="dxa"/>
            <w:vAlign w:val="bottom"/>
          </w:tcPr>
          <w:p w14:paraId="638A774F" w14:textId="7ACE0B4F" w:rsidR="001B33CB" w:rsidRPr="00C50C6C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001B7" w14:textId="77777777" w:rsidR="001B33CB" w:rsidRPr="00506E99" w:rsidRDefault="001B33CB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1EB886" w14:textId="77777777" w:rsidR="001B33CB" w:rsidRPr="00BB102D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9CDDC" w14:textId="77777777" w:rsidR="001B33CB" w:rsidRPr="00B62165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7B6150" w14:textId="77777777" w:rsidR="001B33CB" w:rsidRPr="00B62165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7512595" w14:textId="77777777" w:rsidR="001B33CB" w:rsidRPr="00B62165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F1BB811" w14:textId="77777777" w:rsidR="001B33CB" w:rsidRPr="00B62165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715671" w14:textId="77777777" w:rsidR="001B33CB" w:rsidRPr="00B62165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2A7E" w:rsidRPr="00BB102D" w14:paraId="55207A03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07A3D7C0" w14:textId="2C45BD1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398A87F" w14:textId="64CFEA3F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8D0BE7" w:rsidRPr="008D0B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663</w:t>
            </w:r>
            <w:r w:rsidR="008D0BE7" w:rsidRPr="008D0B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257</w:t>
            </w:r>
          </w:p>
        </w:tc>
        <w:tc>
          <w:tcPr>
            <w:tcW w:w="270" w:type="dxa"/>
          </w:tcPr>
          <w:p w14:paraId="0284D3C3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BCA3D6" w14:textId="24023AAD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313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448</w:t>
            </w:r>
          </w:p>
        </w:tc>
        <w:tc>
          <w:tcPr>
            <w:tcW w:w="270" w:type="dxa"/>
            <w:shd w:val="clear" w:color="auto" w:fill="auto"/>
          </w:tcPr>
          <w:p w14:paraId="2BE62F96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8BC5054" w14:textId="3AD77FE8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  <w:r w:rsidR="00CA5E63" w:rsidRPr="00CA5E63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287</w:t>
            </w:r>
            <w:r w:rsidR="00CA5E63" w:rsidRPr="00CA5E63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138</w:t>
            </w:r>
          </w:p>
        </w:tc>
        <w:tc>
          <w:tcPr>
            <w:tcW w:w="243" w:type="dxa"/>
            <w:shd w:val="clear" w:color="auto" w:fill="auto"/>
          </w:tcPr>
          <w:p w14:paraId="2B628141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05732D" w14:textId="08CE1EC7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  <w:r w:rsidR="00542A7E" w:rsidRPr="00542A7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317</w:t>
            </w:r>
            <w:r w:rsidR="00542A7E" w:rsidRPr="00542A7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345</w:t>
            </w:r>
          </w:p>
        </w:tc>
      </w:tr>
      <w:tr w:rsidR="00542A7E" w:rsidRPr="00BB102D" w14:paraId="2261F46A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3A006471" w14:textId="2F3B1B89" w:rsid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A4DAA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0" w:type="dxa"/>
            <w:shd w:val="clear" w:color="auto" w:fill="auto"/>
          </w:tcPr>
          <w:p w14:paraId="3C1A14CC" w14:textId="2B6EDBC9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115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925</w:t>
            </w:r>
          </w:p>
        </w:tc>
        <w:tc>
          <w:tcPr>
            <w:tcW w:w="270" w:type="dxa"/>
          </w:tcPr>
          <w:p w14:paraId="4F9CB677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10E3B3" w14:textId="562D3C10" w:rsidR="00542A7E" w:rsidRPr="00542A7E" w:rsidRDefault="00097EF9" w:rsidP="00ED1A5B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100</w:t>
            </w:r>
            <w:r w:rsidR="00542A7E" w:rsidRPr="00542A7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04FC1629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5EAC4FC" w14:textId="2C790C77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115</w:t>
            </w:r>
            <w:r w:rsidR="00542A7E" w:rsidRPr="00542A7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925</w:t>
            </w:r>
          </w:p>
        </w:tc>
        <w:tc>
          <w:tcPr>
            <w:tcW w:w="243" w:type="dxa"/>
            <w:shd w:val="clear" w:color="auto" w:fill="auto"/>
          </w:tcPr>
          <w:p w14:paraId="2A93EA30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78C09D5" w14:textId="3429CE53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100</w:t>
            </w:r>
            <w:r w:rsidR="00542A7E" w:rsidRPr="00542A7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263</w:t>
            </w:r>
          </w:p>
        </w:tc>
      </w:tr>
      <w:tr w:rsidR="00542A7E" w:rsidRPr="00BB102D" w14:paraId="671F7DBC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4E485752" w14:textId="744F46DA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0" w:type="dxa"/>
            <w:shd w:val="clear" w:color="auto" w:fill="auto"/>
          </w:tcPr>
          <w:p w14:paraId="484AC419" w14:textId="3C9A6B4D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823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988</w:t>
            </w:r>
          </w:p>
        </w:tc>
        <w:tc>
          <w:tcPr>
            <w:tcW w:w="270" w:type="dxa"/>
          </w:tcPr>
          <w:p w14:paraId="7751CEB7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74484E" w14:textId="365DD940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780</w:t>
            </w:r>
          </w:p>
        </w:tc>
        <w:tc>
          <w:tcPr>
            <w:tcW w:w="270" w:type="dxa"/>
          </w:tcPr>
          <w:p w14:paraId="40069BB2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88FE0D1" w14:textId="7EA06417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823</w:t>
            </w:r>
            <w:r w:rsidR="00542A7E" w:rsidRPr="00542A7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988</w:t>
            </w:r>
          </w:p>
        </w:tc>
        <w:tc>
          <w:tcPr>
            <w:tcW w:w="243" w:type="dxa"/>
          </w:tcPr>
          <w:p w14:paraId="22B09402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2AE1A6" w14:textId="61C3A94A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333</w:t>
            </w:r>
            <w:r w:rsidR="00542A7E" w:rsidRPr="00542A7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274</w:t>
            </w:r>
          </w:p>
        </w:tc>
      </w:tr>
      <w:tr w:rsidR="00542A7E" w:rsidRPr="00BB102D" w14:paraId="3929C891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0BD6F21D" w14:textId="7AF56170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5012E6CD" w14:textId="4606A79C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295</w:t>
            </w:r>
            <w:r w:rsidR="00F00AC8" w:rsidRPr="00F00AC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198</w:t>
            </w:r>
          </w:p>
        </w:tc>
        <w:tc>
          <w:tcPr>
            <w:tcW w:w="270" w:type="dxa"/>
          </w:tcPr>
          <w:p w14:paraId="002D1D05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BEF46C" w14:textId="7FD80C83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275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887</w:t>
            </w:r>
          </w:p>
        </w:tc>
        <w:tc>
          <w:tcPr>
            <w:tcW w:w="270" w:type="dxa"/>
          </w:tcPr>
          <w:p w14:paraId="01B3C881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91FA2A0" w14:textId="28F18623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222</w:t>
            </w:r>
            <w:r w:rsidR="00542A7E" w:rsidRPr="00542A7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362</w:t>
            </w:r>
          </w:p>
        </w:tc>
        <w:tc>
          <w:tcPr>
            <w:tcW w:w="243" w:type="dxa"/>
          </w:tcPr>
          <w:p w14:paraId="7DAEC2F1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79A132" w14:textId="2007ED7F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228</w:t>
            </w:r>
            <w:r w:rsidR="00542A7E" w:rsidRPr="00542A7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512</w:t>
            </w:r>
          </w:p>
        </w:tc>
      </w:tr>
      <w:tr w:rsidR="00542A7E" w:rsidRPr="00BB102D" w14:paraId="230D96F6" w14:textId="77777777" w:rsidTr="00BB297B">
        <w:trPr>
          <w:trHeight w:val="399"/>
        </w:trPr>
        <w:tc>
          <w:tcPr>
            <w:tcW w:w="3510" w:type="dxa"/>
            <w:vAlign w:val="bottom"/>
          </w:tcPr>
          <w:p w14:paraId="6B22B633" w14:textId="55AE2FDB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B4B1A6" w14:textId="57D3BF75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563</w:t>
            </w:r>
          </w:p>
        </w:tc>
        <w:tc>
          <w:tcPr>
            <w:tcW w:w="270" w:type="dxa"/>
          </w:tcPr>
          <w:p w14:paraId="080FFD8E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7EF8AA" w14:textId="155495C6" w:rsidR="00542A7E" w:rsidRPr="00542A7E" w:rsidRDefault="00542A7E" w:rsidP="00542A7E">
            <w:pPr>
              <w:pStyle w:val="acctmergecolhdg"/>
              <w:tabs>
                <w:tab w:val="decimal" w:pos="73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1687EB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D692D5E" w14:textId="60668A0C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54</w:t>
            </w:r>
            <w:r w:rsidR="00542A7E" w:rsidRPr="00542A7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627</w:t>
            </w:r>
          </w:p>
        </w:tc>
        <w:tc>
          <w:tcPr>
            <w:tcW w:w="243" w:type="dxa"/>
          </w:tcPr>
          <w:p w14:paraId="46FE57AC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764A50" w14:textId="3C107DCC" w:rsidR="00542A7E" w:rsidRPr="00542A7E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2A7E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542A7E" w:rsidRPr="00C50C6C" w14:paraId="71755823" w14:textId="77777777" w:rsidTr="00BB297B">
        <w:trPr>
          <w:trHeight w:val="399"/>
        </w:trPr>
        <w:tc>
          <w:tcPr>
            <w:tcW w:w="3510" w:type="dxa"/>
            <w:vAlign w:val="bottom"/>
          </w:tcPr>
          <w:p w14:paraId="465E221A" w14:textId="40DD336F" w:rsidR="00542A7E" w:rsidRPr="00C50C6C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F298C" w14:textId="6308DA30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00AC8" w:rsidRPr="00F00A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957</w:t>
            </w:r>
            <w:r w:rsidR="00F00AC8" w:rsidRPr="00F00A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  <w:tc>
          <w:tcPr>
            <w:tcW w:w="270" w:type="dxa"/>
          </w:tcPr>
          <w:p w14:paraId="0BF99B22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C10E78" w14:textId="260A1BBB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061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</w:p>
        </w:tc>
        <w:tc>
          <w:tcPr>
            <w:tcW w:w="270" w:type="dxa"/>
          </w:tcPr>
          <w:p w14:paraId="6654BE06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AE15E" w14:textId="7F461726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5</w:t>
            </w:r>
            <w:r w:rsidR="00CA5E63" w:rsidRPr="00CA5E63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504</w:t>
            </w:r>
            <w:r w:rsidR="00CA5E63" w:rsidRPr="00CA5E63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040</w:t>
            </w:r>
          </w:p>
        </w:tc>
        <w:tc>
          <w:tcPr>
            <w:tcW w:w="243" w:type="dxa"/>
          </w:tcPr>
          <w:p w14:paraId="2874C74A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0E2A31" w14:textId="2DAF300B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2</w:t>
            </w:r>
            <w:r w:rsidR="00542A7E" w:rsidRPr="00542A7E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979</w:t>
            </w:r>
            <w:r w:rsidR="00542A7E" w:rsidRPr="00542A7E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394</w:t>
            </w:r>
          </w:p>
        </w:tc>
      </w:tr>
      <w:tr w:rsidR="00542A7E" w:rsidRPr="00C50C6C" w14:paraId="5AEEBD94" w14:textId="77777777" w:rsidTr="00BB297B">
        <w:trPr>
          <w:trHeight w:val="399"/>
        </w:trPr>
        <w:tc>
          <w:tcPr>
            <w:tcW w:w="3510" w:type="dxa"/>
            <w:vAlign w:val="bottom"/>
          </w:tcPr>
          <w:p w14:paraId="68B8F54F" w14:textId="0F5A9DB0" w:rsidR="00542A7E" w:rsidRPr="00C50C6C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60" w:type="dxa"/>
            <w:shd w:val="clear" w:color="auto" w:fill="auto"/>
          </w:tcPr>
          <w:p w14:paraId="1AA7C339" w14:textId="1B69B058" w:rsidR="00542A7E" w:rsidRPr="00DC641F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00AC8" w:rsidRPr="00F00A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  <w:r w:rsidR="00F00AC8" w:rsidRPr="00F00A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</w:p>
        </w:tc>
        <w:tc>
          <w:tcPr>
            <w:tcW w:w="270" w:type="dxa"/>
          </w:tcPr>
          <w:p w14:paraId="30F92E49" w14:textId="77777777" w:rsidR="00542A7E" w:rsidRPr="00DC641F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71726C" w14:textId="0E94487A" w:rsidR="00542A7E" w:rsidRPr="00DC641F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  <w:r w:rsidR="00542A7E" w:rsidRPr="00DC64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</w:p>
        </w:tc>
        <w:tc>
          <w:tcPr>
            <w:tcW w:w="270" w:type="dxa"/>
          </w:tcPr>
          <w:p w14:paraId="353F7326" w14:textId="77777777" w:rsidR="00542A7E" w:rsidRPr="00DC641F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E315171" w14:textId="3096CE0D" w:rsidR="00542A7E" w:rsidRPr="00DC641F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  <w:r w:rsidR="00CA5E63" w:rsidRPr="00DC641F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206</w:t>
            </w:r>
            <w:r w:rsidR="00CA5E63" w:rsidRPr="00DC641F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323</w:t>
            </w:r>
          </w:p>
        </w:tc>
        <w:tc>
          <w:tcPr>
            <w:tcW w:w="243" w:type="dxa"/>
          </w:tcPr>
          <w:p w14:paraId="250E57AF" w14:textId="77777777" w:rsidR="00542A7E" w:rsidRPr="00DC641F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46A32D" w14:textId="5612F7CE" w:rsidR="00542A7E" w:rsidRPr="00DC641F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800</w:t>
            </w:r>
            <w:r w:rsidR="00542A7E" w:rsidRPr="00DC641F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397</w:t>
            </w:r>
          </w:p>
        </w:tc>
      </w:tr>
      <w:tr w:rsidR="00542A7E" w:rsidRPr="00C50C6C" w14:paraId="6CDBAB5C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2D2FA6CF" w14:textId="3264B033" w:rsidR="00542A7E" w:rsidRPr="00C50C6C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71485A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1F209A" w14:textId="5D23AA27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589</w:t>
            </w:r>
          </w:p>
        </w:tc>
        <w:tc>
          <w:tcPr>
            <w:tcW w:w="270" w:type="dxa"/>
          </w:tcPr>
          <w:p w14:paraId="7D327FC5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5CA1E1" w14:textId="4B0E7E4C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217</w:t>
            </w:r>
          </w:p>
        </w:tc>
        <w:tc>
          <w:tcPr>
            <w:tcW w:w="270" w:type="dxa"/>
          </w:tcPr>
          <w:p w14:paraId="1DBAEB37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6DE527B" w14:textId="55106B99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20</w:t>
            </w:r>
            <w:r w:rsidR="00542A7E" w:rsidRPr="00542A7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361</w:t>
            </w:r>
          </w:p>
        </w:tc>
        <w:tc>
          <w:tcPr>
            <w:tcW w:w="243" w:type="dxa"/>
          </w:tcPr>
          <w:p w14:paraId="3A0F06AF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8044C8" w14:textId="702DE44F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16</w:t>
            </w:r>
            <w:r w:rsidR="00542A7E" w:rsidRPr="00542A7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863</w:t>
            </w:r>
          </w:p>
        </w:tc>
      </w:tr>
      <w:tr w:rsidR="00542A7E" w:rsidRPr="00C50C6C" w14:paraId="56AB3853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2DC902BA" w14:textId="2E58CE5A" w:rsidR="00542A7E" w:rsidRPr="00C50C6C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137A6F37" w14:textId="6D527109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00AC8" w:rsidRPr="00F00A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</w:t>
            </w:r>
            <w:r w:rsidR="00F00AC8" w:rsidRPr="00F00A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</w:p>
        </w:tc>
        <w:tc>
          <w:tcPr>
            <w:tcW w:w="270" w:type="dxa"/>
          </w:tcPr>
          <w:p w14:paraId="5B095C0F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1D8571" w14:textId="6BD1AF6E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270" w:type="dxa"/>
          </w:tcPr>
          <w:p w14:paraId="3494F94C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22CA9C2" w14:textId="0527A6FC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  <w:r w:rsidR="00CA5E63" w:rsidRPr="00CA5E63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185</w:t>
            </w:r>
            <w:r w:rsidR="00CA5E63" w:rsidRPr="00CA5E63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962</w:t>
            </w:r>
          </w:p>
        </w:tc>
        <w:tc>
          <w:tcPr>
            <w:tcW w:w="243" w:type="dxa"/>
          </w:tcPr>
          <w:p w14:paraId="16794674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9094DA" w14:textId="70CC19C5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783</w:t>
            </w:r>
            <w:r w:rsidR="00542A7E" w:rsidRPr="00542A7E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534</w:t>
            </w:r>
          </w:p>
        </w:tc>
      </w:tr>
      <w:tr w:rsidR="00542A7E" w:rsidRPr="00BB102D" w14:paraId="0552FE54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0872CFE6" w14:textId="6032260E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9E5BDC" w14:textId="75DBAA99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204</w:t>
            </w:r>
            <w:r w:rsidR="008D0BE7" w:rsidRPr="008D0B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670</w:t>
            </w:r>
          </w:p>
        </w:tc>
        <w:tc>
          <w:tcPr>
            <w:tcW w:w="270" w:type="dxa"/>
          </w:tcPr>
          <w:p w14:paraId="5136D9D4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4F8683" w14:textId="26F87AA1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591</w:t>
            </w:r>
          </w:p>
        </w:tc>
        <w:tc>
          <w:tcPr>
            <w:tcW w:w="270" w:type="dxa"/>
          </w:tcPr>
          <w:p w14:paraId="45E82A07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6A13198" w14:textId="010B3B07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129</w:t>
            </w:r>
            <w:r w:rsidR="00CA5E63" w:rsidRPr="00CA5E63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766</w:t>
            </w:r>
          </w:p>
        </w:tc>
        <w:tc>
          <w:tcPr>
            <w:tcW w:w="243" w:type="dxa"/>
          </w:tcPr>
          <w:p w14:paraId="20F8995E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207C71" w14:textId="18408346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29</w:t>
            </w:r>
            <w:r w:rsidR="00542A7E" w:rsidRPr="00542A7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518</w:t>
            </w:r>
          </w:p>
        </w:tc>
      </w:tr>
      <w:tr w:rsidR="00542A7E" w:rsidRPr="00BB102D" w14:paraId="4F19D1F4" w14:textId="77777777" w:rsidTr="00D5247F">
        <w:trPr>
          <w:trHeight w:val="145"/>
        </w:trPr>
        <w:tc>
          <w:tcPr>
            <w:tcW w:w="3510" w:type="dxa"/>
            <w:vAlign w:val="bottom"/>
          </w:tcPr>
          <w:p w14:paraId="38D5AD0E" w14:textId="4DDCDC19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ADFD6" w14:textId="4B43BA96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00AC8" w:rsidRPr="00F00A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  <w:r w:rsidR="00F00AC8" w:rsidRPr="00F00A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270" w:type="dxa"/>
          </w:tcPr>
          <w:p w14:paraId="2E79E571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63EB95" w14:textId="1071847B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270" w:type="dxa"/>
          </w:tcPr>
          <w:p w14:paraId="35516A34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413C7" w14:textId="57F068BC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  <w:r w:rsidR="00CA5E63" w:rsidRPr="00CA5E63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056</w:t>
            </w:r>
            <w:r w:rsidR="00CA5E63" w:rsidRPr="00CA5E63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196</w:t>
            </w:r>
          </w:p>
        </w:tc>
        <w:tc>
          <w:tcPr>
            <w:tcW w:w="243" w:type="dxa"/>
          </w:tcPr>
          <w:p w14:paraId="0D576654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FD5E5C" w14:textId="316C7A9F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754</w:t>
            </w:r>
            <w:r w:rsidR="00542A7E" w:rsidRPr="00542A7E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/>
                <w:sz w:val="28"/>
                <w:szCs w:val="28"/>
              </w:rPr>
              <w:t>016</w:t>
            </w:r>
          </w:p>
        </w:tc>
      </w:tr>
      <w:tr w:rsidR="00DC641F" w:rsidRPr="00BB102D" w14:paraId="32C32B8A" w14:textId="77777777" w:rsidTr="00DC641F">
        <w:trPr>
          <w:trHeight w:val="145"/>
        </w:trPr>
        <w:tc>
          <w:tcPr>
            <w:tcW w:w="3510" w:type="dxa"/>
            <w:vAlign w:val="bottom"/>
          </w:tcPr>
          <w:p w14:paraId="6A70E705" w14:textId="77777777" w:rsidR="00DC641F" w:rsidRPr="007B1B08" w:rsidRDefault="00DC641F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5B9A77" w14:textId="77777777" w:rsidR="00DC641F" w:rsidRPr="007B1B08" w:rsidRDefault="00DC641F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3D416D12" w14:textId="77777777" w:rsidR="00DC641F" w:rsidRPr="007B1B08" w:rsidRDefault="00DC641F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021AF7" w14:textId="77777777" w:rsidR="00DC641F" w:rsidRPr="007B1B08" w:rsidRDefault="00DC641F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75D13DE2" w14:textId="77777777" w:rsidR="00DC641F" w:rsidRPr="007B1B08" w:rsidRDefault="00DC641F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7740043B" w14:textId="77777777" w:rsidR="00DC641F" w:rsidRPr="007B1B08" w:rsidRDefault="00DC641F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243" w:type="dxa"/>
          </w:tcPr>
          <w:p w14:paraId="6DEF3275" w14:textId="77777777" w:rsidR="00DC641F" w:rsidRPr="007B1B08" w:rsidRDefault="00DC641F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6FA96B" w14:textId="77777777" w:rsidR="00DC641F" w:rsidRPr="007B1B08" w:rsidRDefault="00DC641F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</w:tr>
      <w:tr w:rsidR="00AC1475" w:rsidRPr="00BB102D" w14:paraId="508746AC" w14:textId="77777777" w:rsidTr="00DC641F">
        <w:trPr>
          <w:trHeight w:val="399"/>
        </w:trPr>
        <w:tc>
          <w:tcPr>
            <w:tcW w:w="3510" w:type="dxa"/>
            <w:vAlign w:val="bottom"/>
          </w:tcPr>
          <w:p w14:paraId="19BFE4FF" w14:textId="6FAAD298" w:rsidR="00AC1475" w:rsidRPr="00BB102D" w:rsidRDefault="00AC1475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133BA6" w14:textId="36F32468" w:rsidR="00AC1475" w:rsidRPr="00506E99" w:rsidRDefault="00AC1475" w:rsidP="00AC1475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8E3FF55" w14:textId="77777777" w:rsidR="00AC1475" w:rsidRPr="00BB102D" w:rsidRDefault="00AC1475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C74A47" w14:textId="625D78E0" w:rsidR="00AC1475" w:rsidRPr="00BB102D" w:rsidRDefault="00AC1475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795CF0" w14:textId="77777777" w:rsidR="00AC1475" w:rsidRPr="00BB102D" w:rsidRDefault="00AC1475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7EF202E" w14:textId="5DCB7BE9" w:rsidR="00AC1475" w:rsidRPr="00AC1475" w:rsidRDefault="00AC1475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BB25901" w14:textId="77777777" w:rsidR="00AC1475" w:rsidRPr="00BB102D" w:rsidRDefault="00AC1475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0D6277" w14:textId="73AA0D41" w:rsidR="00AC1475" w:rsidRPr="00BB102D" w:rsidRDefault="00AC1475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C1475" w:rsidRPr="00BB102D" w14:paraId="73D0E5F1" w14:textId="77777777" w:rsidTr="00AC1475">
        <w:trPr>
          <w:trHeight w:val="399"/>
        </w:trPr>
        <w:tc>
          <w:tcPr>
            <w:tcW w:w="3510" w:type="dxa"/>
            <w:vAlign w:val="bottom"/>
          </w:tcPr>
          <w:p w14:paraId="70AF0D59" w14:textId="12A83219" w:rsidR="00AC1475" w:rsidRPr="00096AD4" w:rsidRDefault="00AC1475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96A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096AD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096A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33B28A" w14:textId="77777777" w:rsidR="00AC1475" w:rsidRPr="00506E99" w:rsidRDefault="00AC1475" w:rsidP="00AC1475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552874" w14:textId="77777777" w:rsidR="00AC1475" w:rsidRPr="00BB102D" w:rsidRDefault="00AC1475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FDDF8D" w14:textId="77777777" w:rsidR="00AC1475" w:rsidRPr="00BB102D" w:rsidRDefault="00AC1475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761643" w14:textId="77777777" w:rsidR="00AC1475" w:rsidRPr="00BB102D" w:rsidRDefault="00AC1475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440F3B6" w14:textId="77777777" w:rsidR="00AC1475" w:rsidRPr="00AC1475" w:rsidRDefault="00AC1475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AD27220" w14:textId="77777777" w:rsidR="00AC1475" w:rsidRPr="00BB102D" w:rsidRDefault="00AC1475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70E368" w14:textId="77777777" w:rsidR="00AC1475" w:rsidRPr="00BB102D" w:rsidRDefault="00AC1475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42A7E" w:rsidRPr="00BB102D" w14:paraId="61001676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30125499" w14:textId="3256F962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F02C1" w14:textId="3BAC6CE4" w:rsidR="00542A7E" w:rsidRPr="00542A7E" w:rsidRDefault="00F00AC8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00AC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097EF9"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Pr="00F00AC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097EF9"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282</w:t>
            </w:r>
            <w:r w:rsidRPr="00F00AC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8A96713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E43040" w14:textId="60F647E4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6E1BD3E6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D17CA" w14:textId="21D89C4A" w:rsidR="00542A7E" w:rsidRPr="00542A7E" w:rsidRDefault="00542A7E" w:rsidP="00542A7E">
            <w:pPr>
              <w:pStyle w:val="acctmergecolhdg"/>
              <w:tabs>
                <w:tab w:val="decimal" w:pos="70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42A7E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1A67653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16351B" w14:textId="61A5434B" w:rsidR="00542A7E" w:rsidRPr="00542A7E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2A7E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542A7E" w:rsidRPr="00BB102D" w14:paraId="56C43F84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5B6A9BE9" w14:textId="7B8814BC" w:rsidR="00542A7E" w:rsidRPr="00096AD4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96AD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096AD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096AD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กำไรขาดทุนในภายหลัง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E010C" w14:textId="0361EE6E" w:rsidR="00542A7E" w:rsidRPr="00096AD4" w:rsidRDefault="00F00AC8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A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F00A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Pr="00F00A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10AEE86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D30E5" w14:textId="3C4CC33B" w:rsidR="00542A7E" w:rsidRPr="00096AD4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42A7E" w:rsidRPr="00096A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46F98D18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6B722" w14:textId="37FD977C" w:rsidR="00542A7E" w:rsidRPr="00096AD4" w:rsidRDefault="00542A7E" w:rsidP="00542A7E">
            <w:pPr>
              <w:pStyle w:val="acctmergecolhdg"/>
              <w:tabs>
                <w:tab w:val="decimal" w:pos="70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6AD4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CCC7A9B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84B7A" w14:textId="7714402D" w:rsidR="00542A7E" w:rsidRPr="00096AD4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6AD4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7B1B08" w:rsidRPr="00BB102D" w14:paraId="0900DC47" w14:textId="77777777" w:rsidTr="007B1B08">
        <w:trPr>
          <w:trHeight w:val="50"/>
        </w:trPr>
        <w:tc>
          <w:tcPr>
            <w:tcW w:w="3510" w:type="dxa"/>
            <w:vAlign w:val="bottom"/>
          </w:tcPr>
          <w:p w14:paraId="18338264" w14:textId="77777777" w:rsidR="007B1B08" w:rsidRPr="007B1B08" w:rsidRDefault="007B1B08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DFC64" w14:textId="77777777" w:rsidR="007B1B08" w:rsidRPr="007B1B08" w:rsidRDefault="007B1B08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vAlign w:val="bottom"/>
          </w:tcPr>
          <w:p w14:paraId="18683570" w14:textId="77777777" w:rsidR="007B1B08" w:rsidRPr="007B1B08" w:rsidRDefault="007B1B08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D6CA7F" w14:textId="77777777" w:rsidR="007B1B08" w:rsidRPr="007B1B08" w:rsidRDefault="007B1B08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vAlign w:val="bottom"/>
          </w:tcPr>
          <w:p w14:paraId="7B236EE8" w14:textId="77777777" w:rsidR="007B1B08" w:rsidRPr="007B1B08" w:rsidRDefault="007B1B08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2B564" w14:textId="77777777" w:rsidR="007B1B08" w:rsidRPr="007B1B08" w:rsidRDefault="007B1B08" w:rsidP="00542A7E">
            <w:pPr>
              <w:pStyle w:val="acctmergecolhdg"/>
              <w:tabs>
                <w:tab w:val="decimal" w:pos="700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"/>
                <w:szCs w:val="2"/>
              </w:rPr>
            </w:pPr>
          </w:p>
        </w:tc>
        <w:tc>
          <w:tcPr>
            <w:tcW w:w="243" w:type="dxa"/>
            <w:vAlign w:val="bottom"/>
          </w:tcPr>
          <w:p w14:paraId="7AD58196" w14:textId="77777777" w:rsidR="007B1B08" w:rsidRPr="007B1B08" w:rsidRDefault="007B1B08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D94389" w14:textId="77777777" w:rsidR="007B1B08" w:rsidRPr="007B1B08" w:rsidRDefault="007B1B08" w:rsidP="00542A7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"/>
                <w:szCs w:val="2"/>
              </w:rPr>
            </w:pPr>
          </w:p>
        </w:tc>
      </w:tr>
      <w:tr w:rsidR="00542A7E" w:rsidRPr="00BB102D" w14:paraId="0077A44E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234CBCCE" w14:textId="2D6F90A4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DD189A" w14:textId="2F3E7CAC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00AC8" w:rsidRPr="00F00A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</w:t>
            </w:r>
            <w:r w:rsidR="00F00AC8" w:rsidRPr="00F00A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705</w:t>
            </w:r>
          </w:p>
        </w:tc>
        <w:tc>
          <w:tcPr>
            <w:tcW w:w="270" w:type="dxa"/>
            <w:vAlign w:val="bottom"/>
          </w:tcPr>
          <w:p w14:paraId="750580D7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F2CC172" w14:textId="1CDD717B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784</w:t>
            </w:r>
            <w:r w:rsidR="00542A7E" w:rsidRPr="00542A7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912</w:t>
            </w:r>
          </w:p>
        </w:tc>
        <w:tc>
          <w:tcPr>
            <w:tcW w:w="270" w:type="dxa"/>
            <w:vAlign w:val="bottom"/>
          </w:tcPr>
          <w:p w14:paraId="230630AC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85EC82" w14:textId="725733FE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</w:t>
            </w:r>
            <w:r w:rsidR="00CA5E63" w:rsidRPr="00CA5E63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056</w:t>
            </w:r>
            <w:r w:rsidR="00CA5E63" w:rsidRPr="00CA5E63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196</w:t>
            </w:r>
          </w:p>
        </w:tc>
        <w:tc>
          <w:tcPr>
            <w:tcW w:w="243" w:type="dxa"/>
            <w:vAlign w:val="bottom"/>
          </w:tcPr>
          <w:p w14:paraId="0FCF0FA5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97ED4F" w14:textId="442740B5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754</w:t>
            </w:r>
            <w:r w:rsidR="00542A7E" w:rsidRPr="00542A7E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016</w:t>
            </w:r>
          </w:p>
        </w:tc>
      </w:tr>
      <w:tr w:rsidR="00E753B6" w:rsidRPr="00BB102D" w14:paraId="3DC8A91F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7D6E1920" w14:textId="5D77D1AB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การแบ่งปันกำไร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EF7AA" w14:textId="182E4023" w:rsidR="00E753B6" w:rsidRPr="00506E99" w:rsidRDefault="00E753B6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01D36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6D5C30" w14:textId="655565C6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6606D" w14:textId="77777777" w:rsidR="00E753B6" w:rsidRPr="00DE5448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C5DF7E9" w14:textId="56A0792C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4BFC75F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467A25" w14:textId="76EF5518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42A7E" w:rsidRPr="00BB102D" w14:paraId="13C71936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560CCF45" w14:textId="28E2AE54" w:rsidR="00542A7E" w:rsidRPr="00BB102D" w:rsidRDefault="00542A7E" w:rsidP="00542A7E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9D9AF" w14:textId="15A67AC0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F00AC8" w:rsidRPr="00F00AC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427</w:t>
            </w:r>
            <w:r w:rsidR="00F00AC8" w:rsidRPr="00F00AC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425</w:t>
            </w:r>
          </w:p>
        </w:tc>
        <w:tc>
          <w:tcPr>
            <w:tcW w:w="270" w:type="dxa"/>
            <w:vAlign w:val="bottom"/>
          </w:tcPr>
          <w:p w14:paraId="3B30E7BD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371D58" w14:textId="11B2E16A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756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352</w:t>
            </w:r>
          </w:p>
        </w:tc>
        <w:tc>
          <w:tcPr>
            <w:tcW w:w="270" w:type="dxa"/>
            <w:vAlign w:val="bottom"/>
          </w:tcPr>
          <w:p w14:paraId="036D9117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D63C3D9" w14:textId="23C1B8A0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</w:t>
            </w:r>
            <w:r w:rsidR="00CA5E63" w:rsidRPr="00CA5E63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056</w:t>
            </w:r>
            <w:r w:rsidR="00CA5E63" w:rsidRPr="00CA5E63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196</w:t>
            </w:r>
          </w:p>
        </w:tc>
        <w:tc>
          <w:tcPr>
            <w:tcW w:w="243" w:type="dxa"/>
            <w:vAlign w:val="bottom"/>
          </w:tcPr>
          <w:p w14:paraId="175D20EB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C49CFA" w14:textId="4E491ABD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754</w:t>
            </w:r>
            <w:r w:rsidR="00542A7E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016</w:t>
            </w:r>
          </w:p>
        </w:tc>
      </w:tr>
      <w:tr w:rsidR="00542A7E" w:rsidRPr="00BB102D" w14:paraId="0C7C85BC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581EDFCB" w14:textId="10264129" w:rsidR="00542A7E" w:rsidRPr="00BB102D" w:rsidRDefault="00542A7E" w:rsidP="00542A7E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29028" w14:textId="39ADD40D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</w:t>
            </w:r>
            <w:r w:rsidR="00CA5E63" w:rsidRPr="00CA5E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562</w:t>
            </w:r>
          </w:p>
        </w:tc>
        <w:tc>
          <w:tcPr>
            <w:tcW w:w="270" w:type="dxa"/>
            <w:vAlign w:val="bottom"/>
          </w:tcPr>
          <w:p w14:paraId="74711B41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2F8CD1" w14:textId="6CA7357D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18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760</w:t>
            </w:r>
          </w:p>
        </w:tc>
        <w:tc>
          <w:tcPr>
            <w:tcW w:w="270" w:type="dxa"/>
            <w:vAlign w:val="bottom"/>
          </w:tcPr>
          <w:p w14:paraId="6539FFAC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249D7" w14:textId="447B8EED" w:rsidR="00542A7E" w:rsidRPr="00542A7E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2A7E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1A7AD93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BAAC9A" w14:textId="18A28D47" w:rsidR="00542A7E" w:rsidRPr="00542A7E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2A7E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542A7E" w:rsidRPr="00BB102D" w14:paraId="136AD3B9" w14:textId="77777777" w:rsidTr="00D5247F">
        <w:trPr>
          <w:trHeight w:val="404"/>
        </w:trPr>
        <w:tc>
          <w:tcPr>
            <w:tcW w:w="3510" w:type="dxa"/>
            <w:vAlign w:val="center"/>
          </w:tcPr>
          <w:p w14:paraId="20234575" w14:textId="44CEADC5" w:rsidR="00542A7E" w:rsidRPr="00F7666E" w:rsidRDefault="00542A7E" w:rsidP="00542A7E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C3029" w14:textId="0A438511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00AC8" w:rsidRPr="00F00A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  <w:r w:rsidR="00F00AC8" w:rsidRPr="00F00A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270" w:type="dxa"/>
            <w:vAlign w:val="bottom"/>
          </w:tcPr>
          <w:p w14:paraId="7E70576D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6FC31" w14:textId="1B48CA21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775</w:t>
            </w:r>
            <w:r w:rsidR="00542A7E" w:rsidRPr="00542A7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270" w:type="dxa"/>
            <w:vAlign w:val="bottom"/>
          </w:tcPr>
          <w:p w14:paraId="7095A68F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3B615" w14:textId="72D7BE67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</w:t>
            </w:r>
            <w:r w:rsidR="00CA5E63" w:rsidRPr="00CA5E63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056</w:t>
            </w:r>
            <w:r w:rsidR="00CA5E63" w:rsidRPr="00CA5E63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196</w:t>
            </w:r>
          </w:p>
        </w:tc>
        <w:tc>
          <w:tcPr>
            <w:tcW w:w="243" w:type="dxa"/>
            <w:vAlign w:val="bottom"/>
          </w:tcPr>
          <w:p w14:paraId="4D0D2077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35119" w14:textId="62803C5D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754</w:t>
            </w:r>
            <w:r w:rsidR="00542A7E" w:rsidRPr="00542A7E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016</w:t>
            </w:r>
          </w:p>
        </w:tc>
      </w:tr>
      <w:tr w:rsidR="00AC1475" w:rsidRPr="00BB102D" w14:paraId="67927D50" w14:textId="77777777" w:rsidTr="00CB7627">
        <w:trPr>
          <w:trHeight w:val="404"/>
        </w:trPr>
        <w:tc>
          <w:tcPr>
            <w:tcW w:w="3510" w:type="dxa"/>
            <w:vAlign w:val="bottom"/>
          </w:tcPr>
          <w:p w14:paraId="3F676AF9" w14:textId="1F500FB8" w:rsidR="00AC1475" w:rsidRPr="00F7666E" w:rsidRDefault="00AC1475" w:rsidP="00AC1475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7FAA92" w14:textId="77777777" w:rsidR="00AC1475" w:rsidRPr="00506E99" w:rsidRDefault="00AC1475" w:rsidP="00AC1475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BF9442" w14:textId="77777777" w:rsidR="00AC1475" w:rsidRPr="00BB102D" w:rsidRDefault="00AC1475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A76D23" w14:textId="77777777" w:rsidR="00AC1475" w:rsidRPr="00BB102D" w:rsidRDefault="00AC1475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12A44A" w14:textId="77777777" w:rsidR="00AC1475" w:rsidRPr="00BB102D" w:rsidRDefault="00AC1475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9359D27" w14:textId="77777777" w:rsidR="00AC1475" w:rsidRPr="00AC1475" w:rsidRDefault="00AC1475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8DA94B8" w14:textId="77777777" w:rsidR="00AC1475" w:rsidRPr="00BB102D" w:rsidRDefault="00AC1475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882F7C" w14:textId="77777777" w:rsidR="00AC1475" w:rsidRPr="00BB102D" w:rsidRDefault="00AC1475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42A7E" w:rsidRPr="00BB102D" w14:paraId="6ABADB4A" w14:textId="77777777" w:rsidTr="00D5247F">
        <w:trPr>
          <w:trHeight w:val="404"/>
        </w:trPr>
        <w:tc>
          <w:tcPr>
            <w:tcW w:w="3510" w:type="dxa"/>
            <w:vAlign w:val="bottom"/>
          </w:tcPr>
          <w:p w14:paraId="737AB77E" w14:textId="73834B39" w:rsidR="00542A7E" w:rsidRDefault="00542A7E" w:rsidP="00542A7E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DE5C60" w14:textId="7ED30B52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DC641F" w:rsidRPr="00DC641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422</w:t>
            </w:r>
            <w:r w:rsidR="00DC641F" w:rsidRPr="00DC641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213</w:t>
            </w:r>
          </w:p>
        </w:tc>
        <w:tc>
          <w:tcPr>
            <w:tcW w:w="270" w:type="dxa"/>
            <w:vAlign w:val="bottom"/>
          </w:tcPr>
          <w:p w14:paraId="7E8AB599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65AFE9" w14:textId="4BD7A6C9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766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152</w:t>
            </w:r>
          </w:p>
        </w:tc>
        <w:tc>
          <w:tcPr>
            <w:tcW w:w="270" w:type="dxa"/>
            <w:vAlign w:val="bottom"/>
          </w:tcPr>
          <w:p w14:paraId="1A1A44E7" w14:textId="77777777" w:rsidR="00542A7E" w:rsidRPr="00542A7E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CD221CA" w14:textId="39AA5382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</w:t>
            </w:r>
            <w:r w:rsidR="00CA5E63" w:rsidRPr="00CA5E63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056</w:t>
            </w:r>
            <w:r w:rsidR="00CA5E63" w:rsidRPr="00CA5E63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196</w:t>
            </w:r>
          </w:p>
        </w:tc>
        <w:tc>
          <w:tcPr>
            <w:tcW w:w="243" w:type="dxa"/>
            <w:vAlign w:val="bottom"/>
          </w:tcPr>
          <w:p w14:paraId="2467345A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501ED0" w14:textId="31FED16C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754</w:t>
            </w:r>
            <w:r w:rsidR="00542A7E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016</w:t>
            </w:r>
          </w:p>
        </w:tc>
      </w:tr>
      <w:tr w:rsidR="00542A7E" w:rsidRPr="00BB102D" w14:paraId="4A09A7F4" w14:textId="77777777" w:rsidTr="00D5247F">
        <w:trPr>
          <w:trHeight w:val="404"/>
        </w:trPr>
        <w:tc>
          <w:tcPr>
            <w:tcW w:w="3510" w:type="dxa"/>
            <w:vAlign w:val="bottom"/>
          </w:tcPr>
          <w:p w14:paraId="5CA08318" w14:textId="63D1F4BC" w:rsidR="00542A7E" w:rsidRDefault="00542A7E" w:rsidP="00542A7E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2060A" w14:textId="06F8D7BF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</w:t>
            </w:r>
            <w:r w:rsidR="00DC641F" w:rsidRPr="00DC641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492</w:t>
            </w:r>
          </w:p>
        </w:tc>
        <w:tc>
          <w:tcPr>
            <w:tcW w:w="270" w:type="dxa"/>
            <w:vAlign w:val="bottom"/>
          </w:tcPr>
          <w:p w14:paraId="583E6AB3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90304A" w14:textId="138211E4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18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760</w:t>
            </w:r>
          </w:p>
        </w:tc>
        <w:tc>
          <w:tcPr>
            <w:tcW w:w="270" w:type="dxa"/>
            <w:vAlign w:val="bottom"/>
          </w:tcPr>
          <w:p w14:paraId="4F9969DD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F1B2D" w14:textId="782D5644" w:rsidR="00542A7E" w:rsidRPr="00542A7E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2A7E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64269A8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DC49D8" w14:textId="5FA4E51E" w:rsidR="00542A7E" w:rsidRPr="00542A7E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2A7E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542A7E" w:rsidRPr="00BB102D" w14:paraId="12F23DC9" w14:textId="77777777" w:rsidTr="00D5247F">
        <w:trPr>
          <w:trHeight w:val="404"/>
        </w:trPr>
        <w:tc>
          <w:tcPr>
            <w:tcW w:w="3510" w:type="dxa"/>
            <w:vAlign w:val="center"/>
          </w:tcPr>
          <w:p w14:paraId="3AF43039" w14:textId="361CAD9F" w:rsidR="00542A7E" w:rsidRDefault="00542A7E" w:rsidP="00542A7E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ACF87" w14:textId="6BC0E767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C641F" w:rsidRPr="00DC64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</w:t>
            </w:r>
            <w:r w:rsidR="00DC641F" w:rsidRPr="00DC64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705</w:t>
            </w:r>
          </w:p>
        </w:tc>
        <w:tc>
          <w:tcPr>
            <w:tcW w:w="270" w:type="dxa"/>
            <w:vAlign w:val="bottom"/>
          </w:tcPr>
          <w:p w14:paraId="7F283931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7141F" w14:textId="33815415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784</w:t>
            </w:r>
            <w:r w:rsidR="00542A7E" w:rsidRPr="00542A7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912</w:t>
            </w:r>
          </w:p>
        </w:tc>
        <w:tc>
          <w:tcPr>
            <w:tcW w:w="270" w:type="dxa"/>
            <w:vAlign w:val="bottom"/>
          </w:tcPr>
          <w:p w14:paraId="073BC4E7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D8B04" w14:textId="0A160CEF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</w:t>
            </w:r>
            <w:r w:rsidR="00CA5E63" w:rsidRPr="00CA5E63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056</w:t>
            </w:r>
            <w:r w:rsidR="00CA5E63" w:rsidRPr="00CA5E63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196</w:t>
            </w:r>
          </w:p>
        </w:tc>
        <w:tc>
          <w:tcPr>
            <w:tcW w:w="243" w:type="dxa"/>
            <w:vAlign w:val="bottom"/>
          </w:tcPr>
          <w:p w14:paraId="0BCADBAB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9DFFB" w14:textId="56D1CC41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754</w:t>
            </w:r>
            <w:r w:rsidR="00542A7E" w:rsidRPr="00542A7E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016</w:t>
            </w:r>
          </w:p>
        </w:tc>
      </w:tr>
      <w:tr w:rsidR="00AC1475" w:rsidRPr="00CE2716" w14:paraId="28147FD0" w14:textId="77777777" w:rsidTr="00716264">
        <w:trPr>
          <w:trHeight w:val="224"/>
        </w:trPr>
        <w:tc>
          <w:tcPr>
            <w:tcW w:w="3510" w:type="dxa"/>
            <w:vAlign w:val="bottom"/>
          </w:tcPr>
          <w:p w14:paraId="1D739872" w14:textId="77777777" w:rsidR="00AC1475" w:rsidRPr="00CE2716" w:rsidRDefault="00AC1475" w:rsidP="00AC1475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AC169E" w14:textId="77777777" w:rsidR="00AC1475" w:rsidRPr="00CE2716" w:rsidRDefault="00AC1475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2EC96FF" w14:textId="77777777" w:rsidR="00AC1475" w:rsidRPr="00CE2716" w:rsidRDefault="00AC1475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969882F" w14:textId="77777777" w:rsidR="00AC1475" w:rsidRPr="00CE2716" w:rsidRDefault="00AC1475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09A3ADB" w14:textId="77777777" w:rsidR="00AC1475" w:rsidRPr="00CE2716" w:rsidRDefault="00AC1475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27D0BDD9" w14:textId="77777777" w:rsidR="00AC1475" w:rsidRPr="00AC1475" w:rsidRDefault="00AC1475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E1002F4" w14:textId="77777777" w:rsidR="00AC1475" w:rsidRPr="00CE2716" w:rsidRDefault="00AC1475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74E0B4E" w14:textId="77777777" w:rsidR="00AC1475" w:rsidRPr="00CE2716" w:rsidRDefault="00AC1475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42A7E" w:rsidRPr="00BB102D" w14:paraId="00E68BB7" w14:textId="77777777" w:rsidTr="00D5247F">
        <w:trPr>
          <w:trHeight w:val="404"/>
        </w:trPr>
        <w:tc>
          <w:tcPr>
            <w:tcW w:w="3510" w:type="dxa"/>
            <w:vAlign w:val="bottom"/>
          </w:tcPr>
          <w:p w14:paraId="77F48A11" w14:textId="3815F07F" w:rsidR="00542A7E" w:rsidRDefault="00542A7E" w:rsidP="00542A7E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 (เยน)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B619F04" w14:textId="08094C27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A5E63" w:rsidRPr="00CA5E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6B1E4B92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4460845" w14:textId="110C80B4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42A7E" w:rsidRPr="00542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0DB7E5A8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62F22669" w14:textId="59A46573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A5E63" w:rsidRPr="00CA5E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43" w:type="dxa"/>
          </w:tcPr>
          <w:p w14:paraId="7EB875D0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58CAD71" w14:textId="5462889A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5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42A7E" w:rsidRPr="00542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</w:tr>
    </w:tbl>
    <w:p w14:paraId="4008EAE0" w14:textId="2AF2BF13" w:rsidR="00BB29AF" w:rsidRPr="00096AD4" w:rsidRDefault="00137E2C" w:rsidP="00CE2716">
      <w:pPr>
        <w:tabs>
          <w:tab w:val="clear" w:pos="227"/>
          <w:tab w:val="clear" w:pos="454"/>
          <w:tab w:val="clear" w:pos="680"/>
          <w:tab w:val="left" w:pos="540"/>
          <w:tab w:val="num" w:pos="1080"/>
        </w:tabs>
        <w:jc w:val="thaiDistribute"/>
        <w:rPr>
          <w:rFonts w:asciiTheme="majorBidi" w:hAnsiTheme="majorBidi" w:cstheme="majorBidi"/>
          <w:b/>
          <w:bCs/>
          <w:sz w:val="2"/>
          <w:szCs w:val="2"/>
          <w:cs/>
        </w:rPr>
      </w:pPr>
      <w:r>
        <w:rPr>
          <w:rFonts w:asciiTheme="majorBidi" w:hAnsiTheme="majorBidi" w:cstheme="majorBidi"/>
          <w:b/>
          <w:bCs/>
          <w:sz w:val="2"/>
          <w:szCs w:val="2"/>
          <w:cs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107"/>
        <w:gridCol w:w="243"/>
        <w:gridCol w:w="1260"/>
      </w:tblGrid>
      <w:tr w:rsidR="00BB29AF" w:rsidRPr="00BB102D" w14:paraId="4DA3E53D" w14:textId="77777777" w:rsidTr="00AC1475">
        <w:trPr>
          <w:trHeight w:val="385"/>
          <w:tblHeader/>
        </w:trPr>
        <w:tc>
          <w:tcPr>
            <w:tcW w:w="3510" w:type="dxa"/>
          </w:tcPr>
          <w:p w14:paraId="6348187A" w14:textId="77777777" w:rsidR="00BB29AF" w:rsidRPr="00BB102D" w:rsidRDefault="00BB29AF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FDFEB77" w14:textId="77777777" w:rsidR="00BB29AF" w:rsidRPr="00BB102D" w:rsidRDefault="00BB29AF" w:rsidP="00AC14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C592AB2" w14:textId="77777777" w:rsidR="00BB29AF" w:rsidRPr="00BB102D" w:rsidRDefault="00BB29AF" w:rsidP="00AC14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3C7A8CE" w14:textId="77777777" w:rsidR="00BB29AF" w:rsidRPr="00BB102D" w:rsidRDefault="00BB29AF" w:rsidP="00AC14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29AF" w:rsidRPr="00BB102D" w14:paraId="6B9AC2E0" w14:textId="77777777" w:rsidTr="00AC1475">
        <w:trPr>
          <w:trHeight w:val="385"/>
          <w:tblHeader/>
        </w:trPr>
        <w:tc>
          <w:tcPr>
            <w:tcW w:w="3510" w:type="dxa"/>
          </w:tcPr>
          <w:p w14:paraId="239E3F7C" w14:textId="77777777" w:rsidR="00BB29AF" w:rsidRPr="00BB102D" w:rsidRDefault="00BB29AF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08F64839" w14:textId="10400D3D" w:rsidR="00BB29AF" w:rsidRPr="006D2ED9" w:rsidRDefault="00BB29AF" w:rsidP="00AC14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สำหรับงวดหกเดือนสิ้นสุด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มิถุนยายน</w:t>
            </w:r>
          </w:p>
        </w:tc>
        <w:tc>
          <w:tcPr>
            <w:tcW w:w="270" w:type="dxa"/>
          </w:tcPr>
          <w:p w14:paraId="6B3D73D1" w14:textId="77777777" w:rsidR="00BB29AF" w:rsidRPr="00BB102D" w:rsidRDefault="00BB29AF" w:rsidP="00AC14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2F911336" w14:textId="6D354227" w:rsidR="00BB29AF" w:rsidRPr="00C656BD" w:rsidRDefault="00BB29AF" w:rsidP="00AC14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สำหรับงวดหกเดือนสิ้นสุด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097EF9" w:rsidRPr="00097EF9"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มิถุนยายน</w:t>
            </w:r>
          </w:p>
        </w:tc>
      </w:tr>
      <w:tr w:rsidR="00BB29AF" w:rsidRPr="00BB102D" w14:paraId="19DFCEBC" w14:textId="77777777" w:rsidTr="00AC1475">
        <w:trPr>
          <w:trHeight w:val="385"/>
          <w:tblHeader/>
        </w:trPr>
        <w:tc>
          <w:tcPr>
            <w:tcW w:w="3510" w:type="dxa"/>
          </w:tcPr>
          <w:p w14:paraId="2B32F76C" w14:textId="77777777" w:rsidR="00BB29AF" w:rsidRPr="00D85A54" w:rsidRDefault="00BB29AF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753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5D4AC160" w14:textId="69D18EE9" w:rsidR="00BB29AF" w:rsidRPr="00BB102D" w:rsidRDefault="00097EF9" w:rsidP="00AC14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70" w:type="dxa"/>
          </w:tcPr>
          <w:p w14:paraId="17E9633C" w14:textId="77777777" w:rsidR="00BB29AF" w:rsidRPr="00BB102D" w:rsidRDefault="00BB29AF" w:rsidP="00AC14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90A2BA" w14:textId="5525DCB6" w:rsidR="00BB29AF" w:rsidRPr="00BB102D" w:rsidRDefault="00097EF9" w:rsidP="00AC14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ABFA0AD" w14:textId="77777777" w:rsidR="00BB29AF" w:rsidRPr="00BB102D" w:rsidRDefault="00BB29AF" w:rsidP="00AC14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483BDED" w14:textId="60593E1B" w:rsidR="00BB29AF" w:rsidRPr="00BB102D" w:rsidRDefault="00097EF9" w:rsidP="00AC14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43" w:type="dxa"/>
          </w:tcPr>
          <w:p w14:paraId="0D1A05F7" w14:textId="77777777" w:rsidR="00BB29AF" w:rsidRPr="00BB102D" w:rsidRDefault="00BB29AF" w:rsidP="00AC14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63988B" w14:textId="3D580E64" w:rsidR="00BB29AF" w:rsidRPr="00BB102D" w:rsidRDefault="00097EF9" w:rsidP="00AC14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EF9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97EF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B29AF" w:rsidRPr="00BB102D" w14:paraId="157B3B69" w14:textId="77777777" w:rsidTr="00AC1475">
        <w:trPr>
          <w:trHeight w:val="399"/>
          <w:tblHeader/>
        </w:trPr>
        <w:tc>
          <w:tcPr>
            <w:tcW w:w="3510" w:type="dxa"/>
          </w:tcPr>
          <w:p w14:paraId="3A0ACBA7" w14:textId="77777777" w:rsidR="00BB29AF" w:rsidRPr="00BB102D" w:rsidRDefault="00BB29AF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hideMark/>
          </w:tcPr>
          <w:p w14:paraId="4B3398D7" w14:textId="77777777" w:rsidR="00BB29AF" w:rsidRPr="00BB102D" w:rsidRDefault="00BB29AF" w:rsidP="00AC14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เยน</w:t>
            </w: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BB29AF" w:rsidRPr="00BB102D" w14:paraId="3793EB5B" w14:textId="77777777" w:rsidTr="00AC1475">
        <w:trPr>
          <w:trHeight w:val="399"/>
        </w:trPr>
        <w:tc>
          <w:tcPr>
            <w:tcW w:w="3510" w:type="dxa"/>
            <w:vAlign w:val="bottom"/>
          </w:tcPr>
          <w:p w14:paraId="33A2F3AD" w14:textId="77777777" w:rsidR="00BB29AF" w:rsidRPr="00C50C6C" w:rsidRDefault="00BB29A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6B0719" w14:textId="77777777" w:rsidR="00BB29AF" w:rsidRPr="00B41FC3" w:rsidRDefault="00BB29AF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BF5FD" w14:textId="77777777" w:rsidR="00BB29AF" w:rsidRPr="00BB102D" w:rsidRDefault="00BB29A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18D5AF" w14:textId="77777777" w:rsidR="00BB29AF" w:rsidRPr="00DE5448" w:rsidRDefault="00BB29AF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CA6E32" w14:textId="77777777" w:rsidR="00BB29AF" w:rsidRPr="00BB102D" w:rsidRDefault="00BB29A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DF242E9" w14:textId="77777777" w:rsidR="00BB29AF" w:rsidRPr="00FF092A" w:rsidRDefault="00BB29AF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1FDE12E" w14:textId="77777777" w:rsidR="00BB29AF" w:rsidRPr="00BB102D" w:rsidRDefault="00BB29A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B450FF" w14:textId="77777777" w:rsidR="00BB29AF" w:rsidRPr="00DE5448" w:rsidRDefault="00BB29AF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2A7E" w:rsidRPr="00BB102D" w14:paraId="07F1698C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40B8CCAE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90F679" w14:textId="2D069ED9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="00CA5E63" w:rsidRPr="00CA5E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559</w:t>
            </w:r>
            <w:r w:rsidR="00CA5E63" w:rsidRPr="00CA5E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340</w:t>
            </w:r>
          </w:p>
        </w:tc>
        <w:tc>
          <w:tcPr>
            <w:tcW w:w="270" w:type="dxa"/>
            <w:vAlign w:val="bottom"/>
          </w:tcPr>
          <w:p w14:paraId="304C2978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DFAC32" w14:textId="54E6B23C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938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DDDE91" w14:textId="77777777" w:rsidR="00542A7E" w:rsidRPr="00542A7E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1B049CD" w14:textId="71565FE9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10</w:t>
            </w:r>
            <w:r w:rsidR="00542A7E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519</w:t>
            </w:r>
            <w:r w:rsidR="00542A7E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087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0C113E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FE5437" w14:textId="686B4094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6</w:t>
            </w:r>
            <w:r w:rsidR="00542A7E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720</w:t>
            </w:r>
            <w:r w:rsidR="00542A7E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800</w:t>
            </w:r>
          </w:p>
        </w:tc>
      </w:tr>
      <w:tr w:rsidR="00542A7E" w:rsidRPr="00BB102D" w14:paraId="58080715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536ACFBD" w14:textId="77777777" w:rsid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A4DAA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B0621F" w14:textId="159BE8A1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207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275</w:t>
            </w:r>
          </w:p>
        </w:tc>
        <w:tc>
          <w:tcPr>
            <w:tcW w:w="270" w:type="dxa"/>
            <w:vAlign w:val="bottom"/>
          </w:tcPr>
          <w:p w14:paraId="60B11EA5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F1828D" w14:textId="3AD66652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440</w:t>
            </w:r>
            <w:r w:rsidR="00542A7E" w:rsidRPr="00542A7E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505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2A1033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1BC381C" w14:textId="414E1F7E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207</w:t>
            </w:r>
            <w:r w:rsidR="00542A7E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275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CC1843B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FAA13B" w14:textId="3E328C30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440</w:t>
            </w:r>
            <w:r w:rsidR="00542A7E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505</w:t>
            </w:r>
          </w:p>
        </w:tc>
      </w:tr>
      <w:tr w:rsidR="00542A7E" w:rsidRPr="00BB102D" w14:paraId="0B0DC038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4704A8BD" w14:textId="77777777" w:rsid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กำไรจากอัตราแลกเปลี่ยน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A3B05" w14:textId="3B254215" w:rsidR="00542A7E" w:rsidRPr="00096AD4" w:rsidRDefault="00542A7E" w:rsidP="00096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46F8EC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841DD" w14:textId="00BD5705" w:rsidR="00542A7E" w:rsidRPr="00542A7E" w:rsidRDefault="00542A7E" w:rsidP="00096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9383BE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931DC4D" w14:textId="32E31C96" w:rsidR="00542A7E" w:rsidRPr="00542A7E" w:rsidRDefault="00542A7E" w:rsidP="00096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DD4C5E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C7762E" w14:textId="391951EA" w:rsidR="00542A7E" w:rsidRPr="00542A7E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542A7E" w:rsidRPr="00BB102D" w14:paraId="53206966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2993E169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B5469" w14:textId="223D3AD4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</w:t>
            </w:r>
            <w:r w:rsidR="00CA5E63" w:rsidRPr="00CA5E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783</w:t>
            </w:r>
          </w:p>
        </w:tc>
        <w:tc>
          <w:tcPr>
            <w:tcW w:w="270" w:type="dxa"/>
            <w:vAlign w:val="bottom"/>
          </w:tcPr>
          <w:p w14:paraId="6421FCC2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A9CA9" w14:textId="2EA184F5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55</w:t>
            </w:r>
            <w:r w:rsidR="00542A7E" w:rsidRPr="00542A7E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321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88AE5F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66E72" w14:textId="04AEBEA2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87</w:t>
            </w:r>
            <w:r w:rsidR="00542A7E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032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D17CFAC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6E587" w14:textId="4A499DC4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54</w:t>
            </w:r>
            <w:r w:rsidR="00542A7E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552</w:t>
            </w:r>
          </w:p>
        </w:tc>
      </w:tr>
      <w:tr w:rsidR="00542A7E" w:rsidRPr="00BB102D" w14:paraId="27EA232C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1D78438D" w14:textId="77777777" w:rsidR="00542A7E" w:rsidRPr="00C50C6C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4355E" w14:textId="65EF6A41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A5E63" w:rsidRPr="00CA5E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</w:t>
            </w:r>
            <w:r w:rsidR="00CA5E63" w:rsidRPr="00CA5E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  <w:tc>
          <w:tcPr>
            <w:tcW w:w="270" w:type="dxa"/>
            <w:vAlign w:val="bottom"/>
          </w:tcPr>
          <w:p w14:paraId="67401304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65F51" w14:textId="28958DDD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35840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D8770" w14:textId="3109D9FF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10</w:t>
            </w:r>
            <w:r w:rsidR="00542A7E" w:rsidRPr="00542A7E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813</w:t>
            </w:r>
            <w:r w:rsidR="00542A7E" w:rsidRPr="00542A7E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394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4194A7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090A8" w14:textId="35F63F87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7</w:t>
            </w:r>
            <w:r w:rsidR="00542A7E" w:rsidRPr="00542A7E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215</w:t>
            </w:r>
            <w:r w:rsidR="00542A7E" w:rsidRPr="00542A7E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857</w:t>
            </w:r>
          </w:p>
        </w:tc>
      </w:tr>
      <w:tr w:rsidR="00542A7E" w:rsidRPr="00096AD4" w14:paraId="1082A01F" w14:textId="77777777" w:rsidTr="00096AD4">
        <w:trPr>
          <w:trHeight w:val="370"/>
        </w:trPr>
        <w:tc>
          <w:tcPr>
            <w:tcW w:w="3510" w:type="dxa"/>
            <w:vAlign w:val="bottom"/>
          </w:tcPr>
          <w:p w14:paraId="5CD67904" w14:textId="77777777" w:rsidR="00542A7E" w:rsidRPr="00096AD4" w:rsidRDefault="00542A7E" w:rsidP="0009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ED745B" w14:textId="77777777" w:rsidR="00542A7E" w:rsidRPr="00096AD4" w:rsidRDefault="00542A7E" w:rsidP="00096AD4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sz w:val="12"/>
                <w:szCs w:val="12"/>
              </w:rPr>
            </w:pPr>
          </w:p>
        </w:tc>
        <w:tc>
          <w:tcPr>
            <w:tcW w:w="270" w:type="dxa"/>
          </w:tcPr>
          <w:p w14:paraId="7295A218" w14:textId="77777777" w:rsidR="00542A7E" w:rsidRPr="00096AD4" w:rsidRDefault="00542A7E" w:rsidP="0009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</w:tcPr>
          <w:p w14:paraId="71786728" w14:textId="77777777" w:rsidR="00542A7E" w:rsidRPr="00096AD4" w:rsidRDefault="00542A7E" w:rsidP="00096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331A4DDD" w14:textId="77777777" w:rsidR="00542A7E" w:rsidRPr="00096AD4" w:rsidRDefault="00542A7E" w:rsidP="0009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7" w:type="dxa"/>
            <w:shd w:val="clear" w:color="auto" w:fill="auto"/>
          </w:tcPr>
          <w:p w14:paraId="1329D328" w14:textId="77777777" w:rsidR="00542A7E" w:rsidRPr="00096AD4" w:rsidRDefault="00542A7E" w:rsidP="00096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3" w:type="dxa"/>
            <w:shd w:val="clear" w:color="auto" w:fill="auto"/>
          </w:tcPr>
          <w:p w14:paraId="46965E07" w14:textId="77777777" w:rsidR="00542A7E" w:rsidRPr="00096AD4" w:rsidRDefault="00542A7E" w:rsidP="0009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14:paraId="11A20ABD" w14:textId="77777777" w:rsidR="00542A7E" w:rsidRPr="00096AD4" w:rsidRDefault="00542A7E" w:rsidP="00096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42A7E" w:rsidRPr="00BB102D" w14:paraId="69CB3F34" w14:textId="77777777" w:rsidTr="00AC1475">
        <w:trPr>
          <w:trHeight w:val="218"/>
        </w:trPr>
        <w:tc>
          <w:tcPr>
            <w:tcW w:w="3510" w:type="dxa"/>
            <w:vAlign w:val="bottom"/>
          </w:tcPr>
          <w:p w14:paraId="7E458639" w14:textId="77777777" w:rsidR="00542A7E" w:rsidRPr="00C50C6C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3B250E" w14:textId="77777777" w:rsidR="00542A7E" w:rsidRPr="00506E99" w:rsidRDefault="00542A7E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0956BE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516388" w14:textId="77777777" w:rsidR="00542A7E" w:rsidRPr="00B62165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642E33" w14:textId="77777777" w:rsidR="00542A7E" w:rsidRPr="00B62165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44D338B" w14:textId="77777777" w:rsidR="00542A7E" w:rsidRPr="00AC1475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60BF2D3E" w14:textId="77777777" w:rsidR="00542A7E" w:rsidRPr="00B62165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3783E2" w14:textId="77777777" w:rsidR="00542A7E" w:rsidRPr="00B62165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2A7E" w:rsidRPr="00BB102D" w14:paraId="65103C83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3544A062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C9980F" w14:textId="0ADCD0AC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CA5E63" w:rsidRPr="00CA5E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991</w:t>
            </w:r>
            <w:r w:rsidR="00CA5E63" w:rsidRPr="00CA5E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573</w:t>
            </w:r>
          </w:p>
        </w:tc>
        <w:tc>
          <w:tcPr>
            <w:tcW w:w="270" w:type="dxa"/>
            <w:vAlign w:val="bottom"/>
          </w:tcPr>
          <w:p w14:paraId="64DB43B9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C20CF6" w14:textId="0AE5CC33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542A7E" w:rsidRPr="00542A7E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377</w:t>
            </w:r>
            <w:r w:rsidR="00542A7E" w:rsidRPr="00542A7E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338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7823C5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900ED58" w14:textId="23874193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6</w:t>
            </w:r>
            <w:r w:rsidR="00FA4DAA" w:rsidRPr="00FA4DAA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754</w:t>
            </w:r>
            <w:r w:rsidR="00FA4DAA" w:rsidRPr="00FA4DAA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544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9E2C53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174073" w14:textId="3E91C445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4</w:t>
            </w:r>
            <w:r w:rsidR="00542A7E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530</w:t>
            </w:r>
            <w:r w:rsidR="00542A7E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677</w:t>
            </w:r>
          </w:p>
        </w:tc>
      </w:tr>
      <w:tr w:rsidR="00542A7E" w:rsidRPr="00BB102D" w14:paraId="3C243358" w14:textId="77777777" w:rsidTr="00FA4DAA">
        <w:trPr>
          <w:trHeight w:val="399"/>
        </w:trPr>
        <w:tc>
          <w:tcPr>
            <w:tcW w:w="3510" w:type="dxa"/>
            <w:shd w:val="clear" w:color="auto" w:fill="auto"/>
            <w:vAlign w:val="bottom"/>
          </w:tcPr>
          <w:p w14:paraId="3AEE6B65" w14:textId="77777777" w:rsid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A4DAA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9ADA8E" w14:textId="74AEC67D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3ABF63C3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62F213" w14:textId="2E31A7B9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270</w:t>
            </w:r>
            <w:r w:rsidR="00542A7E" w:rsidRPr="00542A7E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EDB29E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2EA50EF" w14:textId="4C5BE34F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179</w:t>
            </w:r>
            <w:r w:rsidR="00542A7E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22FAC48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F0F643" w14:textId="11D984A7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270</w:t>
            </w:r>
            <w:r w:rsidR="00542A7E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450</w:t>
            </w:r>
          </w:p>
        </w:tc>
      </w:tr>
      <w:tr w:rsidR="00542A7E" w:rsidRPr="00BB102D" w14:paraId="1638A661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53D289FD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0492A4" w14:textId="618430C8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176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558</w:t>
            </w:r>
          </w:p>
        </w:tc>
        <w:tc>
          <w:tcPr>
            <w:tcW w:w="270" w:type="dxa"/>
            <w:vAlign w:val="bottom"/>
          </w:tcPr>
          <w:p w14:paraId="7D7A6E59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E84531" w14:textId="37C07EAC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544</w:t>
            </w:r>
          </w:p>
        </w:tc>
        <w:tc>
          <w:tcPr>
            <w:tcW w:w="270" w:type="dxa"/>
            <w:vAlign w:val="bottom"/>
          </w:tcPr>
          <w:p w14:paraId="55B34230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8FF2006" w14:textId="50C58942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1</w:t>
            </w:r>
            <w:r w:rsidR="00542A7E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176</w:t>
            </w:r>
            <w:r w:rsidR="00542A7E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558</w:t>
            </w:r>
          </w:p>
        </w:tc>
        <w:tc>
          <w:tcPr>
            <w:tcW w:w="243" w:type="dxa"/>
            <w:vAlign w:val="bottom"/>
          </w:tcPr>
          <w:p w14:paraId="4E7C784B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1FC797" w14:textId="1691EC47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569</w:t>
            </w:r>
            <w:r w:rsidR="00542A7E" w:rsidRPr="00542A7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544</w:t>
            </w:r>
          </w:p>
        </w:tc>
      </w:tr>
      <w:tr w:rsidR="00542A7E" w:rsidRPr="00BB102D" w14:paraId="04C117EA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16538566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314956" w14:textId="0E1E51EF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566</w:t>
            </w:r>
            <w:r w:rsidR="00BD7B66" w:rsidRPr="00BD7B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656</w:t>
            </w:r>
          </w:p>
        </w:tc>
        <w:tc>
          <w:tcPr>
            <w:tcW w:w="270" w:type="dxa"/>
            <w:vAlign w:val="bottom"/>
          </w:tcPr>
          <w:p w14:paraId="06D73353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D8AAC8" w14:textId="4E71D2CA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481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452</w:t>
            </w:r>
          </w:p>
        </w:tc>
        <w:tc>
          <w:tcPr>
            <w:tcW w:w="270" w:type="dxa"/>
            <w:vAlign w:val="bottom"/>
          </w:tcPr>
          <w:p w14:paraId="7B1C73E6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D973612" w14:textId="303CC4CD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416</w:t>
            </w:r>
            <w:r w:rsidR="00542A7E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582</w:t>
            </w:r>
          </w:p>
        </w:tc>
        <w:tc>
          <w:tcPr>
            <w:tcW w:w="243" w:type="dxa"/>
            <w:vAlign w:val="bottom"/>
          </w:tcPr>
          <w:p w14:paraId="7D01F939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C2F1BF" w14:textId="156953BB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364</w:t>
            </w:r>
            <w:r w:rsidR="00542A7E" w:rsidRPr="00542A7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166</w:t>
            </w:r>
          </w:p>
        </w:tc>
      </w:tr>
      <w:tr w:rsidR="00542A7E" w:rsidRPr="00BB102D" w14:paraId="72A655A0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7EBF1238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AE09D" w14:textId="2A460B99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127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048</w:t>
            </w:r>
          </w:p>
        </w:tc>
        <w:tc>
          <w:tcPr>
            <w:tcW w:w="270" w:type="dxa"/>
            <w:vAlign w:val="bottom"/>
          </w:tcPr>
          <w:p w14:paraId="1EF79AAA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F52502" w14:textId="5CC84D75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60</w:t>
            </w:r>
            <w:r w:rsidR="00542A7E" w:rsidRPr="00542A7E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550</w:t>
            </w:r>
          </w:p>
        </w:tc>
        <w:tc>
          <w:tcPr>
            <w:tcW w:w="270" w:type="dxa"/>
            <w:vAlign w:val="bottom"/>
          </w:tcPr>
          <w:p w14:paraId="26997F84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DB0DC" w14:textId="4EBCCA0E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121</w:t>
            </w:r>
            <w:r w:rsidR="00542A7E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152</w:t>
            </w:r>
          </w:p>
        </w:tc>
        <w:tc>
          <w:tcPr>
            <w:tcW w:w="243" w:type="dxa"/>
            <w:vAlign w:val="bottom"/>
          </w:tcPr>
          <w:p w14:paraId="2D36D3D2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68E859" w14:textId="297BBAB7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60</w:t>
            </w:r>
            <w:r w:rsidR="00542A7E" w:rsidRPr="00542A7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Cs/>
                <w:sz w:val="28"/>
                <w:szCs w:val="28"/>
              </w:rPr>
              <w:t>928</w:t>
            </w:r>
          </w:p>
        </w:tc>
      </w:tr>
      <w:tr w:rsidR="00542A7E" w:rsidRPr="00C50C6C" w14:paraId="4E46A847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722FDD46" w14:textId="77777777" w:rsidR="00542A7E" w:rsidRPr="00C50C6C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8B3E7" w14:textId="36382176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D7B66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  <w:r w:rsidR="00BD7B66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</w:p>
        </w:tc>
        <w:tc>
          <w:tcPr>
            <w:tcW w:w="270" w:type="dxa"/>
            <w:vAlign w:val="bottom"/>
          </w:tcPr>
          <w:p w14:paraId="4D2A66EE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B9346" w14:textId="062E84A7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5</w:t>
            </w:r>
            <w:r w:rsidR="00542A7E" w:rsidRPr="00542A7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759</w:t>
            </w:r>
            <w:r w:rsidR="00542A7E" w:rsidRPr="00542A7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334</w:t>
            </w:r>
          </w:p>
        </w:tc>
        <w:tc>
          <w:tcPr>
            <w:tcW w:w="270" w:type="dxa"/>
            <w:vAlign w:val="bottom"/>
          </w:tcPr>
          <w:p w14:paraId="2D0DC3F7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3A4FD" w14:textId="059E7316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8</w:t>
            </w:r>
            <w:r w:rsidR="00FA4DA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647</w:t>
            </w:r>
            <w:r w:rsidR="00FA4DA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836</w:t>
            </w:r>
          </w:p>
        </w:tc>
        <w:tc>
          <w:tcPr>
            <w:tcW w:w="243" w:type="dxa"/>
            <w:vAlign w:val="bottom"/>
          </w:tcPr>
          <w:p w14:paraId="667D319C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5143F" w14:textId="40A7243E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5</w:t>
            </w:r>
            <w:r w:rsidR="00542A7E" w:rsidRPr="00542A7E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795</w:t>
            </w:r>
            <w:r w:rsidR="00542A7E" w:rsidRPr="00542A7E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765</w:t>
            </w:r>
          </w:p>
        </w:tc>
      </w:tr>
      <w:tr w:rsidR="00542A7E" w:rsidRPr="00C50C6C" w14:paraId="2698B37C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07B27B25" w14:textId="77777777" w:rsidR="00542A7E" w:rsidRPr="00C50C6C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AFBA1" w14:textId="1C408090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D7B66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  <w:r w:rsidR="00BD7B66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  <w:tc>
          <w:tcPr>
            <w:tcW w:w="270" w:type="dxa"/>
            <w:vAlign w:val="bottom"/>
          </w:tcPr>
          <w:p w14:paraId="3D042A60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3DA8B60" w14:textId="012A0AE9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</w:t>
            </w:r>
            <w:r w:rsidR="00542A7E" w:rsidRPr="00542A7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675</w:t>
            </w:r>
            <w:r w:rsidR="00542A7E" w:rsidRPr="00542A7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270" w:type="dxa"/>
            <w:vAlign w:val="bottom"/>
          </w:tcPr>
          <w:p w14:paraId="5221CE4C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40D14" w14:textId="6B2F9E60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2</w:t>
            </w:r>
            <w:r w:rsidR="00FA4DA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165</w:t>
            </w:r>
            <w:r w:rsidR="00FA4DA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558</w:t>
            </w:r>
          </w:p>
        </w:tc>
        <w:tc>
          <w:tcPr>
            <w:tcW w:w="243" w:type="dxa"/>
            <w:vAlign w:val="bottom"/>
          </w:tcPr>
          <w:p w14:paraId="2EA69F71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93F9089" w14:textId="6B46A43D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1</w:t>
            </w:r>
            <w:r w:rsidR="00542A7E" w:rsidRPr="00542A7E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420</w:t>
            </w:r>
            <w:r w:rsidR="00542A7E" w:rsidRPr="00542A7E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092</w:t>
            </w:r>
          </w:p>
        </w:tc>
      </w:tr>
      <w:tr w:rsidR="00542A7E" w:rsidRPr="00C50C6C" w14:paraId="434CA5BC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4B2A5C1C" w14:textId="77777777" w:rsidR="00542A7E" w:rsidRPr="00C50C6C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71485A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C83A0" w14:textId="65120E23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414</w:t>
            </w:r>
          </w:p>
        </w:tc>
        <w:tc>
          <w:tcPr>
            <w:tcW w:w="270" w:type="dxa"/>
            <w:vAlign w:val="bottom"/>
          </w:tcPr>
          <w:p w14:paraId="67F268B7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A81B48" w14:textId="62E4BDE7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21</w:t>
            </w:r>
            <w:r w:rsidR="00542A7E" w:rsidRPr="00542A7E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441</w:t>
            </w:r>
          </w:p>
        </w:tc>
        <w:tc>
          <w:tcPr>
            <w:tcW w:w="270" w:type="dxa"/>
            <w:vAlign w:val="bottom"/>
          </w:tcPr>
          <w:p w14:paraId="212B7B17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DE458" w14:textId="774DED72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46</w:t>
            </w:r>
            <w:r w:rsidR="00542A7E" w:rsidRPr="00542A7E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330</w:t>
            </w:r>
          </w:p>
        </w:tc>
        <w:tc>
          <w:tcPr>
            <w:tcW w:w="243" w:type="dxa"/>
            <w:vAlign w:val="bottom"/>
          </w:tcPr>
          <w:p w14:paraId="41CDC648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E3C887C" w14:textId="14088708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23</w:t>
            </w:r>
            <w:r w:rsidR="00542A7E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002</w:t>
            </w:r>
          </w:p>
        </w:tc>
      </w:tr>
      <w:tr w:rsidR="00542A7E" w:rsidRPr="00C50C6C" w14:paraId="3313D1CD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6E7EE8F9" w14:textId="77777777" w:rsidR="00542A7E" w:rsidRPr="00C50C6C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BC83D5" w14:textId="1DDD6780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D7B66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  <w:r w:rsidR="00BD7B66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</w:p>
        </w:tc>
        <w:tc>
          <w:tcPr>
            <w:tcW w:w="270" w:type="dxa"/>
            <w:vAlign w:val="bottom"/>
          </w:tcPr>
          <w:p w14:paraId="7C1A4117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4010D6" w14:textId="35C5313D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</w:t>
            </w:r>
            <w:r w:rsidR="00542A7E" w:rsidRPr="00542A7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653</w:t>
            </w:r>
            <w:r w:rsidR="00542A7E" w:rsidRPr="00542A7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681</w:t>
            </w:r>
          </w:p>
        </w:tc>
        <w:tc>
          <w:tcPr>
            <w:tcW w:w="270" w:type="dxa"/>
            <w:vAlign w:val="bottom"/>
          </w:tcPr>
          <w:p w14:paraId="32D2906C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2FB5F4B" w14:textId="76A58F98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2</w:t>
            </w:r>
            <w:r w:rsidR="00FA4DA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119</w:t>
            </w:r>
            <w:r w:rsidR="00FA4DA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228</w:t>
            </w:r>
          </w:p>
        </w:tc>
        <w:tc>
          <w:tcPr>
            <w:tcW w:w="243" w:type="dxa"/>
            <w:vAlign w:val="bottom"/>
          </w:tcPr>
          <w:p w14:paraId="108394D8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F1D8B8" w14:textId="194F2569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</w:t>
            </w:r>
            <w:r w:rsidR="00542A7E" w:rsidRPr="00542A7E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397</w:t>
            </w:r>
            <w:r w:rsidR="00542A7E" w:rsidRPr="00542A7E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090</w:t>
            </w:r>
          </w:p>
        </w:tc>
      </w:tr>
      <w:tr w:rsidR="00542A7E" w:rsidRPr="00BB102D" w14:paraId="70049E52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1A647FD7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910D5" w14:textId="18CEFE40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375</w:t>
            </w:r>
            <w:r w:rsidR="00CA5E63" w:rsidRPr="00CA5E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960</w:t>
            </w:r>
          </w:p>
        </w:tc>
        <w:tc>
          <w:tcPr>
            <w:tcW w:w="270" w:type="dxa"/>
            <w:vAlign w:val="bottom"/>
          </w:tcPr>
          <w:p w14:paraId="515777EC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A06996" w14:textId="07018980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637</w:t>
            </w:r>
          </w:p>
        </w:tc>
        <w:tc>
          <w:tcPr>
            <w:tcW w:w="270" w:type="dxa"/>
            <w:vAlign w:val="bottom"/>
          </w:tcPr>
          <w:p w14:paraId="5BFF5298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06669" w14:textId="0D32B7B7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265</w:t>
            </w:r>
            <w:r w:rsidR="00FA4DAA" w:rsidRPr="00FA4DAA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479</w:t>
            </w:r>
          </w:p>
        </w:tc>
        <w:tc>
          <w:tcPr>
            <w:tcW w:w="243" w:type="dxa"/>
            <w:vAlign w:val="bottom"/>
          </w:tcPr>
          <w:p w14:paraId="2935B824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E6096F" w14:textId="06D5FBE9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73</w:t>
            </w:r>
            <w:r w:rsidR="00542A7E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663</w:t>
            </w:r>
          </w:p>
        </w:tc>
      </w:tr>
      <w:tr w:rsidR="00542A7E" w:rsidRPr="00BB102D" w14:paraId="2C5CB479" w14:textId="77777777" w:rsidTr="00D5247F">
        <w:trPr>
          <w:trHeight w:val="145"/>
        </w:trPr>
        <w:tc>
          <w:tcPr>
            <w:tcW w:w="3510" w:type="dxa"/>
            <w:vAlign w:val="bottom"/>
          </w:tcPr>
          <w:p w14:paraId="7C3A9610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BE1C4" w14:textId="11CFC426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D7B66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  <w:r w:rsidR="00BD7B66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270" w:type="dxa"/>
            <w:vAlign w:val="bottom"/>
          </w:tcPr>
          <w:p w14:paraId="6D310314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FFF3E" w14:textId="468DDCDB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</w:t>
            </w:r>
          </w:p>
        </w:tc>
        <w:tc>
          <w:tcPr>
            <w:tcW w:w="270" w:type="dxa"/>
            <w:vAlign w:val="bottom"/>
          </w:tcPr>
          <w:p w14:paraId="73FFB36E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936EDC" w14:textId="604E15EC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</w:t>
            </w:r>
            <w:r w:rsidR="00FA4DA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853</w:t>
            </w:r>
            <w:r w:rsidR="00FA4DA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749</w:t>
            </w:r>
          </w:p>
        </w:tc>
        <w:tc>
          <w:tcPr>
            <w:tcW w:w="243" w:type="dxa"/>
            <w:vAlign w:val="bottom"/>
          </w:tcPr>
          <w:p w14:paraId="3A10B6FA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8727B" w14:textId="72707E1B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1</w:t>
            </w:r>
            <w:r w:rsidR="00542A7E" w:rsidRPr="00542A7E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323</w:t>
            </w:r>
            <w:r w:rsidR="00542A7E" w:rsidRPr="00542A7E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427</w:t>
            </w:r>
          </w:p>
        </w:tc>
      </w:tr>
      <w:tr w:rsidR="00542A7E" w:rsidRPr="00886635" w14:paraId="6A56E4E5" w14:textId="77777777" w:rsidTr="00096AD4">
        <w:trPr>
          <w:trHeight w:val="323"/>
        </w:trPr>
        <w:tc>
          <w:tcPr>
            <w:tcW w:w="3510" w:type="dxa"/>
            <w:vAlign w:val="bottom"/>
          </w:tcPr>
          <w:p w14:paraId="7B844CFC" w14:textId="77777777" w:rsidR="00542A7E" w:rsidRPr="00096AD4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8A673F" w14:textId="77777777" w:rsidR="00542A7E" w:rsidRPr="00096AD4" w:rsidRDefault="00542A7E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61A78D90" w14:textId="77777777" w:rsidR="00542A7E" w:rsidRPr="00096AD4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3EEB78F" w14:textId="77777777" w:rsidR="00542A7E" w:rsidRPr="00096AD4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right="1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804D885" w14:textId="77777777" w:rsidR="00542A7E" w:rsidRPr="00096AD4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5CF32BA0" w14:textId="77777777" w:rsidR="00542A7E" w:rsidRPr="00096AD4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3" w:type="dxa"/>
          </w:tcPr>
          <w:p w14:paraId="77DD73A3" w14:textId="77777777" w:rsidR="00542A7E" w:rsidRPr="00096AD4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5AA1E3E" w14:textId="77777777" w:rsidR="00542A7E" w:rsidRPr="00096AD4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542A7E" w:rsidRPr="00BB102D" w14:paraId="1A7FA846" w14:textId="77777777" w:rsidTr="00AC1475">
        <w:trPr>
          <w:trHeight w:val="399"/>
        </w:trPr>
        <w:tc>
          <w:tcPr>
            <w:tcW w:w="3510" w:type="dxa"/>
            <w:vAlign w:val="bottom"/>
          </w:tcPr>
          <w:p w14:paraId="2298241F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AE8790" w14:textId="77777777" w:rsidR="00542A7E" w:rsidRPr="00506E99" w:rsidRDefault="00542A7E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937208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8A8B20" w14:textId="77777777" w:rsidR="00542A7E" w:rsidRPr="00BB102D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C082BE1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0884E19" w14:textId="77777777" w:rsidR="00542A7E" w:rsidRPr="00AC1475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828FC8E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6DCDDF" w14:textId="77777777" w:rsidR="00542A7E" w:rsidRPr="00BB102D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42A7E" w:rsidRPr="00BB102D" w14:paraId="35CF6F34" w14:textId="77777777" w:rsidTr="00AC1475">
        <w:trPr>
          <w:trHeight w:val="399"/>
        </w:trPr>
        <w:tc>
          <w:tcPr>
            <w:tcW w:w="3510" w:type="dxa"/>
            <w:vAlign w:val="bottom"/>
          </w:tcPr>
          <w:p w14:paraId="2E674B1D" w14:textId="77777777" w:rsidR="00542A7E" w:rsidRPr="00096AD4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96A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096AD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096A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B96E87" w14:textId="77777777" w:rsidR="00542A7E" w:rsidRPr="00506E99" w:rsidRDefault="00542A7E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D20677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4EB967" w14:textId="77777777" w:rsidR="00542A7E" w:rsidRPr="00BB102D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2B8AC6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F77860C" w14:textId="77777777" w:rsidR="00542A7E" w:rsidRPr="00AC1475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75E7C6F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D894C0" w14:textId="77777777" w:rsidR="00542A7E" w:rsidRPr="00BB102D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42A7E" w:rsidRPr="00BB102D" w14:paraId="65556B18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71E9F57B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B567C" w14:textId="20718AF5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</w:t>
            </w:r>
            <w:r w:rsidR="00BD7B66" w:rsidRPr="00BD7B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121</w:t>
            </w:r>
          </w:p>
        </w:tc>
        <w:tc>
          <w:tcPr>
            <w:tcW w:w="270" w:type="dxa"/>
            <w:vAlign w:val="bottom"/>
          </w:tcPr>
          <w:p w14:paraId="11B1B4FB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78C42B" w14:textId="06C35727" w:rsidR="00542A7E" w:rsidRPr="00542A7E" w:rsidRDefault="00542A7E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097EF9"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160</w:t>
            </w:r>
            <w:r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097EF9"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158</w:t>
            </w:r>
            <w:r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90A8E4B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1C9F0" w14:textId="3C6B1139" w:rsidR="00542A7E" w:rsidRPr="00096AD4" w:rsidRDefault="00542A7E" w:rsidP="00096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6AD4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0ACA4E0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3DF10D" w14:textId="46545C73" w:rsidR="00542A7E" w:rsidRPr="00542A7E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2A7E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542A7E" w:rsidRPr="00BB102D" w14:paraId="2057E147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18FA5CBA" w14:textId="77777777" w:rsidR="00542A7E" w:rsidRPr="00096AD4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96AD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096AD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096AD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กำไรขาดทุนในภายหลัง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3F95A" w14:textId="62F21FE2" w:rsidR="00542A7E" w:rsidRPr="00096AD4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BD7B66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270" w:type="dxa"/>
            <w:vAlign w:val="bottom"/>
          </w:tcPr>
          <w:p w14:paraId="1441CADD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0399B" w14:textId="22186E5D" w:rsidR="00542A7E" w:rsidRPr="00096AD4" w:rsidRDefault="00542A7E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A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7EF9"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Pr="00096A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7EF9"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Pr="00096A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87EC76C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56B74" w14:textId="2E7C5537" w:rsidR="00542A7E" w:rsidRPr="00096AD4" w:rsidRDefault="00542A7E" w:rsidP="00096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6AD4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4E8064C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6848E" w14:textId="4766100F" w:rsidR="00542A7E" w:rsidRPr="00096AD4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6AD4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542A7E" w:rsidRPr="00BB102D" w14:paraId="648DB531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4D388F45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DD29CA" w14:textId="4C0C2677" w:rsidR="00542A7E" w:rsidRPr="00096AD4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D7B66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  <w:r w:rsidR="00BD7B66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</w:t>
            </w:r>
          </w:p>
        </w:tc>
        <w:tc>
          <w:tcPr>
            <w:tcW w:w="270" w:type="dxa"/>
            <w:vAlign w:val="bottom"/>
          </w:tcPr>
          <w:p w14:paraId="7898F2C3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A60E84" w14:textId="6FAA7EF1" w:rsidR="00542A7E" w:rsidRPr="00096AD4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</w:t>
            </w:r>
            <w:r w:rsidR="00542A7E" w:rsidRPr="00096AD4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423</w:t>
            </w:r>
            <w:r w:rsidR="00542A7E" w:rsidRPr="00096AD4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886</w:t>
            </w:r>
          </w:p>
        </w:tc>
        <w:tc>
          <w:tcPr>
            <w:tcW w:w="270" w:type="dxa"/>
            <w:vAlign w:val="bottom"/>
          </w:tcPr>
          <w:p w14:paraId="6387922D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FFB956" w14:textId="15046A05" w:rsidR="00542A7E" w:rsidRPr="00096AD4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</w:t>
            </w:r>
            <w:r w:rsidR="00FA4DAA" w:rsidRPr="00096AD4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853</w:t>
            </w:r>
            <w:r w:rsidR="00FA4DAA" w:rsidRPr="00096AD4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749</w:t>
            </w:r>
          </w:p>
        </w:tc>
        <w:tc>
          <w:tcPr>
            <w:tcW w:w="243" w:type="dxa"/>
            <w:vAlign w:val="bottom"/>
          </w:tcPr>
          <w:p w14:paraId="07761527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81624C6" w14:textId="2559EDA4" w:rsidR="00542A7E" w:rsidRPr="00096AD4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1</w:t>
            </w:r>
            <w:r w:rsidR="00542A7E" w:rsidRPr="00096AD4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323</w:t>
            </w:r>
            <w:r w:rsidR="00542A7E" w:rsidRPr="00096AD4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427</w:t>
            </w:r>
          </w:p>
        </w:tc>
      </w:tr>
      <w:tr w:rsidR="00542A7E" w:rsidRPr="00BB102D" w14:paraId="7568878D" w14:textId="77777777" w:rsidTr="00DE11AA">
        <w:trPr>
          <w:trHeight w:val="399"/>
        </w:trPr>
        <w:tc>
          <w:tcPr>
            <w:tcW w:w="3510" w:type="dxa"/>
            <w:vAlign w:val="bottom"/>
          </w:tcPr>
          <w:p w14:paraId="3767178E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การแบ่งปันกำไร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FF85B8" w14:textId="77777777" w:rsidR="00542A7E" w:rsidRPr="00506E99" w:rsidRDefault="00542A7E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B9A33C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B801E5" w14:textId="77777777" w:rsidR="00542A7E" w:rsidRPr="00DE5448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2DAADF" w14:textId="77777777" w:rsidR="00542A7E" w:rsidRPr="00DE5448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76011070" w14:textId="77777777" w:rsidR="00542A7E" w:rsidRPr="00BB102D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1E09A51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8CD231" w14:textId="77777777" w:rsidR="00542A7E" w:rsidRPr="00BB102D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42A7E" w:rsidRPr="00BB102D" w14:paraId="19750A08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46251FB0" w14:textId="77777777" w:rsidR="00542A7E" w:rsidRPr="00BB102D" w:rsidRDefault="00542A7E" w:rsidP="00542A7E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3D7955" w14:textId="49EAEBB5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BD7B66" w:rsidRPr="00BD7B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249</w:t>
            </w:r>
            <w:r w:rsidR="00BD7B66" w:rsidRPr="00BD7B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357</w:t>
            </w:r>
          </w:p>
        </w:tc>
        <w:tc>
          <w:tcPr>
            <w:tcW w:w="270" w:type="dxa"/>
            <w:vAlign w:val="bottom"/>
          </w:tcPr>
          <w:p w14:paraId="666475E9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0C6926" w14:textId="08BEA49F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502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988</w:t>
            </w:r>
          </w:p>
        </w:tc>
        <w:tc>
          <w:tcPr>
            <w:tcW w:w="270" w:type="dxa"/>
            <w:vAlign w:val="bottom"/>
          </w:tcPr>
          <w:p w14:paraId="722ABA28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C348B30" w14:textId="16DC4D3F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</w:t>
            </w:r>
            <w:r w:rsidR="00FA4DAA" w:rsidRPr="00FA4DAA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853</w:t>
            </w:r>
            <w:r w:rsidR="00FA4DAA" w:rsidRPr="00FA4DAA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749</w:t>
            </w:r>
          </w:p>
        </w:tc>
        <w:tc>
          <w:tcPr>
            <w:tcW w:w="243" w:type="dxa"/>
            <w:vAlign w:val="bottom"/>
          </w:tcPr>
          <w:p w14:paraId="36CC979D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E14085" w14:textId="2CDD8E96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</w:t>
            </w:r>
            <w:r w:rsidR="00542A7E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323</w:t>
            </w:r>
            <w:r w:rsidR="00542A7E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427</w:t>
            </w:r>
          </w:p>
        </w:tc>
      </w:tr>
      <w:tr w:rsidR="00542A7E" w:rsidRPr="00BB102D" w14:paraId="7C96584B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3A0E94F8" w14:textId="77777777" w:rsidR="00542A7E" w:rsidRPr="00BB102D" w:rsidRDefault="00542A7E" w:rsidP="00542A7E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5D38C" w14:textId="5EA30840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110</w:t>
            </w:r>
            <w:r w:rsidR="00BD7B66" w:rsidRPr="00BD7B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832</w:t>
            </w:r>
          </w:p>
        </w:tc>
        <w:tc>
          <w:tcPr>
            <w:tcW w:w="270" w:type="dxa"/>
            <w:vAlign w:val="bottom"/>
          </w:tcPr>
          <w:p w14:paraId="2F417974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DD1793" w14:textId="6B53A89A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056</w:t>
            </w:r>
          </w:p>
        </w:tc>
        <w:tc>
          <w:tcPr>
            <w:tcW w:w="270" w:type="dxa"/>
            <w:vAlign w:val="bottom"/>
          </w:tcPr>
          <w:p w14:paraId="25DE6AB3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01816" w14:textId="7D0F1A1B" w:rsidR="00542A7E" w:rsidRPr="00542A7E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2A7E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E98F3A2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C7806B" w14:textId="35140AD6" w:rsidR="00542A7E" w:rsidRPr="00542A7E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2A7E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542A7E" w:rsidRPr="00BB102D" w14:paraId="6360D4DE" w14:textId="77777777" w:rsidTr="00D5247F">
        <w:trPr>
          <w:trHeight w:val="404"/>
        </w:trPr>
        <w:tc>
          <w:tcPr>
            <w:tcW w:w="3510" w:type="dxa"/>
            <w:vAlign w:val="center"/>
          </w:tcPr>
          <w:p w14:paraId="2EC623C4" w14:textId="77777777" w:rsidR="00542A7E" w:rsidRPr="00F7666E" w:rsidRDefault="00542A7E" w:rsidP="00542A7E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56ED0D" w14:textId="2E19BACD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D7B66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  <w:r w:rsidR="00BD7B66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270" w:type="dxa"/>
            <w:vAlign w:val="bottom"/>
          </w:tcPr>
          <w:p w14:paraId="5BD0ACD7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398E2" w14:textId="67F8846A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</w:t>
            </w:r>
            <w:r w:rsidR="00542A7E" w:rsidRPr="00542A7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584</w:t>
            </w:r>
            <w:r w:rsidR="00542A7E" w:rsidRPr="00542A7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044</w:t>
            </w:r>
          </w:p>
        </w:tc>
        <w:tc>
          <w:tcPr>
            <w:tcW w:w="270" w:type="dxa"/>
            <w:vAlign w:val="bottom"/>
          </w:tcPr>
          <w:p w14:paraId="268D12B6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3864B" w14:textId="77724769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</w:t>
            </w:r>
            <w:r w:rsidR="00FA4DA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853</w:t>
            </w:r>
            <w:r w:rsidR="00FA4DA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749</w:t>
            </w:r>
          </w:p>
        </w:tc>
        <w:tc>
          <w:tcPr>
            <w:tcW w:w="243" w:type="dxa"/>
            <w:vAlign w:val="bottom"/>
          </w:tcPr>
          <w:p w14:paraId="4113AB3C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CFB48" w14:textId="64B2AF26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</w:t>
            </w:r>
            <w:r w:rsidR="00542A7E" w:rsidRPr="00542A7E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323</w:t>
            </w:r>
            <w:r w:rsidR="00542A7E" w:rsidRPr="00542A7E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427</w:t>
            </w:r>
          </w:p>
        </w:tc>
      </w:tr>
      <w:tr w:rsidR="00542A7E" w:rsidRPr="00BB102D" w14:paraId="4958BB13" w14:textId="77777777" w:rsidTr="00EA42D0">
        <w:trPr>
          <w:trHeight w:val="404"/>
        </w:trPr>
        <w:tc>
          <w:tcPr>
            <w:tcW w:w="3510" w:type="dxa"/>
            <w:vAlign w:val="bottom"/>
          </w:tcPr>
          <w:p w14:paraId="14D32F14" w14:textId="77777777" w:rsidR="00542A7E" w:rsidRPr="00F7666E" w:rsidRDefault="00542A7E" w:rsidP="00542A7E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C1D15C" w14:textId="77777777" w:rsidR="00542A7E" w:rsidRPr="00506E99" w:rsidRDefault="00542A7E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8967A7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5A321C" w14:textId="77777777" w:rsidR="00542A7E" w:rsidRPr="00BB102D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4117BE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3389702" w14:textId="77777777" w:rsidR="00542A7E" w:rsidRPr="00716264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D061068" w14:textId="77777777" w:rsidR="00542A7E" w:rsidRPr="00BB102D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B00FBE" w14:textId="77777777" w:rsidR="00542A7E" w:rsidRPr="00BB102D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42A7E" w:rsidRPr="00BB102D" w14:paraId="1EA2E549" w14:textId="77777777" w:rsidTr="00D5247F">
        <w:trPr>
          <w:trHeight w:val="404"/>
        </w:trPr>
        <w:tc>
          <w:tcPr>
            <w:tcW w:w="3510" w:type="dxa"/>
            <w:vAlign w:val="bottom"/>
          </w:tcPr>
          <w:p w14:paraId="6C0D9394" w14:textId="77777777" w:rsidR="00542A7E" w:rsidRDefault="00542A7E" w:rsidP="00542A7E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E38023" w14:textId="725E7A3B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BD7B66" w:rsidRPr="00BD7B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314</w:t>
            </w:r>
            <w:r w:rsidR="00BD7B66" w:rsidRPr="00BD7B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312</w:t>
            </w:r>
          </w:p>
        </w:tc>
        <w:tc>
          <w:tcPr>
            <w:tcW w:w="270" w:type="dxa"/>
            <w:vAlign w:val="bottom"/>
          </w:tcPr>
          <w:p w14:paraId="35B7A3CB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137DDB" w14:textId="523C5E87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342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830</w:t>
            </w:r>
          </w:p>
        </w:tc>
        <w:tc>
          <w:tcPr>
            <w:tcW w:w="270" w:type="dxa"/>
            <w:vAlign w:val="bottom"/>
          </w:tcPr>
          <w:p w14:paraId="43D035F7" w14:textId="77777777" w:rsidR="00542A7E" w:rsidRPr="00542A7E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5B324CA" w14:textId="554A191A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</w:t>
            </w:r>
            <w:r w:rsidR="00FA4DAA" w:rsidRPr="00FA4DAA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853</w:t>
            </w:r>
            <w:r w:rsidR="00FA4DAA" w:rsidRPr="00FA4DAA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749</w:t>
            </w:r>
          </w:p>
        </w:tc>
        <w:tc>
          <w:tcPr>
            <w:tcW w:w="243" w:type="dxa"/>
            <w:vAlign w:val="bottom"/>
          </w:tcPr>
          <w:p w14:paraId="64972DFA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CBAC6F" w14:textId="6FA35053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</w:t>
            </w:r>
            <w:r w:rsidR="00542A7E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323</w:t>
            </w:r>
            <w:r w:rsidR="00542A7E" w:rsidRPr="00542A7E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427</w:t>
            </w:r>
          </w:p>
        </w:tc>
      </w:tr>
      <w:tr w:rsidR="00542A7E" w:rsidRPr="00BB102D" w14:paraId="2C419346" w14:textId="77777777" w:rsidTr="00D5247F">
        <w:trPr>
          <w:trHeight w:val="404"/>
        </w:trPr>
        <w:tc>
          <w:tcPr>
            <w:tcW w:w="3510" w:type="dxa"/>
            <w:vAlign w:val="bottom"/>
          </w:tcPr>
          <w:p w14:paraId="6A42D584" w14:textId="77777777" w:rsidR="00542A7E" w:rsidRDefault="00542A7E" w:rsidP="00542A7E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62B68" w14:textId="7A1AEF79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131</w:t>
            </w:r>
            <w:r w:rsidR="00CA5E63" w:rsidRPr="00CA5E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998</w:t>
            </w:r>
          </w:p>
        </w:tc>
        <w:tc>
          <w:tcPr>
            <w:tcW w:w="270" w:type="dxa"/>
            <w:vAlign w:val="bottom"/>
          </w:tcPr>
          <w:p w14:paraId="04BBF154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25CE00" w14:textId="22F6ED49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056</w:t>
            </w:r>
          </w:p>
        </w:tc>
        <w:tc>
          <w:tcPr>
            <w:tcW w:w="270" w:type="dxa"/>
            <w:vAlign w:val="bottom"/>
          </w:tcPr>
          <w:p w14:paraId="7A5CAF76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43D6C" w14:textId="0763FD40" w:rsidR="00542A7E" w:rsidRPr="00096AD4" w:rsidRDefault="00542A7E" w:rsidP="00096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6AD4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375464F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16F1A9" w14:textId="2659B7C9" w:rsidR="00542A7E" w:rsidRPr="00542A7E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2A7E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542A7E" w:rsidRPr="00BB102D" w14:paraId="03E68CC3" w14:textId="77777777" w:rsidTr="00D5247F">
        <w:trPr>
          <w:trHeight w:val="404"/>
        </w:trPr>
        <w:tc>
          <w:tcPr>
            <w:tcW w:w="3510" w:type="dxa"/>
            <w:vAlign w:val="center"/>
          </w:tcPr>
          <w:p w14:paraId="6ABBA4B7" w14:textId="77777777" w:rsidR="00542A7E" w:rsidRDefault="00542A7E" w:rsidP="00542A7E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AAFAD7" w14:textId="0BFEEFD8" w:rsidR="00542A7E" w:rsidRPr="00542A7E" w:rsidRDefault="00097EF9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D7B66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  <w:r w:rsidR="00BD7B66" w:rsidRPr="00BD7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</w:t>
            </w:r>
          </w:p>
        </w:tc>
        <w:tc>
          <w:tcPr>
            <w:tcW w:w="270" w:type="dxa"/>
            <w:vAlign w:val="bottom"/>
          </w:tcPr>
          <w:p w14:paraId="2965D556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605CE" w14:textId="2FB2403F" w:rsidR="00542A7E" w:rsidRPr="00542A7E" w:rsidRDefault="00097EF9" w:rsidP="00542A7E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</w:t>
            </w:r>
            <w:r w:rsidR="00542A7E" w:rsidRPr="00542A7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423</w:t>
            </w:r>
            <w:r w:rsidR="00542A7E" w:rsidRPr="00542A7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97E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886</w:t>
            </w:r>
          </w:p>
        </w:tc>
        <w:tc>
          <w:tcPr>
            <w:tcW w:w="270" w:type="dxa"/>
            <w:vAlign w:val="bottom"/>
          </w:tcPr>
          <w:p w14:paraId="5C098733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94A7C9" w14:textId="2831EA31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</w:t>
            </w:r>
            <w:r w:rsidR="00FA4DA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853</w:t>
            </w:r>
            <w:r w:rsidR="00FA4DAA" w:rsidRPr="00FA4DA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749</w:t>
            </w:r>
          </w:p>
        </w:tc>
        <w:tc>
          <w:tcPr>
            <w:tcW w:w="243" w:type="dxa"/>
            <w:vAlign w:val="bottom"/>
          </w:tcPr>
          <w:p w14:paraId="05F5B851" w14:textId="77777777" w:rsidR="00542A7E" w:rsidRPr="00542A7E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CBD4A" w14:textId="61E9984C" w:rsidR="00542A7E" w:rsidRPr="00542A7E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1</w:t>
            </w:r>
            <w:r w:rsidR="00542A7E" w:rsidRPr="00542A7E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323</w:t>
            </w:r>
            <w:r w:rsidR="00542A7E" w:rsidRPr="00542A7E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097EF9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427</w:t>
            </w:r>
          </w:p>
        </w:tc>
      </w:tr>
      <w:tr w:rsidR="00542A7E" w:rsidRPr="00CE2716" w14:paraId="248D50AC" w14:textId="77777777" w:rsidTr="00EA42D0">
        <w:trPr>
          <w:trHeight w:val="224"/>
        </w:trPr>
        <w:tc>
          <w:tcPr>
            <w:tcW w:w="3510" w:type="dxa"/>
            <w:vAlign w:val="bottom"/>
          </w:tcPr>
          <w:p w14:paraId="3EB2D641" w14:textId="77777777" w:rsidR="00542A7E" w:rsidRPr="00CE2716" w:rsidRDefault="00542A7E" w:rsidP="00542A7E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D2450A" w14:textId="77777777" w:rsidR="00542A7E" w:rsidRPr="00CE2716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6AF9123" w14:textId="77777777" w:rsidR="00542A7E" w:rsidRPr="00CE2716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85FB2FA" w14:textId="77777777" w:rsidR="00542A7E" w:rsidRPr="00CE2716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A61CA54" w14:textId="77777777" w:rsidR="00542A7E" w:rsidRPr="00CE2716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749BEA7B" w14:textId="77777777" w:rsidR="00542A7E" w:rsidRPr="00716264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1C7F5517" w14:textId="77777777" w:rsidR="00542A7E" w:rsidRPr="00CE2716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BF0161D" w14:textId="77777777" w:rsidR="00542A7E" w:rsidRPr="00CE2716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42A7E" w:rsidRPr="00BB102D" w14:paraId="76F53473" w14:textId="77777777" w:rsidTr="00D5247F">
        <w:trPr>
          <w:trHeight w:val="404"/>
        </w:trPr>
        <w:tc>
          <w:tcPr>
            <w:tcW w:w="3510" w:type="dxa"/>
            <w:vAlign w:val="bottom"/>
          </w:tcPr>
          <w:p w14:paraId="5C5C8CCE" w14:textId="77777777" w:rsidR="00542A7E" w:rsidRDefault="00542A7E" w:rsidP="00542A7E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 (เยน)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92AF1F" w14:textId="4E0CDB3C" w:rsidR="00542A7E" w:rsidRPr="00060676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CA5E63" w:rsidRPr="00060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70" w:type="dxa"/>
            <w:vAlign w:val="bottom"/>
          </w:tcPr>
          <w:p w14:paraId="475534DE" w14:textId="77777777" w:rsidR="00542A7E" w:rsidRPr="00060676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ADA051D" w14:textId="7AF79715" w:rsidR="00542A7E" w:rsidRPr="00060676" w:rsidRDefault="00542A7E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0676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097EF9" w:rsidRPr="00097EF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3</w:t>
            </w:r>
            <w:r w:rsidRPr="00060676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.</w:t>
            </w:r>
            <w:r w:rsidR="00097EF9" w:rsidRPr="00097EF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70" w:type="dxa"/>
            <w:vAlign w:val="bottom"/>
          </w:tcPr>
          <w:p w14:paraId="0902E28F" w14:textId="77777777" w:rsidR="00542A7E" w:rsidRPr="00060676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BA4431" w14:textId="6FB3EC3F" w:rsidR="00542A7E" w:rsidRPr="00060676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5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A4DAA" w:rsidRPr="00060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097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 w:rsidR="00FA4DAA" w:rsidRPr="00060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43" w:type="dxa"/>
            <w:vAlign w:val="bottom"/>
          </w:tcPr>
          <w:p w14:paraId="5AD6E723" w14:textId="77777777" w:rsidR="00542A7E" w:rsidRPr="00060676" w:rsidRDefault="00542A7E" w:rsidP="00542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16E13AB" w14:textId="0896A36C" w:rsidR="00542A7E" w:rsidRPr="00060676" w:rsidRDefault="00097EF9" w:rsidP="0054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5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F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2</w:t>
            </w:r>
            <w:r w:rsidR="00542A7E" w:rsidRPr="00060676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.</w:t>
            </w:r>
            <w:r w:rsidRPr="00097EF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</w:tr>
    </w:tbl>
    <w:p w14:paraId="413E31EE" w14:textId="77777777" w:rsidR="00F7666E" w:rsidRPr="00C50C6C" w:rsidRDefault="00F7666E" w:rsidP="00CE2716">
      <w:pPr>
        <w:tabs>
          <w:tab w:val="clear" w:pos="227"/>
          <w:tab w:val="clear" w:pos="454"/>
          <w:tab w:val="clear" w:pos="680"/>
          <w:tab w:val="left" w:pos="540"/>
          <w:tab w:val="num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F7666E" w:rsidRPr="00C50C6C" w:rsidSect="009777AF">
      <w:headerReference w:type="default" r:id="rId12"/>
      <w:pgSz w:w="11909" w:h="16834" w:code="9"/>
      <w:pgMar w:top="691" w:right="1109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6906B" w14:textId="77777777" w:rsidR="00BE01BF" w:rsidRDefault="00BE01BF">
      <w:r>
        <w:separator/>
      </w:r>
    </w:p>
  </w:endnote>
  <w:endnote w:type="continuationSeparator" w:id="0">
    <w:p w14:paraId="27BAF2FE" w14:textId="77777777" w:rsidR="00BE01BF" w:rsidRDefault="00BE0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313384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0584A4" w14:textId="5969B676" w:rsidR="00BE01BF" w:rsidRDefault="00BE01BF">
        <w:pPr>
          <w:pStyle w:val="Footer"/>
          <w:jc w:val="center"/>
        </w:pPr>
        <w:r w:rsidRPr="00C42F7E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42F7E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C42F7E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097EF9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C42F7E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2A4D5A90" w14:textId="77777777" w:rsidR="00BE01BF" w:rsidRDefault="00BE01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E0D56" w14:textId="40993812" w:rsidR="00BE01BF" w:rsidRPr="00C827F6" w:rsidRDefault="00BE01BF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MCS Q221 T3 v.7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097EF9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BE01BF" w:rsidRPr="00C827F6" w:rsidRDefault="00BE01BF">
    <w:pPr>
      <w:pStyle w:val="Footer"/>
      <w:rPr>
        <w:lang w:val="fr-FR"/>
      </w:rPr>
    </w:pPr>
  </w:p>
  <w:p w14:paraId="34F930A6" w14:textId="77777777" w:rsidR="00BE01BF" w:rsidRDefault="00BE01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C2277" w14:textId="77777777" w:rsidR="00BE01BF" w:rsidRDefault="00BE01BF">
      <w:r>
        <w:separator/>
      </w:r>
    </w:p>
  </w:footnote>
  <w:footnote w:type="continuationSeparator" w:id="0">
    <w:p w14:paraId="4723F8DC" w14:textId="77777777" w:rsidR="00BE01BF" w:rsidRDefault="00BE0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131CF" w14:textId="77777777" w:rsidR="00BE01BF" w:rsidRPr="00FA7747" w:rsidRDefault="00BE01BF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BE01BF" w:rsidRPr="00FA7747" w:rsidRDefault="00BE01BF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1CA82C66" w:rsidR="00BE01BF" w:rsidRPr="00410770" w:rsidRDefault="00BE01BF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097EF9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97EF9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BE01BF" w:rsidRPr="00074891" w:rsidRDefault="00BE01BF" w:rsidP="00713C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50BFF" w14:textId="77777777" w:rsidR="00BE01BF" w:rsidRPr="00DC0DD7" w:rsidRDefault="00BE01BF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598580F0" w14:textId="77777777" w:rsidR="00BE01BF" w:rsidRPr="0025022B" w:rsidRDefault="00BE01B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1B06D7F" w14:textId="2C2F0882" w:rsidR="00BE01BF" w:rsidRPr="00F55BAA" w:rsidRDefault="00BE01BF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และหกเดือน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สิ้นสุดวันที่ </w:t>
    </w:r>
    <w:r w:rsidRPr="00097EF9">
      <w:rPr>
        <w:rFonts w:asciiTheme="majorBidi" w:hAnsiTheme="majorBidi" w:cstheme="majorBidi"/>
        <w:sz w:val="30"/>
        <w:szCs w:val="30"/>
        <w:lang w:val="en-US" w:bidi="th-TH"/>
      </w:rPr>
      <w:t>30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มิถุนายน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Pr="00097EF9">
      <w:rPr>
        <w:rFonts w:asciiTheme="majorBidi" w:hAnsiTheme="majorBidi" w:cstheme="majorBidi"/>
        <w:sz w:val="30"/>
        <w:szCs w:val="30"/>
        <w:lang w:val="en-US" w:bidi="th-TH"/>
      </w:rPr>
      <w:t>2564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18659A13" w14:textId="77777777" w:rsidR="00BE01BF" w:rsidRPr="00410770" w:rsidRDefault="00BE01B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A3B75" w14:textId="77777777" w:rsidR="00BE01BF" w:rsidRPr="00F55BAA" w:rsidRDefault="00BE01BF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>.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>.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F55BAA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2B526AAE" w14:textId="77777777" w:rsidR="00BE01BF" w:rsidRPr="00F55BAA" w:rsidRDefault="00BE01B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F55BAA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F55BAA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F55BAA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13D35D4C" w14:textId="2216BFCF" w:rsidR="00BE01BF" w:rsidRPr="00F55BAA" w:rsidRDefault="00BE01BF" w:rsidP="00D25572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F55BAA">
      <w:rPr>
        <w:rFonts w:ascii="Angsana New" w:hAnsi="Angsana New" w:cs="Angsana New"/>
        <w:bCs/>
        <w:sz w:val="30"/>
        <w:szCs w:val="30"/>
        <w:cs/>
        <w:lang w:bidi="th-TH"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  <w:lang w:bidi="th-TH"/>
      </w:rPr>
      <w:t>และหกเดือน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สิ้นสุดวันที่ </w:t>
    </w:r>
    <w:r w:rsidRPr="00097EF9">
      <w:rPr>
        <w:rFonts w:ascii="Angsana New" w:hAnsi="Angsana New" w:cs="Angsana New"/>
        <w:bCs/>
        <w:sz w:val="30"/>
        <w:szCs w:val="30"/>
        <w:lang w:val="en-US" w:bidi="th-TH"/>
      </w:rPr>
      <w:t>30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 </w:t>
    </w:r>
    <w:r>
      <w:rPr>
        <w:rFonts w:ascii="Angsana New" w:hAnsi="Angsana New" w:cs="Angsana New" w:hint="cs"/>
        <w:bCs/>
        <w:sz w:val="30"/>
        <w:szCs w:val="30"/>
        <w:cs/>
        <w:lang w:bidi="th-TH"/>
      </w:rPr>
      <w:t>มิถุนายน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 </w:t>
    </w:r>
    <w:r w:rsidRPr="00097EF9"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F55BAA">
      <w:rPr>
        <w:rFonts w:ascii="Angsana New" w:hAnsi="Angsana New" w:cs="Angsana New"/>
        <w:bCs/>
        <w:sz w:val="30"/>
        <w:szCs w:val="30"/>
        <w:lang w:bidi="th-TH"/>
      </w:rPr>
      <w:t xml:space="preserve"> (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>ไม่ได้ตรวจสอบ</w:t>
    </w:r>
    <w:r w:rsidRPr="00F55BAA">
      <w:rPr>
        <w:rFonts w:ascii="Angsana New" w:hAnsi="Angsana New" w:cs="Angsana New"/>
        <w:bCs/>
        <w:sz w:val="30"/>
        <w:szCs w:val="30"/>
        <w:lang w:val="en-US" w:bidi="th-TH"/>
      </w:rPr>
      <w:t>)</w:t>
    </w:r>
  </w:p>
  <w:p w14:paraId="2EAED60C" w14:textId="77777777" w:rsidR="00BE01BF" w:rsidRPr="00410770" w:rsidRDefault="00BE01B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14"/>
  </w:num>
  <w:num w:numId="7">
    <w:abstractNumId w:val="15"/>
  </w:num>
  <w:num w:numId="8">
    <w:abstractNumId w:val="10"/>
  </w:num>
  <w:num w:numId="9">
    <w:abstractNumId w:val="1"/>
  </w:num>
  <w:num w:numId="10">
    <w:abstractNumId w:val="8"/>
  </w:num>
  <w:num w:numId="11">
    <w:abstractNumId w:val="13"/>
  </w:num>
  <w:num w:numId="12">
    <w:abstractNumId w:val="2"/>
  </w:num>
  <w:num w:numId="13">
    <w:abstractNumId w:val="7"/>
  </w:num>
  <w:num w:numId="14">
    <w:abstractNumId w:val="11"/>
  </w:num>
  <w:num w:numId="15">
    <w:abstractNumId w:val="5"/>
  </w:num>
  <w:num w:numId="16">
    <w:abstractNumId w:val="16"/>
  </w:num>
  <w:num w:numId="17">
    <w:abstractNumId w:val="0"/>
  </w:num>
  <w:num w:numId="18">
    <w:abstractNumId w:val="0"/>
  </w:num>
  <w:num w:numId="19">
    <w:abstractNumId w:val="0"/>
  </w:num>
  <w:num w:numId="20">
    <w:abstractNumId w:val="12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8F7"/>
    <w:rsid w:val="00014A12"/>
    <w:rsid w:val="00014A4A"/>
    <w:rsid w:val="0001562E"/>
    <w:rsid w:val="000159E2"/>
    <w:rsid w:val="00015C52"/>
    <w:rsid w:val="000160A4"/>
    <w:rsid w:val="000167EF"/>
    <w:rsid w:val="00016879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22C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17F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C1A"/>
    <w:rsid w:val="00036C21"/>
    <w:rsid w:val="00036C24"/>
    <w:rsid w:val="00036E95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676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4C2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AD4"/>
    <w:rsid w:val="00096F65"/>
    <w:rsid w:val="00097067"/>
    <w:rsid w:val="000970FD"/>
    <w:rsid w:val="00097659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48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B69"/>
    <w:rsid w:val="000D1F12"/>
    <w:rsid w:val="000D2246"/>
    <w:rsid w:val="000D2500"/>
    <w:rsid w:val="000D262E"/>
    <w:rsid w:val="000D2D38"/>
    <w:rsid w:val="000D2D82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5DA1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6D4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41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37E2C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47D09"/>
    <w:rsid w:val="00150273"/>
    <w:rsid w:val="0015060B"/>
    <w:rsid w:val="001508F8"/>
    <w:rsid w:val="0015162A"/>
    <w:rsid w:val="00151AD7"/>
    <w:rsid w:val="00151CA8"/>
    <w:rsid w:val="001520E7"/>
    <w:rsid w:val="001522E2"/>
    <w:rsid w:val="001525FB"/>
    <w:rsid w:val="0015288D"/>
    <w:rsid w:val="00152942"/>
    <w:rsid w:val="001529D7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EE2"/>
    <w:rsid w:val="00180230"/>
    <w:rsid w:val="001804E5"/>
    <w:rsid w:val="0018075B"/>
    <w:rsid w:val="00180DB8"/>
    <w:rsid w:val="00180E4D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CB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2A9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A4"/>
    <w:rsid w:val="001D3DFA"/>
    <w:rsid w:val="001D4174"/>
    <w:rsid w:val="001D4460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B38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72A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5D70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76A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7F7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CE7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BA3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1F7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5BF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6E75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58E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E74"/>
    <w:rsid w:val="002C0EED"/>
    <w:rsid w:val="002C0F5E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62D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0F7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CC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76F"/>
    <w:rsid w:val="00332962"/>
    <w:rsid w:val="00332A97"/>
    <w:rsid w:val="00332C18"/>
    <w:rsid w:val="00332D2E"/>
    <w:rsid w:val="00333482"/>
    <w:rsid w:val="00333C93"/>
    <w:rsid w:val="00333CEF"/>
    <w:rsid w:val="00333E34"/>
    <w:rsid w:val="00333F17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B4A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43F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19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2E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4FA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DDD"/>
    <w:rsid w:val="003B6E9B"/>
    <w:rsid w:val="003B6ED6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1D64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AAC"/>
    <w:rsid w:val="003C3DF1"/>
    <w:rsid w:val="003C414D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C62"/>
    <w:rsid w:val="003D3D3C"/>
    <w:rsid w:val="003D49F3"/>
    <w:rsid w:val="003D4C0D"/>
    <w:rsid w:val="003D525F"/>
    <w:rsid w:val="003D5362"/>
    <w:rsid w:val="003D5472"/>
    <w:rsid w:val="003D5B91"/>
    <w:rsid w:val="003D5F01"/>
    <w:rsid w:val="003D64FD"/>
    <w:rsid w:val="003D6828"/>
    <w:rsid w:val="003D6BA4"/>
    <w:rsid w:val="003D77F5"/>
    <w:rsid w:val="003D788E"/>
    <w:rsid w:val="003D78FA"/>
    <w:rsid w:val="003D79DF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BB9"/>
    <w:rsid w:val="003E7D98"/>
    <w:rsid w:val="003F0524"/>
    <w:rsid w:val="003F06E0"/>
    <w:rsid w:val="003F0C1C"/>
    <w:rsid w:val="003F0CE8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2F8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79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D1A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416E"/>
    <w:rsid w:val="00434226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B8"/>
    <w:rsid w:val="00447DC2"/>
    <w:rsid w:val="00450012"/>
    <w:rsid w:val="00450237"/>
    <w:rsid w:val="00450590"/>
    <w:rsid w:val="00450EBB"/>
    <w:rsid w:val="004511FA"/>
    <w:rsid w:val="0045141E"/>
    <w:rsid w:val="00451545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574C4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5357"/>
    <w:rsid w:val="004758D4"/>
    <w:rsid w:val="00476322"/>
    <w:rsid w:val="00476655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9F5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6A9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3E50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7BF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E69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B7F"/>
    <w:rsid w:val="00500C77"/>
    <w:rsid w:val="00500F1C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6E99"/>
    <w:rsid w:val="005070F2"/>
    <w:rsid w:val="0050744D"/>
    <w:rsid w:val="00507CE0"/>
    <w:rsid w:val="00507DBA"/>
    <w:rsid w:val="0051012E"/>
    <w:rsid w:val="00510272"/>
    <w:rsid w:val="00510665"/>
    <w:rsid w:val="00510CCA"/>
    <w:rsid w:val="00510E28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5595"/>
    <w:rsid w:val="00515A9C"/>
    <w:rsid w:val="005165CF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A7E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3E3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2F8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63D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3D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26"/>
    <w:rsid w:val="005B2D66"/>
    <w:rsid w:val="005B2E49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21F2"/>
    <w:rsid w:val="005C227D"/>
    <w:rsid w:val="005C2437"/>
    <w:rsid w:val="005C28EC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7D3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5CA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820"/>
    <w:rsid w:val="0062292C"/>
    <w:rsid w:val="00622933"/>
    <w:rsid w:val="00622A8D"/>
    <w:rsid w:val="00622AD3"/>
    <w:rsid w:val="00622FCE"/>
    <w:rsid w:val="006230F8"/>
    <w:rsid w:val="006243DE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0A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CCE"/>
    <w:rsid w:val="00647D38"/>
    <w:rsid w:val="00650006"/>
    <w:rsid w:val="006502FA"/>
    <w:rsid w:val="00650B17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B56"/>
    <w:rsid w:val="00652C79"/>
    <w:rsid w:val="0065301E"/>
    <w:rsid w:val="0065304C"/>
    <w:rsid w:val="006530AB"/>
    <w:rsid w:val="00653284"/>
    <w:rsid w:val="006535BC"/>
    <w:rsid w:val="00653930"/>
    <w:rsid w:val="00653948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E1E"/>
    <w:rsid w:val="00657F55"/>
    <w:rsid w:val="0066007E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33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076"/>
    <w:rsid w:val="006752B8"/>
    <w:rsid w:val="0067536C"/>
    <w:rsid w:val="0067542F"/>
    <w:rsid w:val="0067584C"/>
    <w:rsid w:val="00675C2E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69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D9A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F56"/>
    <w:rsid w:val="006C56F6"/>
    <w:rsid w:val="006C5943"/>
    <w:rsid w:val="006C5D8A"/>
    <w:rsid w:val="006C6387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476"/>
    <w:rsid w:val="006E5C1C"/>
    <w:rsid w:val="006E5CD9"/>
    <w:rsid w:val="006E62AF"/>
    <w:rsid w:val="006E6698"/>
    <w:rsid w:val="006E66A2"/>
    <w:rsid w:val="006E69D5"/>
    <w:rsid w:val="006E6A4A"/>
    <w:rsid w:val="006E7736"/>
    <w:rsid w:val="006E7928"/>
    <w:rsid w:val="006E7AA7"/>
    <w:rsid w:val="006F03F0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AAC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85A"/>
    <w:rsid w:val="00714CB7"/>
    <w:rsid w:val="00714F05"/>
    <w:rsid w:val="0071500E"/>
    <w:rsid w:val="0071520C"/>
    <w:rsid w:val="00715251"/>
    <w:rsid w:val="00715475"/>
    <w:rsid w:val="00715A7E"/>
    <w:rsid w:val="00715B96"/>
    <w:rsid w:val="00715C66"/>
    <w:rsid w:val="00715D75"/>
    <w:rsid w:val="00716264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28F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F65"/>
    <w:rsid w:val="00737196"/>
    <w:rsid w:val="007372B7"/>
    <w:rsid w:val="00737E72"/>
    <w:rsid w:val="0074001C"/>
    <w:rsid w:val="0074035E"/>
    <w:rsid w:val="00740453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174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392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410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2F0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640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3D2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48"/>
    <w:rsid w:val="00820CEE"/>
    <w:rsid w:val="00820EBC"/>
    <w:rsid w:val="008212D5"/>
    <w:rsid w:val="0082143C"/>
    <w:rsid w:val="00821527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47F5D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2F6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CC9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E3C"/>
    <w:rsid w:val="008C0EF0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D2E"/>
    <w:rsid w:val="008C7EDA"/>
    <w:rsid w:val="008C7F47"/>
    <w:rsid w:val="008D004C"/>
    <w:rsid w:val="008D047C"/>
    <w:rsid w:val="008D0565"/>
    <w:rsid w:val="008D06F6"/>
    <w:rsid w:val="008D0BE7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613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2EF"/>
    <w:rsid w:val="00965493"/>
    <w:rsid w:val="009654B8"/>
    <w:rsid w:val="009655D7"/>
    <w:rsid w:val="009659D7"/>
    <w:rsid w:val="00965EE7"/>
    <w:rsid w:val="0096604D"/>
    <w:rsid w:val="0096673C"/>
    <w:rsid w:val="00966BE1"/>
    <w:rsid w:val="009673F4"/>
    <w:rsid w:val="00967476"/>
    <w:rsid w:val="00967700"/>
    <w:rsid w:val="00967B14"/>
    <w:rsid w:val="00967B27"/>
    <w:rsid w:val="00967C8E"/>
    <w:rsid w:val="009704F5"/>
    <w:rsid w:val="009709AD"/>
    <w:rsid w:val="00970BB9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7DD"/>
    <w:rsid w:val="009F184D"/>
    <w:rsid w:val="009F1971"/>
    <w:rsid w:val="009F1D7F"/>
    <w:rsid w:val="009F1DB5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1D7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01B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64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BF1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BF8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1B2"/>
    <w:rsid w:val="00A61497"/>
    <w:rsid w:val="00A6152D"/>
    <w:rsid w:val="00A616C6"/>
    <w:rsid w:val="00A61A25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8C4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16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36D"/>
    <w:rsid w:val="00AB3C9D"/>
    <w:rsid w:val="00AB3CC5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475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07F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C29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AC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2"/>
    <w:rsid w:val="00B36387"/>
    <w:rsid w:val="00B36414"/>
    <w:rsid w:val="00B36681"/>
    <w:rsid w:val="00B36A5C"/>
    <w:rsid w:val="00B36AD2"/>
    <w:rsid w:val="00B36C29"/>
    <w:rsid w:val="00B36E8C"/>
    <w:rsid w:val="00B36FCA"/>
    <w:rsid w:val="00B4004D"/>
    <w:rsid w:val="00B400D5"/>
    <w:rsid w:val="00B40697"/>
    <w:rsid w:val="00B40D65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2E2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2165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292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3AA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97B"/>
    <w:rsid w:val="00BB29AF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3166"/>
    <w:rsid w:val="00BD3376"/>
    <w:rsid w:val="00BD361B"/>
    <w:rsid w:val="00BD3741"/>
    <w:rsid w:val="00BD39DE"/>
    <w:rsid w:val="00BD3D4C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B66"/>
    <w:rsid w:val="00BE01BF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5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50B1"/>
    <w:rsid w:val="00C15377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A9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614"/>
    <w:rsid w:val="00C42E1B"/>
    <w:rsid w:val="00C42F2B"/>
    <w:rsid w:val="00C42F7E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C6C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5FC5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7F6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0F9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15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E63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6CE"/>
    <w:rsid w:val="00CB0F41"/>
    <w:rsid w:val="00CB15C7"/>
    <w:rsid w:val="00CB167E"/>
    <w:rsid w:val="00CB17C6"/>
    <w:rsid w:val="00CB1823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5F5"/>
    <w:rsid w:val="00CB7627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2E9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5F"/>
    <w:rsid w:val="00CD7EF1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716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471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EFD"/>
    <w:rsid w:val="00CF55A1"/>
    <w:rsid w:val="00CF55DC"/>
    <w:rsid w:val="00CF561F"/>
    <w:rsid w:val="00CF5805"/>
    <w:rsid w:val="00CF58D8"/>
    <w:rsid w:val="00CF5E81"/>
    <w:rsid w:val="00CF6370"/>
    <w:rsid w:val="00CF6819"/>
    <w:rsid w:val="00CF6A53"/>
    <w:rsid w:val="00CF6DEC"/>
    <w:rsid w:val="00CF7037"/>
    <w:rsid w:val="00CF77B7"/>
    <w:rsid w:val="00CF77EC"/>
    <w:rsid w:val="00CF784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ECF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1FE3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792"/>
    <w:rsid w:val="00D40995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47F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81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1B1"/>
    <w:rsid w:val="00D624D4"/>
    <w:rsid w:val="00D628FE"/>
    <w:rsid w:val="00D62FF4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CF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A47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07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7B6"/>
    <w:rsid w:val="00D9196E"/>
    <w:rsid w:val="00D91CA9"/>
    <w:rsid w:val="00D91E32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487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2DAC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75"/>
    <w:rsid w:val="00DC641F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29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A88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108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1F3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6BD3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AA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7A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96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2B66"/>
    <w:rsid w:val="00E930DC"/>
    <w:rsid w:val="00E936CE"/>
    <w:rsid w:val="00E936FA"/>
    <w:rsid w:val="00E93B00"/>
    <w:rsid w:val="00E93BA8"/>
    <w:rsid w:val="00E94447"/>
    <w:rsid w:val="00E9491D"/>
    <w:rsid w:val="00E949BE"/>
    <w:rsid w:val="00E949EC"/>
    <w:rsid w:val="00E94DEB"/>
    <w:rsid w:val="00E94DF7"/>
    <w:rsid w:val="00E95019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D0"/>
    <w:rsid w:val="00EA42F2"/>
    <w:rsid w:val="00EA49AD"/>
    <w:rsid w:val="00EA4A90"/>
    <w:rsid w:val="00EA4BB7"/>
    <w:rsid w:val="00EA5072"/>
    <w:rsid w:val="00EA5348"/>
    <w:rsid w:val="00EA557B"/>
    <w:rsid w:val="00EA5745"/>
    <w:rsid w:val="00EA5A06"/>
    <w:rsid w:val="00EA5DC2"/>
    <w:rsid w:val="00EA6783"/>
    <w:rsid w:val="00EA6C27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0E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237"/>
    <w:rsid w:val="00ED057F"/>
    <w:rsid w:val="00ED06F9"/>
    <w:rsid w:val="00ED07DC"/>
    <w:rsid w:val="00ED1182"/>
    <w:rsid w:val="00ED11A8"/>
    <w:rsid w:val="00ED170F"/>
    <w:rsid w:val="00ED1A5B"/>
    <w:rsid w:val="00ED1C7C"/>
    <w:rsid w:val="00ED1CC3"/>
    <w:rsid w:val="00ED1F01"/>
    <w:rsid w:val="00ED2275"/>
    <w:rsid w:val="00ED2381"/>
    <w:rsid w:val="00ED2AE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374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AC8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0B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B0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CA4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46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E7"/>
    <w:rsid w:val="00F93720"/>
    <w:rsid w:val="00F93BF8"/>
    <w:rsid w:val="00F93EA0"/>
    <w:rsid w:val="00F94197"/>
    <w:rsid w:val="00F94B2D"/>
    <w:rsid w:val="00F94B35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1EE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DAA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4BB3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A43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A89"/>
    <w:rsid w:val="00FE4EF9"/>
    <w:rsid w:val="00FE4F74"/>
    <w:rsid w:val="00FE5275"/>
    <w:rsid w:val="00FE52EA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AE0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966</TotalTime>
  <Pages>21</Pages>
  <Words>4307</Words>
  <Characters>21117</Characters>
  <Application>Microsoft Office Word</Application>
  <DocSecurity>0</DocSecurity>
  <Lines>175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Chatchanun, Taechasurakhun</cp:lastModifiedBy>
  <cp:revision>16</cp:revision>
  <cp:lastPrinted>2021-08-14T13:29:00Z</cp:lastPrinted>
  <dcterms:created xsi:type="dcterms:W3CDTF">2021-08-14T09:32:00Z</dcterms:created>
  <dcterms:modified xsi:type="dcterms:W3CDTF">2021-08-15T05:35:00Z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