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01903" w14:textId="77777777" w:rsidR="00AB6215" w:rsidRPr="008A0469" w:rsidRDefault="00AB6215" w:rsidP="00AB6215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A0469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07BC429D" w14:textId="77777777" w:rsidR="00AB6215" w:rsidRPr="008A0469" w:rsidRDefault="00AB6215" w:rsidP="00AB6215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8A0469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5C542F31" w14:textId="77777777" w:rsidR="00AB6215" w:rsidRPr="008A0469" w:rsidRDefault="00AB6215" w:rsidP="00AB6215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8A0469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4A34072" w14:textId="77777777" w:rsidR="00AB6215" w:rsidRPr="008A0469" w:rsidRDefault="00AB6215" w:rsidP="00AB6215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8A0469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8A0469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8A046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8A0469"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25EC207E" w14:textId="77777777" w:rsidR="00AB6215" w:rsidRPr="008A0469" w:rsidRDefault="00AB6215" w:rsidP="00AB6215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A75BC3" w14:textId="77777777" w:rsidR="00AB6215" w:rsidRPr="008A0469" w:rsidRDefault="00AB6215" w:rsidP="00AB6215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AB6215" w:rsidRPr="008A0469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25782773" w14:textId="77777777" w:rsidR="00AB6215" w:rsidRPr="008A0469" w:rsidRDefault="00AB6215" w:rsidP="00AB621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A046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8A046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</w:t>
      </w:r>
      <w:bookmarkStart w:id="0" w:name="_GoBack"/>
      <w:bookmarkEnd w:id="0"/>
      <w:r w:rsidRPr="008A0469">
        <w:rPr>
          <w:rFonts w:ascii="Angsana New" w:hAnsi="Angsana New" w:hint="cs"/>
          <w:b/>
          <w:bCs/>
          <w:sz w:val="32"/>
          <w:szCs w:val="32"/>
          <w:cs/>
        </w:rPr>
        <w:t>นระหว่างกาล</w:t>
      </w:r>
      <w:r w:rsidRPr="008A046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0D8E37EE" w14:textId="77777777" w:rsidR="00AB6215" w:rsidRPr="008A0469" w:rsidRDefault="00AB6215" w:rsidP="00AB6215">
      <w:pPr>
        <w:spacing w:line="360" w:lineRule="exact"/>
        <w:rPr>
          <w:rFonts w:ascii="Angsana New" w:hAnsi="Angsana New"/>
          <w:sz w:val="32"/>
          <w:szCs w:val="32"/>
        </w:rPr>
      </w:pPr>
    </w:p>
    <w:p w14:paraId="24044E13" w14:textId="77777777" w:rsidR="00AB6215" w:rsidRPr="008A0469" w:rsidRDefault="00AB6215" w:rsidP="00AB6215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  <w:cs/>
        </w:rPr>
        <w:t>เสนอ</w:t>
      </w: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  <w:cs/>
        </w:rPr>
        <w:t>ผู้ถือหุ้น</w:t>
      </w:r>
      <w:r w:rsidRPr="008A0469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5433F39C" w14:textId="77777777" w:rsidR="00AB6215" w:rsidRPr="008A0469" w:rsidRDefault="00AB6215" w:rsidP="00AB6215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8A0469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6815972A" w14:textId="77777777" w:rsidR="00AB6215" w:rsidRPr="008A0469" w:rsidRDefault="00AB6215" w:rsidP="00AB6215">
      <w:pPr>
        <w:spacing w:line="240" w:lineRule="exact"/>
        <w:rPr>
          <w:rFonts w:ascii="Angsana New" w:hAnsi="Angsana New"/>
          <w:sz w:val="32"/>
          <w:szCs w:val="32"/>
        </w:rPr>
      </w:pPr>
    </w:p>
    <w:p w14:paraId="1F550AE4" w14:textId="77777777" w:rsidR="00AB6215" w:rsidRPr="008A0469" w:rsidRDefault="00AB6215" w:rsidP="00AB621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A0469">
        <w:rPr>
          <w:rFonts w:ascii="Angsana New" w:hAnsi="Angsana New" w:hint="cs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8A0469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Pr="008A0469">
        <w:rPr>
          <w:rFonts w:ascii="Angsana New" w:hAnsi="Angsana New" w:hint="cs"/>
          <w:spacing w:val="-2"/>
          <w:sz w:val="32"/>
          <w:szCs w:val="32"/>
        </w:rPr>
        <w:t>3</w:t>
      </w:r>
      <w:r w:rsidRPr="008A0469">
        <w:rPr>
          <w:rFonts w:ascii="Angsana New" w:hAnsi="Angsana New"/>
          <w:spacing w:val="-2"/>
          <w:sz w:val="32"/>
          <w:szCs w:val="32"/>
        </w:rPr>
        <w:t xml:space="preserve">0 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8A0469">
        <w:rPr>
          <w:rFonts w:ascii="Angsana New" w:hAnsi="Angsana New"/>
          <w:spacing w:val="-2"/>
          <w:sz w:val="32"/>
          <w:szCs w:val="32"/>
        </w:rPr>
        <w:t>2564</w:t>
      </w:r>
      <w:r w:rsidRPr="008A046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Pr="008A0469">
        <w:rPr>
          <w:rFonts w:ascii="Angsana New" w:hAnsi="Angsana New" w:hint="cs"/>
          <w:spacing w:val="-4"/>
          <w:sz w:val="32"/>
          <w:szCs w:val="32"/>
          <w:cs/>
        </w:rPr>
        <w:t>เบ็ดเสร็จรวม</w:t>
      </w:r>
      <w:r w:rsidRPr="008A0469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8A0469">
        <w:rPr>
          <w:rFonts w:ascii="Angsana New" w:hAnsi="Angsana New" w:hint="cs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และงบกระแสเงินสดรวมสำหรับงวดหกเดือนสิ้นสุดวันเดียวกันและหมายเหตุประกอบงบการเงิน</w:t>
      </w:r>
      <w:r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>รวมแบบย่อของ</w:t>
      </w:r>
      <w:r w:rsidRPr="008A0469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8A04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8A0469">
        <w:rPr>
          <w:rFonts w:ascii="Angsana New" w:hAnsi="Angsana New" w:hint="cs"/>
          <w:spacing w:val="-2"/>
          <w:sz w:val="32"/>
          <w:szCs w:val="32"/>
        </w:rPr>
        <w:t>3</w:t>
      </w:r>
      <w:r w:rsidRPr="008A0469">
        <w:rPr>
          <w:rFonts w:ascii="Angsana New" w:hAnsi="Angsana New"/>
          <w:spacing w:val="-2"/>
          <w:sz w:val="32"/>
          <w:szCs w:val="32"/>
        </w:rPr>
        <w:t xml:space="preserve">0 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8A0469">
        <w:rPr>
          <w:rFonts w:ascii="Angsana New" w:hAnsi="Angsana New"/>
          <w:spacing w:val="-2"/>
          <w:sz w:val="32"/>
          <w:szCs w:val="32"/>
        </w:rPr>
        <w:t>2564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Pr="008A0469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และหมายเหตุประกอบงบการเงิน</w:t>
      </w:r>
      <w:r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>แบบย่อ</w:t>
      </w:r>
      <w:r w:rsidRPr="008A0469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 ซึ่งผู้บริหารของกิจการเป็นผู้รับผิดชอบ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0469">
        <w:rPr>
          <w:rFonts w:ascii="Angsana New" w:hAnsi="Angsana New"/>
          <w:spacing w:val="-2"/>
          <w:sz w:val="32"/>
          <w:szCs w:val="32"/>
        </w:rPr>
        <w:t xml:space="preserve">34 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8A0469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8A0469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8A0469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1C8F7E22" w14:textId="77777777" w:rsidR="00AB6215" w:rsidRPr="008A0469" w:rsidRDefault="00AB6215" w:rsidP="00AB6215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7E6A5C2" w14:textId="77777777" w:rsidR="00AB6215" w:rsidRPr="008A0469" w:rsidRDefault="00AB6215" w:rsidP="00AB6215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8A0469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71E149" w14:textId="77777777" w:rsidR="00AB6215" w:rsidRPr="008A0469" w:rsidRDefault="00AB6215" w:rsidP="00AB621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pacing w:val="-4"/>
          <w:sz w:val="32"/>
          <w:szCs w:val="32"/>
        </w:rPr>
        <w:tab/>
      </w:r>
      <w:r w:rsidRPr="008A0469">
        <w:rPr>
          <w:rFonts w:ascii="Angsana New" w:hAnsi="Angsana New"/>
          <w:spacing w:val="-4"/>
          <w:sz w:val="32"/>
          <w:szCs w:val="32"/>
        </w:rPr>
        <w:tab/>
      </w:r>
      <w:r w:rsidRPr="008A0469">
        <w:rPr>
          <w:rFonts w:ascii="Angsana New" w:hAnsi="Angsana New"/>
          <w:spacing w:val="-4"/>
          <w:sz w:val="32"/>
          <w:szCs w:val="32"/>
        </w:rPr>
        <w:tab/>
      </w:r>
      <w:r w:rsidRPr="008A0469">
        <w:rPr>
          <w:rFonts w:ascii="Angsana New" w:hAnsi="Angsana New"/>
          <w:spacing w:val="-4"/>
          <w:sz w:val="32"/>
          <w:szCs w:val="32"/>
        </w:rPr>
        <w:tab/>
      </w:r>
      <w:r w:rsidRPr="008A0469">
        <w:rPr>
          <w:rFonts w:ascii="Angsana New" w:hAnsi="Angsana New"/>
          <w:spacing w:val="-4"/>
          <w:sz w:val="32"/>
          <w:szCs w:val="32"/>
        </w:rPr>
        <w:tab/>
      </w:r>
      <w:r w:rsidRPr="008A0469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A0469">
        <w:rPr>
          <w:rFonts w:ascii="Angsana New" w:hAnsi="Angsana New"/>
          <w:spacing w:val="-4"/>
          <w:sz w:val="32"/>
          <w:szCs w:val="32"/>
        </w:rPr>
        <w:t>2410 “</w:t>
      </w:r>
      <w:r w:rsidRPr="008A0469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0469">
        <w:rPr>
          <w:rFonts w:ascii="Angsana New" w:hAnsi="Angsana New"/>
          <w:spacing w:val="-4"/>
          <w:sz w:val="32"/>
          <w:szCs w:val="32"/>
        </w:rPr>
        <w:t xml:space="preserve">” </w:t>
      </w:r>
      <w:r w:rsidRPr="008A0469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DC973F" w14:textId="77777777" w:rsidR="00AB6215" w:rsidRPr="008A0469" w:rsidRDefault="00AB6215" w:rsidP="00AB6215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30AC0" w14:textId="77777777" w:rsidR="00AB6215" w:rsidRPr="008A0469" w:rsidRDefault="00AB6215" w:rsidP="00AB621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0469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FE050CC" w14:textId="77777777" w:rsidR="00AB6215" w:rsidRPr="008A0469" w:rsidRDefault="00AB6215" w:rsidP="00AB621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A0469">
        <w:rPr>
          <w:rFonts w:ascii="Angsana New" w:hAnsi="Angsana New" w:hint="cs"/>
          <w:sz w:val="32"/>
          <w:szCs w:val="32"/>
          <w:cs/>
        </w:rPr>
        <w:t>ข้อมูลทาง</w:t>
      </w:r>
      <w:r w:rsidRPr="008A0469">
        <w:rPr>
          <w:rFonts w:ascii="Angsana New" w:hAnsi="Angsana New"/>
          <w:sz w:val="32"/>
          <w:szCs w:val="32"/>
          <w:cs/>
        </w:rPr>
        <w:t>การเงิน</w:t>
      </w:r>
      <w:r w:rsidRPr="008A046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A0469">
        <w:rPr>
          <w:rFonts w:ascii="Angsana New" w:hAnsi="Angsana New"/>
          <w:sz w:val="32"/>
          <w:szCs w:val="32"/>
          <w:cs/>
        </w:rPr>
        <w:t>ดังกล่าวไม่</w:t>
      </w:r>
      <w:r w:rsidRPr="008A0469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8A0469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8A0469">
        <w:rPr>
          <w:rFonts w:ascii="Angsana New" w:hAnsi="Angsana New"/>
          <w:spacing w:val="-6"/>
          <w:sz w:val="32"/>
          <w:szCs w:val="32"/>
        </w:rPr>
        <w:t xml:space="preserve">34 </w:t>
      </w:r>
      <w:r w:rsidRPr="008A0469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8A0469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8A0469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5B88956C" w14:textId="77777777" w:rsidR="00AB6215" w:rsidRPr="008A0469" w:rsidRDefault="00AB6215" w:rsidP="00AB6215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D93F0E" w14:textId="77777777" w:rsidR="00AB6215" w:rsidRPr="008A0469" w:rsidRDefault="00AB6215" w:rsidP="00AB621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654C85D" w14:textId="77777777" w:rsidR="00AB6215" w:rsidRPr="008A0469" w:rsidRDefault="00AB6215" w:rsidP="00AB621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D976E2E" w14:textId="77777777" w:rsidR="00AB6215" w:rsidRPr="008A0469" w:rsidRDefault="00AB6215" w:rsidP="00AB621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556A9EBF" w14:textId="77777777" w:rsidR="00AB6215" w:rsidRPr="008A0469" w:rsidRDefault="00AB6215" w:rsidP="00AB6215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</w:rPr>
        <w:tab/>
        <w:t>(</w:t>
      </w:r>
      <w:r w:rsidRPr="008A0469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8A0469">
        <w:rPr>
          <w:rFonts w:ascii="Angsana New" w:hAnsi="Angsana New"/>
          <w:sz w:val="32"/>
          <w:szCs w:val="32"/>
        </w:rPr>
        <w:t>)</w:t>
      </w:r>
    </w:p>
    <w:p w14:paraId="7658DC86" w14:textId="77777777" w:rsidR="00AB6215" w:rsidRPr="008A0469" w:rsidRDefault="00AB6215" w:rsidP="00AB6215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8A0469">
        <w:rPr>
          <w:rFonts w:ascii="Angsana New" w:hAnsi="Angsana New"/>
          <w:sz w:val="32"/>
          <w:szCs w:val="32"/>
        </w:rPr>
        <w:t xml:space="preserve"> </w:t>
      </w:r>
      <w:r w:rsidRPr="008A0469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8A0469">
        <w:rPr>
          <w:rFonts w:ascii="Angsana New" w:hAnsi="Angsana New"/>
          <w:sz w:val="32"/>
          <w:szCs w:val="32"/>
        </w:rPr>
        <w:t xml:space="preserve"> </w:t>
      </w:r>
      <w:r w:rsidRPr="008A0469">
        <w:rPr>
          <w:rFonts w:ascii="Angsana New" w:hAnsi="Angsana New" w:hint="cs"/>
          <w:sz w:val="32"/>
          <w:szCs w:val="32"/>
          <w:lang w:val="en-US"/>
        </w:rPr>
        <w:t>7517</w:t>
      </w:r>
      <w:r w:rsidRPr="008A0469">
        <w:rPr>
          <w:rFonts w:ascii="Angsana New" w:hAnsi="Angsana New"/>
          <w:sz w:val="32"/>
          <w:szCs w:val="32"/>
        </w:rPr>
        <w:t xml:space="preserve"> </w:t>
      </w:r>
    </w:p>
    <w:p w14:paraId="4A110A66" w14:textId="77777777" w:rsidR="00AB6215" w:rsidRPr="008A0469" w:rsidRDefault="00AB6215" w:rsidP="00AB6215">
      <w:pPr>
        <w:spacing w:line="380" w:lineRule="exact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  <w:cs/>
        </w:rPr>
        <w:t>บริษัท</w:t>
      </w:r>
      <w:r w:rsidRPr="008A0469">
        <w:rPr>
          <w:rFonts w:ascii="Angsana New" w:hAnsi="Angsana New"/>
          <w:sz w:val="32"/>
          <w:szCs w:val="32"/>
        </w:rPr>
        <w:t xml:space="preserve"> </w:t>
      </w:r>
      <w:r w:rsidRPr="008A0469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A0469">
        <w:rPr>
          <w:rFonts w:ascii="Angsana New" w:hAnsi="Angsana New"/>
          <w:sz w:val="32"/>
          <w:szCs w:val="32"/>
        </w:rPr>
        <w:t xml:space="preserve"> </w:t>
      </w:r>
      <w:r w:rsidRPr="008A0469">
        <w:rPr>
          <w:rFonts w:ascii="Angsana New" w:hAnsi="Angsana New"/>
          <w:sz w:val="32"/>
          <w:szCs w:val="32"/>
          <w:cs/>
        </w:rPr>
        <w:t>จำกัด</w:t>
      </w:r>
    </w:p>
    <w:p w14:paraId="0AC8BF81" w14:textId="77777777" w:rsidR="00AB6215" w:rsidRPr="008A0469" w:rsidRDefault="00AB6215" w:rsidP="00AB6215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8A0469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267602D" w14:textId="77777777" w:rsidR="00AB6215" w:rsidRPr="008A0469" w:rsidRDefault="00AB6215" w:rsidP="00AB6215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C23B8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13</w:t>
      </w:r>
      <w:r w:rsidRPr="00C23B84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2564</w:t>
      </w:r>
    </w:p>
    <w:p w14:paraId="5F1AF01A" w14:textId="4BD0A0A8" w:rsidR="00A10C20" w:rsidRPr="00AB6215" w:rsidRDefault="00A10C20" w:rsidP="00AB6215">
      <w:pPr>
        <w:rPr>
          <w:cs/>
        </w:rPr>
      </w:pPr>
    </w:p>
    <w:sectPr w:rsidR="00A10C20" w:rsidRPr="00AB6215" w:rsidSect="00AB6215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29EFB" w14:textId="77777777" w:rsidR="00EF26EB" w:rsidRDefault="00EF26EB">
      <w:r>
        <w:separator/>
      </w:r>
    </w:p>
  </w:endnote>
  <w:endnote w:type="continuationSeparator" w:id="0">
    <w:p w14:paraId="5909C5D2" w14:textId="77777777" w:rsidR="00EF26EB" w:rsidRDefault="00EF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597D1" w14:textId="77777777" w:rsidR="00AB6215" w:rsidRDefault="00AB6215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8E275D" w14:textId="77777777" w:rsidR="00AB6215" w:rsidRDefault="00AB6215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87F34" w14:textId="77777777" w:rsidR="00AB6215" w:rsidRDefault="00AB6215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8769A" w14:textId="77777777" w:rsidR="00AB6215" w:rsidRDefault="00AB6215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AF9DF" w14:textId="77777777" w:rsidR="00EF26EB" w:rsidRPr="006342B8" w:rsidRDefault="00EF26E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EF26EB" w:rsidRDefault="00EF26EB"/>
  <w:p w14:paraId="19E0E193" w14:textId="77777777" w:rsidR="00EF26EB" w:rsidRDefault="00EF26E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2B10D" w14:textId="77777777" w:rsidR="00EF26EB" w:rsidRDefault="00EF26E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3B343" w14:textId="77777777" w:rsidR="00EF26EB" w:rsidRDefault="00EF26EB">
      <w:r>
        <w:separator/>
      </w:r>
    </w:p>
  </w:footnote>
  <w:footnote w:type="continuationSeparator" w:id="0">
    <w:p w14:paraId="40B296E1" w14:textId="77777777" w:rsidR="00EF26EB" w:rsidRDefault="00EF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6D8C" w14:textId="77777777" w:rsidR="00AB6215" w:rsidRDefault="00AB6215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D346D78" w14:textId="77777777" w:rsidR="00AB6215" w:rsidRDefault="00AB62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11EAD" w14:textId="77777777" w:rsidR="00AB6215" w:rsidRDefault="00AB6215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EF26EB" w:rsidRDefault="00EF26E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EF26EB" w:rsidRPr="0020624A" w:rsidRDefault="00EF26E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EF26EB" w:rsidRDefault="00EF26E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EF26EB" w:rsidRPr="00126CCB" w:rsidRDefault="00AB6215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EE1FF" w14:textId="65498738" w:rsidR="00EF26EB" w:rsidRPr="00AB6215" w:rsidRDefault="00EF26EB" w:rsidP="00AB6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1"/>
  </w:num>
  <w:num w:numId="14">
    <w:abstractNumId w:val="22"/>
  </w:num>
  <w:num w:numId="15">
    <w:abstractNumId w:val="25"/>
  </w:num>
  <w:num w:numId="16">
    <w:abstractNumId w:val="29"/>
  </w:num>
  <w:num w:numId="17">
    <w:abstractNumId w:val="26"/>
  </w:num>
  <w:num w:numId="18">
    <w:abstractNumId w:val="21"/>
  </w:num>
  <w:num w:numId="19">
    <w:abstractNumId w:val="10"/>
  </w:num>
  <w:num w:numId="20">
    <w:abstractNumId w:val="33"/>
  </w:num>
  <w:num w:numId="21">
    <w:abstractNumId w:val="18"/>
  </w:num>
  <w:num w:numId="22">
    <w:abstractNumId w:val="27"/>
  </w:num>
  <w:num w:numId="23">
    <w:abstractNumId w:val="11"/>
  </w:num>
  <w:num w:numId="24">
    <w:abstractNumId w:val="13"/>
  </w:num>
  <w:num w:numId="25">
    <w:abstractNumId w:val="35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8"/>
  </w:num>
  <w:num w:numId="29">
    <w:abstractNumId w:val="15"/>
  </w:num>
  <w:num w:numId="30">
    <w:abstractNumId w:val="16"/>
  </w:num>
  <w:num w:numId="31">
    <w:abstractNumId w:val="14"/>
  </w:num>
  <w:num w:numId="32">
    <w:abstractNumId w:val="34"/>
  </w:num>
  <w:num w:numId="33">
    <w:abstractNumId w:val="20"/>
  </w:num>
  <w:num w:numId="34">
    <w:abstractNumId w:val="17"/>
  </w:num>
  <w:num w:numId="35">
    <w:abstractNumId w:val="32"/>
  </w:num>
  <w:num w:numId="3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686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727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707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4F0A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ACC"/>
    <w:rsid w:val="000A0BE2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649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1E7"/>
    <w:rsid w:val="0011739A"/>
    <w:rsid w:val="001177A5"/>
    <w:rsid w:val="00120373"/>
    <w:rsid w:val="00120C4B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C46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0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0AD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708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372"/>
    <w:rsid w:val="001E27E2"/>
    <w:rsid w:val="001E29FE"/>
    <w:rsid w:val="001E2EBB"/>
    <w:rsid w:val="001E2FA6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656"/>
    <w:rsid w:val="00205868"/>
    <w:rsid w:val="00205A3B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929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46EA"/>
    <w:rsid w:val="00235D19"/>
    <w:rsid w:val="002360BB"/>
    <w:rsid w:val="00236253"/>
    <w:rsid w:val="0023669B"/>
    <w:rsid w:val="00236C97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6DFA"/>
    <w:rsid w:val="00267212"/>
    <w:rsid w:val="00267464"/>
    <w:rsid w:val="002676C0"/>
    <w:rsid w:val="00270269"/>
    <w:rsid w:val="002709A1"/>
    <w:rsid w:val="00271D77"/>
    <w:rsid w:val="002723D7"/>
    <w:rsid w:val="00272819"/>
    <w:rsid w:val="00272F56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2C62"/>
    <w:rsid w:val="0028327E"/>
    <w:rsid w:val="00283D2E"/>
    <w:rsid w:val="002845DA"/>
    <w:rsid w:val="00284BDF"/>
    <w:rsid w:val="00284FEF"/>
    <w:rsid w:val="00285684"/>
    <w:rsid w:val="0028575C"/>
    <w:rsid w:val="00286632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F43"/>
    <w:rsid w:val="00295354"/>
    <w:rsid w:val="00295621"/>
    <w:rsid w:val="00295657"/>
    <w:rsid w:val="00296608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8BB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1E16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3B87"/>
    <w:rsid w:val="00304713"/>
    <w:rsid w:val="003052F9"/>
    <w:rsid w:val="00305A21"/>
    <w:rsid w:val="00305F27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EA"/>
    <w:rsid w:val="00322C89"/>
    <w:rsid w:val="00322C8D"/>
    <w:rsid w:val="003234A2"/>
    <w:rsid w:val="00323D53"/>
    <w:rsid w:val="003240B8"/>
    <w:rsid w:val="0032461F"/>
    <w:rsid w:val="00324A73"/>
    <w:rsid w:val="00324D74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6C3C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2896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7BF"/>
    <w:rsid w:val="00392EDB"/>
    <w:rsid w:val="00393080"/>
    <w:rsid w:val="00393562"/>
    <w:rsid w:val="00394467"/>
    <w:rsid w:val="003945AE"/>
    <w:rsid w:val="0039481B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3E4A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63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4D6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6EA9"/>
    <w:rsid w:val="00407A3D"/>
    <w:rsid w:val="00407A4A"/>
    <w:rsid w:val="00407CCD"/>
    <w:rsid w:val="00407E21"/>
    <w:rsid w:val="00410E44"/>
    <w:rsid w:val="00410F47"/>
    <w:rsid w:val="00410F50"/>
    <w:rsid w:val="00411439"/>
    <w:rsid w:val="00411A80"/>
    <w:rsid w:val="00412397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999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0E2"/>
    <w:rsid w:val="0043034C"/>
    <w:rsid w:val="0043056C"/>
    <w:rsid w:val="004306FC"/>
    <w:rsid w:val="00430DA9"/>
    <w:rsid w:val="00431588"/>
    <w:rsid w:val="00431625"/>
    <w:rsid w:val="00431976"/>
    <w:rsid w:val="0043203E"/>
    <w:rsid w:val="0043342D"/>
    <w:rsid w:val="004334C2"/>
    <w:rsid w:val="00433796"/>
    <w:rsid w:val="00433A47"/>
    <w:rsid w:val="004343F3"/>
    <w:rsid w:val="00434B80"/>
    <w:rsid w:val="00434E06"/>
    <w:rsid w:val="00434E91"/>
    <w:rsid w:val="00435850"/>
    <w:rsid w:val="004368D1"/>
    <w:rsid w:val="00436AC3"/>
    <w:rsid w:val="00436CC6"/>
    <w:rsid w:val="00436DC1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632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15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9D6"/>
    <w:rsid w:val="00486A7A"/>
    <w:rsid w:val="0048734B"/>
    <w:rsid w:val="004873AB"/>
    <w:rsid w:val="00487A93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42A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17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4F0F"/>
    <w:rsid w:val="004D4F54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216E"/>
    <w:rsid w:val="004F4077"/>
    <w:rsid w:val="004F4B44"/>
    <w:rsid w:val="004F5057"/>
    <w:rsid w:val="004F538E"/>
    <w:rsid w:val="004F54E5"/>
    <w:rsid w:val="004F554C"/>
    <w:rsid w:val="004F5980"/>
    <w:rsid w:val="004F5FE4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3EF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290C"/>
    <w:rsid w:val="00532C01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FDD"/>
    <w:rsid w:val="00543264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36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57711"/>
    <w:rsid w:val="00560132"/>
    <w:rsid w:val="0056026E"/>
    <w:rsid w:val="005602C9"/>
    <w:rsid w:val="00561237"/>
    <w:rsid w:val="00561718"/>
    <w:rsid w:val="00562587"/>
    <w:rsid w:val="00562C8C"/>
    <w:rsid w:val="005631EB"/>
    <w:rsid w:val="0056469C"/>
    <w:rsid w:val="005653DE"/>
    <w:rsid w:val="00565496"/>
    <w:rsid w:val="00565AC7"/>
    <w:rsid w:val="00565FBE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7E"/>
    <w:rsid w:val="00582DC8"/>
    <w:rsid w:val="0058314A"/>
    <w:rsid w:val="00583612"/>
    <w:rsid w:val="005839C1"/>
    <w:rsid w:val="00584237"/>
    <w:rsid w:val="00584634"/>
    <w:rsid w:val="00584B35"/>
    <w:rsid w:val="005855AC"/>
    <w:rsid w:val="00585604"/>
    <w:rsid w:val="00585770"/>
    <w:rsid w:val="005858C7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4AB"/>
    <w:rsid w:val="00594E00"/>
    <w:rsid w:val="00594F8B"/>
    <w:rsid w:val="0059563B"/>
    <w:rsid w:val="00596AF0"/>
    <w:rsid w:val="00596DF3"/>
    <w:rsid w:val="005973D3"/>
    <w:rsid w:val="00597C57"/>
    <w:rsid w:val="005A11BC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47BA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0C2"/>
    <w:rsid w:val="005E4C30"/>
    <w:rsid w:val="005E5732"/>
    <w:rsid w:val="005E5911"/>
    <w:rsid w:val="005E5C71"/>
    <w:rsid w:val="005E75A5"/>
    <w:rsid w:val="005E77B8"/>
    <w:rsid w:val="005F08F1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C2"/>
    <w:rsid w:val="00600EF0"/>
    <w:rsid w:val="00601363"/>
    <w:rsid w:val="00601571"/>
    <w:rsid w:val="0060168A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0B83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EDD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7FD"/>
    <w:rsid w:val="00627E25"/>
    <w:rsid w:val="006303A5"/>
    <w:rsid w:val="006314EB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8F"/>
    <w:rsid w:val="00646DD3"/>
    <w:rsid w:val="00646F85"/>
    <w:rsid w:val="006477F2"/>
    <w:rsid w:val="006478AF"/>
    <w:rsid w:val="00647ABF"/>
    <w:rsid w:val="00650B5F"/>
    <w:rsid w:val="00651390"/>
    <w:rsid w:val="006516D1"/>
    <w:rsid w:val="0065195F"/>
    <w:rsid w:val="00651D3C"/>
    <w:rsid w:val="00651E64"/>
    <w:rsid w:val="00652939"/>
    <w:rsid w:val="00653006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40A6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572"/>
    <w:rsid w:val="00692EDC"/>
    <w:rsid w:val="00693068"/>
    <w:rsid w:val="00693A87"/>
    <w:rsid w:val="00693F75"/>
    <w:rsid w:val="00694050"/>
    <w:rsid w:val="00694066"/>
    <w:rsid w:val="006940F4"/>
    <w:rsid w:val="00694164"/>
    <w:rsid w:val="0069474C"/>
    <w:rsid w:val="0069523F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726"/>
    <w:rsid w:val="006A6617"/>
    <w:rsid w:val="006A6BA0"/>
    <w:rsid w:val="006A78C1"/>
    <w:rsid w:val="006A7D05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822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1BE"/>
    <w:rsid w:val="006C6206"/>
    <w:rsid w:val="006C637C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586"/>
    <w:rsid w:val="006D21B3"/>
    <w:rsid w:val="006D22D0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186"/>
    <w:rsid w:val="006E4373"/>
    <w:rsid w:val="006E45C0"/>
    <w:rsid w:val="006E4783"/>
    <w:rsid w:val="006E4C74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FDB"/>
    <w:rsid w:val="00705062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1E63"/>
    <w:rsid w:val="0072343C"/>
    <w:rsid w:val="0072367E"/>
    <w:rsid w:val="00723AA1"/>
    <w:rsid w:val="0072482D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470B6"/>
    <w:rsid w:val="00747ECB"/>
    <w:rsid w:val="007502D9"/>
    <w:rsid w:val="00750432"/>
    <w:rsid w:val="00750462"/>
    <w:rsid w:val="00750550"/>
    <w:rsid w:val="007511F9"/>
    <w:rsid w:val="0075138B"/>
    <w:rsid w:val="00751B89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682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9FC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36E"/>
    <w:rsid w:val="007B68DE"/>
    <w:rsid w:val="007B69DC"/>
    <w:rsid w:val="007B6AE0"/>
    <w:rsid w:val="007B6D65"/>
    <w:rsid w:val="007B7788"/>
    <w:rsid w:val="007B783F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6BD"/>
    <w:rsid w:val="007E7903"/>
    <w:rsid w:val="007F0CD2"/>
    <w:rsid w:val="007F0D12"/>
    <w:rsid w:val="007F1DF3"/>
    <w:rsid w:val="007F2019"/>
    <w:rsid w:val="007F2FB3"/>
    <w:rsid w:val="007F3A4F"/>
    <w:rsid w:val="007F425F"/>
    <w:rsid w:val="007F4479"/>
    <w:rsid w:val="007F4BB5"/>
    <w:rsid w:val="007F4DC0"/>
    <w:rsid w:val="007F58F0"/>
    <w:rsid w:val="007F59DF"/>
    <w:rsid w:val="007F5C63"/>
    <w:rsid w:val="007F5FDE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A19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3FE7"/>
    <w:rsid w:val="0082485F"/>
    <w:rsid w:val="00824CEB"/>
    <w:rsid w:val="008255A5"/>
    <w:rsid w:val="00825F48"/>
    <w:rsid w:val="00826EE8"/>
    <w:rsid w:val="008274CB"/>
    <w:rsid w:val="0083012C"/>
    <w:rsid w:val="00830615"/>
    <w:rsid w:val="00830E40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93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4C0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957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469"/>
    <w:rsid w:val="008A1624"/>
    <w:rsid w:val="008A2158"/>
    <w:rsid w:val="008A215A"/>
    <w:rsid w:val="008A2541"/>
    <w:rsid w:val="008A2C08"/>
    <w:rsid w:val="008A3BD1"/>
    <w:rsid w:val="008A3CAF"/>
    <w:rsid w:val="008A3D16"/>
    <w:rsid w:val="008A3F08"/>
    <w:rsid w:val="008A3F3F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180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2433"/>
    <w:rsid w:val="008E253D"/>
    <w:rsid w:val="008E36A8"/>
    <w:rsid w:val="008E3B7C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780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21A"/>
    <w:rsid w:val="009205C5"/>
    <w:rsid w:val="009221C8"/>
    <w:rsid w:val="00922831"/>
    <w:rsid w:val="00922954"/>
    <w:rsid w:val="009248E4"/>
    <w:rsid w:val="0092499C"/>
    <w:rsid w:val="009250C3"/>
    <w:rsid w:val="00925D86"/>
    <w:rsid w:val="009265B3"/>
    <w:rsid w:val="0092750D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47B45"/>
    <w:rsid w:val="00950078"/>
    <w:rsid w:val="009504AC"/>
    <w:rsid w:val="009516C8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30DD"/>
    <w:rsid w:val="00963287"/>
    <w:rsid w:val="00963789"/>
    <w:rsid w:val="0096391A"/>
    <w:rsid w:val="0096395A"/>
    <w:rsid w:val="009640F2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7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15"/>
    <w:rsid w:val="00984E9A"/>
    <w:rsid w:val="009851A5"/>
    <w:rsid w:val="009855E6"/>
    <w:rsid w:val="009859FA"/>
    <w:rsid w:val="009859FD"/>
    <w:rsid w:val="00985B58"/>
    <w:rsid w:val="00985DB3"/>
    <w:rsid w:val="00986DF3"/>
    <w:rsid w:val="00986EE4"/>
    <w:rsid w:val="00987465"/>
    <w:rsid w:val="0098746F"/>
    <w:rsid w:val="00987D94"/>
    <w:rsid w:val="009905CC"/>
    <w:rsid w:val="00990AB1"/>
    <w:rsid w:val="00991A15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2EB"/>
    <w:rsid w:val="009A7584"/>
    <w:rsid w:val="009B020F"/>
    <w:rsid w:val="009B0471"/>
    <w:rsid w:val="009B07AD"/>
    <w:rsid w:val="009B1A52"/>
    <w:rsid w:val="009B1E86"/>
    <w:rsid w:val="009B2054"/>
    <w:rsid w:val="009B2E9B"/>
    <w:rsid w:val="009B3B1E"/>
    <w:rsid w:val="009B4827"/>
    <w:rsid w:val="009B49F0"/>
    <w:rsid w:val="009B4AA3"/>
    <w:rsid w:val="009B6F77"/>
    <w:rsid w:val="009B75FE"/>
    <w:rsid w:val="009B7AA3"/>
    <w:rsid w:val="009C00FF"/>
    <w:rsid w:val="009C02AD"/>
    <w:rsid w:val="009C09BB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63C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1BB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6F4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17D51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50F"/>
    <w:rsid w:val="00A327BA"/>
    <w:rsid w:val="00A328C1"/>
    <w:rsid w:val="00A32A31"/>
    <w:rsid w:val="00A32BA3"/>
    <w:rsid w:val="00A32ECF"/>
    <w:rsid w:val="00A345E6"/>
    <w:rsid w:val="00A34AC6"/>
    <w:rsid w:val="00A34CD5"/>
    <w:rsid w:val="00A35172"/>
    <w:rsid w:val="00A352AB"/>
    <w:rsid w:val="00A3672C"/>
    <w:rsid w:val="00A3688D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795"/>
    <w:rsid w:val="00A73E78"/>
    <w:rsid w:val="00A752BE"/>
    <w:rsid w:val="00A75F3D"/>
    <w:rsid w:val="00A76148"/>
    <w:rsid w:val="00A76518"/>
    <w:rsid w:val="00A76FBD"/>
    <w:rsid w:val="00A770C1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A86"/>
    <w:rsid w:val="00A91859"/>
    <w:rsid w:val="00A9206A"/>
    <w:rsid w:val="00A921CB"/>
    <w:rsid w:val="00A9311E"/>
    <w:rsid w:val="00A932E6"/>
    <w:rsid w:val="00A934D3"/>
    <w:rsid w:val="00A936B1"/>
    <w:rsid w:val="00A93B0F"/>
    <w:rsid w:val="00A93FFC"/>
    <w:rsid w:val="00A9449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FD9"/>
    <w:rsid w:val="00AA1087"/>
    <w:rsid w:val="00AA1634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21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CED"/>
    <w:rsid w:val="00AD71B9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6DD4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52ED"/>
    <w:rsid w:val="00AF557A"/>
    <w:rsid w:val="00AF5FB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64B"/>
    <w:rsid w:val="00B02B96"/>
    <w:rsid w:val="00B02CEF"/>
    <w:rsid w:val="00B03834"/>
    <w:rsid w:val="00B03D9E"/>
    <w:rsid w:val="00B03F09"/>
    <w:rsid w:val="00B049B9"/>
    <w:rsid w:val="00B04B22"/>
    <w:rsid w:val="00B05084"/>
    <w:rsid w:val="00B05205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F6"/>
    <w:rsid w:val="00B34B1A"/>
    <w:rsid w:val="00B34DBE"/>
    <w:rsid w:val="00B35F26"/>
    <w:rsid w:val="00B364F0"/>
    <w:rsid w:val="00B366CB"/>
    <w:rsid w:val="00B3703E"/>
    <w:rsid w:val="00B37A29"/>
    <w:rsid w:val="00B37E40"/>
    <w:rsid w:val="00B40EA9"/>
    <w:rsid w:val="00B415F2"/>
    <w:rsid w:val="00B41D57"/>
    <w:rsid w:val="00B41F16"/>
    <w:rsid w:val="00B4239C"/>
    <w:rsid w:val="00B4290E"/>
    <w:rsid w:val="00B42F42"/>
    <w:rsid w:val="00B4341F"/>
    <w:rsid w:val="00B439E4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966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61A"/>
    <w:rsid w:val="00B64E7A"/>
    <w:rsid w:val="00B64F1D"/>
    <w:rsid w:val="00B65126"/>
    <w:rsid w:val="00B6512A"/>
    <w:rsid w:val="00B65727"/>
    <w:rsid w:val="00B6581B"/>
    <w:rsid w:val="00B65BE0"/>
    <w:rsid w:val="00B65EB0"/>
    <w:rsid w:val="00B66293"/>
    <w:rsid w:val="00B66346"/>
    <w:rsid w:val="00B664FD"/>
    <w:rsid w:val="00B6669D"/>
    <w:rsid w:val="00B66CFC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77A3C"/>
    <w:rsid w:val="00B80026"/>
    <w:rsid w:val="00B801EF"/>
    <w:rsid w:val="00B8062F"/>
    <w:rsid w:val="00B80D07"/>
    <w:rsid w:val="00B81550"/>
    <w:rsid w:val="00B81A76"/>
    <w:rsid w:val="00B81FEA"/>
    <w:rsid w:val="00B82B5F"/>
    <w:rsid w:val="00B82BA7"/>
    <w:rsid w:val="00B82F03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686"/>
    <w:rsid w:val="00B9390A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9D4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583"/>
    <w:rsid w:val="00BD15A1"/>
    <w:rsid w:val="00BD1AD5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3864"/>
    <w:rsid w:val="00BE38C8"/>
    <w:rsid w:val="00BE40B2"/>
    <w:rsid w:val="00BE4242"/>
    <w:rsid w:val="00BE4377"/>
    <w:rsid w:val="00BE4857"/>
    <w:rsid w:val="00BE4BAA"/>
    <w:rsid w:val="00BE4F81"/>
    <w:rsid w:val="00BE602A"/>
    <w:rsid w:val="00BE74D4"/>
    <w:rsid w:val="00BE7FAA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2EB"/>
    <w:rsid w:val="00C01B58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3B8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860"/>
    <w:rsid w:val="00C40CCC"/>
    <w:rsid w:val="00C41253"/>
    <w:rsid w:val="00C4168E"/>
    <w:rsid w:val="00C422D9"/>
    <w:rsid w:val="00C426D8"/>
    <w:rsid w:val="00C43C7F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A7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5C53"/>
    <w:rsid w:val="00C56A1D"/>
    <w:rsid w:val="00C573B9"/>
    <w:rsid w:val="00C57C4E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710"/>
    <w:rsid w:val="00C81D57"/>
    <w:rsid w:val="00C82231"/>
    <w:rsid w:val="00C829E1"/>
    <w:rsid w:val="00C82C85"/>
    <w:rsid w:val="00C83401"/>
    <w:rsid w:val="00C839E2"/>
    <w:rsid w:val="00C83E3D"/>
    <w:rsid w:val="00C83FFA"/>
    <w:rsid w:val="00C841A5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418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061"/>
    <w:rsid w:val="00CA31F6"/>
    <w:rsid w:val="00CA3A96"/>
    <w:rsid w:val="00CA4246"/>
    <w:rsid w:val="00CA4EE4"/>
    <w:rsid w:val="00CA54E7"/>
    <w:rsid w:val="00CA550E"/>
    <w:rsid w:val="00CA58DC"/>
    <w:rsid w:val="00CA5ABF"/>
    <w:rsid w:val="00CA5FAD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942"/>
    <w:rsid w:val="00CB2B7D"/>
    <w:rsid w:val="00CB30E3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4009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F3A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687E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1BB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27EE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0492"/>
    <w:rsid w:val="00D617B1"/>
    <w:rsid w:val="00D618BA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53"/>
    <w:rsid w:val="00D85BD9"/>
    <w:rsid w:val="00D86198"/>
    <w:rsid w:val="00D86216"/>
    <w:rsid w:val="00D8681E"/>
    <w:rsid w:val="00D87950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121F"/>
    <w:rsid w:val="00DB2319"/>
    <w:rsid w:val="00DB24DE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3D4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4BB4"/>
    <w:rsid w:val="00DC5210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2EED"/>
    <w:rsid w:val="00DE3C32"/>
    <w:rsid w:val="00DE409A"/>
    <w:rsid w:val="00DE475D"/>
    <w:rsid w:val="00DE47D9"/>
    <w:rsid w:val="00DE5269"/>
    <w:rsid w:val="00DE5AB1"/>
    <w:rsid w:val="00DE5B20"/>
    <w:rsid w:val="00DE5F89"/>
    <w:rsid w:val="00DE6907"/>
    <w:rsid w:val="00DE7216"/>
    <w:rsid w:val="00DF0172"/>
    <w:rsid w:val="00DF0826"/>
    <w:rsid w:val="00DF0A29"/>
    <w:rsid w:val="00DF0AE5"/>
    <w:rsid w:val="00DF0DB8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780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40C"/>
    <w:rsid w:val="00E34E5E"/>
    <w:rsid w:val="00E35630"/>
    <w:rsid w:val="00E35AAE"/>
    <w:rsid w:val="00E35DCA"/>
    <w:rsid w:val="00E361BB"/>
    <w:rsid w:val="00E36843"/>
    <w:rsid w:val="00E370E8"/>
    <w:rsid w:val="00E371C7"/>
    <w:rsid w:val="00E37DF2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967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7E"/>
    <w:rsid w:val="00E55AEA"/>
    <w:rsid w:val="00E55DAC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5C7"/>
    <w:rsid w:val="00E67F9C"/>
    <w:rsid w:val="00E70403"/>
    <w:rsid w:val="00E7047B"/>
    <w:rsid w:val="00E70756"/>
    <w:rsid w:val="00E70B97"/>
    <w:rsid w:val="00E70EDD"/>
    <w:rsid w:val="00E713C3"/>
    <w:rsid w:val="00E7214E"/>
    <w:rsid w:val="00E725B7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8E3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35C"/>
    <w:rsid w:val="00EB19EF"/>
    <w:rsid w:val="00EB1BD0"/>
    <w:rsid w:val="00EB243C"/>
    <w:rsid w:val="00EB258C"/>
    <w:rsid w:val="00EB272B"/>
    <w:rsid w:val="00EB281F"/>
    <w:rsid w:val="00EB2FB1"/>
    <w:rsid w:val="00EB31FC"/>
    <w:rsid w:val="00EB358F"/>
    <w:rsid w:val="00EB35DB"/>
    <w:rsid w:val="00EB3888"/>
    <w:rsid w:val="00EB448E"/>
    <w:rsid w:val="00EB4A37"/>
    <w:rsid w:val="00EB4BDC"/>
    <w:rsid w:val="00EB4C39"/>
    <w:rsid w:val="00EB4F6F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AA7"/>
    <w:rsid w:val="00EE6F89"/>
    <w:rsid w:val="00EF0244"/>
    <w:rsid w:val="00EF1276"/>
    <w:rsid w:val="00EF1B82"/>
    <w:rsid w:val="00EF1E0B"/>
    <w:rsid w:val="00EF1F20"/>
    <w:rsid w:val="00EF1FFE"/>
    <w:rsid w:val="00EF20BF"/>
    <w:rsid w:val="00EF26EB"/>
    <w:rsid w:val="00EF2D2F"/>
    <w:rsid w:val="00EF31FF"/>
    <w:rsid w:val="00EF362E"/>
    <w:rsid w:val="00EF391F"/>
    <w:rsid w:val="00EF40B9"/>
    <w:rsid w:val="00EF474F"/>
    <w:rsid w:val="00EF47A5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502"/>
    <w:rsid w:val="00EF7D89"/>
    <w:rsid w:val="00F004E8"/>
    <w:rsid w:val="00F01572"/>
    <w:rsid w:val="00F027E7"/>
    <w:rsid w:val="00F02BCD"/>
    <w:rsid w:val="00F03A7F"/>
    <w:rsid w:val="00F04931"/>
    <w:rsid w:val="00F04F87"/>
    <w:rsid w:val="00F055D0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5E0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BD9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46F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8BE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0BEC"/>
    <w:rsid w:val="00F7116B"/>
    <w:rsid w:val="00F71856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EC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02"/>
    <w:rsid w:val="00FA1E5B"/>
    <w:rsid w:val="00FA3914"/>
    <w:rsid w:val="00FA4701"/>
    <w:rsid w:val="00FA4E6B"/>
    <w:rsid w:val="00FA5B1F"/>
    <w:rsid w:val="00FA619D"/>
    <w:rsid w:val="00FA63D9"/>
    <w:rsid w:val="00FA65BB"/>
    <w:rsid w:val="00FA692D"/>
    <w:rsid w:val="00FA69DC"/>
    <w:rsid w:val="00FA69FD"/>
    <w:rsid w:val="00FA6D45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392"/>
    <w:rsid w:val="00FB5FD8"/>
    <w:rsid w:val="00FB602F"/>
    <w:rsid w:val="00FB64B4"/>
    <w:rsid w:val="00FB67E7"/>
    <w:rsid w:val="00FB6A5B"/>
    <w:rsid w:val="00FB7728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AF6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ACF"/>
    <w:rsid w:val="00FF3F77"/>
    <w:rsid w:val="00FF4143"/>
    <w:rsid w:val="00FF4B07"/>
    <w:rsid w:val="00FF6116"/>
    <w:rsid w:val="00FF6580"/>
    <w:rsid w:val="00FF65FC"/>
    <w:rsid w:val="00FF6B90"/>
    <w:rsid w:val="00FF6D62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21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BE55B-4A61-40C6-8C03-890BBD1B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95</TotalTime>
  <Pages>2</Pages>
  <Words>429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58</cp:revision>
  <cp:lastPrinted>2021-08-13T08:19:00Z</cp:lastPrinted>
  <dcterms:created xsi:type="dcterms:W3CDTF">2021-08-07T04:49:00Z</dcterms:created>
  <dcterms:modified xsi:type="dcterms:W3CDTF">2021-08-13T10:38:00Z</dcterms:modified>
</cp:coreProperties>
</file>