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4F7F0" w14:textId="77777777" w:rsidR="00396236" w:rsidRPr="008A0469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8A0469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8A0469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8A0469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4E27DD9" w14:textId="212A84F9" w:rsidR="008A0469" w:rsidRPr="008A0469" w:rsidRDefault="008A0469" w:rsidP="008A0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8A046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8A046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</w:t>
      </w:r>
      <w:r w:rsidRPr="008A0469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F05AF2C" w14:textId="77777777" w:rsidR="00A16885" w:rsidRPr="008A0469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8A0469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8A04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8A046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8A0469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8A0469">
        <w:rPr>
          <w:rFonts w:ascii="Angsana New" w:hAnsi="Angsana New"/>
        </w:rPr>
        <w:tab/>
        <w:t>1.1</w:t>
      </w:r>
      <w:r w:rsidR="009A1562" w:rsidRPr="008A0469">
        <w:rPr>
          <w:rFonts w:ascii="Angsana New" w:hAnsi="Angsana New"/>
        </w:rPr>
        <w:t xml:space="preserve"> </w:t>
      </w:r>
      <w:r w:rsidR="00D53507" w:rsidRPr="008A0469">
        <w:rPr>
          <w:rFonts w:ascii="Angsana New" w:hAnsi="Angsana New"/>
        </w:rPr>
        <w:tab/>
      </w:r>
      <w:r w:rsidRPr="008A0469">
        <w:rPr>
          <w:rFonts w:ascii="Angsana New" w:hAnsi="Angsana New"/>
          <w:cs/>
        </w:rPr>
        <w:t>สถานะของบริษัท</w:t>
      </w:r>
    </w:p>
    <w:p w14:paraId="2F125578" w14:textId="77777777" w:rsidR="002108ED" w:rsidRPr="008A0469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A0469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8A0469">
        <w:rPr>
          <w:rFonts w:asciiTheme="majorBidi" w:hAnsiTheme="majorBidi" w:cstheme="majorBidi"/>
          <w:sz w:val="32"/>
          <w:szCs w:val="32"/>
        </w:rPr>
        <w:t>(</w:t>
      </w:r>
      <w:r w:rsidRPr="008A0469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8A0469">
        <w:rPr>
          <w:rFonts w:asciiTheme="majorBidi" w:hAnsiTheme="majorBidi" w:cstheme="majorBidi"/>
          <w:sz w:val="32"/>
          <w:szCs w:val="32"/>
        </w:rPr>
        <w:t>) (“</w:t>
      </w:r>
      <w:r w:rsidRPr="008A046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A0469">
        <w:rPr>
          <w:rFonts w:asciiTheme="majorBidi" w:hAnsiTheme="majorBidi" w:cstheme="majorBidi"/>
          <w:sz w:val="32"/>
          <w:szCs w:val="32"/>
        </w:rPr>
        <w:t xml:space="preserve">”) </w:t>
      </w:r>
      <w:r w:rsidRPr="008A0469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8A046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A0469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8A04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A0469">
        <w:rPr>
          <w:rFonts w:asciiTheme="majorBidi" w:hAnsiTheme="majorBidi" w:cstheme="majorBidi"/>
          <w:sz w:val="32"/>
          <w:szCs w:val="32"/>
        </w:rPr>
        <w:t xml:space="preserve">8 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A0469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8A04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8A046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8A0469">
        <w:rPr>
          <w:rFonts w:asciiTheme="majorBidi" w:hAnsiTheme="majorBidi" w:cstheme="majorBidi"/>
          <w:sz w:val="32"/>
          <w:szCs w:val="32"/>
        </w:rPr>
        <w:t xml:space="preserve">11 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8A0469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8A0469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A0469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8A0469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8A0469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8A0469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8A0469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8A0469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8A0469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8A0469">
        <w:rPr>
          <w:rFonts w:ascii="Angsana New" w:hAnsi="Angsana New"/>
        </w:rPr>
        <w:tab/>
        <w:t>1.</w:t>
      </w:r>
      <w:r w:rsidR="00A735BE" w:rsidRPr="008A0469">
        <w:rPr>
          <w:rFonts w:ascii="Angsana New" w:hAnsi="Angsana New"/>
        </w:rPr>
        <w:t>2</w:t>
      </w:r>
      <w:r w:rsidRPr="008A0469">
        <w:rPr>
          <w:rFonts w:ascii="Angsana New" w:hAnsi="Angsana New"/>
        </w:rPr>
        <w:tab/>
      </w:r>
      <w:r w:rsidR="00A735BE" w:rsidRPr="008A0469">
        <w:rPr>
          <w:rFonts w:ascii="Angsana New" w:hAnsi="Angsana New"/>
        </w:rPr>
        <w:tab/>
      </w:r>
      <w:r w:rsidRPr="008A0469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8A0469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A0469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8A04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8A0469">
        <w:rPr>
          <w:rFonts w:asciiTheme="majorBidi" w:hAnsiTheme="majorBidi" w:cstheme="majorBidi"/>
          <w:sz w:val="32"/>
          <w:szCs w:val="32"/>
          <w:cs/>
        </w:rPr>
        <w:br/>
      </w:r>
      <w:r w:rsidRPr="008A0469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8A0469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8A0469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8A0469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3C18020" w14:textId="77777777" w:rsidR="006C61BE" w:rsidRDefault="006C61BE" w:rsidP="006C61BE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F8BFCF0" w14:textId="1E454BB0" w:rsidR="006C61BE" w:rsidRPr="00DB2319" w:rsidRDefault="006C61BE" w:rsidP="006C61BE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B2319">
        <w:rPr>
          <w:rFonts w:ascii="Angsana New" w:hAnsi="Angsana New"/>
          <w:sz w:val="32"/>
          <w:szCs w:val="32"/>
        </w:rPr>
        <w:t>1</w:t>
      </w:r>
      <w:r w:rsidRPr="00DB2319">
        <w:rPr>
          <w:rFonts w:ascii="Angsana New" w:hAnsi="Angsana New"/>
          <w:sz w:val="32"/>
          <w:szCs w:val="32"/>
          <w:cs/>
        </w:rPr>
        <w:t>.</w:t>
      </w:r>
      <w:r w:rsidR="00DB2319" w:rsidRPr="00DB2319">
        <w:rPr>
          <w:rFonts w:ascii="Angsana New" w:hAnsi="Angsana New"/>
          <w:sz w:val="32"/>
          <w:szCs w:val="32"/>
        </w:rPr>
        <w:t>3</w:t>
      </w:r>
      <w:r w:rsidRPr="00DB2319">
        <w:rPr>
          <w:rFonts w:ascii="Angsana New" w:hAnsi="Angsana New"/>
          <w:sz w:val="32"/>
          <w:szCs w:val="32"/>
        </w:rPr>
        <w:t xml:space="preserve">      </w:t>
      </w:r>
      <w:r w:rsidRPr="00DB2319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B2319">
        <w:rPr>
          <w:rFonts w:ascii="Angsana New" w:hAnsi="Angsana New"/>
          <w:sz w:val="32"/>
          <w:szCs w:val="32"/>
        </w:rPr>
        <w:t>2019</w:t>
      </w:r>
    </w:p>
    <w:p w14:paraId="787355AE" w14:textId="77777777" w:rsidR="006C61BE" w:rsidRPr="00B52B7C" w:rsidRDefault="006C61BE" w:rsidP="006C61B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B2319">
        <w:rPr>
          <w:rFonts w:ascii="Angsana New" w:hAnsi="Angsana New"/>
          <w:sz w:val="32"/>
          <w:szCs w:val="32"/>
          <w:cs/>
        </w:rPr>
        <w:t>สถานการณ์</w:t>
      </w:r>
      <w:r w:rsidRPr="00DB2319">
        <w:rPr>
          <w:rFonts w:ascii="Angsana New" w:hAnsi="Angsana New" w:hint="cs"/>
          <w:sz w:val="32"/>
          <w:szCs w:val="32"/>
          <w:cs/>
        </w:rPr>
        <w:t>การ</w:t>
      </w:r>
      <w:r w:rsidRPr="00DB2319">
        <w:rPr>
          <w:rFonts w:ascii="Angsana New" w:hAnsi="Angsana New"/>
          <w:sz w:val="32"/>
          <w:szCs w:val="32"/>
          <w:cs/>
        </w:rPr>
        <w:t>แพร่ระบาดของ</w:t>
      </w:r>
      <w:r w:rsidRPr="00DB231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DB2319">
        <w:rPr>
          <w:rFonts w:ascii="Angsana New" w:hAnsi="Angsana New"/>
          <w:sz w:val="32"/>
          <w:szCs w:val="32"/>
          <w:cs/>
        </w:rPr>
        <w:t>ไวรัสโค</w:t>
      </w:r>
      <w:r w:rsidRPr="00DB2319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DB2319">
        <w:rPr>
          <w:rFonts w:ascii="Angsana New" w:hAnsi="Angsana New"/>
          <w:sz w:val="32"/>
          <w:szCs w:val="32"/>
        </w:rPr>
        <w:t xml:space="preserve">2019 </w:t>
      </w:r>
      <w:r w:rsidRPr="00DB2319">
        <w:rPr>
          <w:rFonts w:ascii="Angsana New" w:hAnsi="Angsana New"/>
          <w:sz w:val="32"/>
          <w:szCs w:val="32"/>
          <w:cs/>
        </w:rPr>
        <w:t>(</w:t>
      </w:r>
      <w:r w:rsidRPr="00DB2319">
        <w:rPr>
          <w:rFonts w:ascii="Angsana New" w:hAnsi="Angsana New"/>
          <w:sz w:val="32"/>
          <w:szCs w:val="32"/>
        </w:rPr>
        <w:t>COVID</w:t>
      </w:r>
      <w:r w:rsidRPr="00DB2319">
        <w:rPr>
          <w:rFonts w:ascii="Angsana New" w:hAnsi="Angsana New"/>
          <w:sz w:val="32"/>
          <w:szCs w:val="32"/>
          <w:cs/>
        </w:rPr>
        <w:t>-</w:t>
      </w:r>
      <w:r w:rsidRPr="00DB2319">
        <w:rPr>
          <w:rFonts w:ascii="Angsana New" w:hAnsi="Angsana New"/>
          <w:sz w:val="32"/>
          <w:szCs w:val="32"/>
        </w:rPr>
        <w:t>19</w:t>
      </w:r>
      <w:r w:rsidRPr="00DB2319">
        <w:rPr>
          <w:rFonts w:ascii="Angsana New" w:hAnsi="Angsana New"/>
          <w:sz w:val="32"/>
          <w:szCs w:val="32"/>
          <w:cs/>
        </w:rPr>
        <w:t>)</w:t>
      </w:r>
      <w:r w:rsidRPr="00DB2319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DB2319">
        <w:rPr>
          <w:rFonts w:ascii="Angsana New" w:hAnsi="Angsana New"/>
          <w:sz w:val="32"/>
          <w:szCs w:val="32"/>
          <w:cs/>
        </w:rPr>
        <w:t>ปัจจุบันได้</w:t>
      </w:r>
      <w:r w:rsidRPr="00DB2319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DB2319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 w:rsidRPr="00DB231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B2319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</w:t>
      </w:r>
      <w:r w:rsidRPr="00DB2319"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DB2319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 w:rsidRPr="00DB2319">
        <w:rPr>
          <w:rFonts w:ascii="Angsana New" w:hAnsi="Angsana New" w:hint="cs"/>
          <w:sz w:val="32"/>
          <w:szCs w:val="32"/>
          <w:cs/>
        </w:rPr>
        <w:t>อาจ</w:t>
      </w:r>
      <w:r w:rsidRPr="00DB2319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 w:rsidRPr="00DB2319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DB2319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DB2319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DB2319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B52B7C">
        <w:rPr>
          <w:rFonts w:ascii="Angsana New" w:hAnsi="Angsana New"/>
          <w:sz w:val="32"/>
          <w:szCs w:val="32"/>
          <w:cs/>
        </w:rPr>
        <w:t xml:space="preserve"> </w:t>
      </w:r>
    </w:p>
    <w:p w14:paraId="2CCBBBEE" w14:textId="77777777" w:rsidR="00A6632B" w:rsidRPr="008A0469" w:rsidRDefault="00A6632B" w:rsidP="00DB2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8A0469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8A046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0469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8A0469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8A0469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8A0469">
        <w:rPr>
          <w:rFonts w:asciiTheme="majorBidi" w:hAnsiTheme="majorBidi" w:cstheme="majorBidi"/>
          <w:sz w:val="32"/>
          <w:szCs w:val="32"/>
        </w:rPr>
        <w:t>2.</w:t>
      </w:r>
      <w:r w:rsidR="003D1493" w:rsidRPr="008A0469">
        <w:rPr>
          <w:rFonts w:asciiTheme="majorBidi" w:hAnsiTheme="majorBidi" w:cstheme="majorBidi"/>
          <w:sz w:val="32"/>
          <w:szCs w:val="32"/>
        </w:rPr>
        <w:t>1</w:t>
      </w:r>
      <w:r w:rsidR="007A73B1" w:rsidRPr="008A0469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8A0469">
        <w:rPr>
          <w:rFonts w:asciiTheme="majorBidi" w:hAnsiTheme="majorBidi" w:cstheme="majorBidi"/>
          <w:sz w:val="32"/>
          <w:szCs w:val="32"/>
        </w:rPr>
        <w:tab/>
      </w:r>
      <w:r w:rsidR="00535028" w:rsidRPr="008A0469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8A0469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A0469">
        <w:rPr>
          <w:rFonts w:asciiTheme="majorBidi" w:hAnsiTheme="majorBidi"/>
          <w:sz w:val="32"/>
          <w:szCs w:val="32"/>
        </w:rPr>
        <w:t>34</w:t>
      </w:r>
      <w:r w:rsidRPr="008A0469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7C69B95E" w:rsidR="0033684B" w:rsidRPr="008A0469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A0469">
        <w:rPr>
          <w:rFonts w:asciiTheme="majorBidi" w:hAnsiTheme="majorBidi"/>
          <w:sz w:val="32"/>
          <w:szCs w:val="32"/>
        </w:rPr>
        <w:t>31</w:t>
      </w:r>
      <w:r w:rsidRPr="008A0469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8A0469">
        <w:rPr>
          <w:rFonts w:asciiTheme="majorBidi" w:hAnsiTheme="majorBidi"/>
          <w:sz w:val="32"/>
          <w:szCs w:val="32"/>
        </w:rPr>
        <w:t>2563</w:t>
      </w:r>
    </w:p>
    <w:p w14:paraId="30B87296" w14:textId="77777777" w:rsidR="0033684B" w:rsidRPr="008A0469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8A0469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8A0469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248BAB9F"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3C423" w14:textId="77777777" w:rsidR="00693A87" w:rsidRPr="008A0469" w:rsidRDefault="00693A87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8A0469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8A0469">
        <w:rPr>
          <w:rFonts w:asciiTheme="majorBidi" w:hAnsiTheme="majorBidi" w:cstheme="majorBidi"/>
          <w:sz w:val="32"/>
          <w:szCs w:val="32"/>
        </w:rPr>
        <w:lastRenderedPageBreak/>
        <w:t>2.</w:t>
      </w:r>
      <w:r w:rsidR="00EB0321" w:rsidRPr="008A0469">
        <w:rPr>
          <w:rFonts w:asciiTheme="majorBidi" w:hAnsiTheme="majorBidi" w:cstheme="majorBidi"/>
          <w:sz w:val="32"/>
          <w:szCs w:val="32"/>
        </w:rPr>
        <w:t>2</w:t>
      </w:r>
      <w:r w:rsidRPr="008A0469">
        <w:rPr>
          <w:rFonts w:asciiTheme="majorBidi" w:hAnsiTheme="majorBidi" w:cstheme="majorBidi"/>
          <w:sz w:val="32"/>
          <w:szCs w:val="32"/>
        </w:rPr>
        <w:t xml:space="preserve"> </w:t>
      </w:r>
      <w:r w:rsidRPr="008A0469">
        <w:rPr>
          <w:rFonts w:asciiTheme="majorBidi" w:hAnsiTheme="majorBidi" w:cstheme="majorBidi"/>
          <w:sz w:val="32"/>
          <w:szCs w:val="32"/>
        </w:rPr>
        <w:tab/>
      </w:r>
      <w:r w:rsidRPr="008A046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8A0469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8A0469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8A046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8A046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8A0469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1192C154" w:rsidR="00B45AFA" w:rsidRPr="008A0469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 w:hint="cs"/>
          <w:sz w:val="32"/>
          <w:szCs w:val="32"/>
          <w:cs/>
        </w:rPr>
        <w:t xml:space="preserve">ก) </w:t>
      </w:r>
      <w:r w:rsidRPr="008A0469">
        <w:rPr>
          <w:rFonts w:ascii="Angsana New" w:hAnsi="Angsana New"/>
          <w:sz w:val="32"/>
          <w:szCs w:val="32"/>
          <w:cs/>
        </w:rPr>
        <w:tab/>
      </w:r>
      <w:r w:rsidR="00B45AFA" w:rsidRPr="008A0469">
        <w:rPr>
          <w:rFonts w:ascii="Angsana New" w:hAnsi="Angsana New"/>
          <w:sz w:val="32"/>
          <w:szCs w:val="32"/>
          <w:cs/>
        </w:rPr>
        <w:t>ง</w:t>
      </w:r>
      <w:r w:rsidR="00A0041D" w:rsidRPr="008A0469">
        <w:rPr>
          <w:rFonts w:ascii="Angsana New" w:hAnsi="Angsana New" w:hint="cs"/>
          <w:sz w:val="32"/>
          <w:szCs w:val="32"/>
          <w:cs/>
        </w:rPr>
        <w:t>บ</w:t>
      </w:r>
      <w:r w:rsidR="00B45AFA" w:rsidRPr="008A0469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8A0469">
        <w:rPr>
          <w:rFonts w:ascii="Angsana New" w:hAnsi="Angsana New"/>
          <w:sz w:val="32"/>
          <w:szCs w:val="32"/>
        </w:rPr>
        <w:t xml:space="preserve"> </w:t>
      </w:r>
      <w:r w:rsidR="00B45AFA" w:rsidRPr="008A0469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8A0469">
        <w:rPr>
          <w:rFonts w:ascii="Angsana New" w:hAnsi="Angsana New"/>
          <w:sz w:val="32"/>
          <w:szCs w:val="32"/>
        </w:rPr>
        <w:t xml:space="preserve"> </w:t>
      </w:r>
      <w:r w:rsidR="00B45AFA" w:rsidRPr="008A04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878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76"/>
        <w:gridCol w:w="3231"/>
        <w:gridCol w:w="76"/>
        <w:gridCol w:w="907"/>
        <w:gridCol w:w="76"/>
        <w:gridCol w:w="978"/>
        <w:gridCol w:w="76"/>
        <w:gridCol w:w="907"/>
      </w:tblGrid>
      <w:tr w:rsidR="008A0469" w:rsidRPr="00520073" w14:paraId="24EB5C3D" w14:textId="77777777" w:rsidTr="00890957">
        <w:tc>
          <w:tcPr>
            <w:tcW w:w="2551" w:type="dxa"/>
          </w:tcPr>
          <w:p w14:paraId="77A1E4E2" w14:textId="77777777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8D696E2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</w:tcPr>
          <w:p w14:paraId="7B671B6A" w14:textId="77777777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D939E01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32166CD" w14:textId="77777777" w:rsidR="008A0469" w:rsidRPr="00B779E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371A988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1" w:type="dxa"/>
            <w:gridSpan w:val="3"/>
            <w:tcBorders>
              <w:bottom w:val="single" w:sz="6" w:space="0" w:color="auto"/>
            </w:tcBorders>
          </w:tcPr>
          <w:p w14:paraId="0A817ED5" w14:textId="77777777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8A0469" w:rsidRPr="00520073" w14:paraId="5B01E7E0" w14:textId="77777777" w:rsidTr="00890957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743E661A" w14:textId="77777777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8DFDA66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tcBorders>
              <w:bottom w:val="single" w:sz="6" w:space="0" w:color="auto"/>
            </w:tcBorders>
            <w:vAlign w:val="bottom"/>
          </w:tcPr>
          <w:p w14:paraId="5ECA44B5" w14:textId="77777777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</w:tcPr>
          <w:p w14:paraId="10BAC2CD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7CFED4A" w14:textId="77777777" w:rsidR="008A0469" w:rsidRPr="00520073" w:rsidRDefault="008A0469" w:rsidP="00EE6AA7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76" w:type="dxa"/>
          </w:tcPr>
          <w:p w14:paraId="2ECF2047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5B1608F3" w14:textId="493A9EE6" w:rsidR="008A0469" w:rsidRPr="00520073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624537" w14:textId="77777777" w:rsidR="008A0469" w:rsidRPr="00520073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0064140" w14:textId="293ACCA6" w:rsidR="008A0469" w:rsidRPr="00BA595A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779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8A0469" w:rsidRPr="00520073" w14:paraId="19CB7150" w14:textId="77777777" w:rsidTr="00890957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73295BFB" w14:textId="77777777" w:rsidR="008A0469" w:rsidRPr="00B779E6" w:rsidRDefault="008A0469" w:rsidP="00EE6AA7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  <w:vAlign w:val="center"/>
          </w:tcPr>
          <w:p w14:paraId="14BAA3B2" w14:textId="77777777" w:rsidR="008A0469" w:rsidRPr="00520073" w:rsidRDefault="008A0469" w:rsidP="00EE6AA7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31" w:type="dxa"/>
            <w:tcBorders>
              <w:top w:val="single" w:sz="6" w:space="0" w:color="auto"/>
            </w:tcBorders>
          </w:tcPr>
          <w:p w14:paraId="5726B2B6" w14:textId="77777777" w:rsidR="008A0469" w:rsidRPr="00520073" w:rsidRDefault="008A0469" w:rsidP="00EE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76" w:type="dxa"/>
            <w:vAlign w:val="center"/>
          </w:tcPr>
          <w:p w14:paraId="02A2E22A" w14:textId="77777777" w:rsidR="008A0469" w:rsidRPr="00520073" w:rsidRDefault="008A0469" w:rsidP="00EE6AA7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DCB03E7" w14:textId="77777777" w:rsidR="008A0469" w:rsidRPr="00B779E6" w:rsidRDefault="008A0469" w:rsidP="00EE6AA7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306199ED" w14:textId="77777777" w:rsidR="008A0469" w:rsidRPr="00520073" w:rsidRDefault="008A0469" w:rsidP="00EE6AA7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2B5ADDE2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14:paraId="57FEF733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B5E4008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A0469" w:rsidRPr="00520073" w14:paraId="5BA078AC" w14:textId="77777777" w:rsidTr="00890957">
        <w:tc>
          <w:tcPr>
            <w:tcW w:w="2551" w:type="dxa"/>
          </w:tcPr>
          <w:p w14:paraId="2CC6CE06" w14:textId="77777777" w:rsidR="008A0469" w:rsidRPr="00B779E6" w:rsidRDefault="008A0469" w:rsidP="00EE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61DA8C5A" w14:textId="77777777" w:rsidR="008A0469" w:rsidRPr="00520073" w:rsidRDefault="008A0469" w:rsidP="00EE6AA7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231" w:type="dxa"/>
            <w:vAlign w:val="center"/>
          </w:tcPr>
          <w:p w14:paraId="1847402D" w14:textId="77777777" w:rsidR="008A0469" w:rsidRPr="00B779E6" w:rsidRDefault="008A0469" w:rsidP="00EE6AA7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0075ABE9" w14:textId="77777777" w:rsidR="008A0469" w:rsidRPr="00520073" w:rsidRDefault="008A0469" w:rsidP="00EE6AA7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D50A78B" w14:textId="77777777" w:rsidR="008A0469" w:rsidRPr="00B779E6" w:rsidRDefault="008A0469" w:rsidP="00EE6AA7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center"/>
          </w:tcPr>
          <w:p w14:paraId="5A38452E" w14:textId="77777777" w:rsidR="008A0469" w:rsidRPr="00520073" w:rsidRDefault="008A0469" w:rsidP="00EE6AA7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3BC2D82B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CEBB706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9D92D02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A0469" w:rsidRPr="00520073" w14:paraId="2676D26E" w14:textId="77777777" w:rsidTr="00890957">
        <w:tc>
          <w:tcPr>
            <w:tcW w:w="2551" w:type="dxa"/>
          </w:tcPr>
          <w:p w14:paraId="36423B3F" w14:textId="77777777" w:rsidR="008A0469" w:rsidRPr="00B779E6" w:rsidRDefault="008A0469" w:rsidP="00EE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76" w:type="dxa"/>
            <w:vAlign w:val="center"/>
          </w:tcPr>
          <w:p w14:paraId="25E7B4C8" w14:textId="77777777" w:rsidR="008A0469" w:rsidRPr="00520073" w:rsidRDefault="008A0469" w:rsidP="00EE6AA7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231" w:type="dxa"/>
            <w:vAlign w:val="center"/>
          </w:tcPr>
          <w:p w14:paraId="450F2EC7" w14:textId="77777777" w:rsidR="008A0469" w:rsidRPr="00B779E6" w:rsidRDefault="008A0469" w:rsidP="00EE6AA7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76" w:type="dxa"/>
            <w:vAlign w:val="center"/>
          </w:tcPr>
          <w:p w14:paraId="72826520" w14:textId="77777777" w:rsidR="008A0469" w:rsidRPr="00520073" w:rsidRDefault="008A0469" w:rsidP="00EE6AA7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F6E7EDB" w14:textId="77777777" w:rsidR="008A0469" w:rsidRPr="00B779E6" w:rsidRDefault="008A0469" w:rsidP="00EE6AA7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1D053F59" w14:textId="77777777" w:rsidR="008A0469" w:rsidRPr="00520073" w:rsidRDefault="008A0469" w:rsidP="00EE6AA7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6D5BFE1D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14:paraId="7D3094FE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BD0DB38" w14:textId="77777777" w:rsidR="008A0469" w:rsidRPr="00520073" w:rsidRDefault="008A0469" w:rsidP="008A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14:paraId="460F7527" w14:textId="5A0E3780" w:rsidR="008A0469" w:rsidRDefault="008A0469" w:rsidP="00AF5FBD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358F942" w14:textId="77777777" w:rsidR="000B3182" w:rsidRPr="008A0469" w:rsidRDefault="000B3182" w:rsidP="00AF5FBD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  <w:cs/>
        </w:rPr>
        <w:t>ข)</w:t>
      </w:r>
      <w:r w:rsidRPr="008A0469">
        <w:rPr>
          <w:rFonts w:ascii="Angsana New" w:hAnsi="Angsana New"/>
          <w:sz w:val="32"/>
          <w:szCs w:val="32"/>
          <w:cs/>
        </w:rPr>
        <w:tab/>
      </w:r>
      <w:r w:rsidRPr="008A0469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8A046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A0469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8A0469">
        <w:rPr>
          <w:rFonts w:ascii="Angsana New" w:hAnsi="Angsana New"/>
          <w:sz w:val="32"/>
          <w:szCs w:val="32"/>
        </w:rPr>
        <w:t xml:space="preserve"> </w:t>
      </w:r>
      <w:r w:rsidR="00FB5076" w:rsidRPr="008A0469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8A0469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8A0469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8A0469" w:rsidRDefault="000B3182" w:rsidP="00AF5F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8A0469" w:rsidRDefault="000B3182" w:rsidP="00AF5FBD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  <w:cs/>
        </w:rPr>
        <w:t>ค)</w:t>
      </w:r>
      <w:r w:rsidRPr="008A0469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8A0469" w:rsidRDefault="000B3182" w:rsidP="00AF5F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8A0469" w:rsidRDefault="000B3182" w:rsidP="00AF5FBD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8A0469">
        <w:rPr>
          <w:rFonts w:ascii="Angsana New" w:hAnsi="Angsana New"/>
          <w:sz w:val="32"/>
          <w:szCs w:val="32"/>
        </w:rPr>
        <w:tab/>
      </w:r>
      <w:r w:rsidRPr="008A0469">
        <w:rPr>
          <w:rFonts w:ascii="Angsana New" w:hAnsi="Angsana New"/>
          <w:sz w:val="32"/>
          <w:szCs w:val="32"/>
          <w:cs/>
        </w:rPr>
        <w:t>ง)</w:t>
      </w:r>
      <w:r w:rsidRPr="008A0469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8A0469">
        <w:rPr>
          <w:rFonts w:ascii="Angsana New" w:hAnsi="Angsana New"/>
          <w:sz w:val="32"/>
          <w:szCs w:val="32"/>
          <w:cs/>
        </w:rPr>
        <w:br/>
      </w:r>
      <w:r w:rsidRPr="008A0469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8A0469" w:rsidRDefault="000B3182" w:rsidP="00AF5FBD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77777777" w:rsidR="000B3182" w:rsidRPr="008A0469" w:rsidRDefault="000B3182" w:rsidP="00AF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A0469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8A0469">
        <w:rPr>
          <w:rFonts w:ascii="Angsana New" w:hAnsi="Angsana New" w:hint="cs"/>
          <w:sz w:val="32"/>
          <w:szCs w:val="32"/>
          <w:cs/>
        </w:rPr>
        <w:t>น</w:t>
      </w:r>
      <w:r w:rsidRPr="008A0469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05AD2DF5" w:rsidR="00E04EB7" w:rsidRDefault="00E04EB7" w:rsidP="00AF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28AC91" w14:textId="4AD71A3B" w:rsidR="00693A87" w:rsidRPr="001171E7" w:rsidRDefault="00693A87" w:rsidP="004F216E">
      <w:pPr>
        <w:tabs>
          <w:tab w:val="clear" w:pos="907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171E7">
        <w:rPr>
          <w:rFonts w:asciiTheme="majorBidi" w:hAnsiTheme="majorBidi" w:cstheme="majorBidi"/>
          <w:sz w:val="32"/>
          <w:szCs w:val="32"/>
        </w:rPr>
        <w:t>2</w:t>
      </w:r>
      <w:r w:rsidRPr="001171E7">
        <w:rPr>
          <w:rFonts w:asciiTheme="majorBidi" w:hAnsiTheme="majorBidi"/>
          <w:sz w:val="32"/>
          <w:szCs w:val="32"/>
          <w:cs/>
        </w:rPr>
        <w:t>.</w:t>
      </w:r>
      <w:r w:rsidRPr="001171E7">
        <w:rPr>
          <w:rFonts w:asciiTheme="majorBidi" w:hAnsiTheme="majorBidi" w:cstheme="majorBidi"/>
          <w:sz w:val="32"/>
          <w:szCs w:val="32"/>
        </w:rPr>
        <w:t>3</w:t>
      </w:r>
      <w:r w:rsidRPr="001171E7">
        <w:rPr>
          <w:rFonts w:asciiTheme="majorBidi" w:hAnsiTheme="majorBidi" w:cstheme="majorBidi"/>
          <w:sz w:val="32"/>
          <w:szCs w:val="32"/>
        </w:rPr>
        <w:tab/>
      </w:r>
      <w:r w:rsidR="004F216E">
        <w:rPr>
          <w:rFonts w:asciiTheme="majorBidi" w:hAnsiTheme="majorBidi" w:cstheme="majorBidi"/>
          <w:sz w:val="32"/>
          <w:szCs w:val="32"/>
          <w:cs/>
        </w:rPr>
        <w:tab/>
      </w:r>
      <w:r w:rsidRPr="001171E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F35F596" w14:textId="16461513" w:rsidR="00693A87" w:rsidRDefault="00693A87" w:rsidP="00AF5FB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71E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1171E7">
        <w:rPr>
          <w:rFonts w:asciiTheme="majorBidi" w:hAnsiTheme="majorBidi" w:cstheme="majorBidi"/>
          <w:sz w:val="32"/>
          <w:szCs w:val="32"/>
        </w:rPr>
        <w:t>1</w:t>
      </w:r>
      <w:r w:rsidRPr="001171E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171E7">
        <w:rPr>
          <w:rFonts w:asciiTheme="majorBidi" w:hAnsiTheme="majorBidi" w:cstheme="majorBidi"/>
          <w:sz w:val="32"/>
          <w:szCs w:val="32"/>
        </w:rPr>
        <w:t>2564</w:t>
      </w:r>
      <w:r w:rsidRPr="001171E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9A332DA" w14:textId="24E28A79" w:rsidR="00AF5FBD" w:rsidRDefault="00AF5FBD" w:rsidP="00AF5FB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E6FD0E" w14:textId="77777777" w:rsidR="00AF5FBD" w:rsidRPr="001171E7" w:rsidRDefault="00AF5FBD" w:rsidP="00AF5FB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4EC3BF" w14:textId="403037D3" w:rsidR="00693A87" w:rsidRPr="001171E7" w:rsidRDefault="00693A87" w:rsidP="004B342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71E7">
        <w:rPr>
          <w:rFonts w:ascii="AngsanaUPC" w:hAnsi="AngsanaUPC" w:cs="AngsanaUPC" w:hint="cs"/>
          <w:sz w:val="32"/>
          <w:szCs w:val="32"/>
          <w:cs/>
        </w:rPr>
        <w:lastRenderedPageBreak/>
        <w:t xml:space="preserve">รวมทั้ง 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1171E7">
        <w:rPr>
          <w:rFonts w:ascii="AngsanaUPC" w:hAnsi="AngsanaUPC" w:cs="AngsanaUPC"/>
          <w:sz w:val="32"/>
          <w:szCs w:val="32"/>
        </w:rPr>
        <w:t xml:space="preserve">16 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1171E7">
        <w:rPr>
          <w:rFonts w:ascii="AngsanaUPC" w:hAnsi="AngsanaUPC" w:cs="AngsanaUPC"/>
          <w:sz w:val="32"/>
          <w:szCs w:val="32"/>
        </w:rPr>
        <w:t>COVID</w:t>
      </w:r>
      <w:r w:rsidRPr="001171E7">
        <w:rPr>
          <w:rFonts w:ascii="AngsanaUPC" w:hAnsi="AngsanaUPC" w:cs="AngsanaUPC"/>
          <w:sz w:val="32"/>
          <w:szCs w:val="32"/>
          <w:cs/>
        </w:rPr>
        <w:t>-</w:t>
      </w:r>
      <w:r w:rsidR="004B342A">
        <w:rPr>
          <w:rFonts w:ascii="AngsanaUPC" w:hAnsi="AngsanaUPC" w:cs="AngsanaUPC"/>
          <w:sz w:val="32"/>
          <w:szCs w:val="32"/>
        </w:rPr>
        <w:t>19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) หลังวันที่ </w:t>
      </w:r>
      <w:r w:rsidRPr="001171E7">
        <w:rPr>
          <w:rFonts w:ascii="AngsanaUPC" w:hAnsi="AngsanaUPC" w:cs="AngsanaUPC"/>
          <w:sz w:val="32"/>
          <w:szCs w:val="32"/>
        </w:rPr>
        <w:t>30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171E7">
        <w:rPr>
          <w:rFonts w:ascii="AngsanaUPC" w:hAnsi="AngsanaUPC" w:cs="AngsanaUPC"/>
          <w:sz w:val="32"/>
          <w:szCs w:val="32"/>
        </w:rPr>
        <w:t>2564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 ซึ่งมีผลบังคับใช้ตั้งแต่วันที่ </w:t>
      </w:r>
      <w:r w:rsidRPr="001171E7">
        <w:rPr>
          <w:rFonts w:ascii="AngsanaUPC" w:hAnsi="AngsanaUPC" w:cs="AngsanaUPC"/>
          <w:sz w:val="32"/>
          <w:szCs w:val="32"/>
        </w:rPr>
        <w:t>1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1171E7">
        <w:rPr>
          <w:rFonts w:ascii="AngsanaUPC" w:hAnsi="AngsanaUPC" w:cs="AngsanaUPC"/>
          <w:sz w:val="32"/>
          <w:szCs w:val="32"/>
        </w:rPr>
        <w:t>2564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="004B342A">
        <w:rPr>
          <w:rFonts w:ascii="AngsanaUPC" w:hAnsi="AngsanaUPC" w:cs="AngsanaUPC"/>
          <w:sz w:val="32"/>
          <w:szCs w:val="32"/>
          <w:cs/>
        </w:rPr>
        <w:br/>
      </w:r>
      <w:r w:rsidRPr="001171E7">
        <w:rPr>
          <w:rFonts w:ascii="AngsanaUPC" w:hAnsi="AngsanaUPC" w:cs="AngsanaUPC"/>
          <w:sz w:val="32"/>
          <w:szCs w:val="32"/>
          <w:cs/>
        </w:rPr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1171E7">
        <w:rPr>
          <w:rFonts w:ascii="AngsanaUPC" w:hAnsi="AngsanaUPC" w:cs="AngsanaUPC"/>
          <w:sz w:val="32"/>
          <w:szCs w:val="32"/>
        </w:rPr>
        <w:t>2019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(</w:t>
      </w:r>
      <w:r w:rsidRPr="001171E7">
        <w:rPr>
          <w:rFonts w:ascii="AngsanaUPC" w:hAnsi="AngsanaUPC" w:cs="AngsanaUPC"/>
          <w:sz w:val="32"/>
          <w:szCs w:val="32"/>
        </w:rPr>
        <w:t>COVID</w:t>
      </w:r>
      <w:r w:rsidRPr="001171E7">
        <w:rPr>
          <w:rFonts w:ascii="AngsanaUPC" w:hAnsi="AngsanaUPC" w:cs="AngsanaUPC"/>
          <w:sz w:val="32"/>
          <w:szCs w:val="32"/>
          <w:cs/>
        </w:rPr>
        <w:t>-</w:t>
      </w:r>
      <w:r w:rsidRPr="001171E7">
        <w:rPr>
          <w:rFonts w:ascii="AngsanaUPC" w:hAnsi="AngsanaUPC" w:cs="AngsanaUPC"/>
          <w:sz w:val="32"/>
          <w:szCs w:val="32"/>
        </w:rPr>
        <w:t>19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1171E7">
        <w:rPr>
          <w:rFonts w:ascii="AngsanaUPC" w:hAnsi="AngsanaUPC" w:cs="AngsanaUPC"/>
          <w:sz w:val="32"/>
          <w:szCs w:val="32"/>
        </w:rPr>
        <w:t>46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ข.</w:t>
      </w:r>
      <w:r w:rsidRPr="001171E7">
        <w:rPr>
          <w:rFonts w:ascii="AngsanaUPC" w:hAnsi="AngsanaUPC" w:cs="AngsanaUPC"/>
          <w:sz w:val="32"/>
          <w:szCs w:val="32"/>
        </w:rPr>
        <w:t>2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1171E7">
        <w:rPr>
          <w:rFonts w:ascii="AngsanaUPC" w:hAnsi="AngsanaUPC" w:cs="AngsanaUPC"/>
          <w:sz w:val="32"/>
          <w:szCs w:val="32"/>
        </w:rPr>
        <w:t>30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1171E7">
        <w:rPr>
          <w:rFonts w:ascii="AngsanaUPC" w:hAnsi="AngsanaUPC" w:cs="AngsanaUPC"/>
          <w:sz w:val="32"/>
          <w:szCs w:val="32"/>
        </w:rPr>
        <w:t>2564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1171E7">
        <w:rPr>
          <w:rFonts w:ascii="AngsanaUPC" w:hAnsi="AngsanaUPC" w:cs="AngsanaUPC"/>
          <w:sz w:val="32"/>
          <w:szCs w:val="32"/>
        </w:rPr>
        <w:t>30</w:t>
      </w:r>
      <w:r w:rsidRPr="001171E7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171E7">
        <w:rPr>
          <w:rFonts w:ascii="AngsanaUPC" w:hAnsi="AngsanaUPC" w:cs="AngsanaUPC"/>
          <w:sz w:val="32"/>
          <w:szCs w:val="32"/>
        </w:rPr>
        <w:t>2565</w:t>
      </w:r>
      <w:r w:rsidRPr="001171E7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 w:rsidRPr="001171E7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1171E7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1171E7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0FB86A9B" w14:textId="24AA7DF2" w:rsidR="00693A87" w:rsidRPr="001171E7" w:rsidRDefault="00693A87" w:rsidP="004B342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71E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DAB76A8" w14:textId="77777777" w:rsidR="00693A87" w:rsidRPr="001171E7" w:rsidRDefault="00693A87" w:rsidP="004B342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F57AADA" w14:textId="77777777" w:rsidR="00693A87" w:rsidRPr="001171E7" w:rsidRDefault="00693A87" w:rsidP="004B34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171E7">
        <w:rPr>
          <w:rFonts w:asciiTheme="majorBidi" w:hAnsiTheme="majorBidi" w:cstheme="majorBidi"/>
          <w:sz w:val="32"/>
          <w:szCs w:val="32"/>
        </w:rPr>
        <w:t>2</w:t>
      </w:r>
      <w:r w:rsidRPr="001171E7">
        <w:rPr>
          <w:rFonts w:asciiTheme="majorBidi" w:hAnsiTheme="majorBidi"/>
          <w:sz w:val="32"/>
          <w:szCs w:val="32"/>
          <w:cs/>
        </w:rPr>
        <w:t>.</w:t>
      </w:r>
      <w:r w:rsidRPr="001171E7">
        <w:rPr>
          <w:rFonts w:asciiTheme="majorBidi" w:hAnsiTheme="majorBidi" w:cstheme="majorBidi"/>
          <w:sz w:val="32"/>
          <w:szCs w:val="32"/>
        </w:rPr>
        <w:t xml:space="preserve">4 </w:t>
      </w:r>
      <w:r w:rsidRPr="001171E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171E7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01422BC4" w14:textId="618E7E74" w:rsidR="00693A87" w:rsidRPr="001171E7" w:rsidRDefault="00693A87" w:rsidP="004B342A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1171E7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1171E7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1171E7">
        <w:rPr>
          <w:rFonts w:ascii="AngsanaUPC" w:hAnsi="AngsanaUPC" w:cs="AngsanaUPC"/>
          <w:sz w:val="32"/>
          <w:szCs w:val="32"/>
          <w:cs/>
        </w:rPr>
        <w:t>และ</w:t>
      </w:r>
      <w:r w:rsidRPr="001171E7">
        <w:rPr>
          <w:rFonts w:ascii="AngsanaUPC" w:hAnsi="AngsanaUPC" w:cs="AngsanaUPC" w:hint="cs"/>
          <w:sz w:val="32"/>
          <w:szCs w:val="32"/>
          <w:cs/>
        </w:rPr>
        <w:t>ได้ลง</w:t>
      </w:r>
      <w:r w:rsidRPr="001171E7">
        <w:rPr>
          <w:rFonts w:ascii="AngsanaUPC" w:hAnsi="AngsanaUPC" w:cs="AngsanaUPC"/>
          <w:sz w:val="32"/>
          <w:szCs w:val="32"/>
          <w:cs/>
        </w:rPr>
        <w:t>ประกา</w:t>
      </w:r>
      <w:r w:rsidRPr="001171E7">
        <w:rPr>
          <w:rFonts w:ascii="AngsanaUPC" w:hAnsi="AngsanaUPC" w:cs="AngsanaUPC" w:hint="cs"/>
          <w:sz w:val="32"/>
          <w:szCs w:val="32"/>
          <w:cs/>
        </w:rPr>
        <w:t>ศ</w:t>
      </w:r>
      <w:r w:rsidRPr="001171E7">
        <w:rPr>
          <w:rFonts w:ascii="AngsanaUPC" w:hAnsi="AngsanaUPC" w:cs="AngsanaUPC"/>
          <w:sz w:val="32"/>
          <w:szCs w:val="32"/>
          <w:cs/>
        </w:rPr>
        <w:t>ในราชกิจจาน</w:t>
      </w:r>
      <w:r w:rsidR="001171E7">
        <w:rPr>
          <w:rFonts w:ascii="AngsanaUPC" w:hAnsi="AngsanaUPC" w:cs="AngsanaUPC" w:hint="cs"/>
          <w:sz w:val="32"/>
          <w:szCs w:val="32"/>
          <w:cs/>
        </w:rPr>
        <w:t>ุ</w:t>
      </w:r>
      <w:r w:rsidRPr="001171E7">
        <w:rPr>
          <w:rFonts w:ascii="AngsanaUPC" w:hAnsi="AngsanaUPC" w:cs="AngsanaUPC"/>
          <w:sz w:val="32"/>
          <w:szCs w:val="32"/>
          <w:cs/>
        </w:rPr>
        <w:t>เบกษา</w:t>
      </w:r>
      <w:r w:rsidRPr="001171E7"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1171E7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171E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1171E7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1171E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1171E7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295A504" w14:textId="77777777" w:rsidR="00693A87" w:rsidRPr="003C668D" w:rsidRDefault="00693A87" w:rsidP="004B342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171E7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9A29F98" w14:textId="77777777" w:rsidR="00693A87" w:rsidRPr="008A0469" w:rsidRDefault="00693A87" w:rsidP="004B342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740E2E" w14:textId="77777777" w:rsidR="00EB448E" w:rsidRPr="008A0469" w:rsidRDefault="00EB448E" w:rsidP="004B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8A046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0469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77777777" w:rsidR="00EB448E" w:rsidRPr="008A0469" w:rsidRDefault="00EB448E" w:rsidP="004B342A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8A0469">
        <w:rPr>
          <w:rFonts w:ascii="Angsana New" w:hAnsi="Angsana New" w:hint="cs"/>
          <w:sz w:val="32"/>
          <w:szCs w:val="32"/>
          <w:cs/>
        </w:rPr>
        <w:t>งบการ</w:t>
      </w:r>
      <w:r w:rsidRPr="008A0469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A0469">
        <w:rPr>
          <w:rFonts w:asciiTheme="majorBidi" w:hAnsiTheme="majorBidi" w:cstheme="majorBidi"/>
          <w:sz w:val="32"/>
          <w:szCs w:val="32"/>
          <w:cs/>
        </w:rPr>
        <w:br/>
      </w:r>
      <w:r w:rsidRPr="008A0469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8A0469">
        <w:rPr>
          <w:rFonts w:asciiTheme="majorBidi" w:hAnsiTheme="majorBidi" w:cstheme="majorBidi"/>
          <w:sz w:val="32"/>
          <w:szCs w:val="32"/>
        </w:rPr>
        <w:t xml:space="preserve">31 </w:t>
      </w:r>
      <w:r w:rsidRPr="008A04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A0469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0913CDE" w14:textId="4BC8303B" w:rsidR="006B3EE3" w:rsidRPr="008A0469" w:rsidRDefault="006B3EE3" w:rsidP="004B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AB976BE" w14:textId="77777777" w:rsidR="00E11D0D" w:rsidRPr="008A0469" w:rsidRDefault="00546028" w:rsidP="004B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A04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8A04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8A04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8A0469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6A62950E" w:rsidR="004B342A" w:rsidRDefault="00E11D0D" w:rsidP="004B342A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8A0469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8A0469">
        <w:rPr>
          <w:rFonts w:asciiTheme="majorBidi" w:hAnsiTheme="majorBidi"/>
          <w:sz w:val="32"/>
          <w:szCs w:val="32"/>
          <w:cs/>
        </w:rPr>
        <w:t>ควบคุม</w:t>
      </w:r>
      <w:r w:rsidRPr="008A0469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8A0469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62FD23BC" w14:textId="77777777" w:rsidR="004B342A" w:rsidRDefault="004B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06C04908" w14:textId="77777777" w:rsidR="00E11D0D" w:rsidRPr="008A0469" w:rsidRDefault="00E11D0D" w:rsidP="004B342A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8A0469">
        <w:rPr>
          <w:rFonts w:asciiTheme="majorBidi" w:hAnsiTheme="majorBidi" w:hint="cs"/>
          <w:sz w:val="32"/>
          <w:szCs w:val="32"/>
          <w:cs/>
        </w:rPr>
        <w:t xml:space="preserve"> </w:t>
      </w:r>
      <w:r w:rsidRPr="008A0469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42"/>
        <w:gridCol w:w="3118"/>
        <w:gridCol w:w="134"/>
        <w:gridCol w:w="1992"/>
      </w:tblGrid>
      <w:tr w:rsidR="008A0469" w:rsidRPr="008A0469" w14:paraId="4F039CDA" w14:textId="77777777" w:rsidTr="004B342A">
        <w:tc>
          <w:tcPr>
            <w:tcW w:w="3005" w:type="dxa"/>
            <w:tcBorders>
              <w:bottom w:val="single" w:sz="6" w:space="0" w:color="auto"/>
            </w:tcBorders>
          </w:tcPr>
          <w:p w14:paraId="19BE5F2C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0469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8A046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72E6CAA3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8A0469" w:rsidRDefault="00E11D0D" w:rsidP="00B639F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56D546A2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046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0469" w:rsidRPr="008A0469" w14:paraId="5362A4B9" w14:textId="77777777" w:rsidTr="004B342A">
        <w:tc>
          <w:tcPr>
            <w:tcW w:w="3005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13E7030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8A0469" w:rsidRPr="008A0469" w14:paraId="273ECB25" w14:textId="77777777" w:rsidTr="004B342A">
        <w:tc>
          <w:tcPr>
            <w:tcW w:w="3005" w:type="dxa"/>
          </w:tcPr>
          <w:p w14:paraId="0A562B66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8A04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0354D7A0" w14:textId="77777777" w:rsidR="00282C62" w:rsidRDefault="00E11D0D" w:rsidP="004B342A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A04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</w:t>
            </w:r>
          </w:p>
          <w:p w14:paraId="69ECDB2A" w14:textId="72856A88" w:rsidR="00E11D0D" w:rsidRPr="008A0469" w:rsidRDefault="00E11D0D" w:rsidP="004B342A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AECBDEC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8A0469" w:rsidRPr="008A0469" w14:paraId="669EBA6D" w14:textId="77777777" w:rsidTr="004B342A">
        <w:tc>
          <w:tcPr>
            <w:tcW w:w="3005" w:type="dxa"/>
            <w:vAlign w:val="bottom"/>
          </w:tcPr>
          <w:p w14:paraId="2F041E10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/>
                <w:spacing w:val="-4"/>
                <w:sz w:val="26"/>
                <w:szCs w:val="26"/>
              </w:rPr>
              <w:t>Vina Solar Techology. Co., Ltd. (Vietam)</w:t>
            </w:r>
          </w:p>
        </w:tc>
        <w:tc>
          <w:tcPr>
            <w:tcW w:w="142" w:type="dxa"/>
            <w:vAlign w:val="bottom"/>
          </w:tcPr>
          <w:p w14:paraId="4C021A90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bottom"/>
          </w:tcPr>
          <w:p w14:paraId="07C1DC7C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14:paraId="3334302E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42911D9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8A0469" w:rsidRPr="008A0469" w14:paraId="74B9AFBC" w14:textId="77777777" w:rsidTr="004B342A">
        <w:tc>
          <w:tcPr>
            <w:tcW w:w="3005" w:type="dxa"/>
          </w:tcPr>
          <w:p w14:paraId="7262C687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8A0469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5B723E86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0E5402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8A0469" w:rsidRPr="008A0469" w14:paraId="491B024D" w14:textId="77777777" w:rsidTr="004B342A">
        <w:tc>
          <w:tcPr>
            <w:tcW w:w="3005" w:type="dxa"/>
            <w:vAlign w:val="center"/>
          </w:tcPr>
          <w:p w14:paraId="1297A56D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026564B" w14:textId="3C5A5023" w:rsidR="00E11D0D" w:rsidRPr="008A0469" w:rsidRDefault="00E11D0D" w:rsidP="000D623A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CEBB212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E11D0D" w:rsidRPr="008A0469" w14:paraId="52B97C5F" w14:textId="77777777" w:rsidTr="004B342A">
        <w:tc>
          <w:tcPr>
            <w:tcW w:w="3005" w:type="dxa"/>
            <w:vAlign w:val="center"/>
          </w:tcPr>
          <w:p w14:paraId="2C3432CB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E11D0D" w:rsidRPr="008A0469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FF65692" w14:textId="6FC12195" w:rsidR="00E11D0D" w:rsidRPr="008A0469" w:rsidRDefault="00E11D0D" w:rsidP="000D623A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046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E11D0D" w:rsidRPr="008A0469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0CAE4D5" w14:textId="77777777" w:rsidR="00E11D0D" w:rsidRPr="008A0469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8A0469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491B71E3" w14:textId="77777777" w:rsidR="004B342A" w:rsidRDefault="004B342A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2450C17C" w:rsidR="00E11D0D" w:rsidRPr="008A0469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A0469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8A0469" w:rsidRPr="008A0469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469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046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A0469" w:rsidRPr="008A0469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8A04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A0469" w:rsidRPr="008A0469" w14:paraId="21632C95" w14:textId="77777777" w:rsidTr="00C23441">
        <w:tc>
          <w:tcPr>
            <w:tcW w:w="4309" w:type="dxa"/>
          </w:tcPr>
          <w:p w14:paraId="50D4F52B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8A04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A0469" w:rsidRPr="008A0469" w14:paraId="12C4279F" w14:textId="77777777" w:rsidTr="00C23441">
        <w:tc>
          <w:tcPr>
            <w:tcW w:w="4309" w:type="dxa"/>
          </w:tcPr>
          <w:p w14:paraId="74B20A45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8A04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8A04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8A0469" w:rsidRPr="008A0469" w14:paraId="66EDD6C1" w14:textId="77777777" w:rsidTr="00C23441">
        <w:tc>
          <w:tcPr>
            <w:tcW w:w="4309" w:type="dxa"/>
          </w:tcPr>
          <w:p w14:paraId="0A30C6EC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A0469" w:rsidRPr="008A0469" w14:paraId="07560E31" w14:textId="77777777" w:rsidTr="00C23441">
        <w:tc>
          <w:tcPr>
            <w:tcW w:w="4309" w:type="dxa"/>
          </w:tcPr>
          <w:p w14:paraId="4D548F57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8A0469" w:rsidRPr="008A0469" w14:paraId="65E5F8BB" w14:textId="77777777" w:rsidTr="00C23441">
        <w:tc>
          <w:tcPr>
            <w:tcW w:w="4309" w:type="dxa"/>
          </w:tcPr>
          <w:p w14:paraId="0B6B14FE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8A0469" w:rsidRPr="008A0469" w14:paraId="457409D7" w14:textId="77777777" w:rsidTr="00C23441">
        <w:tc>
          <w:tcPr>
            <w:tcW w:w="4309" w:type="dxa"/>
          </w:tcPr>
          <w:p w14:paraId="42841226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8A0469" w:rsidRPr="008A0469" w14:paraId="56C75F94" w14:textId="77777777" w:rsidTr="00C23441">
        <w:tc>
          <w:tcPr>
            <w:tcW w:w="4309" w:type="dxa"/>
          </w:tcPr>
          <w:p w14:paraId="0FAA633C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8A0469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8A0469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469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1F288C7D" w14:textId="77777777" w:rsidR="005A11BC" w:rsidRDefault="005A11BC" w:rsidP="00EE6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7ADC6F" w14:textId="15F2D02A" w:rsidR="00EE6AA7" w:rsidRDefault="00EE6AA7" w:rsidP="00EE6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05FAF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  <w:cs/>
        </w:rPr>
        <w:t>หก</w:t>
      </w:r>
      <w:r w:rsidRPr="00435850">
        <w:rPr>
          <w:rFonts w:asciiTheme="majorBidi" w:hAnsiTheme="majorBidi" w:cstheme="majorBidi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A05FA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Pr="00A05FAF">
        <w:rPr>
          <w:rFonts w:asciiTheme="majorBidi" w:hAnsiTheme="majorBidi" w:cstheme="majorBidi"/>
          <w:sz w:val="32"/>
          <w:szCs w:val="32"/>
        </w:rPr>
        <w:t xml:space="preserve">30 </w:t>
      </w:r>
      <w:r w:rsidRPr="00A05FA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Pr="00A05FA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Pr="00A05FAF">
        <w:rPr>
          <w:rFonts w:asciiTheme="majorBidi" w:hAnsiTheme="majorBidi" w:cstheme="majorBidi"/>
          <w:sz w:val="32"/>
          <w:szCs w:val="32"/>
          <w:cs/>
        </w:rPr>
        <w:t>และ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Pr="00A05FA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A05FA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EE6AA7" w:rsidRPr="004C2017" w14:paraId="3322AF1E" w14:textId="77777777" w:rsidTr="00EE6AA7">
        <w:tc>
          <w:tcPr>
            <w:tcW w:w="2041" w:type="dxa"/>
            <w:vAlign w:val="bottom"/>
          </w:tcPr>
          <w:p w14:paraId="36676A0A" w14:textId="77777777" w:rsidR="00EE6AA7" w:rsidRPr="004C2017" w:rsidRDefault="00EE6AA7" w:rsidP="00EE6AA7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385BC1B3" w14:textId="77777777" w:rsidR="00EE6AA7" w:rsidRPr="004C2017" w:rsidRDefault="00EE6AA7" w:rsidP="00EE6AA7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4C2017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EE6AA7" w:rsidRPr="004C2017" w14:paraId="5D1891ED" w14:textId="77777777" w:rsidTr="00EE6AA7">
        <w:tc>
          <w:tcPr>
            <w:tcW w:w="2041" w:type="dxa"/>
            <w:vAlign w:val="bottom"/>
          </w:tcPr>
          <w:p w14:paraId="54A4E97D" w14:textId="77777777" w:rsidR="00EE6AA7" w:rsidRPr="004C2017" w:rsidRDefault="00EE6AA7" w:rsidP="00EE6AA7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E4736" w14:textId="77777777" w:rsidR="00EE6AA7" w:rsidRPr="004C2017" w:rsidRDefault="00EE6AA7" w:rsidP="00EE6AA7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41EC48D" w14:textId="77777777" w:rsidR="00EE6AA7" w:rsidRPr="004C2017" w:rsidRDefault="00EE6AA7" w:rsidP="00EE6AA7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671836" w14:textId="77777777" w:rsidR="00EE6AA7" w:rsidRPr="004C2017" w:rsidRDefault="00EE6AA7" w:rsidP="00EE6AA7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6AA7" w:rsidRPr="004C2017" w14:paraId="35E6BC67" w14:textId="77777777" w:rsidTr="00EE6AA7">
        <w:tc>
          <w:tcPr>
            <w:tcW w:w="2041" w:type="dxa"/>
            <w:vAlign w:val="bottom"/>
          </w:tcPr>
          <w:p w14:paraId="12A327CA" w14:textId="77777777" w:rsidR="00EE6AA7" w:rsidRPr="004C2017" w:rsidRDefault="00EE6AA7" w:rsidP="00EE6AA7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3A1912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07E09338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D7C905A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3EBAB1B3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4C2017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1B3FF42D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71525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C43327C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38F4BD9A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201A8ED8" w14:textId="77777777" w:rsidR="00EE6AA7" w:rsidRPr="004C2017" w:rsidRDefault="00EE6AA7" w:rsidP="00EE6AA7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4C2017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4C2017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E6AA7" w:rsidRPr="004C2017" w14:paraId="73FA4719" w14:textId="77777777" w:rsidTr="00EE6AA7">
        <w:tc>
          <w:tcPr>
            <w:tcW w:w="2041" w:type="dxa"/>
          </w:tcPr>
          <w:p w14:paraId="6FD67D47" w14:textId="77777777" w:rsidR="00EE6AA7" w:rsidRPr="004C2017" w:rsidRDefault="00EE6AA7" w:rsidP="00EE6AA7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12910009" w14:textId="0671D89A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5FBB1AD5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280134BF" w14:textId="52D7627B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51515548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419974" w14:textId="2560662E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A8B901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ECE283E" w14:textId="7D748F69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5EA93F0" w14:textId="77777777" w:rsidR="00EE6AA7" w:rsidRPr="004C2017" w:rsidRDefault="00EE6AA7" w:rsidP="00EE6AA7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033A279F" w14:textId="3050BB6D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690EB289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73E41F50" w14:textId="58294019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11924656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117E7" w14:textId="56A59670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61EB768" w14:textId="77777777" w:rsidR="00EE6AA7" w:rsidRPr="004C2017" w:rsidRDefault="00EE6AA7" w:rsidP="00EE6AA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6EFD5B" w14:textId="0FAE4A51" w:rsidR="00EE6AA7" w:rsidRPr="004C2017" w:rsidRDefault="00EE6AA7" w:rsidP="00EE6AA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EE6AA7" w:rsidRPr="004C2017" w14:paraId="74A10CF5" w14:textId="77777777" w:rsidTr="00EE6AA7">
        <w:tc>
          <w:tcPr>
            <w:tcW w:w="2041" w:type="dxa"/>
          </w:tcPr>
          <w:p w14:paraId="63868F61" w14:textId="77777777" w:rsidR="00EE6AA7" w:rsidRPr="004C2017" w:rsidRDefault="00EE6AA7" w:rsidP="00EE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C2017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3C375B79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2BD05A1" w14:textId="77777777" w:rsidR="00EE6AA7" w:rsidRPr="004C2017" w:rsidRDefault="00EE6AA7" w:rsidP="00EE6AA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88DAEB5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E741898" w14:textId="77777777" w:rsidR="00EE6AA7" w:rsidRPr="004C2017" w:rsidRDefault="00EE6AA7" w:rsidP="00EE6AA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6E03399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22826C9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964BB52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8730B83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08D6873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BECBEAC" w14:textId="77777777" w:rsidR="00EE6AA7" w:rsidRPr="004C2017" w:rsidRDefault="00EE6AA7" w:rsidP="00EE6AA7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14:paraId="045B9D7C" w14:textId="77777777" w:rsidR="00EE6AA7" w:rsidRPr="004C2017" w:rsidRDefault="00EE6AA7" w:rsidP="00EE6AA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9B55F16" w14:textId="77777777" w:rsidR="00EE6AA7" w:rsidRPr="004C2017" w:rsidRDefault="00EE6AA7" w:rsidP="00EE6AA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E0D9BF1" w14:textId="77777777" w:rsidR="00EE6AA7" w:rsidRPr="004C2017" w:rsidRDefault="00EE6AA7" w:rsidP="00EE6AA7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B245B4B" w14:textId="77777777" w:rsidR="00EE6AA7" w:rsidRPr="004C2017" w:rsidRDefault="00EE6AA7" w:rsidP="00EE6AA7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CCF37EB" w14:textId="77777777" w:rsidR="00EE6AA7" w:rsidRPr="004C2017" w:rsidRDefault="00EE6AA7" w:rsidP="00EE6AA7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D9" w:rsidRPr="004C2017" w14:paraId="2248421A" w14:textId="77777777" w:rsidTr="00EE6AA7">
        <w:tc>
          <w:tcPr>
            <w:tcW w:w="2041" w:type="dxa"/>
          </w:tcPr>
          <w:p w14:paraId="617B03FE" w14:textId="77777777" w:rsidR="00C422D9" w:rsidRPr="004C2017" w:rsidRDefault="00C422D9" w:rsidP="00C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4C2017">
              <w:rPr>
                <w:rFonts w:ascii="Angsana New" w:hAnsi="Angsana New" w:hint="cs"/>
                <w:b/>
                <w:sz w:val="22"/>
                <w:szCs w:val="22"/>
                <w:cs/>
              </w:rPr>
              <w:t>ขาย</w:t>
            </w:r>
            <w:r w:rsidRPr="004C2017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7" w:type="dxa"/>
            <w:vAlign w:val="bottom"/>
          </w:tcPr>
          <w:p w14:paraId="4755242E" w14:textId="16E3ECF1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2859CAAF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7C16A7A" w14:textId="475ED7F2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721E880F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8569B11" w14:textId="1FB4A182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4D879924" w14:textId="77777777" w:rsidR="00C422D9" w:rsidRPr="004C2017" w:rsidRDefault="00C422D9" w:rsidP="00C422D9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660ADC3B" w14:textId="4D8E7D26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9AFC1B0" w14:textId="77777777" w:rsidR="00C422D9" w:rsidRPr="004C2017" w:rsidRDefault="00C422D9" w:rsidP="00C422D9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6A6593F" w14:textId="62546F5F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54,294</w:t>
            </w:r>
          </w:p>
        </w:tc>
        <w:tc>
          <w:tcPr>
            <w:tcW w:w="76" w:type="dxa"/>
            <w:vAlign w:val="bottom"/>
          </w:tcPr>
          <w:p w14:paraId="66BABDB2" w14:textId="77777777" w:rsidR="00C422D9" w:rsidRPr="004C2017" w:rsidRDefault="00C422D9" w:rsidP="00C422D9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50C4097" w14:textId="33215339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4C2017">
              <w:rPr>
                <w:rFonts w:ascii="Angsana New" w:hAnsi="Angsana New"/>
                <w:sz w:val="22"/>
                <w:szCs w:val="22"/>
              </w:rPr>
              <w:t>,</w:t>
            </w:r>
            <w:r w:rsidRPr="004C2017">
              <w:rPr>
                <w:rFonts w:ascii="Angsana New" w:hAnsi="Angsana New"/>
                <w:sz w:val="22"/>
                <w:szCs w:val="22"/>
                <w:cs/>
              </w:rPr>
              <w:t>671</w:t>
            </w:r>
          </w:p>
        </w:tc>
        <w:tc>
          <w:tcPr>
            <w:tcW w:w="76" w:type="dxa"/>
            <w:vAlign w:val="bottom"/>
          </w:tcPr>
          <w:p w14:paraId="62169C0C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6D653C" w14:textId="226A3055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59,663</w:t>
            </w:r>
          </w:p>
        </w:tc>
        <w:tc>
          <w:tcPr>
            <w:tcW w:w="76" w:type="dxa"/>
            <w:vAlign w:val="bottom"/>
          </w:tcPr>
          <w:p w14:paraId="37D15F5A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643CE24" w14:textId="42AC72A8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9,284</w:t>
            </w:r>
          </w:p>
        </w:tc>
      </w:tr>
      <w:tr w:rsidR="00C422D9" w:rsidRPr="004C2017" w14:paraId="4162460B" w14:textId="77777777" w:rsidTr="00EE6AA7">
        <w:tc>
          <w:tcPr>
            <w:tcW w:w="2041" w:type="dxa"/>
          </w:tcPr>
          <w:p w14:paraId="5B92343E" w14:textId="77777777" w:rsidR="00C422D9" w:rsidRPr="004C2017" w:rsidRDefault="00C422D9" w:rsidP="00C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4C2017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12EB1FE5" w14:textId="4105A7B4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13340D9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64BA891" w14:textId="26480FFB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F8E6D16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5FBB77D" w14:textId="6FA4BCA2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4BB0FBA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675719D3" w14:textId="5E9FB8A5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386A9E4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0305B6F" w14:textId="1E96A69B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2,810</w:t>
            </w:r>
          </w:p>
        </w:tc>
        <w:tc>
          <w:tcPr>
            <w:tcW w:w="76" w:type="dxa"/>
            <w:vAlign w:val="bottom"/>
          </w:tcPr>
          <w:p w14:paraId="4A306F5D" w14:textId="77777777" w:rsidR="00C422D9" w:rsidRPr="004C2017" w:rsidRDefault="00C422D9" w:rsidP="00C422D9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F2D2BE9" w14:textId="51BAC669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2,588</w:t>
            </w:r>
          </w:p>
        </w:tc>
        <w:tc>
          <w:tcPr>
            <w:tcW w:w="76" w:type="dxa"/>
            <w:vAlign w:val="bottom"/>
          </w:tcPr>
          <w:p w14:paraId="42FA5D6A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9DE8832" w14:textId="405873CF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5,943</w:t>
            </w:r>
          </w:p>
        </w:tc>
        <w:tc>
          <w:tcPr>
            <w:tcW w:w="76" w:type="dxa"/>
            <w:vAlign w:val="bottom"/>
          </w:tcPr>
          <w:p w14:paraId="091BB418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6D8AC9A" w14:textId="7BA03690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5,016</w:t>
            </w:r>
          </w:p>
        </w:tc>
      </w:tr>
      <w:tr w:rsidR="00C422D9" w:rsidRPr="004C2017" w14:paraId="13DC6DF9" w14:textId="77777777" w:rsidTr="00EE6AA7">
        <w:tc>
          <w:tcPr>
            <w:tcW w:w="2041" w:type="dxa"/>
          </w:tcPr>
          <w:p w14:paraId="7225F361" w14:textId="77777777" w:rsidR="00C422D9" w:rsidRPr="004C2017" w:rsidRDefault="00C422D9" w:rsidP="00C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4C2017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34F6B2D8" w14:textId="10FF692E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7737E3CE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62B3FC9" w14:textId="69020466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343AD5DE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02B62F0" w14:textId="1DE58CD6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2B7F815B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59256AD" w14:textId="0EFBAE9E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A1403C9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CE2272A" w14:textId="3BA4660A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2B053460" w14:textId="77777777" w:rsidR="00C422D9" w:rsidRPr="004C2017" w:rsidRDefault="00C422D9" w:rsidP="00C422D9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1B7109C" w14:textId="10D91694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76" w:type="dxa"/>
            <w:vAlign w:val="bottom"/>
          </w:tcPr>
          <w:p w14:paraId="6704D9F5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2A6911" w14:textId="73A93B3A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2,750</w:t>
            </w:r>
          </w:p>
        </w:tc>
        <w:tc>
          <w:tcPr>
            <w:tcW w:w="76" w:type="dxa"/>
            <w:vAlign w:val="bottom"/>
          </w:tcPr>
          <w:p w14:paraId="360D9295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1BD3D10" w14:textId="2AF1D40E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1,526</w:t>
            </w:r>
          </w:p>
        </w:tc>
      </w:tr>
      <w:tr w:rsidR="00C422D9" w:rsidRPr="004C2017" w14:paraId="07CC925D" w14:textId="77777777" w:rsidTr="00EE6AA7">
        <w:tc>
          <w:tcPr>
            <w:tcW w:w="2041" w:type="dxa"/>
          </w:tcPr>
          <w:p w14:paraId="0A73B729" w14:textId="77777777" w:rsidR="00C422D9" w:rsidRPr="004C2017" w:rsidRDefault="00C422D9" w:rsidP="00C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4C2017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1446613C" w14:textId="3172B372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B0CFD42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C5CAB3C" w14:textId="0EE26B03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3A220A1E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6EAFB56" w14:textId="0A58BC7F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3FB8F54C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5A74365" w14:textId="43F8D290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CD14AE9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433C8F4" w14:textId="47F353C1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41B0F94E" w14:textId="77777777" w:rsidR="00C422D9" w:rsidRPr="004C2017" w:rsidRDefault="00C422D9" w:rsidP="00C422D9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D58F5CF" w14:textId="107BA0CF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8DAE330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4A6BE0" w14:textId="13C5435A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6" w:type="dxa"/>
            <w:vAlign w:val="bottom"/>
          </w:tcPr>
          <w:p w14:paraId="62193622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C3E944F" w14:textId="10B4E466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422D9" w:rsidRPr="004C2017" w14:paraId="5F32D663" w14:textId="77777777" w:rsidTr="00EE6AA7">
        <w:tc>
          <w:tcPr>
            <w:tcW w:w="2041" w:type="dxa"/>
          </w:tcPr>
          <w:p w14:paraId="4E17B068" w14:textId="77777777" w:rsidR="00C422D9" w:rsidRPr="004C2017" w:rsidRDefault="00C422D9" w:rsidP="00C4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4C2017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7DD76F94" w14:textId="185AFCED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4CE06CE3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8BE1E80" w14:textId="0F5E0858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0A4ECC5" w14:textId="77777777" w:rsidR="00C422D9" w:rsidRPr="004C2017" w:rsidRDefault="00C422D9" w:rsidP="00C422D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21BF3FF" w14:textId="094403F2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256C3A7B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440C470B" w14:textId="521044AF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60E39FA" w14:textId="77777777" w:rsidR="00C422D9" w:rsidRPr="004C2017" w:rsidRDefault="00C422D9" w:rsidP="00C422D9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AD30284" w14:textId="66D52B89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5C143B7F" w14:textId="77777777" w:rsidR="00C422D9" w:rsidRPr="004C2017" w:rsidRDefault="00C422D9" w:rsidP="00C422D9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F3B6429" w14:textId="0C138756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747E3762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1F972D" w14:textId="3E522884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3BF75477" w14:textId="77777777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A703F23" w14:textId="643C69FD" w:rsidR="00C422D9" w:rsidRPr="004C2017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</w:tbl>
    <w:p w14:paraId="40448472" w14:textId="77777777" w:rsidR="006A7D05" w:rsidRDefault="006A7D05"/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4C2017" w:rsidRPr="00CB30E3" w14:paraId="4326F651" w14:textId="77777777" w:rsidTr="006A7D05">
        <w:tc>
          <w:tcPr>
            <w:tcW w:w="2041" w:type="dxa"/>
            <w:vAlign w:val="bottom"/>
          </w:tcPr>
          <w:p w14:paraId="1EF77C3E" w14:textId="77777777" w:rsidR="004C2017" w:rsidRPr="00CB30E3" w:rsidRDefault="004C2017" w:rsidP="004C2017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17661B03" w14:textId="77777777" w:rsidR="004C2017" w:rsidRPr="00CB30E3" w:rsidRDefault="004C2017" w:rsidP="004C2017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CB30E3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4C2017" w:rsidRPr="00CB30E3" w14:paraId="3250654F" w14:textId="77777777" w:rsidTr="006A7D05">
        <w:tc>
          <w:tcPr>
            <w:tcW w:w="2041" w:type="dxa"/>
            <w:vAlign w:val="bottom"/>
          </w:tcPr>
          <w:p w14:paraId="48C44C0E" w14:textId="77777777" w:rsidR="004C2017" w:rsidRPr="00CB30E3" w:rsidRDefault="004C2017" w:rsidP="004C2017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68BA1" w14:textId="77777777" w:rsidR="004C2017" w:rsidRPr="00CB30E3" w:rsidRDefault="004C2017" w:rsidP="004C2017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9477175" w14:textId="77777777" w:rsidR="004C2017" w:rsidRPr="00CB30E3" w:rsidRDefault="004C2017" w:rsidP="004C2017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D88AC4" w14:textId="77777777" w:rsidR="004C2017" w:rsidRPr="00CB30E3" w:rsidRDefault="004C2017" w:rsidP="004C2017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2017" w:rsidRPr="00CB30E3" w14:paraId="1861E169" w14:textId="77777777" w:rsidTr="006A7D05">
        <w:tc>
          <w:tcPr>
            <w:tcW w:w="2041" w:type="dxa"/>
            <w:vAlign w:val="bottom"/>
          </w:tcPr>
          <w:p w14:paraId="514B54F3" w14:textId="77777777" w:rsidR="004C2017" w:rsidRPr="00CB30E3" w:rsidRDefault="004C2017" w:rsidP="004C2017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06D288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AC78697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83513C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5FD0205E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CB30E3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4E76B17B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394C6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4EF48A5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4AC2BE2E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2C06B531" w14:textId="77777777" w:rsidR="004C2017" w:rsidRPr="00CB30E3" w:rsidRDefault="004C2017" w:rsidP="004C2017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CB30E3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CB30E3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C2017" w:rsidRPr="00CB30E3" w14:paraId="08BFEAA3" w14:textId="77777777" w:rsidTr="006A7D05">
        <w:tc>
          <w:tcPr>
            <w:tcW w:w="2041" w:type="dxa"/>
          </w:tcPr>
          <w:p w14:paraId="7E112CFE" w14:textId="77777777" w:rsidR="004C2017" w:rsidRPr="00CB30E3" w:rsidRDefault="004C2017" w:rsidP="004C2017">
            <w:pPr>
              <w:tabs>
                <w:tab w:val="left" w:pos="540"/>
              </w:tabs>
              <w:spacing w:line="28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73F800C9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0C430A3F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2ECC3AB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501B341D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AB10D5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3B1931F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E65DAA4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48178E7" w14:textId="77777777" w:rsidR="004C2017" w:rsidRPr="00CB30E3" w:rsidRDefault="004C2017" w:rsidP="004C2017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26082005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20C11B16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2B38E878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413B1664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D6C928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4EFBA4E" w14:textId="77777777" w:rsidR="004C2017" w:rsidRPr="00CB30E3" w:rsidRDefault="004C2017" w:rsidP="004C201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CB13B6" w14:textId="77777777" w:rsidR="004C2017" w:rsidRPr="00CB30E3" w:rsidRDefault="004C2017" w:rsidP="004C201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434B80" w:rsidRPr="00CB30E3" w14:paraId="09508027" w14:textId="77777777" w:rsidTr="00EE6AA7">
        <w:tc>
          <w:tcPr>
            <w:tcW w:w="2041" w:type="dxa"/>
          </w:tcPr>
          <w:p w14:paraId="3C578867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0518BB9A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0E1B0CE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D48889C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2AD7DDF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4C2AC81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B609831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3BB8D02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D1D4D49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82AAEE7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884B566" w14:textId="77777777" w:rsidR="00434B80" w:rsidRPr="00CB30E3" w:rsidRDefault="00434B80" w:rsidP="004C2017">
            <w:pPr>
              <w:spacing w:line="28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62FEFF4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815650B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7D22525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3E7E797" w14:textId="77777777" w:rsidR="00434B80" w:rsidRPr="00CB30E3" w:rsidRDefault="00434B80" w:rsidP="004C2017">
            <w:pPr>
              <w:spacing w:line="28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AC5BF4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B80" w:rsidRPr="00CB30E3" w14:paraId="6D6A3BBA" w14:textId="77777777" w:rsidTr="00EE6AA7">
        <w:tc>
          <w:tcPr>
            <w:tcW w:w="2041" w:type="dxa"/>
          </w:tcPr>
          <w:p w14:paraId="761262A5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/>
                <w:b/>
                <w:sz w:val="22"/>
                <w:szCs w:val="22"/>
                <w:cs/>
              </w:rPr>
              <w:t>ต้นทุนทางการเงิน - ดอกเบี้ยจ่าย</w:t>
            </w:r>
          </w:p>
        </w:tc>
        <w:tc>
          <w:tcPr>
            <w:tcW w:w="847" w:type="dxa"/>
            <w:vAlign w:val="bottom"/>
          </w:tcPr>
          <w:p w14:paraId="3A5F5A97" w14:textId="2648F811" w:rsidR="00434B80" w:rsidRPr="00CB30E3" w:rsidRDefault="00C422D9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231610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8126165" w14:textId="10816133" w:rsidR="00434B80" w:rsidRPr="00CB30E3" w:rsidRDefault="00434B80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42F23A8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F778DD7" w14:textId="3A6D137A" w:rsidR="00434B80" w:rsidRPr="00CB30E3" w:rsidRDefault="00C422D9" w:rsidP="00C422D9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889589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28182020" w14:textId="39C5553E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09536DA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766311F" w14:textId="656BE98D" w:rsidR="00434B80" w:rsidRPr="00CB30E3" w:rsidRDefault="00434B80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67749A0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9507763" w14:textId="7D2F9F53" w:rsidR="00434B80" w:rsidRPr="00CB30E3" w:rsidRDefault="00434B80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F00D8E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8DB16C" w14:textId="62AF45A9" w:rsidR="00434B80" w:rsidRPr="00CB30E3" w:rsidRDefault="00434B80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CDC22D2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430C108" w14:textId="1C975681" w:rsidR="00434B80" w:rsidRPr="00CB30E3" w:rsidRDefault="00434B80" w:rsidP="004C2017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34B80" w:rsidRPr="00CB30E3" w14:paraId="701044C2" w14:textId="77777777" w:rsidTr="00EE6AA7">
        <w:tc>
          <w:tcPr>
            <w:tcW w:w="2041" w:type="dxa"/>
          </w:tcPr>
          <w:p w14:paraId="1F823706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61859CBF" w14:textId="3C85A7A7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5DDB34BC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D82F8F9" w14:textId="4FE3F6D6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 w:hint="cs"/>
                <w:sz w:val="22"/>
                <w:szCs w:val="22"/>
                <w:cs/>
              </w:rPr>
              <w:t>285</w:t>
            </w:r>
          </w:p>
        </w:tc>
        <w:tc>
          <w:tcPr>
            <w:tcW w:w="76" w:type="dxa"/>
            <w:vAlign w:val="bottom"/>
          </w:tcPr>
          <w:p w14:paraId="649638C7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20D1FB4" w14:textId="616D71A3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7C862E6E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2B01D7C" w14:textId="33DDBF0F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 w:hint="cs"/>
                <w:sz w:val="22"/>
                <w:szCs w:val="22"/>
                <w:cs/>
              </w:rPr>
              <w:t>570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967EAB2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2A3A7E6" w14:textId="5779619D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B6CF87E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E860717" w14:textId="4CCD86AB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6CAC703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4186C4" w14:textId="27823573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78DC14BF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E14D3DB" w14:textId="10C6EC0E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</w:tr>
      <w:tr w:rsidR="00434B80" w:rsidRPr="00CB30E3" w14:paraId="0D22BEC8" w14:textId="77777777" w:rsidTr="00EE6AA7">
        <w:tc>
          <w:tcPr>
            <w:tcW w:w="2041" w:type="dxa"/>
          </w:tcPr>
          <w:p w14:paraId="3B2ABC44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718544DB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0AF82B1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83580F8" w14:textId="77777777" w:rsidR="00434B80" w:rsidRPr="00CB30E3" w:rsidRDefault="00434B80" w:rsidP="004C201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7A1543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3282BE0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7281A2C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880F61B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66E47C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FC421DD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253F832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A6578FF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DF9884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EADD89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241CBF3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13A1ACB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B80" w:rsidRPr="00CB30E3" w14:paraId="534E2320" w14:textId="77777777" w:rsidTr="00EE6AA7">
        <w:tc>
          <w:tcPr>
            <w:tcW w:w="2041" w:type="dxa"/>
          </w:tcPr>
          <w:p w14:paraId="08FDBAC1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08F22528" w14:textId="264C7E8A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3,310</w:t>
            </w:r>
          </w:p>
        </w:tc>
        <w:tc>
          <w:tcPr>
            <w:tcW w:w="76" w:type="dxa"/>
            <w:vAlign w:val="bottom"/>
          </w:tcPr>
          <w:p w14:paraId="4C8814FF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B9A4D96" w14:textId="36DF4011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3,110</w:t>
            </w:r>
          </w:p>
        </w:tc>
        <w:tc>
          <w:tcPr>
            <w:tcW w:w="76" w:type="dxa"/>
            <w:vAlign w:val="bottom"/>
          </w:tcPr>
          <w:p w14:paraId="099F29E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A16E4B9" w14:textId="7E1EE69C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6,598</w:t>
            </w:r>
          </w:p>
        </w:tc>
        <w:tc>
          <w:tcPr>
            <w:tcW w:w="76" w:type="dxa"/>
            <w:vAlign w:val="bottom"/>
          </w:tcPr>
          <w:p w14:paraId="1B515F5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BC2F65B" w14:textId="1CAFFCD6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6,522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171B68F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27559F4" w14:textId="5F871194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2,605</w:t>
            </w:r>
          </w:p>
        </w:tc>
        <w:tc>
          <w:tcPr>
            <w:tcW w:w="76" w:type="dxa"/>
            <w:vAlign w:val="bottom"/>
          </w:tcPr>
          <w:p w14:paraId="0B089C7E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4683FC0" w14:textId="328A6D3D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2,460</w:t>
            </w:r>
          </w:p>
        </w:tc>
        <w:tc>
          <w:tcPr>
            <w:tcW w:w="76" w:type="dxa"/>
            <w:vAlign w:val="bottom"/>
          </w:tcPr>
          <w:p w14:paraId="0E628883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1BC24F" w14:textId="637C86EC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5,081</w:t>
            </w:r>
          </w:p>
        </w:tc>
        <w:tc>
          <w:tcPr>
            <w:tcW w:w="76" w:type="dxa"/>
            <w:vAlign w:val="bottom"/>
          </w:tcPr>
          <w:p w14:paraId="44FA3DCB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F218091" w14:textId="3C8C6120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4,963</w:t>
            </w:r>
          </w:p>
        </w:tc>
      </w:tr>
      <w:tr w:rsidR="00434B80" w:rsidRPr="00CB30E3" w14:paraId="5AFFA18B" w14:textId="77777777" w:rsidTr="00EE6AA7">
        <w:tc>
          <w:tcPr>
            <w:tcW w:w="2041" w:type="dxa"/>
          </w:tcPr>
          <w:p w14:paraId="77A66467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4566C532" w14:textId="18F43099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76" w:type="dxa"/>
            <w:vAlign w:val="bottom"/>
          </w:tcPr>
          <w:p w14:paraId="12A7D9B9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4C58376B" w14:textId="60BFF435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6" w:type="dxa"/>
            <w:vAlign w:val="bottom"/>
          </w:tcPr>
          <w:p w14:paraId="6F52D9F6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14:paraId="5880A741" w14:textId="373C14C6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76" w:type="dxa"/>
            <w:vAlign w:val="bottom"/>
          </w:tcPr>
          <w:p w14:paraId="5A9D503D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14:paraId="601C1604" w14:textId="16066C12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08579D6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0B9FCD2E" w14:textId="3748E0BF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76" w:type="dxa"/>
            <w:vAlign w:val="bottom"/>
          </w:tcPr>
          <w:p w14:paraId="0C8F074D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6617C12E" w14:textId="662F377A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76" w:type="dxa"/>
            <w:vAlign w:val="bottom"/>
          </w:tcPr>
          <w:p w14:paraId="385AE1FF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119CB6C7" w14:textId="1FF93383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76" w:type="dxa"/>
            <w:vAlign w:val="bottom"/>
          </w:tcPr>
          <w:p w14:paraId="441C9A2E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18539ECB" w14:textId="1B340868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296</w:t>
            </w:r>
          </w:p>
        </w:tc>
      </w:tr>
      <w:tr w:rsidR="00434B80" w:rsidRPr="00CB30E3" w14:paraId="5ACAE948" w14:textId="77777777" w:rsidTr="00EE6AA7">
        <w:tc>
          <w:tcPr>
            <w:tcW w:w="2041" w:type="dxa"/>
          </w:tcPr>
          <w:p w14:paraId="1BE53C7F" w14:textId="77777777" w:rsidR="00434B80" w:rsidRPr="00CB30E3" w:rsidRDefault="00434B80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CB30E3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4E964C" w14:textId="47203A65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3,482</w:t>
            </w:r>
          </w:p>
        </w:tc>
        <w:tc>
          <w:tcPr>
            <w:tcW w:w="76" w:type="dxa"/>
            <w:vAlign w:val="bottom"/>
          </w:tcPr>
          <w:p w14:paraId="15E8CA5D" w14:textId="77777777" w:rsidR="00434B80" w:rsidRPr="00CB30E3" w:rsidRDefault="00434B80" w:rsidP="004C201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A802B7" w14:textId="46D08162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3,263</w:t>
            </w:r>
          </w:p>
        </w:tc>
        <w:tc>
          <w:tcPr>
            <w:tcW w:w="76" w:type="dxa"/>
            <w:vAlign w:val="bottom"/>
          </w:tcPr>
          <w:p w14:paraId="2E7CF169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461533" w14:textId="7FFD66B6" w:rsidR="00434B80" w:rsidRPr="00CB30E3" w:rsidRDefault="00C422D9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6,942</w:t>
            </w:r>
          </w:p>
        </w:tc>
        <w:tc>
          <w:tcPr>
            <w:tcW w:w="76" w:type="dxa"/>
            <w:vAlign w:val="bottom"/>
          </w:tcPr>
          <w:p w14:paraId="3DA80704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7221F4D9" w14:textId="587BA380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6,828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BBB2537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8F7689" w14:textId="270505BB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2,770</w:t>
            </w:r>
          </w:p>
        </w:tc>
        <w:tc>
          <w:tcPr>
            <w:tcW w:w="76" w:type="dxa"/>
            <w:vAlign w:val="bottom"/>
          </w:tcPr>
          <w:p w14:paraId="1BC35185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1B1696" w14:textId="373D7B7C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2,608</w:t>
            </w:r>
          </w:p>
        </w:tc>
        <w:tc>
          <w:tcPr>
            <w:tcW w:w="76" w:type="dxa"/>
            <w:vAlign w:val="bottom"/>
          </w:tcPr>
          <w:p w14:paraId="3D3E45F8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0F0DE4" w14:textId="1438324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5,412</w:t>
            </w:r>
          </w:p>
        </w:tc>
        <w:tc>
          <w:tcPr>
            <w:tcW w:w="76" w:type="dxa"/>
            <w:vAlign w:val="bottom"/>
          </w:tcPr>
          <w:p w14:paraId="7194B2A6" w14:textId="77777777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968DCD" w14:textId="66377429" w:rsidR="00434B80" w:rsidRPr="00CB30E3" w:rsidRDefault="00434B80" w:rsidP="004C2017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5,259</w:t>
            </w:r>
          </w:p>
        </w:tc>
      </w:tr>
    </w:tbl>
    <w:p w14:paraId="36C167BF" w14:textId="77777777" w:rsidR="00205A3B" w:rsidRDefault="00205A3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3A8FC01C" w14:textId="735E21A1" w:rsidR="00123D48" w:rsidRPr="00EE6AA7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6AA7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EE6AA7" w:rsidRPr="00EE6AA7">
        <w:rPr>
          <w:rFonts w:asciiTheme="majorBidi" w:hAnsiTheme="majorBidi" w:cstheme="majorBidi"/>
          <w:sz w:val="32"/>
          <w:szCs w:val="32"/>
        </w:rPr>
        <w:t xml:space="preserve">30 </w:t>
      </w:r>
      <w:r w:rsidR="00EE6AA7" w:rsidRPr="00EE6AA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E6AA7" w:rsidRPr="00EE6A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AA7" w:rsidRPr="00EE6AA7">
        <w:rPr>
          <w:rFonts w:asciiTheme="majorBidi" w:hAnsiTheme="majorBidi" w:cstheme="majorBidi"/>
          <w:sz w:val="32"/>
          <w:szCs w:val="32"/>
        </w:rPr>
        <w:t>256</w:t>
      </w:r>
      <w:r w:rsidR="00EE6AA7" w:rsidRPr="00EE6AA7">
        <w:rPr>
          <w:rFonts w:asciiTheme="majorBidi" w:hAnsiTheme="majorBidi"/>
          <w:sz w:val="32"/>
          <w:szCs w:val="32"/>
        </w:rPr>
        <w:t>4</w:t>
      </w:r>
      <w:r w:rsidR="00EE6AA7" w:rsidRPr="00EE6AA7">
        <w:rPr>
          <w:rFonts w:asciiTheme="majorBidi" w:hAnsiTheme="majorBidi"/>
          <w:sz w:val="32"/>
          <w:szCs w:val="32"/>
          <w:cs/>
        </w:rPr>
        <w:t xml:space="preserve"> </w:t>
      </w:r>
      <w:r w:rsidRPr="00EE6AA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EE6AA7">
        <w:rPr>
          <w:rFonts w:asciiTheme="majorBidi" w:hAnsiTheme="majorBidi" w:cstheme="majorBidi"/>
          <w:sz w:val="32"/>
          <w:szCs w:val="32"/>
        </w:rPr>
        <w:t xml:space="preserve">31 </w:t>
      </w:r>
      <w:r w:rsidRPr="00EE6AA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E6AA7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EE6AA7">
        <w:rPr>
          <w:rFonts w:asciiTheme="majorBidi" w:hAnsiTheme="majorBidi" w:cstheme="majorBidi"/>
          <w:sz w:val="32"/>
          <w:szCs w:val="32"/>
        </w:rPr>
        <w:t>6</w:t>
      </w:r>
      <w:r w:rsidR="00097781" w:rsidRPr="00EE6AA7">
        <w:rPr>
          <w:rFonts w:asciiTheme="majorBidi" w:hAnsiTheme="majorBidi" w:cstheme="majorBidi"/>
          <w:sz w:val="32"/>
          <w:szCs w:val="32"/>
        </w:rPr>
        <w:t>3</w:t>
      </w:r>
      <w:r w:rsidR="00C61095" w:rsidRPr="00EE6AA7">
        <w:rPr>
          <w:rFonts w:asciiTheme="majorBidi" w:hAnsiTheme="majorBidi" w:cstheme="majorBidi"/>
          <w:sz w:val="32"/>
          <w:szCs w:val="32"/>
        </w:rPr>
        <w:t xml:space="preserve"> </w:t>
      </w:r>
      <w:r w:rsidRPr="00EE6AA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EE6AA7" w:rsidRPr="00CB30E3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E6AA7" w:rsidRPr="00CB30E3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6AA7" w:rsidRPr="00CB30E3" w14:paraId="48447BA2" w14:textId="77777777" w:rsidTr="00C23441">
        <w:trPr>
          <w:trHeight w:val="62"/>
        </w:trPr>
        <w:tc>
          <w:tcPr>
            <w:tcW w:w="3458" w:type="dxa"/>
          </w:tcPr>
          <w:p w14:paraId="78C19E00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39DB96" w14:textId="04DE734A" w:rsidR="00EE6AA7" w:rsidRPr="00CB30E3" w:rsidRDefault="00EE6AA7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FF3ACF"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A3F3F" w:rsidRPr="00CB30E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CDDF439" w14:textId="1A099123" w:rsidR="00C23441" w:rsidRPr="00CB30E3" w:rsidRDefault="00EE6AA7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8A3F3F" w:rsidRPr="00CB30E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EF288A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7BDFDDB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EC060B3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9AAD9A" w14:textId="77777777" w:rsidR="008A3F3F" w:rsidRPr="00CB30E3" w:rsidRDefault="008A3F3F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4E8F667" w14:textId="4696476A" w:rsidR="00C23441" w:rsidRPr="00CB30E3" w:rsidRDefault="008A3F3F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841A5B0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7E035E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53E9FD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E6AA7" w:rsidRPr="00CB30E3" w14:paraId="3254C23B" w14:textId="77777777" w:rsidTr="00C23441">
        <w:trPr>
          <w:trHeight w:val="62"/>
        </w:trPr>
        <w:tc>
          <w:tcPr>
            <w:tcW w:w="3458" w:type="dxa"/>
          </w:tcPr>
          <w:p w14:paraId="0647BED6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30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46B83A72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</w:tcPr>
          <w:p w14:paraId="24A71470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38C7CB2E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674E3DC7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DA3A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E6AA7" w:rsidRPr="00CB30E3" w14:paraId="79C7E31A" w14:textId="77777777" w:rsidTr="00C23441">
        <w:trPr>
          <w:trHeight w:val="62"/>
        </w:trPr>
        <w:tc>
          <w:tcPr>
            <w:tcW w:w="3458" w:type="dxa"/>
          </w:tcPr>
          <w:p w14:paraId="78AC1F22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0328D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00333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762F0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B54D943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BDF9" w14:textId="77777777" w:rsidR="00C23441" w:rsidRPr="00CB30E3" w:rsidRDefault="00C23441" w:rsidP="004C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B30E3" w:rsidRPr="00CB30E3" w14:paraId="6F506141" w14:textId="77777777" w:rsidTr="00C23441">
        <w:trPr>
          <w:trHeight w:val="62"/>
        </w:trPr>
        <w:tc>
          <w:tcPr>
            <w:tcW w:w="3458" w:type="dxa"/>
          </w:tcPr>
          <w:p w14:paraId="046060F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B30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089D777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B4B6BD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3508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C3E34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3EB0A6CD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637</w:t>
            </w:r>
          </w:p>
        </w:tc>
        <w:tc>
          <w:tcPr>
            <w:tcW w:w="134" w:type="dxa"/>
          </w:tcPr>
          <w:p w14:paraId="61F009B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B29D7B" w14:textId="67CA5B36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8,711</w:t>
            </w:r>
          </w:p>
        </w:tc>
      </w:tr>
      <w:tr w:rsidR="00CB30E3" w:rsidRPr="00CB30E3" w14:paraId="6869495F" w14:textId="77777777" w:rsidTr="00C23441">
        <w:trPr>
          <w:trHeight w:val="62"/>
        </w:trPr>
        <w:tc>
          <w:tcPr>
            <w:tcW w:w="3458" w:type="dxa"/>
          </w:tcPr>
          <w:p w14:paraId="79AFF83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6ED15A1F" w14:textId="1BFD4E7A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7B4DD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75288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6024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82118BB" w14:textId="240D4663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52,518</w:t>
            </w:r>
          </w:p>
        </w:tc>
        <w:tc>
          <w:tcPr>
            <w:tcW w:w="134" w:type="dxa"/>
          </w:tcPr>
          <w:p w14:paraId="08BEA2B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505B9" w14:textId="51AD18E3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14,050</w:t>
            </w:r>
          </w:p>
        </w:tc>
      </w:tr>
      <w:tr w:rsidR="00CB30E3" w:rsidRPr="00CB30E3" w14:paraId="60D6F54A" w14:textId="77777777" w:rsidTr="00C23441">
        <w:trPr>
          <w:trHeight w:val="62"/>
        </w:trPr>
        <w:tc>
          <w:tcPr>
            <w:tcW w:w="3458" w:type="dxa"/>
          </w:tcPr>
          <w:p w14:paraId="2A30A013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5FB858EA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2A07A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59596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643D25C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64,155</w:t>
            </w:r>
          </w:p>
        </w:tc>
        <w:tc>
          <w:tcPr>
            <w:tcW w:w="134" w:type="dxa"/>
          </w:tcPr>
          <w:p w14:paraId="00A89DC5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12B1A5E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22,761</w:t>
            </w:r>
          </w:p>
        </w:tc>
      </w:tr>
      <w:tr w:rsidR="00CB30E3" w:rsidRPr="00CB30E3" w14:paraId="52BF6D3E" w14:textId="77777777" w:rsidTr="00C23441">
        <w:tc>
          <w:tcPr>
            <w:tcW w:w="3458" w:type="dxa"/>
          </w:tcPr>
          <w:p w14:paraId="318CFD0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08D4245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83619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4CAD5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261E7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574AA3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717F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30E3" w:rsidRPr="00CB30E3" w14:paraId="75702653" w14:textId="77777777" w:rsidTr="00C23441">
        <w:tc>
          <w:tcPr>
            <w:tcW w:w="3458" w:type="dxa"/>
          </w:tcPr>
          <w:p w14:paraId="14CECFC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D068AA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01A4F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3A84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FC476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20BC5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5941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30E3" w:rsidRPr="00CB30E3" w14:paraId="79D12BA8" w14:textId="77777777" w:rsidTr="00C23441">
        <w:tc>
          <w:tcPr>
            <w:tcW w:w="3458" w:type="dxa"/>
          </w:tcPr>
          <w:p w14:paraId="6A7B3FC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B30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19AC5E71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C64CF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4530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71706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6FCC6214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 86,500 </w:t>
            </w:r>
          </w:p>
        </w:tc>
        <w:tc>
          <w:tcPr>
            <w:tcW w:w="134" w:type="dxa"/>
          </w:tcPr>
          <w:p w14:paraId="5123D7E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1DB5B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</w:tr>
      <w:tr w:rsidR="00CB30E3" w:rsidRPr="00CB30E3" w14:paraId="1007A737" w14:textId="77777777" w:rsidTr="00C23441">
        <w:tc>
          <w:tcPr>
            <w:tcW w:w="3458" w:type="dxa"/>
          </w:tcPr>
          <w:p w14:paraId="6884C7B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04AFE00F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27426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2BB67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05B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3A6F6304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159,381</w:t>
            </w:r>
          </w:p>
        </w:tc>
        <w:tc>
          <w:tcPr>
            <w:tcW w:w="134" w:type="dxa"/>
          </w:tcPr>
          <w:p w14:paraId="2170F3B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</w:tr>
      <w:tr w:rsidR="00CB30E3" w:rsidRPr="00CB30E3" w14:paraId="3EC424E5" w14:textId="77777777" w:rsidTr="00C23441">
        <w:tc>
          <w:tcPr>
            <w:tcW w:w="3458" w:type="dxa"/>
          </w:tcPr>
          <w:p w14:paraId="10A6A74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6A334C1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0E55FD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E6425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240CE84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245,881</w:t>
            </w:r>
          </w:p>
        </w:tc>
        <w:tc>
          <w:tcPr>
            <w:tcW w:w="134" w:type="dxa"/>
          </w:tcPr>
          <w:p w14:paraId="6BAC75E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231,500</w:t>
            </w:r>
          </w:p>
        </w:tc>
      </w:tr>
      <w:tr w:rsidR="00CB30E3" w:rsidRPr="00CB30E3" w14:paraId="4C1CF97A" w14:textId="77777777" w:rsidTr="00C23441">
        <w:tc>
          <w:tcPr>
            <w:tcW w:w="3458" w:type="dxa"/>
          </w:tcPr>
          <w:p w14:paraId="05C83645" w14:textId="5DF7FAE2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30E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D696B5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F608CF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60C0F0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98E23" w14:textId="77777777" w:rsidR="00CB30E3" w:rsidRPr="00CB30E3" w:rsidRDefault="00CB30E3" w:rsidP="00CB30E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EBE7B3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8A47D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F3194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30E3" w:rsidRPr="00CB30E3" w14:paraId="71208209" w14:textId="77777777" w:rsidTr="00C23441">
        <w:tc>
          <w:tcPr>
            <w:tcW w:w="3458" w:type="dxa"/>
          </w:tcPr>
          <w:p w14:paraId="0E9BAAD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4F6CF8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0B854A5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3809CB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9783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55BE5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7483E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F3E18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30E3" w:rsidRPr="00CB30E3" w14:paraId="30AF1F0C" w14:textId="77777777" w:rsidTr="00C23441">
        <w:tc>
          <w:tcPr>
            <w:tcW w:w="3458" w:type="dxa"/>
          </w:tcPr>
          <w:p w14:paraId="07298CB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B30E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6008A657" w14:textId="2D81FDEE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E2519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360DC9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FBFC7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11A9F7" w14:textId="5224BE4B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B233C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7A663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CB30E3" w:rsidRPr="00CB30E3" w14:paraId="117BCD53" w14:textId="77777777" w:rsidTr="00C23441">
        <w:tc>
          <w:tcPr>
            <w:tcW w:w="3458" w:type="dxa"/>
          </w:tcPr>
          <w:p w14:paraId="4946E08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3F1FAA34" w14:textId="6EF76355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D1519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44A13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A9F8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96FC12" w14:textId="66A51A50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512C4F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DC78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B30E3" w:rsidRPr="00CB30E3" w14:paraId="25CAF69B" w14:textId="77777777" w:rsidTr="00C23441">
        <w:tc>
          <w:tcPr>
            <w:tcW w:w="3458" w:type="dxa"/>
          </w:tcPr>
          <w:p w14:paraId="5580AFB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E2AB8D" w14:textId="4A3ABB02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46DC0DA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037EF5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382A299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8A3C41" w14:textId="66EF4B72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36758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6EBA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B30E3" w:rsidRPr="00CB30E3" w14:paraId="7DEEF8C2" w14:textId="77777777" w:rsidTr="00C23441">
        <w:tc>
          <w:tcPr>
            <w:tcW w:w="3458" w:type="dxa"/>
          </w:tcPr>
          <w:p w14:paraId="76634DE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AFAC12" w14:textId="44A5479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206907C8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5C43F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06A76EE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6ABF2" w14:textId="3402F9AE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0F51C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C2457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CB30E3" w:rsidRPr="00CB30E3" w14:paraId="1FA64BF8" w14:textId="77777777" w:rsidTr="00C23441">
        <w:tc>
          <w:tcPr>
            <w:tcW w:w="3458" w:type="dxa"/>
          </w:tcPr>
          <w:p w14:paraId="0226619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57AE9E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76BE2B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0E46B6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F8423B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118AC2" w14:textId="0DA568BE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04E63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1304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30E3" w:rsidRPr="00CB30E3" w14:paraId="4B0E6A3A" w14:textId="77777777" w:rsidTr="00C23441">
        <w:tc>
          <w:tcPr>
            <w:tcW w:w="3458" w:type="dxa"/>
          </w:tcPr>
          <w:p w14:paraId="49BD2EB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CB30E3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79B57F69" w14:textId="13B853DC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2E5DF0C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7AAAB9A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3985D71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98496B" w14:textId="34622B18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45681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B6E224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B30E3" w:rsidRPr="00CB30E3" w14:paraId="0D755E37" w14:textId="77777777" w:rsidTr="00C23441">
        <w:tc>
          <w:tcPr>
            <w:tcW w:w="3458" w:type="dxa"/>
          </w:tcPr>
          <w:p w14:paraId="623967D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518E67" w14:textId="2175D6E5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6D0E375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2B16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604CBB92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C4B33E" w14:textId="351C0BB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1D3E3E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9BFF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B30E3" w:rsidRPr="00CB30E3" w14:paraId="042C9F38" w14:textId="77777777" w:rsidTr="00C23441">
        <w:tc>
          <w:tcPr>
            <w:tcW w:w="3458" w:type="dxa"/>
          </w:tcPr>
          <w:p w14:paraId="6AAC1967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B30E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771D0" w14:textId="01CED3C3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34" w:type="dxa"/>
          </w:tcPr>
          <w:p w14:paraId="20B619E6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0C3E29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34" w:type="dxa"/>
          </w:tcPr>
          <w:p w14:paraId="41B967D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063E5" w14:textId="0FFA36B6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94E6B0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62C501" w14:textId="77777777" w:rsidR="00CB30E3" w:rsidRPr="00CB30E3" w:rsidRDefault="00CB30E3" w:rsidP="00CB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0E3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</w:tbl>
    <w:p w14:paraId="769E981C" w14:textId="77777777" w:rsidR="00CB30E3" w:rsidRDefault="00CB30E3"/>
    <w:p w14:paraId="017CD94C" w14:textId="0F20DFA5" w:rsidR="004300E2" w:rsidRPr="004300E2" w:rsidRDefault="004300E2" w:rsidP="00430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  <w:cs/>
        </w:rPr>
      </w:pPr>
      <w:r w:rsidRPr="004300E2">
        <w:rPr>
          <w:rFonts w:asciiTheme="majorBidi" w:hAnsiTheme="majorBidi" w:hint="cs"/>
          <w:sz w:val="32"/>
          <w:szCs w:val="32"/>
          <w:cs/>
        </w:rPr>
        <w:lastRenderedPageBreak/>
        <w:t>รายการเคลื่อนไหวของบัญชีเ</w:t>
      </w:r>
      <w:r>
        <w:rPr>
          <w:rFonts w:asciiTheme="majorBidi" w:hAnsiTheme="majorBidi" w:hint="cs"/>
          <w:sz w:val="32"/>
          <w:szCs w:val="32"/>
          <w:cs/>
        </w:rPr>
        <w:t>งินให้กู้ยืมและเงิน</w:t>
      </w:r>
      <w:r w:rsidR="00950078">
        <w:rPr>
          <w:rFonts w:asciiTheme="majorBidi" w:hAnsiTheme="majorBidi" w:hint="cs"/>
          <w:sz w:val="32"/>
          <w:szCs w:val="32"/>
          <w:cs/>
        </w:rPr>
        <w:t>กู้</w:t>
      </w:r>
      <w:r>
        <w:rPr>
          <w:rFonts w:asciiTheme="majorBidi" w:hAnsiTheme="majorBidi" w:hint="cs"/>
          <w:sz w:val="32"/>
          <w:szCs w:val="32"/>
          <w:cs/>
        </w:rPr>
        <w:t>ยืมจากบุคคลและกิจการที่เกี่ยวข้องกัน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B30E3" w:rsidRPr="00620B83" w14:paraId="00D057C4" w14:textId="77777777" w:rsidTr="004C2017">
        <w:trPr>
          <w:trHeight w:val="62"/>
        </w:trPr>
        <w:tc>
          <w:tcPr>
            <w:tcW w:w="3458" w:type="dxa"/>
          </w:tcPr>
          <w:p w14:paraId="4B441211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B30E3" w:rsidRPr="00620B83" w14:paraId="199F85ED" w14:textId="77777777" w:rsidTr="004C2017">
        <w:trPr>
          <w:trHeight w:val="62"/>
        </w:trPr>
        <w:tc>
          <w:tcPr>
            <w:tcW w:w="3458" w:type="dxa"/>
          </w:tcPr>
          <w:p w14:paraId="53C3B52C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0E3" w:rsidRPr="00620B83" w14:paraId="7AEA448B" w14:textId="77777777" w:rsidTr="004C2017">
        <w:trPr>
          <w:trHeight w:val="62"/>
        </w:trPr>
        <w:tc>
          <w:tcPr>
            <w:tcW w:w="3458" w:type="dxa"/>
          </w:tcPr>
          <w:p w14:paraId="17E198C3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E6663F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20B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7D3A7AC" w14:textId="49ED63D1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20717FD3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1B1EFF7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BBC924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20B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149A9535" w14:textId="23203D53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95AD325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71EDF48C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B30E3" w:rsidRPr="00620B83" w14:paraId="04C48E7A" w14:textId="77777777" w:rsidTr="004C2017">
        <w:tc>
          <w:tcPr>
            <w:tcW w:w="3458" w:type="dxa"/>
          </w:tcPr>
          <w:p w14:paraId="7FAB3986" w14:textId="36D6FE40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66CAC2FD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BA740C0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2A6BBB40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1FB5441" w14:textId="77777777" w:rsidR="00CB30E3" w:rsidRPr="00620B83" w:rsidRDefault="00CB30E3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ED79F37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CB30E3" w:rsidRPr="00620B83" w:rsidRDefault="00CB30E3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A9449C" w:rsidRPr="00620B83" w14:paraId="2C7477CA" w14:textId="77777777" w:rsidTr="004C2017">
        <w:tc>
          <w:tcPr>
            <w:tcW w:w="3458" w:type="dxa"/>
          </w:tcPr>
          <w:p w14:paraId="039A7F85" w14:textId="5129EA89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4830407A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46858AB2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790DDB93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  <w:tc>
          <w:tcPr>
            <w:tcW w:w="134" w:type="dxa"/>
          </w:tcPr>
          <w:p w14:paraId="06DBC859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A9449C" w:rsidRPr="00620B83" w14:paraId="4FC0ADB9" w14:textId="77777777" w:rsidTr="004C2017">
        <w:tc>
          <w:tcPr>
            <w:tcW w:w="3458" w:type="dxa"/>
          </w:tcPr>
          <w:p w14:paraId="40620DB5" w14:textId="35DB4D5E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</w:rPr>
            </w:pPr>
            <w:r w:rsidRPr="00620B83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ดอกเบี้ยรับรอตัดบัญชี</w:t>
            </w:r>
          </w:p>
        </w:tc>
        <w:tc>
          <w:tcPr>
            <w:tcW w:w="1134" w:type="dxa"/>
          </w:tcPr>
          <w:p w14:paraId="0CB4BD76" w14:textId="7E26725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D51024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8F85D" w14:textId="43012430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BCE5F8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13F98275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5DCB5DFC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A9449C" w:rsidRPr="00620B83" w14:paraId="6EB3ADEF" w14:textId="77777777" w:rsidTr="004C2017">
        <w:tc>
          <w:tcPr>
            <w:tcW w:w="3458" w:type="dxa"/>
          </w:tcPr>
          <w:p w14:paraId="21F10EA6" w14:textId="420A55A1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บวก</w:t>
            </w: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23FD74A2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3A23F3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3CBF5E5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DF5E59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5477A85B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 w:hint="cs"/>
                <w:bCs/>
                <w:sz w:val="26"/>
                <w:szCs w:val="26"/>
                <w:cs/>
              </w:rPr>
              <w:t>*</w:t>
            </w:r>
            <w:r w:rsidRPr="00620B83">
              <w:rPr>
                <w:rFonts w:ascii="Angsana New" w:hAnsi="Angsana New"/>
                <w:bCs/>
                <w:sz w:val="26"/>
                <w:szCs w:val="26"/>
              </w:rPr>
              <w:t>712</w:t>
            </w:r>
          </w:p>
        </w:tc>
        <w:tc>
          <w:tcPr>
            <w:tcW w:w="134" w:type="dxa"/>
          </w:tcPr>
          <w:p w14:paraId="26AE0301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3693CF11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A9449C" w:rsidRPr="00620B83" w14:paraId="2F0757FB" w14:textId="77777777" w:rsidTr="004C2017">
        <w:tc>
          <w:tcPr>
            <w:tcW w:w="3458" w:type="dxa"/>
          </w:tcPr>
          <w:p w14:paraId="7E2499B0" w14:textId="1A22E8D0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4D703C99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AEB28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698798F2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A74311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24D57279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230,881</w:t>
            </w:r>
          </w:p>
        </w:tc>
        <w:tc>
          <w:tcPr>
            <w:tcW w:w="134" w:type="dxa"/>
          </w:tcPr>
          <w:p w14:paraId="308BCB89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18D4FD7A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A9449C" w:rsidRPr="00620B83" w14:paraId="09C12ACC" w14:textId="77777777" w:rsidTr="004C2017">
        <w:tc>
          <w:tcPr>
            <w:tcW w:w="3458" w:type="dxa"/>
          </w:tcPr>
          <w:p w14:paraId="0B24483E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65D199F0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581D8D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7D81D339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15,000</w:t>
            </w:r>
          </w:p>
        </w:tc>
        <w:tc>
          <w:tcPr>
            <w:tcW w:w="134" w:type="dxa"/>
          </w:tcPr>
          <w:p w14:paraId="33D702BE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370BAB88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23,500</w:t>
            </w:r>
          </w:p>
        </w:tc>
      </w:tr>
      <w:tr w:rsidR="00A9449C" w:rsidRPr="00620B83" w14:paraId="31572F55" w14:textId="77777777" w:rsidTr="004C2017">
        <w:tc>
          <w:tcPr>
            <w:tcW w:w="3458" w:type="dxa"/>
          </w:tcPr>
          <w:p w14:paraId="4C389904" w14:textId="4DBA239B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</w:tcPr>
          <w:p w14:paraId="3253152E" w14:textId="350B7CA8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6993F4" w14:textId="1D0619B3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964F465" w14:textId="4470802B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93E223" w14:textId="00E62F11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(6,250)</w:t>
            </w:r>
          </w:p>
        </w:tc>
      </w:tr>
      <w:tr w:rsidR="00A9449C" w:rsidRPr="00620B83" w14:paraId="030B04C7" w14:textId="77777777" w:rsidTr="004C2017">
        <w:tc>
          <w:tcPr>
            <w:tcW w:w="3458" w:type="dxa"/>
          </w:tcPr>
          <w:p w14:paraId="52938869" w14:textId="49F449F0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620B83">
              <w:rPr>
                <w:rFonts w:ascii="Angsana New" w:hAnsi="Angsana New" w:hint="cs"/>
                <w:b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14BA0529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FA25E1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A9449C" w:rsidRPr="00620B83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1833910D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245,881</w:t>
            </w:r>
          </w:p>
        </w:tc>
        <w:tc>
          <w:tcPr>
            <w:tcW w:w="134" w:type="dxa"/>
          </w:tcPr>
          <w:p w14:paraId="454CB104" w14:textId="77777777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4F199ACC" w:rsidR="00A9449C" w:rsidRPr="00620B83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20B83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</w:tr>
    </w:tbl>
    <w:p w14:paraId="75FC7097" w14:textId="77777777" w:rsidR="004C2017" w:rsidRDefault="004C2017" w:rsidP="004300E2">
      <w:pPr>
        <w:spacing w:line="140" w:lineRule="exact"/>
        <w:ind w:left="284" w:firstLine="567"/>
        <w:jc w:val="thaiDistribute"/>
        <w:rPr>
          <w:rFonts w:ascii="Angsana New" w:hAnsi="Angsana New"/>
          <w:bCs/>
          <w:sz w:val="26"/>
          <w:szCs w:val="26"/>
        </w:rPr>
      </w:pPr>
    </w:p>
    <w:p w14:paraId="07954438" w14:textId="0466C767" w:rsidR="004C2017" w:rsidRPr="004C2017" w:rsidRDefault="004C2017" w:rsidP="004C2017">
      <w:pPr>
        <w:tabs>
          <w:tab w:val="clear" w:pos="227"/>
          <w:tab w:val="clear" w:pos="454"/>
        </w:tabs>
        <w:ind w:left="851" w:firstLine="567"/>
        <w:jc w:val="thaiDistribute"/>
      </w:pPr>
      <w:r w:rsidRPr="004C2017">
        <w:rPr>
          <w:rFonts w:ascii="Angsana New" w:hAnsi="Angsana New"/>
          <w:bCs/>
          <w:sz w:val="26"/>
          <w:szCs w:val="26"/>
          <w:cs/>
        </w:rPr>
        <w:t>*</w:t>
      </w:r>
      <w:r w:rsidRPr="004C2017">
        <w:rPr>
          <w:rFonts w:ascii="Angsana New" w:hAnsi="Angsana New"/>
          <w:b/>
          <w:sz w:val="26"/>
          <w:szCs w:val="26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บริษัทจึงได้รับรู้ผลต่างระหว่างจำนวนเงิน</w:t>
      </w:r>
      <w:r w:rsidRPr="004C2017">
        <w:rPr>
          <w:rFonts w:ascii="Angsana New" w:hAnsi="Angsana New"/>
          <w:b/>
          <w:sz w:val="26"/>
          <w:szCs w:val="26"/>
          <w:cs/>
        </w:rPr>
        <w:br/>
        <w:t>ที่ให้กู้ยืมกับมูลค่ายุติธรรมของเงินให้กู้ยืมดังกล่าว</w:t>
      </w:r>
    </w:p>
    <w:p w14:paraId="79BFA24F" w14:textId="77777777" w:rsidR="004C2017" w:rsidRDefault="004C2017" w:rsidP="004300E2">
      <w:pPr>
        <w:spacing w:line="140" w:lineRule="exact"/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406EA9" w:rsidRPr="004C2017" w14:paraId="0BA3EA57" w14:textId="77777777" w:rsidTr="004C2017">
        <w:tc>
          <w:tcPr>
            <w:tcW w:w="3458" w:type="dxa"/>
          </w:tcPr>
          <w:p w14:paraId="79F0C755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251BF3ED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3C69A23D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3B81E184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0B55940" w14:textId="77777777" w:rsidR="00406EA9" w:rsidRPr="004C2017" w:rsidRDefault="00406EA9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82DACFD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1B523D5B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088A06" w14:textId="77777777" w:rsidR="00406EA9" w:rsidRPr="004C2017" w:rsidRDefault="00406EA9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A9449C" w:rsidRPr="004C2017" w14:paraId="39EFD267" w14:textId="77777777" w:rsidTr="004C2017">
        <w:tc>
          <w:tcPr>
            <w:tcW w:w="3458" w:type="dxa"/>
          </w:tcPr>
          <w:p w14:paraId="2A61BD22" w14:textId="7794D542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C2017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4C2017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02A19DAB" w14:textId="5072EF94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2A5435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ED39BE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4,500</w:t>
            </w:r>
          </w:p>
        </w:tc>
        <w:tc>
          <w:tcPr>
            <w:tcW w:w="134" w:type="dxa"/>
          </w:tcPr>
          <w:p w14:paraId="46CCF93E" w14:textId="77777777" w:rsidR="00A9449C" w:rsidRPr="004C2017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829834" w14:textId="63C50A3B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D15C86C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7B6C6A6" w14:textId="6E5855F8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A9449C" w:rsidRPr="004C2017" w14:paraId="2BB5E056" w14:textId="77777777" w:rsidTr="004C2017">
        <w:tc>
          <w:tcPr>
            <w:tcW w:w="3458" w:type="dxa"/>
          </w:tcPr>
          <w:p w14:paraId="667E4506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C2017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2AEF98" w14:textId="645DEB89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3649BA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B71E30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(4,500)</w:t>
            </w:r>
          </w:p>
        </w:tc>
        <w:tc>
          <w:tcPr>
            <w:tcW w:w="134" w:type="dxa"/>
          </w:tcPr>
          <w:p w14:paraId="780E0B6C" w14:textId="77777777" w:rsidR="00A9449C" w:rsidRPr="004C2017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D93554" w14:textId="4DE706BA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DFC48A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83A0A0" w14:textId="36860BF5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A9449C" w:rsidRPr="004C2017" w14:paraId="1335DACA" w14:textId="77777777" w:rsidTr="004C2017">
        <w:tc>
          <w:tcPr>
            <w:tcW w:w="3458" w:type="dxa"/>
          </w:tcPr>
          <w:p w14:paraId="7B6BFE48" w14:textId="55CC212E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C2017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</w:t>
            </w:r>
            <w:r w:rsidRPr="004C2017">
              <w:rPr>
                <w:rFonts w:ascii="Angsana New" w:hAnsi="Angsana New" w:hint="cs"/>
                <w:b/>
                <w:sz w:val="26"/>
                <w:szCs w:val="26"/>
                <w:cs/>
              </w:rPr>
              <w:t>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071573" w14:textId="0221E0C2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CEE260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CF519E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7B04F2" w14:textId="77777777" w:rsidR="00A9449C" w:rsidRPr="004C2017" w:rsidRDefault="00A9449C" w:rsidP="004300E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799CFE" w14:textId="4F858B7F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889763" w14:textId="77777777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48603" w14:textId="6F18F7CE" w:rsidR="00A9449C" w:rsidRPr="004C2017" w:rsidRDefault="00A9449C" w:rsidP="0043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C2017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14:paraId="1417259E" w14:textId="5448A0AC" w:rsidR="00D0679B" w:rsidRDefault="00D0679B" w:rsidP="00620B8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exact"/>
        <w:ind w:left="284"/>
        <w:contextualSpacing/>
        <w:rPr>
          <w:rFonts w:asciiTheme="majorBidi" w:hAnsiTheme="majorBidi" w:cstheme="majorBidi"/>
          <w:b w:val="0"/>
          <w:bCs w:val="0"/>
          <w:color w:val="FF0000"/>
          <w:sz w:val="32"/>
          <w:szCs w:val="32"/>
        </w:rPr>
      </w:pPr>
    </w:p>
    <w:p w14:paraId="570AD4A5" w14:textId="77777777" w:rsidR="0096024C" w:rsidRPr="004D4F0F" w:rsidRDefault="0096024C" w:rsidP="00874925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D4F0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275D19DC" w:rsidR="00887FDA" w:rsidRPr="00D85B53" w:rsidRDefault="00B639F3" w:rsidP="0087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4D4F0F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4D4F0F">
        <w:rPr>
          <w:rFonts w:asciiTheme="majorBidi" w:hAnsiTheme="majorBidi"/>
          <w:sz w:val="32"/>
          <w:szCs w:val="32"/>
        </w:rPr>
        <w:t>3</w:t>
      </w:r>
      <w:r w:rsidRPr="004D4F0F">
        <w:rPr>
          <w:rFonts w:asciiTheme="majorBidi" w:hAnsiTheme="majorBidi"/>
          <w:sz w:val="32"/>
          <w:szCs w:val="32"/>
          <w:cs/>
        </w:rPr>
        <w:t xml:space="preserve"> ปี สิ้นสุด</w:t>
      </w:r>
      <w:r w:rsidRPr="00D85B53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D85B53">
        <w:rPr>
          <w:rFonts w:asciiTheme="majorBidi" w:hAnsiTheme="majorBidi"/>
          <w:sz w:val="32"/>
          <w:szCs w:val="32"/>
        </w:rPr>
        <w:t xml:space="preserve">1 </w:t>
      </w:r>
      <w:r w:rsidRPr="00D85B53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D85B53">
        <w:rPr>
          <w:rFonts w:asciiTheme="majorBidi" w:hAnsiTheme="majorBidi"/>
          <w:sz w:val="32"/>
          <w:szCs w:val="32"/>
        </w:rPr>
        <w:t>2566</w:t>
      </w:r>
      <w:r w:rsidRPr="00D85B53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D85B53">
        <w:rPr>
          <w:rFonts w:asciiTheme="majorBidi" w:hAnsiTheme="majorBidi"/>
          <w:sz w:val="32"/>
          <w:szCs w:val="32"/>
        </w:rPr>
        <w:t>95,000.00</w:t>
      </w:r>
      <w:r w:rsidRPr="00D85B53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09303B5" w14:textId="315E74F3" w:rsidR="00B639F3" w:rsidRPr="00FF3ACF" w:rsidRDefault="00B639F3" w:rsidP="00874925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  <w:r w:rsidRPr="00D85B53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FF3ACF" w:rsidRPr="00D85B53">
        <w:rPr>
          <w:rFonts w:asciiTheme="majorBidi" w:hAnsiTheme="majorBidi" w:cstheme="majorBidi"/>
          <w:sz w:val="32"/>
          <w:szCs w:val="32"/>
        </w:rPr>
        <w:t xml:space="preserve">30 </w:t>
      </w:r>
      <w:r w:rsidR="00FF3ACF" w:rsidRPr="00D85B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F3ACF" w:rsidRPr="00D85B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3ACF" w:rsidRPr="00D85B53">
        <w:rPr>
          <w:rFonts w:asciiTheme="majorBidi" w:hAnsiTheme="majorBidi" w:cstheme="majorBidi"/>
          <w:sz w:val="32"/>
          <w:szCs w:val="32"/>
        </w:rPr>
        <w:t>256</w:t>
      </w:r>
      <w:r w:rsidR="00FF3ACF" w:rsidRPr="00D85B53">
        <w:rPr>
          <w:rFonts w:asciiTheme="majorBidi" w:hAnsiTheme="majorBidi"/>
          <w:sz w:val="32"/>
          <w:szCs w:val="32"/>
        </w:rPr>
        <w:t>4</w:t>
      </w:r>
      <w:r w:rsidR="00FF3ACF" w:rsidRPr="00D85B53">
        <w:rPr>
          <w:rFonts w:asciiTheme="majorBidi" w:hAnsiTheme="majorBidi"/>
          <w:sz w:val="32"/>
          <w:szCs w:val="32"/>
          <w:cs/>
        </w:rPr>
        <w:t xml:space="preserve"> </w:t>
      </w:r>
      <w:r w:rsidRPr="00D85B53">
        <w:rPr>
          <w:rFonts w:asciiTheme="majorBidi" w:hAnsiTheme="majorBidi" w:hint="cs"/>
          <w:sz w:val="32"/>
          <w:szCs w:val="32"/>
          <w:cs/>
        </w:rPr>
        <w:t>และ</w:t>
      </w:r>
      <w:r w:rsidR="000D65A3" w:rsidRPr="00D85B53">
        <w:rPr>
          <w:rFonts w:asciiTheme="majorBidi" w:hAnsiTheme="majorBidi" w:hint="cs"/>
          <w:sz w:val="32"/>
          <w:szCs w:val="32"/>
          <w:cs/>
        </w:rPr>
        <w:t>วันที่</w:t>
      </w:r>
      <w:r w:rsidRPr="00D85B53">
        <w:rPr>
          <w:rFonts w:asciiTheme="majorBidi" w:hAnsiTheme="majorBidi" w:hint="cs"/>
          <w:sz w:val="32"/>
          <w:szCs w:val="32"/>
          <w:cs/>
        </w:rPr>
        <w:t xml:space="preserve"> </w:t>
      </w:r>
      <w:r w:rsidR="00D44797" w:rsidRPr="00D85B53">
        <w:rPr>
          <w:rFonts w:asciiTheme="majorBidi" w:hAnsiTheme="majorBidi"/>
          <w:sz w:val="32"/>
          <w:szCs w:val="32"/>
        </w:rPr>
        <w:t>31</w:t>
      </w:r>
      <w:r w:rsidR="00D44797" w:rsidRPr="00D85B53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44797" w:rsidRPr="00D85B53">
        <w:rPr>
          <w:rFonts w:asciiTheme="majorBidi" w:hAnsiTheme="majorBidi"/>
          <w:sz w:val="32"/>
          <w:szCs w:val="32"/>
        </w:rPr>
        <w:t xml:space="preserve">2563 </w:t>
      </w:r>
      <w:r w:rsidRPr="00D85B53">
        <w:rPr>
          <w:rFonts w:asciiTheme="majorBidi" w:hAnsiTheme="majorBidi" w:hint="cs"/>
          <w:sz w:val="32"/>
          <w:szCs w:val="32"/>
          <w:cs/>
        </w:rPr>
        <w:t xml:space="preserve">บริษัทมีเงินให้กู้ยืมแก่บริษัท โซลาร์ พีพีเอ็ม </w:t>
      </w:r>
      <w:r w:rsidRPr="00A9449C">
        <w:rPr>
          <w:rFonts w:asciiTheme="majorBidi" w:hAnsiTheme="majorBidi" w:hint="cs"/>
          <w:spacing w:val="-4"/>
          <w:sz w:val="32"/>
          <w:szCs w:val="32"/>
          <w:cs/>
        </w:rPr>
        <w:t xml:space="preserve">จำกัด จำนวนเงิน </w:t>
      </w:r>
      <w:r w:rsidR="00406EA9" w:rsidRPr="00A9449C">
        <w:rPr>
          <w:rFonts w:asciiTheme="majorBidi" w:hAnsiTheme="majorBidi"/>
          <w:spacing w:val="-4"/>
          <w:sz w:val="32"/>
          <w:szCs w:val="32"/>
        </w:rPr>
        <w:t xml:space="preserve">160.00 </w:t>
      </w:r>
      <w:r w:rsidR="00406EA9" w:rsidRPr="00A9449C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และ </w:t>
      </w:r>
      <w:r w:rsidRPr="00A9449C">
        <w:rPr>
          <w:rFonts w:asciiTheme="majorBidi" w:hAnsiTheme="majorBidi"/>
          <w:spacing w:val="-4"/>
          <w:sz w:val="32"/>
          <w:szCs w:val="32"/>
        </w:rPr>
        <w:t xml:space="preserve">145.00 </w:t>
      </w:r>
      <w:r w:rsidRPr="00A9449C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406EA9" w:rsidRPr="00A9449C">
        <w:rPr>
          <w:rFonts w:asciiTheme="majorBidi" w:hAnsiTheme="majorBidi" w:hint="cs"/>
          <w:spacing w:val="-4"/>
          <w:sz w:val="32"/>
          <w:szCs w:val="32"/>
          <w:cs/>
        </w:rPr>
        <w:t xml:space="preserve"> ตามลำดับ</w:t>
      </w:r>
      <w:r w:rsidRPr="00A9449C">
        <w:rPr>
          <w:rFonts w:asciiTheme="majorBidi" w:hAnsiTheme="majorBidi" w:hint="cs"/>
          <w:spacing w:val="-4"/>
          <w:sz w:val="32"/>
          <w:szCs w:val="32"/>
          <w:cs/>
        </w:rPr>
        <w:t xml:space="preserve"> ซึ่ง</w:t>
      </w:r>
      <w:r w:rsidRPr="00A9449C">
        <w:rPr>
          <w:rFonts w:asciiTheme="majorBidi" w:hAnsiTheme="majorBidi"/>
          <w:spacing w:val="-4"/>
          <w:sz w:val="32"/>
          <w:szCs w:val="32"/>
          <w:cs/>
        </w:rPr>
        <w:t>บริษัทถือหุ้นในบริษัท โซลาร์ พีพีเอ็ม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 xml:space="preserve"> จำกัด คิดเป็น</w:t>
      </w:r>
      <w:r w:rsidRPr="00D85B53">
        <w:rPr>
          <w:rFonts w:asciiTheme="majorBidi" w:hAnsiTheme="majorBidi" w:hint="cs"/>
          <w:spacing w:val="2"/>
          <w:sz w:val="32"/>
          <w:szCs w:val="32"/>
          <w:cs/>
        </w:rPr>
        <w:t>สัดส่วน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 xml:space="preserve">ร้อยละ </w:t>
      </w:r>
      <w:r w:rsidRPr="00D85B53">
        <w:rPr>
          <w:rFonts w:asciiTheme="majorBidi" w:hAnsiTheme="majorBidi"/>
          <w:spacing w:val="2"/>
          <w:sz w:val="32"/>
          <w:szCs w:val="32"/>
        </w:rPr>
        <w:t>59.96</w:t>
      </w:r>
      <w:r w:rsidRPr="00D85B53">
        <w:rPr>
          <w:rFonts w:asciiTheme="majorBidi" w:hAnsiTheme="majorBidi" w:hint="cs"/>
          <w:spacing w:val="2"/>
          <w:sz w:val="32"/>
          <w:szCs w:val="32"/>
        </w:rPr>
        <w:t xml:space="preserve"> </w:t>
      </w:r>
      <w:r w:rsidRPr="00D85B53">
        <w:rPr>
          <w:rFonts w:asciiTheme="majorBidi" w:hAnsiTheme="majorBidi" w:hint="cs"/>
          <w:spacing w:val="2"/>
          <w:sz w:val="32"/>
          <w:szCs w:val="32"/>
          <w:cs/>
        </w:rPr>
        <w:t xml:space="preserve">การให้กู้ยืมเงินดังกล่าว 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 xml:space="preserve">คิดเป็นร้อยละ </w:t>
      </w:r>
      <w:r w:rsidRPr="00D85B53">
        <w:rPr>
          <w:rFonts w:asciiTheme="majorBidi" w:hAnsiTheme="majorBidi"/>
          <w:spacing w:val="2"/>
          <w:sz w:val="32"/>
          <w:szCs w:val="32"/>
        </w:rPr>
        <w:t>100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 xml:space="preserve"> ของ</w:t>
      </w:r>
      <w:r w:rsidRPr="00D85B53">
        <w:rPr>
          <w:rFonts w:asciiTheme="majorBidi" w:hAnsiTheme="majorBidi" w:hint="cs"/>
          <w:spacing w:val="2"/>
          <w:sz w:val="32"/>
          <w:szCs w:val="32"/>
          <w:cs/>
        </w:rPr>
        <w:t>เงินให้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>กู้ยืม</w:t>
      </w:r>
      <w:r w:rsidRPr="00D85B53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D85B53">
        <w:rPr>
          <w:rFonts w:asciiTheme="majorBidi" w:hAnsiTheme="majorBidi"/>
          <w:spacing w:val="2"/>
          <w:sz w:val="32"/>
          <w:szCs w:val="32"/>
          <w:cs/>
        </w:rPr>
        <w:t>ซึ่งไม่เป็นตามสัดส่วนการถือหุ้น</w:t>
      </w:r>
    </w:p>
    <w:p w14:paraId="6C766141" w14:textId="77777777" w:rsidR="0039481B" w:rsidRPr="008A0469" w:rsidRDefault="0039481B" w:rsidP="00620B83">
      <w:pPr>
        <w:tabs>
          <w:tab w:val="left" w:pos="567"/>
          <w:tab w:val="left" w:pos="7560"/>
          <w:tab w:val="left" w:pos="8364"/>
        </w:tabs>
        <w:spacing w:line="240" w:lineRule="exact"/>
        <w:ind w:left="284" w:right="-14" w:firstLine="567"/>
        <w:contextualSpacing/>
        <w:jc w:val="thaiDistribute"/>
        <w:rPr>
          <w:rFonts w:asciiTheme="majorBidi" w:hAnsiTheme="majorBidi"/>
          <w:color w:val="FF0000"/>
          <w:spacing w:val="2"/>
          <w:sz w:val="32"/>
          <w:szCs w:val="32"/>
          <w:cs/>
        </w:rPr>
      </w:pPr>
    </w:p>
    <w:p w14:paraId="61886CEB" w14:textId="77777777" w:rsidR="000358BC" w:rsidRPr="008A3F3F" w:rsidRDefault="00D44797" w:rsidP="00874925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A3F3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8A3F3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8A3F3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8A3F3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8A3F3F" w:rsidRDefault="00A37A35" w:rsidP="0087492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8A3F3F">
        <w:rPr>
          <w:rFonts w:asciiTheme="majorBidi" w:hAnsiTheme="majorBidi" w:cstheme="majorBidi"/>
          <w:sz w:val="32"/>
          <w:szCs w:val="32"/>
        </w:rPr>
        <w:tab/>
      </w:r>
      <w:r w:rsidRPr="008A3F3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8A0469" w:rsidRPr="008A3F3F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0469" w:rsidRPr="008A3F3F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8A3F3F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469" w:rsidRPr="008A3F3F" w14:paraId="7D789CC7" w14:textId="77777777" w:rsidTr="000D4E37">
        <w:tc>
          <w:tcPr>
            <w:tcW w:w="3455" w:type="dxa"/>
          </w:tcPr>
          <w:p w14:paraId="16CE19AB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55F6057" w14:textId="2C91F3A1" w:rsidR="008A3F3F" w:rsidRPr="008A3F3F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8A3F3F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7BBB7AF3" w14:textId="4E8514EC" w:rsidR="00D44797" w:rsidRPr="008A3F3F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8A3F3F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A3F3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A3F3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93EC9E8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60230DBB" w14:textId="77777777" w:rsidR="008A3F3F" w:rsidRPr="008A3F3F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8A3F3F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48D47EEE" w14:textId="3BD297CD" w:rsidR="00D44797" w:rsidRPr="008A3F3F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8A3F3F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A3F3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A3F3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E1663" w:rsidRPr="008A3F3F" w14:paraId="1FEBE0C0" w14:textId="77777777" w:rsidTr="000D4E37">
        <w:tc>
          <w:tcPr>
            <w:tcW w:w="3455" w:type="dxa"/>
          </w:tcPr>
          <w:p w14:paraId="172380E5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56C65CA3" w:rsidR="003E1663" w:rsidRPr="008A3F3F" w:rsidRDefault="00A9449C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34" w:type="dxa"/>
          </w:tcPr>
          <w:p w14:paraId="59A7BDF6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134" w:type="dxa"/>
          </w:tcPr>
          <w:p w14:paraId="1AFAE965" w14:textId="77777777" w:rsidR="003E1663" w:rsidRPr="008A3F3F" w:rsidRDefault="003E1663" w:rsidP="003E1663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187F6A32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63">
              <w:rPr>
                <w:rFonts w:ascii="Angsana New" w:hAnsi="Angsana New"/>
                <w:sz w:val="26"/>
                <w:szCs w:val="26"/>
              </w:rPr>
              <w:t xml:space="preserve"> 33</w:t>
            </w:r>
            <w:r w:rsidR="004869D6">
              <w:rPr>
                <w:rFonts w:ascii="Angsana New" w:hAnsi="Angsana New"/>
                <w:sz w:val="26"/>
                <w:szCs w:val="26"/>
              </w:rPr>
              <w:t>0</w:t>
            </w:r>
            <w:r w:rsidRPr="003E166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C0ADA7F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 xml:space="preserve"> 348 </w:t>
            </w:r>
          </w:p>
        </w:tc>
      </w:tr>
      <w:tr w:rsidR="003E1663" w:rsidRPr="008A3F3F" w14:paraId="620AAFFB" w14:textId="77777777" w:rsidTr="000D4E37">
        <w:tc>
          <w:tcPr>
            <w:tcW w:w="3455" w:type="dxa"/>
          </w:tcPr>
          <w:p w14:paraId="3719F5B3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6BE2184A" w:rsidR="003E1663" w:rsidRPr="008A3F3F" w:rsidRDefault="00A9449C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20,314</w:t>
            </w:r>
          </w:p>
        </w:tc>
        <w:tc>
          <w:tcPr>
            <w:tcW w:w="134" w:type="dxa"/>
          </w:tcPr>
          <w:p w14:paraId="134B1BDE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7C57391F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>34,97</w:t>
            </w:r>
            <w:r w:rsidRPr="008A3F3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14:paraId="0DD78D24" w14:textId="77777777" w:rsidR="003E1663" w:rsidRPr="008A3F3F" w:rsidRDefault="003E1663" w:rsidP="003E1663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054C14EF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63">
              <w:rPr>
                <w:rFonts w:ascii="Angsana New" w:hAnsi="Angsana New"/>
                <w:sz w:val="26"/>
                <w:szCs w:val="26"/>
              </w:rPr>
              <w:t xml:space="preserve"> 15,290 </w:t>
            </w:r>
          </w:p>
        </w:tc>
        <w:tc>
          <w:tcPr>
            <w:tcW w:w="134" w:type="dxa"/>
          </w:tcPr>
          <w:p w14:paraId="5713E9CE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 xml:space="preserve"> 26,315 </w:t>
            </w:r>
          </w:p>
        </w:tc>
      </w:tr>
      <w:tr w:rsidR="003E1663" w:rsidRPr="008A3F3F" w14:paraId="3C62C1A8" w14:textId="77777777" w:rsidTr="000D4E37">
        <w:tc>
          <w:tcPr>
            <w:tcW w:w="3455" w:type="dxa"/>
          </w:tcPr>
          <w:p w14:paraId="4F0E1ACE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A3F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5278D7CE" w:rsidR="003E1663" w:rsidRPr="008A3F3F" w:rsidRDefault="00A9449C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37,356</w:t>
            </w:r>
          </w:p>
        </w:tc>
        <w:tc>
          <w:tcPr>
            <w:tcW w:w="134" w:type="dxa"/>
          </w:tcPr>
          <w:p w14:paraId="5B578118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>28,813</w:t>
            </w:r>
          </w:p>
        </w:tc>
        <w:tc>
          <w:tcPr>
            <w:tcW w:w="134" w:type="dxa"/>
          </w:tcPr>
          <w:p w14:paraId="71523A1F" w14:textId="77777777" w:rsidR="003E1663" w:rsidRPr="008A3F3F" w:rsidRDefault="003E1663" w:rsidP="003E1663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5823BD2D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63">
              <w:rPr>
                <w:rFonts w:ascii="Angsana New" w:hAnsi="Angsana New"/>
                <w:sz w:val="26"/>
                <w:szCs w:val="26"/>
              </w:rPr>
              <w:t xml:space="preserve"> 7,96</w:t>
            </w:r>
            <w:r w:rsidR="004869D6">
              <w:rPr>
                <w:rFonts w:ascii="Angsana New" w:hAnsi="Angsana New"/>
                <w:sz w:val="26"/>
                <w:szCs w:val="26"/>
              </w:rPr>
              <w:t>4</w:t>
            </w:r>
            <w:r w:rsidRPr="003E166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7EE955B4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 xml:space="preserve"> 9,462 </w:t>
            </w:r>
          </w:p>
        </w:tc>
      </w:tr>
      <w:tr w:rsidR="003E1663" w:rsidRPr="008A3F3F" w14:paraId="2439102D" w14:textId="77777777" w:rsidTr="000D4E37">
        <w:tc>
          <w:tcPr>
            <w:tcW w:w="3455" w:type="dxa"/>
          </w:tcPr>
          <w:p w14:paraId="33AC0E38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0F012046" w:rsidR="003E1663" w:rsidRPr="008A3F3F" w:rsidRDefault="00A9449C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34" w:type="dxa"/>
          </w:tcPr>
          <w:p w14:paraId="1F5BCF90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A3F3F">
              <w:rPr>
                <w:rFonts w:ascii="Angsana New" w:hAnsi="Angsana New"/>
                <w:bCs/>
                <w:sz w:val="26"/>
                <w:szCs w:val="26"/>
              </w:rPr>
              <w:t>1,446</w:t>
            </w:r>
          </w:p>
        </w:tc>
        <w:tc>
          <w:tcPr>
            <w:tcW w:w="134" w:type="dxa"/>
          </w:tcPr>
          <w:p w14:paraId="6A192F1D" w14:textId="77777777" w:rsidR="003E1663" w:rsidRPr="008A3F3F" w:rsidRDefault="003E1663" w:rsidP="003E1663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6E4609DA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63">
              <w:rPr>
                <w:rFonts w:ascii="Angsana New" w:hAnsi="Angsana New"/>
                <w:sz w:val="26"/>
                <w:szCs w:val="26"/>
              </w:rPr>
              <w:t xml:space="preserve"> 960 </w:t>
            </w:r>
          </w:p>
        </w:tc>
        <w:tc>
          <w:tcPr>
            <w:tcW w:w="134" w:type="dxa"/>
          </w:tcPr>
          <w:p w14:paraId="7935CC62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77777777" w:rsidR="003E1663" w:rsidRPr="008A3F3F" w:rsidRDefault="003E1663" w:rsidP="003E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 xml:space="preserve"> 958 </w:t>
            </w:r>
          </w:p>
        </w:tc>
      </w:tr>
      <w:tr w:rsidR="008A0469" w:rsidRPr="008A3F3F" w14:paraId="55D74668" w14:textId="77777777" w:rsidTr="000D4E37">
        <w:tc>
          <w:tcPr>
            <w:tcW w:w="3455" w:type="dxa"/>
          </w:tcPr>
          <w:p w14:paraId="3C2E4B0A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3F3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37BB701A" w:rsidR="00D44797" w:rsidRPr="008A3F3F" w:rsidRDefault="00A9449C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59,024</w:t>
            </w:r>
          </w:p>
        </w:tc>
        <w:tc>
          <w:tcPr>
            <w:tcW w:w="134" w:type="dxa"/>
          </w:tcPr>
          <w:p w14:paraId="7400E317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A3F3F">
              <w:rPr>
                <w:rFonts w:ascii="Angsana New" w:hAnsi="Angsana New"/>
                <w:bCs/>
                <w:sz w:val="26"/>
                <w:szCs w:val="26"/>
              </w:rPr>
              <w:t>65,635</w:t>
            </w:r>
          </w:p>
        </w:tc>
        <w:tc>
          <w:tcPr>
            <w:tcW w:w="134" w:type="dxa"/>
          </w:tcPr>
          <w:p w14:paraId="79BB6B6B" w14:textId="77777777" w:rsidR="00D44797" w:rsidRPr="008A3F3F" w:rsidRDefault="00D44797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19913600" w:rsidR="00D44797" w:rsidRPr="008A3F3F" w:rsidRDefault="003E166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663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3E1663">
              <w:rPr>
                <w:rFonts w:ascii="Angsana New" w:hAnsi="Angsana New"/>
                <w:sz w:val="26"/>
                <w:szCs w:val="26"/>
              </w:rPr>
              <w:t>,</w:t>
            </w:r>
            <w:r w:rsidRPr="003E1663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="004869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9B0A2E5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7777777" w:rsidR="00D44797" w:rsidRPr="008A3F3F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F3F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D563E6" w:rsidRPr="008A3F3F">
              <w:rPr>
                <w:rFonts w:ascii="Angsana New" w:hAnsi="Angsana New"/>
                <w:sz w:val="26"/>
                <w:szCs w:val="26"/>
              </w:rPr>
              <w:t>7,083</w:t>
            </w:r>
            <w:r w:rsidRPr="008A3F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C61C607" w14:textId="20AAAE30" w:rsidR="00B43E5F" w:rsidRPr="008A3F3F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A3F3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8A3F3F">
        <w:rPr>
          <w:rFonts w:ascii="Angsana New" w:hAnsi="Angsana New"/>
          <w:b/>
          <w:bCs/>
          <w:sz w:val="32"/>
          <w:szCs w:val="32"/>
        </w:rPr>
        <w:t>.</w:t>
      </w:r>
      <w:r w:rsidR="00B43E5F" w:rsidRPr="008A3F3F">
        <w:rPr>
          <w:rFonts w:ascii="Angsana New" w:hAnsi="Angsana New"/>
          <w:b/>
          <w:bCs/>
          <w:sz w:val="32"/>
          <w:szCs w:val="32"/>
        </w:rPr>
        <w:tab/>
      </w:r>
      <w:r w:rsidR="006B73E2" w:rsidRPr="008A3F3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8A3F3F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A3F3F">
        <w:rPr>
          <w:rFonts w:asciiTheme="majorBidi" w:hAnsiTheme="majorBidi" w:cstheme="majorBidi"/>
          <w:sz w:val="32"/>
          <w:szCs w:val="32"/>
        </w:rPr>
        <w:tab/>
      </w:r>
      <w:r w:rsidRPr="008A3F3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8A0469" w:rsidRPr="00620B83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0469" w:rsidRPr="00620B83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620B83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F3F" w:rsidRPr="00620B83" w14:paraId="1A938962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8A3F3F" w:rsidRPr="00620B83" w:rsidRDefault="008A3F3F" w:rsidP="008A3F3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1A122A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6E8CC1E2" w14:textId="0D3788A9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5F4A97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ABD7711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AB812D5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943817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2B7738F" w14:textId="6238AC36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42A46E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0FAB064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A0469" w:rsidRPr="00620B83" w14:paraId="095A76BC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7777777" w:rsidR="00B552CD" w:rsidRPr="00620B83" w:rsidRDefault="00B552CD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B552CD" w:rsidRPr="00620B83" w:rsidRDefault="00B552CD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B552CD" w:rsidRPr="00620B83" w:rsidRDefault="00B552CD" w:rsidP="00CF5F8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B552CD" w:rsidRPr="00620B83" w:rsidRDefault="00B552CD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B552CD" w:rsidRPr="00620B83" w:rsidRDefault="00B552CD" w:rsidP="00CF5F8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B552CD" w:rsidRPr="00620B83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B552CD" w:rsidRPr="00620B83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B552CD" w:rsidRPr="00620B83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E40" w:rsidRPr="00620B83" w14:paraId="66FCA6CF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B37E40" w:rsidRPr="00620B83" w:rsidRDefault="00B37E40" w:rsidP="00B37E4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ab/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45563B51" w:rsidR="00B37E40" w:rsidRPr="00620B83" w:rsidRDefault="00A9449C" w:rsidP="00B37E40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319,569</w:t>
            </w:r>
          </w:p>
        </w:tc>
        <w:tc>
          <w:tcPr>
            <w:tcW w:w="134" w:type="dxa"/>
          </w:tcPr>
          <w:p w14:paraId="787A0810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233,552</w:t>
            </w:r>
          </w:p>
        </w:tc>
        <w:tc>
          <w:tcPr>
            <w:tcW w:w="134" w:type="dxa"/>
          </w:tcPr>
          <w:p w14:paraId="5D938307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4352BD32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340,6</w:t>
            </w:r>
            <w:r w:rsidR="00C90418" w:rsidRPr="00620B83">
              <w:rPr>
                <w:rFonts w:ascii="Angsana New" w:hAnsi="Angsana New"/>
                <w:sz w:val="26"/>
                <w:szCs w:val="26"/>
              </w:rPr>
              <w:t>20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F13D069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235,663</w:t>
            </w:r>
          </w:p>
        </w:tc>
      </w:tr>
      <w:tr w:rsidR="00B37E40" w:rsidRPr="00620B83" w14:paraId="121F5586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B37E40" w:rsidRPr="00620B83" w:rsidRDefault="00B37E40" w:rsidP="00B37E4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ab/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E40" w:rsidRPr="00620B83" w14:paraId="4001B3F8" w14:textId="77777777" w:rsidTr="00B37E4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B37E40" w:rsidRPr="00620B83" w:rsidRDefault="00B37E40" w:rsidP="00B37E4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5D9D62A1" w:rsidR="00B37E40" w:rsidRPr="00620B83" w:rsidRDefault="00A9449C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66,347</w:t>
            </w:r>
          </w:p>
        </w:tc>
        <w:tc>
          <w:tcPr>
            <w:tcW w:w="134" w:type="dxa"/>
          </w:tcPr>
          <w:p w14:paraId="4C8C52AF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54,642</w:t>
            </w:r>
          </w:p>
        </w:tc>
        <w:tc>
          <w:tcPr>
            <w:tcW w:w="134" w:type="dxa"/>
          </w:tcPr>
          <w:p w14:paraId="2505269F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1277F8DB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61,094 </w:t>
            </w:r>
          </w:p>
        </w:tc>
        <w:tc>
          <w:tcPr>
            <w:tcW w:w="134" w:type="dxa"/>
          </w:tcPr>
          <w:p w14:paraId="20437FDF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46,092</w:t>
            </w:r>
          </w:p>
        </w:tc>
      </w:tr>
      <w:tr w:rsidR="00B37E40" w:rsidRPr="00620B83" w14:paraId="2F5711BC" w14:textId="77777777" w:rsidTr="00B37E4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B37E40" w:rsidRPr="00620B83" w:rsidRDefault="00B37E40" w:rsidP="00B37E4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4BF29A2A" w:rsidR="00B37E40" w:rsidRPr="00620B83" w:rsidRDefault="00A9449C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1,734</w:t>
            </w:r>
          </w:p>
        </w:tc>
        <w:tc>
          <w:tcPr>
            <w:tcW w:w="134" w:type="dxa"/>
          </w:tcPr>
          <w:p w14:paraId="548FECD9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4,472</w:t>
            </w:r>
          </w:p>
        </w:tc>
        <w:tc>
          <w:tcPr>
            <w:tcW w:w="134" w:type="dxa"/>
          </w:tcPr>
          <w:p w14:paraId="6FA7179B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1F92ADF9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740 </w:t>
            </w:r>
          </w:p>
        </w:tc>
        <w:tc>
          <w:tcPr>
            <w:tcW w:w="134" w:type="dxa"/>
          </w:tcPr>
          <w:p w14:paraId="023D8BF3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B37E40" w:rsidRPr="00620B83" w14:paraId="28DB0813" w14:textId="77777777" w:rsidTr="00B37E4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B37E40" w:rsidRPr="00620B83" w:rsidRDefault="00B37E40" w:rsidP="00B37E4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4741D192" w:rsidR="00B37E40" w:rsidRPr="00620B83" w:rsidRDefault="00A9449C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1,828</w:t>
            </w:r>
          </w:p>
        </w:tc>
        <w:tc>
          <w:tcPr>
            <w:tcW w:w="134" w:type="dxa"/>
          </w:tcPr>
          <w:p w14:paraId="15616655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1,139</w:t>
            </w:r>
          </w:p>
        </w:tc>
        <w:tc>
          <w:tcPr>
            <w:tcW w:w="134" w:type="dxa"/>
          </w:tcPr>
          <w:p w14:paraId="09F80A1C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026704D6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2EED" w:rsidRPr="00620B83">
              <w:rPr>
                <w:rFonts w:ascii="Angsana New" w:hAnsi="Angsana New"/>
                <w:sz w:val="26"/>
                <w:szCs w:val="26"/>
              </w:rPr>
              <w:t xml:space="preserve"> 422 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918979E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1,010</w:t>
            </w:r>
          </w:p>
        </w:tc>
      </w:tr>
      <w:tr w:rsidR="00B37E40" w:rsidRPr="00620B83" w14:paraId="64147706" w14:textId="77777777" w:rsidTr="00B37E4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7777777" w:rsidR="00B37E40" w:rsidRPr="00620B83" w:rsidRDefault="00B37E40" w:rsidP="00B37E4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20B83">
              <w:rPr>
                <w:rFonts w:ascii="Angsana New" w:hAnsi="Angsana New"/>
                <w:sz w:val="26"/>
                <w:szCs w:val="26"/>
              </w:rPr>
              <w:t>12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6D8378FE" w:rsidR="00B37E40" w:rsidRPr="00620B83" w:rsidRDefault="00A9449C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10,662</w:t>
            </w:r>
          </w:p>
        </w:tc>
        <w:tc>
          <w:tcPr>
            <w:tcW w:w="134" w:type="dxa"/>
          </w:tcPr>
          <w:p w14:paraId="740A87A3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10,765</w:t>
            </w:r>
          </w:p>
        </w:tc>
        <w:tc>
          <w:tcPr>
            <w:tcW w:w="134" w:type="dxa"/>
          </w:tcPr>
          <w:p w14:paraId="1D71508D" w14:textId="77777777" w:rsidR="00B37E40" w:rsidRPr="00620B83" w:rsidRDefault="00B37E40" w:rsidP="00B37E4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12347188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9,535 </w:t>
            </w:r>
          </w:p>
        </w:tc>
        <w:tc>
          <w:tcPr>
            <w:tcW w:w="134" w:type="dxa"/>
          </w:tcPr>
          <w:p w14:paraId="737B46FB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9,034</w:t>
            </w:r>
          </w:p>
        </w:tc>
      </w:tr>
      <w:tr w:rsidR="008A0469" w:rsidRPr="00620B83" w14:paraId="0CCF0724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496C5419" w:rsidR="00D563E6" w:rsidRPr="00620B83" w:rsidRDefault="00D563E6" w:rsidP="00CF5F8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7F4BB5" w:rsidRPr="00620B8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506C3FDD" w:rsidR="00D563E6" w:rsidRPr="00620B83" w:rsidRDefault="00A9449C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400,140</w:t>
            </w:r>
          </w:p>
        </w:tc>
        <w:tc>
          <w:tcPr>
            <w:tcW w:w="134" w:type="dxa"/>
          </w:tcPr>
          <w:p w14:paraId="3AA0434B" w14:textId="77777777" w:rsidR="00D563E6" w:rsidRPr="00620B83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304,570</w:t>
            </w:r>
          </w:p>
        </w:tc>
        <w:tc>
          <w:tcPr>
            <w:tcW w:w="134" w:type="dxa"/>
          </w:tcPr>
          <w:p w14:paraId="5D830848" w14:textId="77777777" w:rsidR="00D563E6" w:rsidRPr="00620B83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0CAF080C" w:rsidR="00D563E6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412,41</w:t>
            </w:r>
            <w:r w:rsidR="00DE2EED" w:rsidRPr="00620B8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</w:tcPr>
          <w:p w14:paraId="18D823E0" w14:textId="77777777" w:rsidR="00D563E6" w:rsidRPr="00620B83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292,35</w:t>
            </w:r>
            <w:r w:rsidR="006C5753" w:rsidRPr="00620B8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37E40" w:rsidRPr="00620B83" w14:paraId="1C1F3CAB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77777777" w:rsidR="00B37E40" w:rsidRPr="00620B83" w:rsidRDefault="00B37E40" w:rsidP="00B37E4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6647830" w:rsidR="00B37E40" w:rsidRPr="00620B83" w:rsidRDefault="00A9449C" w:rsidP="00B37E40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(11,801)</w:t>
            </w:r>
          </w:p>
        </w:tc>
        <w:tc>
          <w:tcPr>
            <w:tcW w:w="134" w:type="dxa"/>
          </w:tcPr>
          <w:p w14:paraId="00920B37" w14:textId="77777777" w:rsidR="00B37E40" w:rsidRPr="00620B83" w:rsidRDefault="00B37E40" w:rsidP="00B37E40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77777777" w:rsidR="00B37E40" w:rsidRPr="00620B83" w:rsidRDefault="00B37E40" w:rsidP="00B37E4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(11,961)</w:t>
            </w:r>
          </w:p>
        </w:tc>
        <w:tc>
          <w:tcPr>
            <w:tcW w:w="134" w:type="dxa"/>
          </w:tcPr>
          <w:p w14:paraId="06CB0FDF" w14:textId="77777777" w:rsidR="00B37E40" w:rsidRPr="00620B83" w:rsidRDefault="00B37E40" w:rsidP="00B37E40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5D413D75" w:rsidR="00B37E40" w:rsidRPr="00620B83" w:rsidRDefault="00B37E40" w:rsidP="00B37E4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(9,745) </w:t>
            </w:r>
          </w:p>
        </w:tc>
        <w:tc>
          <w:tcPr>
            <w:tcW w:w="134" w:type="dxa"/>
          </w:tcPr>
          <w:p w14:paraId="43ED390C" w14:textId="77777777" w:rsidR="00B37E40" w:rsidRPr="00620B83" w:rsidRDefault="00B37E40" w:rsidP="00B37E4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7777777" w:rsidR="00B37E40" w:rsidRPr="00620B83" w:rsidRDefault="00B37E40" w:rsidP="00B37E4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(10,068)</w:t>
            </w:r>
          </w:p>
        </w:tc>
      </w:tr>
      <w:tr w:rsidR="00B37E40" w:rsidRPr="00620B83" w14:paraId="4D0D6E57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77777777" w:rsidR="00B37E40" w:rsidRPr="00620B83" w:rsidRDefault="00B37E40" w:rsidP="00B37E40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2A09F820" w:rsidR="00B37E40" w:rsidRPr="00620B83" w:rsidRDefault="00A9449C" w:rsidP="00B37E4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388,339</w:t>
            </w:r>
          </w:p>
        </w:tc>
        <w:tc>
          <w:tcPr>
            <w:tcW w:w="134" w:type="dxa"/>
          </w:tcPr>
          <w:p w14:paraId="4FF9CED6" w14:textId="77777777" w:rsidR="00B37E40" w:rsidRPr="00620B83" w:rsidRDefault="00B37E40" w:rsidP="00B37E4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0F5E692F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292,609</w:t>
            </w:r>
          </w:p>
        </w:tc>
        <w:tc>
          <w:tcPr>
            <w:tcW w:w="134" w:type="dxa"/>
          </w:tcPr>
          <w:p w14:paraId="12BCBE34" w14:textId="77777777" w:rsidR="00B37E40" w:rsidRPr="00620B83" w:rsidRDefault="00B37E40" w:rsidP="00B37E4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3D4CC6A8" w:rsidR="00B37E40" w:rsidRPr="00620B83" w:rsidRDefault="00B37E40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402,66</w:t>
            </w:r>
            <w:r w:rsidR="00DE2EED" w:rsidRPr="00620B8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01914E4" w14:textId="77777777" w:rsidR="00B37E40" w:rsidRPr="00620B83" w:rsidRDefault="00B37E40" w:rsidP="00B37E4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77777777" w:rsidR="00B37E40" w:rsidRPr="00620B83" w:rsidRDefault="00B37E40" w:rsidP="00B37E4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282,285</w:t>
            </w:r>
          </w:p>
        </w:tc>
      </w:tr>
      <w:tr w:rsidR="008A0469" w:rsidRPr="00620B83" w14:paraId="11DD07A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D563E6" w:rsidRPr="00620B83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</w:tcPr>
          <w:p w14:paraId="466342D0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6EF11" w14:textId="77777777" w:rsidR="00D563E6" w:rsidRPr="00620B83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0E4048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D563E6" w:rsidRPr="00620B83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D563E6" w:rsidRPr="00620B83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D563E6" w:rsidRPr="00620B83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1586" w:rsidRPr="00620B83" w14:paraId="424EE98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77777777" w:rsidR="006D1586" w:rsidRPr="00620B83" w:rsidRDefault="006D1586" w:rsidP="006D15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ab/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  <w:shd w:val="clear" w:color="auto" w:fill="auto"/>
          </w:tcPr>
          <w:p w14:paraId="67A39C46" w14:textId="2188ABA9" w:rsidR="00A9449C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2,438</w:t>
            </w:r>
          </w:p>
        </w:tc>
        <w:tc>
          <w:tcPr>
            <w:tcW w:w="134" w:type="dxa"/>
          </w:tcPr>
          <w:p w14:paraId="0AAF1255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2,083</w:t>
            </w:r>
          </w:p>
        </w:tc>
        <w:tc>
          <w:tcPr>
            <w:tcW w:w="134" w:type="dxa"/>
          </w:tcPr>
          <w:p w14:paraId="4D6C3313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0E234F17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1,751</w:t>
            </w:r>
          </w:p>
        </w:tc>
        <w:tc>
          <w:tcPr>
            <w:tcW w:w="134" w:type="dxa"/>
          </w:tcPr>
          <w:p w14:paraId="7AF595F0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</w:tr>
      <w:tr w:rsidR="006D1586" w:rsidRPr="00620B83" w14:paraId="5DDD467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7777777" w:rsidR="006D1586" w:rsidRPr="00620B83" w:rsidRDefault="006D1586" w:rsidP="006D15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ab/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  <w:shd w:val="clear" w:color="auto" w:fill="auto"/>
          </w:tcPr>
          <w:p w14:paraId="6EDE67E2" w14:textId="7F7354BE" w:rsidR="006D1586" w:rsidRPr="00620B83" w:rsidRDefault="00A9449C" w:rsidP="006D15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9,202</w:t>
            </w:r>
          </w:p>
        </w:tc>
        <w:tc>
          <w:tcPr>
            <w:tcW w:w="134" w:type="dxa"/>
          </w:tcPr>
          <w:p w14:paraId="6544416F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6,813</w:t>
            </w:r>
          </w:p>
        </w:tc>
        <w:tc>
          <w:tcPr>
            <w:tcW w:w="134" w:type="dxa"/>
          </w:tcPr>
          <w:p w14:paraId="3EE70257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5345F714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9,19</w:t>
            </w:r>
            <w:r w:rsidR="00BD1AD5" w:rsidRPr="00620B8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35F2D40A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6,733</w:t>
            </w:r>
          </w:p>
        </w:tc>
      </w:tr>
      <w:tr w:rsidR="006D1586" w:rsidRPr="00620B83" w14:paraId="1CA21000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6D1586" w:rsidRPr="00620B83" w:rsidRDefault="006D1586" w:rsidP="006D15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ab/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343CF462" w:rsidR="006D1586" w:rsidRPr="00620B83" w:rsidRDefault="00A9449C" w:rsidP="006D15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2,824</w:t>
            </w:r>
          </w:p>
        </w:tc>
        <w:tc>
          <w:tcPr>
            <w:tcW w:w="134" w:type="dxa"/>
          </w:tcPr>
          <w:p w14:paraId="26695D71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2,336</w:t>
            </w:r>
          </w:p>
        </w:tc>
        <w:tc>
          <w:tcPr>
            <w:tcW w:w="134" w:type="dxa"/>
          </w:tcPr>
          <w:p w14:paraId="32F76D53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1D1C3BC5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 xml:space="preserve"> 559 </w:t>
            </w:r>
          </w:p>
        </w:tc>
        <w:tc>
          <w:tcPr>
            <w:tcW w:w="134" w:type="dxa"/>
          </w:tcPr>
          <w:p w14:paraId="357D6CE3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8A0469" w:rsidRPr="00620B83" w14:paraId="4ACCE618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9545BE" w:rsidRPr="00620B83" w:rsidRDefault="009545BE" w:rsidP="00CF5F8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5F44AE9F" w:rsidR="009545BE" w:rsidRPr="00620B83" w:rsidRDefault="00A9449C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14,464</w:t>
            </w:r>
          </w:p>
        </w:tc>
        <w:tc>
          <w:tcPr>
            <w:tcW w:w="134" w:type="dxa"/>
          </w:tcPr>
          <w:p w14:paraId="43B03ED1" w14:textId="77777777" w:rsidR="009545BE" w:rsidRPr="00620B83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77777777" w:rsidR="009545BE" w:rsidRPr="00620B83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11,232</w:t>
            </w:r>
          </w:p>
        </w:tc>
        <w:tc>
          <w:tcPr>
            <w:tcW w:w="134" w:type="dxa"/>
          </w:tcPr>
          <w:p w14:paraId="0DAD3EA8" w14:textId="77777777" w:rsidR="009545BE" w:rsidRPr="00620B83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540257E6" w:rsidR="009545BE" w:rsidRPr="00620B83" w:rsidRDefault="00A9449C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11,509</w:t>
            </w:r>
          </w:p>
        </w:tc>
        <w:tc>
          <w:tcPr>
            <w:tcW w:w="134" w:type="dxa"/>
          </w:tcPr>
          <w:p w14:paraId="7AD1F335" w14:textId="77777777" w:rsidR="009545BE" w:rsidRPr="00620B83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7777777" w:rsidR="009545BE" w:rsidRPr="00620B83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8,674</w:t>
            </w:r>
          </w:p>
        </w:tc>
      </w:tr>
      <w:tr w:rsidR="006D1586" w:rsidRPr="00620B83" w14:paraId="1F9882B1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77777777" w:rsidR="006D1586" w:rsidRPr="00620B83" w:rsidRDefault="006D1586" w:rsidP="006D15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2346DD55" w:rsidR="006D1586" w:rsidRPr="00620B83" w:rsidRDefault="00A9449C" w:rsidP="006D158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09E0DE1C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77777777" w:rsidR="006D1586" w:rsidRPr="00620B83" w:rsidRDefault="006D1586" w:rsidP="006D15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5A172CD6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11633683" w:rsidR="006D1586" w:rsidRPr="00620B83" w:rsidRDefault="006D1586" w:rsidP="006D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2EAC54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77777777" w:rsidR="006D1586" w:rsidRPr="00620B83" w:rsidRDefault="006D1586" w:rsidP="006D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6D1586" w:rsidRPr="00620B83" w14:paraId="34EB6359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6D1586" w:rsidRPr="00620B83" w:rsidRDefault="006D1586" w:rsidP="006D15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1D966740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14,099</w:t>
            </w:r>
          </w:p>
        </w:tc>
        <w:tc>
          <w:tcPr>
            <w:tcW w:w="134" w:type="dxa"/>
          </w:tcPr>
          <w:p w14:paraId="125E615B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10,867</w:t>
            </w:r>
          </w:p>
        </w:tc>
        <w:tc>
          <w:tcPr>
            <w:tcW w:w="134" w:type="dxa"/>
          </w:tcPr>
          <w:p w14:paraId="57A3441E" w14:textId="77777777" w:rsidR="006D1586" w:rsidRPr="00620B83" w:rsidRDefault="006D1586" w:rsidP="006D15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19FB974B" w:rsidR="006D1586" w:rsidRPr="00620B83" w:rsidRDefault="00976275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9449C">
              <w:rPr>
                <w:rFonts w:ascii="Angsana New" w:hAnsi="Angsana New"/>
                <w:sz w:val="26"/>
                <w:szCs w:val="26"/>
              </w:rPr>
              <w:t>1,509</w:t>
            </w:r>
          </w:p>
        </w:tc>
        <w:tc>
          <w:tcPr>
            <w:tcW w:w="134" w:type="dxa"/>
          </w:tcPr>
          <w:p w14:paraId="1A93C1AF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8,674</w:t>
            </w:r>
          </w:p>
        </w:tc>
      </w:tr>
      <w:tr w:rsidR="006D1586" w:rsidRPr="00620B83" w14:paraId="414EF9D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6D1586" w:rsidRPr="00620B83" w:rsidRDefault="006D1586" w:rsidP="006D1586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28C400E4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402,438</w:t>
            </w:r>
          </w:p>
        </w:tc>
        <w:tc>
          <w:tcPr>
            <w:tcW w:w="134" w:type="dxa"/>
          </w:tcPr>
          <w:p w14:paraId="2365BB50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6285FA5B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303,476</w:t>
            </w:r>
          </w:p>
        </w:tc>
        <w:tc>
          <w:tcPr>
            <w:tcW w:w="134" w:type="dxa"/>
          </w:tcPr>
          <w:p w14:paraId="08A0FD60" w14:textId="77777777" w:rsidR="006D1586" w:rsidRPr="00620B83" w:rsidRDefault="006D1586" w:rsidP="006D15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326A1ECC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414,175</w:t>
            </w:r>
          </w:p>
        </w:tc>
        <w:tc>
          <w:tcPr>
            <w:tcW w:w="134" w:type="dxa"/>
          </w:tcPr>
          <w:p w14:paraId="602251CF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77777777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290,959</w:t>
            </w:r>
          </w:p>
        </w:tc>
      </w:tr>
    </w:tbl>
    <w:p w14:paraId="0DD34336" w14:textId="2CD4E2FA" w:rsidR="00E3440C" w:rsidRPr="008A3F3F" w:rsidRDefault="00E3440C" w:rsidP="00705062">
      <w:pPr>
        <w:tabs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49D4009" w14:textId="3B464CB6" w:rsidR="00336FAC" w:rsidRPr="008A3F3F" w:rsidRDefault="00336FAC" w:rsidP="00336FA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8A3F3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รายการเคลื่อนไหวของบัญชีค่าเผื่อหนี้สงสัยจะสูญของลูกหนี้การค้าและลูกหนี้หมุนเวียนอื่น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8A3F3F" w:rsidRPr="00620B83" w14:paraId="392D9E53" w14:textId="77777777" w:rsidTr="008A3F3F">
        <w:trPr>
          <w:trHeight w:val="62"/>
        </w:trPr>
        <w:tc>
          <w:tcPr>
            <w:tcW w:w="3457" w:type="dxa"/>
          </w:tcPr>
          <w:p w14:paraId="7DFA0EDA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3F3F" w:rsidRPr="00620B83" w14:paraId="43DD5AB3" w14:textId="77777777" w:rsidTr="008A3F3F">
        <w:trPr>
          <w:trHeight w:val="62"/>
        </w:trPr>
        <w:tc>
          <w:tcPr>
            <w:tcW w:w="3457" w:type="dxa"/>
          </w:tcPr>
          <w:p w14:paraId="261F9B9D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620B83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F3F" w:rsidRPr="00620B83" w14:paraId="2ED25A83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8A3F3F" w:rsidRPr="00620B83" w:rsidRDefault="008A3F3F" w:rsidP="008A3F3F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5EAA0E7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7D854FC" w14:textId="052B9FDA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8B9A63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0FAE985E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8A3F3F" w:rsidRPr="00620B83" w:rsidRDefault="008A3F3F" w:rsidP="008A3F3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B708F65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BADF4AA" w14:textId="7839DB12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B83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A1A94" w14:textId="77777777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3B2A81C6" w:rsidR="008A3F3F" w:rsidRPr="00620B83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A3F3F" w:rsidRPr="00620B83" w14:paraId="7E7B1E77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8A3F3F" w:rsidRPr="00620B83" w:rsidRDefault="008A3F3F" w:rsidP="008A3F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254C21F2" w:rsidR="008A3F3F" w:rsidRPr="00620B83" w:rsidRDefault="00A9449C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8A3F3F" w:rsidRPr="00620B83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1F5102A" w:rsidR="008A3F3F" w:rsidRPr="00620B83" w:rsidRDefault="008A3F3F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22,824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8A3F3F" w:rsidRPr="00620B83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06AC245F" w:rsidR="008A3F3F" w:rsidRPr="00620B83" w:rsidRDefault="006D1586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8A3F3F" w:rsidRPr="00620B83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86D05B2" w:rsidR="008A3F3F" w:rsidRPr="00620B83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</w:tr>
      <w:tr w:rsidR="006D1586" w:rsidRPr="00620B83" w14:paraId="094805E2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7777777" w:rsidR="006D1586" w:rsidRPr="00620B83" w:rsidRDefault="006D1586" w:rsidP="006D158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1109F0C7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17A17F1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1,931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ED1" w14:textId="2BDB4005" w:rsidR="006D1586" w:rsidRPr="00620B83" w:rsidRDefault="006D1586" w:rsidP="006D158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495D7B26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6D1586" w:rsidRPr="00620B83" w14:paraId="12CAF5B2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552B" w14:textId="77777777" w:rsidR="006D1586" w:rsidRPr="00620B83" w:rsidRDefault="006D1586" w:rsidP="006D158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1097" w14:textId="04BA5087" w:rsidR="006D1586" w:rsidRPr="00620B83" w:rsidRDefault="00A9449C" w:rsidP="006D15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2CA7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0B433" w14:textId="35FE835B" w:rsidR="006D1586" w:rsidRPr="00620B83" w:rsidRDefault="006D1586" w:rsidP="006D15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(9,585)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BE7A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1FC5" w14:textId="234805B4" w:rsidR="006D1586" w:rsidRPr="00620B83" w:rsidRDefault="006D1586" w:rsidP="006D15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(323)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8D0D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064F" w14:textId="224A2FC8" w:rsidR="006D1586" w:rsidRPr="00620B83" w:rsidRDefault="006D1586" w:rsidP="006D158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1586" w:rsidRPr="00620B83" w14:paraId="259A70B0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05DD9" w14:textId="77777777" w:rsidR="006D1586" w:rsidRPr="00620B83" w:rsidRDefault="006D1586" w:rsidP="006D158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 xml:space="preserve">   ตัดหนี้สูญระหว่างงวด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5CF971" w14:textId="7AAFFD04" w:rsidR="006D1586" w:rsidRPr="00620B83" w:rsidRDefault="00A9449C" w:rsidP="006D158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32F4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17862" w14:textId="6BF2E284" w:rsidR="006D1586" w:rsidRPr="00620B83" w:rsidRDefault="006D1586" w:rsidP="006D15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14DA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30D372" w14:textId="1E5D4B1E" w:rsidR="006D1586" w:rsidRPr="00620B83" w:rsidRDefault="006D1586" w:rsidP="006D158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BE1D" w14:textId="7777777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86488E" w14:textId="4DBEF617" w:rsidR="006D1586" w:rsidRPr="00620B83" w:rsidRDefault="006D1586" w:rsidP="006D15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</w:tr>
      <w:tr w:rsidR="006D1586" w:rsidRPr="00620B83" w14:paraId="11034763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6D1586" w:rsidRPr="00620B83" w:rsidRDefault="006D1586" w:rsidP="006D158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291A529D" w:rsidR="006D1586" w:rsidRPr="00620B83" w:rsidRDefault="00A9449C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22433B60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9F4B3" w14:textId="0243F8F0" w:rsidR="006D1586" w:rsidRPr="00620B83" w:rsidRDefault="006D1586" w:rsidP="006D15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9,745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213D940A" w:rsidR="006D1586" w:rsidRPr="00620B83" w:rsidRDefault="006D1586" w:rsidP="006D158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</w:tbl>
    <w:p w14:paraId="07DD6498" w14:textId="541AA0FD" w:rsidR="00DC4BB4" w:rsidRDefault="00DC4BB4" w:rsidP="00705062">
      <w:pPr>
        <w:tabs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C9EF7D5" w14:textId="19966BC4" w:rsidR="00620B83" w:rsidRDefault="00620B83" w:rsidP="00705062">
      <w:pPr>
        <w:tabs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AB0F952" w14:textId="3259A4B1" w:rsidR="00620B83" w:rsidRDefault="00620B83" w:rsidP="00705062">
      <w:pPr>
        <w:tabs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40FF557" w14:textId="77777777" w:rsidR="00620B83" w:rsidRDefault="00620B83" w:rsidP="00705062">
      <w:pPr>
        <w:tabs>
          <w:tab w:val="left" w:pos="284"/>
          <w:tab w:val="left" w:pos="851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C6387E" w14:textId="75E25B81" w:rsidR="00C75C8F" w:rsidRPr="008A3F3F" w:rsidRDefault="00C75C8F" w:rsidP="00DC4BB4">
      <w:pPr>
        <w:tabs>
          <w:tab w:val="left" w:pos="284"/>
          <w:tab w:val="left" w:pos="851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3F3F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8A3F3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3F3F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8A3F3F" w:rsidRDefault="00C75C8F" w:rsidP="00187D91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8A3F3F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8A3F3F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8A0469" w:rsidRPr="00620B83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620B83" w:rsidRDefault="00FC3418" w:rsidP="008804C0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620B83" w:rsidRDefault="00FC3418" w:rsidP="008804C0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0B8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A0469" w:rsidRPr="00620B83" w14:paraId="5389199D" w14:textId="77777777" w:rsidTr="00874925">
        <w:tc>
          <w:tcPr>
            <w:tcW w:w="5103" w:type="dxa"/>
          </w:tcPr>
          <w:p w14:paraId="7535224A" w14:textId="77777777" w:rsidR="00FC3418" w:rsidRPr="00620B83" w:rsidRDefault="00FC3418" w:rsidP="008804C0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620B83" w:rsidRDefault="00FC3418" w:rsidP="008804C0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0B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A0469" w:rsidRPr="00620B83" w14:paraId="119A8FEB" w14:textId="77777777" w:rsidTr="000C6523">
        <w:tc>
          <w:tcPr>
            <w:tcW w:w="5103" w:type="dxa"/>
          </w:tcPr>
          <w:p w14:paraId="4DA86BD5" w14:textId="77777777" w:rsidR="00FC3418" w:rsidRPr="00620B83" w:rsidRDefault="00FC3418" w:rsidP="008804C0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AD17291" w14:textId="664BE542" w:rsidR="008A3F3F" w:rsidRPr="00620B83" w:rsidRDefault="008A3F3F" w:rsidP="00880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0B83">
              <w:rPr>
                <w:rFonts w:asciiTheme="majorBidi" w:hAnsiTheme="majorBidi"/>
                <w:sz w:val="32"/>
                <w:szCs w:val="32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47640C66" w14:textId="50252421" w:rsidR="00FC3418" w:rsidRPr="00620B83" w:rsidRDefault="008A3F3F" w:rsidP="00880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0B83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620B8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620B83" w:rsidRDefault="00FC3418" w:rsidP="0088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77777777" w:rsidR="00FC3418" w:rsidRPr="00620B83" w:rsidRDefault="00FC3418" w:rsidP="00880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20B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20B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A3061" w:rsidRPr="00620B83" w14:paraId="73521E20" w14:textId="77777777" w:rsidTr="000C6523">
        <w:tc>
          <w:tcPr>
            <w:tcW w:w="5103" w:type="dxa"/>
          </w:tcPr>
          <w:p w14:paraId="6681855E" w14:textId="01E84594" w:rsidR="00CA3061" w:rsidRPr="00620B83" w:rsidRDefault="00CA3061" w:rsidP="00CA306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0B8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11E66688" w14:textId="65100A06" w:rsidR="00CA3061" w:rsidRPr="00620B83" w:rsidRDefault="00CA3061" w:rsidP="00CA306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116,111</w:t>
            </w:r>
          </w:p>
        </w:tc>
        <w:tc>
          <w:tcPr>
            <w:tcW w:w="134" w:type="dxa"/>
            <w:vAlign w:val="bottom"/>
          </w:tcPr>
          <w:p w14:paraId="4EF81ACA" w14:textId="77777777" w:rsidR="00CA3061" w:rsidRPr="00620B83" w:rsidRDefault="00CA3061" w:rsidP="00CA306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545F5391" w:rsidR="00CA3061" w:rsidRPr="00620B83" w:rsidRDefault="00CA3061" w:rsidP="00CA306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  <w:tr w:rsidR="00CA3061" w:rsidRPr="00205656" w14:paraId="34FCBC70" w14:textId="77777777" w:rsidTr="00CA3061">
        <w:tc>
          <w:tcPr>
            <w:tcW w:w="5103" w:type="dxa"/>
          </w:tcPr>
          <w:p w14:paraId="7C6E3CDB" w14:textId="367D00C5" w:rsidR="00CA3061" w:rsidRPr="00205656" w:rsidRDefault="00CA3061" w:rsidP="00205656">
            <w:pPr>
              <w:tabs>
                <w:tab w:val="left" w:pos="600"/>
              </w:tabs>
              <w:spacing w:line="36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565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2056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  <w:vAlign w:val="center"/>
          </w:tcPr>
          <w:p w14:paraId="2C21A182" w14:textId="430DE40F" w:rsidR="00CA3061" w:rsidRPr="00205656" w:rsidRDefault="00CA3061" w:rsidP="00205656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656">
              <w:rPr>
                <w:rFonts w:ascii="Angsana New" w:hAnsi="Angsana New"/>
                <w:sz w:val="32"/>
                <w:szCs w:val="32"/>
              </w:rPr>
              <w:t>(13,600)</w:t>
            </w:r>
          </w:p>
        </w:tc>
        <w:tc>
          <w:tcPr>
            <w:tcW w:w="134" w:type="dxa"/>
            <w:vAlign w:val="bottom"/>
          </w:tcPr>
          <w:p w14:paraId="213DCD1F" w14:textId="77777777" w:rsidR="00CA3061" w:rsidRPr="00205656" w:rsidRDefault="00CA3061" w:rsidP="00205656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AF2F062" w14:textId="2229A7EB" w:rsidR="00CA3061" w:rsidRPr="00205656" w:rsidRDefault="00CA3061" w:rsidP="00205656">
            <w:pPr>
              <w:spacing w:line="36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6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061" w:rsidRPr="00620B83" w14:paraId="422A02C5" w14:textId="77777777" w:rsidTr="00CA3061">
        <w:tc>
          <w:tcPr>
            <w:tcW w:w="5103" w:type="dxa"/>
          </w:tcPr>
          <w:p w14:paraId="718FF66C" w14:textId="4408B13F" w:rsidR="00CA3061" w:rsidRPr="00CA3061" w:rsidRDefault="00CA550E" w:rsidP="00CA550E">
            <w:pPr>
              <w:tabs>
                <w:tab w:val="left" w:pos="600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</w:t>
            </w:r>
            <w:r w:rsidR="00CA306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462415C3" w14:textId="2FCA8EC2" w:rsidR="00CA3061" w:rsidRPr="00620B83" w:rsidRDefault="00CA3061" w:rsidP="00CA3061">
            <w:pPr>
              <w:spacing w:line="34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(5,165)</w:t>
            </w:r>
          </w:p>
        </w:tc>
        <w:tc>
          <w:tcPr>
            <w:tcW w:w="134" w:type="dxa"/>
            <w:vAlign w:val="bottom"/>
          </w:tcPr>
          <w:p w14:paraId="7163B7A6" w14:textId="77777777" w:rsidR="00CA3061" w:rsidRPr="00620B83" w:rsidRDefault="00CA3061" w:rsidP="00CA3061">
            <w:pPr>
              <w:spacing w:line="34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894508" w14:textId="331B9A6B" w:rsidR="00CA3061" w:rsidRPr="00620B83" w:rsidRDefault="00CA3061" w:rsidP="00CA3061">
            <w:pPr>
              <w:spacing w:line="34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0B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061" w:rsidRPr="00620B83" w14:paraId="299CEC59" w14:textId="77777777" w:rsidTr="00CA3061">
        <w:tc>
          <w:tcPr>
            <w:tcW w:w="5103" w:type="dxa"/>
          </w:tcPr>
          <w:p w14:paraId="0F89138D" w14:textId="77777777" w:rsidR="00CA3061" w:rsidRDefault="00CA3061" w:rsidP="005839C1">
            <w:pPr>
              <w:tabs>
                <w:tab w:val="left" w:pos="600"/>
              </w:tabs>
              <w:spacing w:line="340" w:lineRule="exact"/>
              <w:ind w:left="17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18BFD2B4" w14:textId="1374B747" w:rsidR="00CA3061" w:rsidRDefault="00CA3061" w:rsidP="00CA306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97,346</w:t>
            </w:r>
          </w:p>
        </w:tc>
        <w:tc>
          <w:tcPr>
            <w:tcW w:w="134" w:type="dxa"/>
            <w:vAlign w:val="bottom"/>
          </w:tcPr>
          <w:p w14:paraId="12030C00" w14:textId="77777777" w:rsidR="00CA3061" w:rsidRPr="00620B83" w:rsidRDefault="00CA3061" w:rsidP="00CA3061">
            <w:pPr>
              <w:spacing w:line="34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19F00FDA" w14:textId="757F47C8" w:rsidR="00CA3061" w:rsidRPr="00620B83" w:rsidRDefault="00CA3061" w:rsidP="00CA306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  <w:tr w:rsidR="00CA3061" w:rsidRPr="00620B83" w14:paraId="6D27E84A" w14:textId="77777777" w:rsidTr="00CA3061">
        <w:tc>
          <w:tcPr>
            <w:tcW w:w="5103" w:type="dxa"/>
          </w:tcPr>
          <w:p w14:paraId="60B9289D" w14:textId="5895D020" w:rsidR="00CA3061" w:rsidRPr="00CA3061" w:rsidRDefault="00CA3061" w:rsidP="00CA550E">
            <w:pPr>
              <w:tabs>
                <w:tab w:val="left" w:pos="600"/>
              </w:tabs>
              <w:spacing w:line="34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D593F55" w14:textId="3FE18583" w:rsidR="00CA3061" w:rsidRPr="00620B83" w:rsidRDefault="00CA3061" w:rsidP="00CA3061">
            <w:pPr>
              <w:spacing w:line="34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(11,091)</w:t>
            </w:r>
          </w:p>
        </w:tc>
        <w:tc>
          <w:tcPr>
            <w:tcW w:w="134" w:type="dxa"/>
            <w:vAlign w:val="bottom"/>
          </w:tcPr>
          <w:p w14:paraId="43DF93CB" w14:textId="77777777" w:rsidR="00CA3061" w:rsidRPr="00620B83" w:rsidRDefault="00CA3061" w:rsidP="00CA3061">
            <w:pPr>
              <w:spacing w:line="34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335AC82" w14:textId="7978DB12" w:rsidR="00CA3061" w:rsidRPr="00620B83" w:rsidRDefault="00CA3061" w:rsidP="00CA3061">
            <w:pPr>
              <w:spacing w:line="34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(5,656)</w:t>
            </w:r>
          </w:p>
        </w:tc>
      </w:tr>
      <w:tr w:rsidR="00CA3061" w:rsidRPr="00620B83" w14:paraId="32910D37" w14:textId="77777777" w:rsidTr="00CA3061">
        <w:trPr>
          <w:trHeight w:val="140"/>
        </w:trPr>
        <w:tc>
          <w:tcPr>
            <w:tcW w:w="5103" w:type="dxa"/>
          </w:tcPr>
          <w:p w14:paraId="2F0762D5" w14:textId="0BE989A8" w:rsidR="00CA3061" w:rsidRPr="00620B83" w:rsidRDefault="00CA3061" w:rsidP="00CA3061">
            <w:pPr>
              <w:tabs>
                <w:tab w:val="left" w:pos="600"/>
              </w:tabs>
              <w:spacing w:line="340" w:lineRule="exact"/>
              <w:ind w:left="3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1CFF018E" w14:textId="5B11EA5A" w:rsidR="00CA3061" w:rsidRPr="00620B83" w:rsidRDefault="00CA3061" w:rsidP="00CA306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86,255</w:t>
            </w:r>
          </w:p>
        </w:tc>
        <w:tc>
          <w:tcPr>
            <w:tcW w:w="134" w:type="dxa"/>
            <w:vAlign w:val="bottom"/>
          </w:tcPr>
          <w:p w14:paraId="7DEB5B0E" w14:textId="77777777" w:rsidR="00CA3061" w:rsidRPr="00620B83" w:rsidRDefault="00CA3061" w:rsidP="00CA3061">
            <w:pPr>
              <w:spacing w:line="34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9112A50" w14:textId="2CAFE89D" w:rsidR="00CA3061" w:rsidRPr="00620B83" w:rsidRDefault="00CA3061" w:rsidP="00CA306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30,978</w:t>
            </w:r>
          </w:p>
        </w:tc>
      </w:tr>
      <w:tr w:rsidR="00CA3061" w:rsidRPr="00620B83" w14:paraId="0C417BA8" w14:textId="77777777" w:rsidTr="00A9449C">
        <w:tc>
          <w:tcPr>
            <w:tcW w:w="5103" w:type="dxa"/>
          </w:tcPr>
          <w:p w14:paraId="389524F3" w14:textId="038CBC3B" w:rsidR="00CA3061" w:rsidRPr="00620B83" w:rsidRDefault="00CA3061" w:rsidP="00CA3061">
            <w:pPr>
              <w:tabs>
                <w:tab w:val="left" w:pos="600"/>
              </w:tabs>
              <w:spacing w:line="34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0B8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620B8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5839C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ค่าเผื่อผล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5839C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สะสมที่คาดว่าจะเกิดขึ้น</w:t>
            </w:r>
          </w:p>
        </w:tc>
        <w:tc>
          <w:tcPr>
            <w:tcW w:w="1587" w:type="dxa"/>
          </w:tcPr>
          <w:p w14:paraId="4CB74F0D" w14:textId="2112DF51" w:rsidR="00CA3061" w:rsidRPr="00620B83" w:rsidRDefault="00CA3061" w:rsidP="00CA3061">
            <w:pPr>
              <w:spacing w:line="34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(841)</w:t>
            </w:r>
          </w:p>
        </w:tc>
        <w:tc>
          <w:tcPr>
            <w:tcW w:w="134" w:type="dxa"/>
            <w:vAlign w:val="bottom"/>
          </w:tcPr>
          <w:p w14:paraId="2F607838" w14:textId="77777777" w:rsidR="00CA3061" w:rsidRPr="00620B83" w:rsidRDefault="00CA3061" w:rsidP="00CA3061">
            <w:pPr>
              <w:spacing w:line="34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22F0D5A9" w14:textId="77777777" w:rsidR="00CA3061" w:rsidRPr="00620B83" w:rsidRDefault="00CA3061" w:rsidP="00CA3061">
            <w:pPr>
              <w:spacing w:line="34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0B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061" w:rsidRPr="00620B83" w14:paraId="037778D1" w14:textId="77777777" w:rsidTr="00A9449C">
        <w:tc>
          <w:tcPr>
            <w:tcW w:w="5103" w:type="dxa"/>
          </w:tcPr>
          <w:p w14:paraId="57570E1C" w14:textId="29C5C34A" w:rsidR="00CA3061" w:rsidRPr="00620B83" w:rsidRDefault="00CA3061" w:rsidP="00CA306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0B83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620B8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1C52622" w14:textId="47572920" w:rsidR="00CA3061" w:rsidRPr="00620B83" w:rsidRDefault="00CA3061" w:rsidP="00CA3061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(1,561)</w:t>
            </w:r>
          </w:p>
        </w:tc>
        <w:tc>
          <w:tcPr>
            <w:tcW w:w="134" w:type="dxa"/>
            <w:vAlign w:val="bottom"/>
          </w:tcPr>
          <w:p w14:paraId="4354B7A6" w14:textId="77777777" w:rsidR="00CA3061" w:rsidRPr="00620B83" w:rsidRDefault="00CA3061" w:rsidP="00CA306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24163838" w14:textId="40639F62" w:rsidR="00CA3061" w:rsidRPr="00620B83" w:rsidRDefault="00CA3061" w:rsidP="00CA3061">
            <w:pPr>
              <w:spacing w:line="36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0B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061" w:rsidRPr="00620B83" w14:paraId="06627745" w14:textId="77777777" w:rsidTr="00874925">
        <w:tc>
          <w:tcPr>
            <w:tcW w:w="5103" w:type="dxa"/>
          </w:tcPr>
          <w:p w14:paraId="0BB80F32" w14:textId="5045E444" w:rsidR="00CA3061" w:rsidRPr="00620B83" w:rsidRDefault="00CA3061" w:rsidP="00CA306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0B8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1F834048" w:rsidR="00CA3061" w:rsidRPr="00620B83" w:rsidRDefault="00CA3061" w:rsidP="00CA306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83,853</w:t>
            </w:r>
          </w:p>
        </w:tc>
        <w:tc>
          <w:tcPr>
            <w:tcW w:w="134" w:type="dxa"/>
            <w:vAlign w:val="bottom"/>
          </w:tcPr>
          <w:p w14:paraId="38973668" w14:textId="77777777" w:rsidR="00CA3061" w:rsidRPr="00620B83" w:rsidRDefault="00CA3061" w:rsidP="00CA306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262DC6F1" w:rsidR="00CA3061" w:rsidRPr="00620B83" w:rsidRDefault="00CA3061" w:rsidP="00CA306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30,978</w:t>
            </w:r>
          </w:p>
        </w:tc>
      </w:tr>
    </w:tbl>
    <w:p w14:paraId="7B0C9378" w14:textId="77777777" w:rsidR="008E2433" w:rsidRPr="008A0469" w:rsidRDefault="008E2433" w:rsidP="008804C0">
      <w:pPr>
        <w:tabs>
          <w:tab w:val="clear" w:pos="227"/>
        </w:tabs>
        <w:spacing w:line="20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</w:p>
    <w:p w14:paraId="19EE5073" w14:textId="2F0490F1" w:rsidR="00FC3418" w:rsidRPr="008A3F3F" w:rsidRDefault="008E2433" w:rsidP="008E2433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>ลูกหนี้ตามสัญญาเช่าเงินทุน</w:t>
      </w:r>
      <w:r w:rsidR="00D810D3"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 w:rsidRPr="008A3F3F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8A3F3F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A0469" w:rsidRPr="00976275" w14:paraId="68474F45" w14:textId="77777777" w:rsidTr="00FA1E02">
        <w:tc>
          <w:tcPr>
            <w:tcW w:w="794" w:type="dxa"/>
            <w:vAlign w:val="bottom"/>
          </w:tcPr>
          <w:p w14:paraId="7CBD9E8B" w14:textId="2BE07CC8" w:rsidR="008867E1" w:rsidRPr="00976275" w:rsidRDefault="008867E1" w:rsidP="00976275">
            <w:pPr>
              <w:tabs>
                <w:tab w:val="left" w:pos="540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จำนวนเงินตามสัญญา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976275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0469" w:rsidRPr="00976275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976275" w:rsidRDefault="008867E1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976275" w:rsidRDefault="008867E1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B1F80F" w14:textId="6610B8A2" w:rsidR="008867E1" w:rsidRPr="00976275" w:rsidRDefault="008867E1" w:rsidP="009762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F3F" w:rsidRPr="0097627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5E111EA7" w14:textId="51CC2AF9" w:rsidR="008867E1" w:rsidRPr="00976275" w:rsidRDefault="008A3F3F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8867E1"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67E1" w:rsidRPr="0097627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976275" w:rsidRDefault="008867E1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976275" w:rsidRDefault="008867E1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AC717B8" w14:textId="5D3927EB" w:rsidR="008867E1" w:rsidRPr="00976275" w:rsidRDefault="008867E1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976275" w:rsidRDefault="008867E1" w:rsidP="00976275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F3D544" w14:textId="77777777" w:rsidR="00796682" w:rsidRDefault="008867E1" w:rsidP="00976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ระยะเวลา</w:t>
            </w:r>
          </w:p>
          <w:p w14:paraId="0896E35F" w14:textId="724B6C39" w:rsidR="008867E1" w:rsidRPr="00976275" w:rsidRDefault="008867E1" w:rsidP="00796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ผ่อนชำระ</w:t>
            </w:r>
            <w:r w:rsidR="007966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976275" w:rsidRDefault="008867E1" w:rsidP="00976275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976275" w:rsidRDefault="008867E1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</w:t>
            </w:r>
          </w:p>
          <w:p w14:paraId="73A1B3CC" w14:textId="6F6C14D5" w:rsidR="008867E1" w:rsidRPr="00976275" w:rsidRDefault="00796682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7E1" w:rsidRPr="0097627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ร้อยละต่อปี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8A0469" w:rsidRPr="00976275" w14:paraId="38407461" w14:textId="77777777" w:rsidTr="00CA3061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8867E1" w:rsidRPr="00976275" w:rsidRDefault="008867E1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24E055EC" w14:textId="77777777" w:rsidR="008867E1" w:rsidRPr="00976275" w:rsidRDefault="008867E1" w:rsidP="00976275">
            <w:pPr>
              <w:tabs>
                <w:tab w:val="left" w:pos="328"/>
                <w:tab w:val="left" w:pos="516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36E8585C" w:rsidR="008867E1" w:rsidRPr="00976275" w:rsidRDefault="00976275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38.16</w:t>
            </w:r>
          </w:p>
        </w:tc>
        <w:tc>
          <w:tcPr>
            <w:tcW w:w="143" w:type="dxa"/>
          </w:tcPr>
          <w:p w14:paraId="7BAA4765" w14:textId="77777777" w:rsidR="008867E1" w:rsidRPr="00976275" w:rsidRDefault="008867E1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8867E1" w:rsidRPr="00976275" w:rsidRDefault="008867E1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38.16</w:t>
            </w:r>
          </w:p>
        </w:tc>
        <w:tc>
          <w:tcPr>
            <w:tcW w:w="145" w:type="dxa"/>
          </w:tcPr>
          <w:p w14:paraId="6B8D04F8" w14:textId="77777777" w:rsidR="008867E1" w:rsidRPr="00976275" w:rsidRDefault="008867E1" w:rsidP="00976275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34A61E96" w:rsidR="008867E1" w:rsidRPr="00976275" w:rsidRDefault="008867E1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42" w:type="dxa"/>
          </w:tcPr>
          <w:p w14:paraId="78143D1C" w14:textId="77777777" w:rsidR="008867E1" w:rsidRPr="00976275" w:rsidRDefault="008867E1" w:rsidP="00796682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3669DBEA" w:rsidR="008867E1" w:rsidRPr="00976275" w:rsidRDefault="008867E1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4.50</w:t>
            </w:r>
          </w:p>
        </w:tc>
      </w:tr>
      <w:tr w:rsidR="008867E1" w:rsidRPr="00976275" w14:paraId="0389CB0F" w14:textId="77777777" w:rsidTr="008867E1">
        <w:tc>
          <w:tcPr>
            <w:tcW w:w="794" w:type="dxa"/>
          </w:tcPr>
          <w:p w14:paraId="3EAF6A51" w14:textId="583FC1BC" w:rsidR="008867E1" w:rsidRPr="00976275" w:rsidRDefault="008867E1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A8E79A5" w14:textId="6B0F7FE2" w:rsidR="008867E1" w:rsidRPr="00976275" w:rsidRDefault="008867E1" w:rsidP="00976275">
            <w:pPr>
              <w:tabs>
                <w:tab w:val="left" w:pos="328"/>
                <w:tab w:val="left" w:pos="516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7BE5BEDE" w:rsidR="008867E1" w:rsidRPr="00976275" w:rsidRDefault="00976275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32.57</w:t>
            </w:r>
          </w:p>
        </w:tc>
        <w:tc>
          <w:tcPr>
            <w:tcW w:w="143" w:type="dxa"/>
          </w:tcPr>
          <w:p w14:paraId="2CC6A777" w14:textId="77777777" w:rsidR="008867E1" w:rsidRPr="00976275" w:rsidRDefault="008867E1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55D0E12F" w:rsidR="008867E1" w:rsidRPr="00976275" w:rsidRDefault="008867E1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4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6D453847" w14:textId="77777777" w:rsidR="008867E1" w:rsidRPr="00976275" w:rsidRDefault="008867E1" w:rsidP="00976275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7A3DC478" w:rsidR="008867E1" w:rsidRPr="00976275" w:rsidRDefault="008867E1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2" w:type="dxa"/>
          </w:tcPr>
          <w:p w14:paraId="20FD0AC9" w14:textId="77777777" w:rsidR="008867E1" w:rsidRPr="00976275" w:rsidRDefault="008867E1" w:rsidP="00796682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7BBBD0C9" w:rsidR="008867E1" w:rsidRPr="00976275" w:rsidRDefault="008867E1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2.81</w:t>
            </w:r>
          </w:p>
        </w:tc>
      </w:tr>
      <w:tr w:rsidR="00976275" w:rsidRPr="00976275" w14:paraId="10C94741" w14:textId="77777777" w:rsidTr="008867E1">
        <w:tc>
          <w:tcPr>
            <w:tcW w:w="794" w:type="dxa"/>
          </w:tcPr>
          <w:p w14:paraId="41F2E5B5" w14:textId="14BF4263" w:rsidR="00976275" w:rsidRPr="00976275" w:rsidRDefault="00976275" w:rsidP="00976275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1E632EA4" w14:textId="77777777" w:rsidR="00976275" w:rsidRPr="00976275" w:rsidRDefault="00976275" w:rsidP="00976275">
            <w:pPr>
              <w:tabs>
                <w:tab w:val="left" w:pos="328"/>
                <w:tab w:val="left" w:pos="516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5E0113E8" w14:textId="6CCFF1E8" w:rsidR="00976275" w:rsidRPr="00976275" w:rsidRDefault="00976275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42.68</w:t>
            </w:r>
          </w:p>
        </w:tc>
        <w:tc>
          <w:tcPr>
            <w:tcW w:w="143" w:type="dxa"/>
          </w:tcPr>
          <w:p w14:paraId="6A658C50" w14:textId="77777777" w:rsidR="00976275" w:rsidRPr="00976275" w:rsidRDefault="00976275" w:rsidP="00976275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</w:tcPr>
          <w:p w14:paraId="54C4BB84" w14:textId="00803DC9" w:rsidR="00976275" w:rsidRPr="00976275" w:rsidRDefault="00976275" w:rsidP="0097627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4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1A5AAAB8" w14:textId="77777777" w:rsidR="00976275" w:rsidRPr="00976275" w:rsidRDefault="00976275" w:rsidP="00976275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235420AC" w14:textId="5ADCBF7B" w:rsidR="00976275" w:rsidRPr="00976275" w:rsidRDefault="00976275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2" w:type="dxa"/>
          </w:tcPr>
          <w:p w14:paraId="6D76396D" w14:textId="77777777" w:rsidR="00976275" w:rsidRPr="00976275" w:rsidRDefault="00976275" w:rsidP="00796682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6B860DB8" w14:textId="059960E9" w:rsidR="00976275" w:rsidRPr="00976275" w:rsidRDefault="00976275" w:rsidP="0079668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2.80</w:t>
            </w:r>
          </w:p>
        </w:tc>
      </w:tr>
    </w:tbl>
    <w:p w14:paraId="32ACE628" w14:textId="77777777" w:rsidR="0039481B" w:rsidRPr="008A0469" w:rsidRDefault="0039481B" w:rsidP="008804C0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1A799EB" w14:textId="3C87179B" w:rsidR="005A40FD" w:rsidRPr="008A3F3F" w:rsidRDefault="002E28A2" w:rsidP="008E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A3F3F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8A3F3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8A3F3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8A3F3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8A3F3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77777777" w:rsidR="005A40FD" w:rsidRPr="008A3F3F" w:rsidRDefault="005A40FD" w:rsidP="008E243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8A3F3F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8A0469" w:rsidRPr="00976275" w14:paraId="326C024F" w14:textId="77777777" w:rsidTr="00AD61B4">
        <w:tc>
          <w:tcPr>
            <w:tcW w:w="2891" w:type="dxa"/>
          </w:tcPr>
          <w:p w14:paraId="49D1A301" w14:textId="77777777" w:rsidR="005A40FD" w:rsidRPr="00976275" w:rsidRDefault="005A40FD" w:rsidP="00C55C53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976275" w:rsidRDefault="005A40FD" w:rsidP="00C55C53">
            <w:pPr>
              <w:tabs>
                <w:tab w:val="left" w:pos="1152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8A0469" w:rsidRPr="00976275" w14:paraId="06BEADD5" w14:textId="77777777" w:rsidTr="00AD61B4">
        <w:tc>
          <w:tcPr>
            <w:tcW w:w="2891" w:type="dxa"/>
          </w:tcPr>
          <w:p w14:paraId="74A14E36" w14:textId="77777777" w:rsidR="005A40FD" w:rsidRPr="00976275" w:rsidRDefault="005A40FD" w:rsidP="00C55C53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976275" w:rsidRDefault="005A40FD" w:rsidP="00C55C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976275" w:rsidRDefault="005A40FD" w:rsidP="00C55C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976275" w:rsidRDefault="005A40FD" w:rsidP="00C55C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0469" w:rsidRPr="00976275" w14:paraId="644BEE36" w14:textId="77777777" w:rsidTr="008F14B3">
        <w:tc>
          <w:tcPr>
            <w:tcW w:w="2891" w:type="dxa"/>
          </w:tcPr>
          <w:p w14:paraId="5C1F6DE3" w14:textId="77777777" w:rsidR="006C5753" w:rsidRPr="00976275" w:rsidRDefault="006C5753" w:rsidP="00C55C53">
            <w:pPr>
              <w:tabs>
                <w:tab w:val="left" w:pos="54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26281FA" w14:textId="77777777" w:rsidR="008A3F3F" w:rsidRPr="00976275" w:rsidRDefault="008A3F3F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3CC78F6E" w14:textId="68210891" w:rsidR="006C5753" w:rsidRPr="00976275" w:rsidRDefault="008A3F3F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E8E6169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5" w:type="dxa"/>
          </w:tcPr>
          <w:p w14:paraId="373BFC32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B95E2DA" w14:textId="77777777" w:rsidR="008A3F3F" w:rsidRPr="00976275" w:rsidRDefault="008A3F3F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346D82B" w14:textId="702CB702" w:rsidR="006C5753" w:rsidRPr="00976275" w:rsidRDefault="008A3F3F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1BF3EF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869F796" w14:textId="77777777" w:rsidR="006C5753" w:rsidRPr="00976275" w:rsidRDefault="006C5753" w:rsidP="00C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62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7627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470B6" w:rsidRPr="00976275" w14:paraId="0D10C4DD" w14:textId="77777777" w:rsidTr="00AD61B4">
        <w:tc>
          <w:tcPr>
            <w:tcW w:w="2891" w:type="dxa"/>
          </w:tcPr>
          <w:p w14:paraId="4FFE7AB6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5E6535A0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374,070</w:t>
            </w:r>
          </w:p>
        </w:tc>
        <w:tc>
          <w:tcPr>
            <w:tcW w:w="143" w:type="dxa"/>
          </w:tcPr>
          <w:p w14:paraId="24F076A4" w14:textId="77777777" w:rsidR="007470B6" w:rsidRPr="00976275" w:rsidRDefault="007470B6" w:rsidP="00C55C53">
            <w:pPr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380,486</w:t>
            </w:r>
          </w:p>
        </w:tc>
        <w:tc>
          <w:tcPr>
            <w:tcW w:w="145" w:type="dxa"/>
          </w:tcPr>
          <w:p w14:paraId="1344CDCB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594402A4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360,273 </w:t>
            </w:r>
          </w:p>
        </w:tc>
        <w:tc>
          <w:tcPr>
            <w:tcW w:w="142" w:type="dxa"/>
          </w:tcPr>
          <w:p w14:paraId="41F0BAC6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77777777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369,200 </w:t>
            </w:r>
          </w:p>
        </w:tc>
      </w:tr>
      <w:tr w:rsidR="007470B6" w:rsidRPr="00976275" w14:paraId="33A12701" w14:textId="77777777" w:rsidTr="00AD61B4">
        <w:tc>
          <w:tcPr>
            <w:tcW w:w="2891" w:type="dxa"/>
          </w:tcPr>
          <w:p w14:paraId="575D174B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5A4A6D78" w:rsidR="007470B6" w:rsidRPr="00976275" w:rsidRDefault="00C55C53" w:rsidP="00CA3061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64,775</w:t>
            </w:r>
          </w:p>
        </w:tc>
        <w:tc>
          <w:tcPr>
            <w:tcW w:w="143" w:type="dxa"/>
          </w:tcPr>
          <w:p w14:paraId="02F8D466" w14:textId="77777777" w:rsidR="007470B6" w:rsidRPr="00976275" w:rsidRDefault="007470B6" w:rsidP="00C55C53">
            <w:pPr>
              <w:tabs>
                <w:tab w:val="left" w:pos="328"/>
                <w:tab w:val="left" w:pos="516"/>
              </w:tabs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30,086</w:t>
            </w:r>
          </w:p>
        </w:tc>
        <w:tc>
          <w:tcPr>
            <w:tcW w:w="145" w:type="dxa"/>
          </w:tcPr>
          <w:p w14:paraId="517C543E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623DC16E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64,77</w:t>
            </w:r>
            <w:r w:rsidR="00692572" w:rsidRPr="00976275">
              <w:rPr>
                <w:rFonts w:ascii="Angsana New" w:hAnsi="Angsana New"/>
                <w:sz w:val="24"/>
                <w:szCs w:val="24"/>
              </w:rPr>
              <w:t>6</w:t>
            </w:r>
            <w:r w:rsidRPr="009762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F5024BB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77777777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30,086 </w:t>
            </w:r>
          </w:p>
        </w:tc>
      </w:tr>
      <w:tr w:rsidR="007470B6" w:rsidRPr="00976275" w14:paraId="106D0053" w14:textId="77777777" w:rsidTr="00AD61B4">
        <w:tc>
          <w:tcPr>
            <w:tcW w:w="2891" w:type="dxa"/>
          </w:tcPr>
          <w:p w14:paraId="48621A6B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142E3299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23,684</w:t>
            </w:r>
          </w:p>
        </w:tc>
        <w:tc>
          <w:tcPr>
            <w:tcW w:w="143" w:type="dxa"/>
          </w:tcPr>
          <w:p w14:paraId="66FD3531" w14:textId="77777777" w:rsidR="007470B6" w:rsidRPr="00976275" w:rsidRDefault="007470B6" w:rsidP="00C55C53">
            <w:pPr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26,149</w:t>
            </w:r>
          </w:p>
        </w:tc>
        <w:tc>
          <w:tcPr>
            <w:tcW w:w="145" w:type="dxa"/>
          </w:tcPr>
          <w:p w14:paraId="4BA1ED5E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27EDD66F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7470B6" w:rsidRPr="00976275" w:rsidRDefault="007470B6" w:rsidP="00CA3061">
            <w:pPr>
              <w:tabs>
                <w:tab w:val="clear" w:pos="907"/>
                <w:tab w:val="left" w:pos="0"/>
              </w:tabs>
              <w:spacing w:line="26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470B6" w:rsidRPr="00976275" w14:paraId="29C13F1B" w14:textId="77777777" w:rsidTr="00AD61B4">
        <w:tc>
          <w:tcPr>
            <w:tcW w:w="2891" w:type="dxa"/>
          </w:tcPr>
          <w:p w14:paraId="40B222BB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51175C82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9,613</w:t>
            </w:r>
          </w:p>
        </w:tc>
        <w:tc>
          <w:tcPr>
            <w:tcW w:w="143" w:type="dxa"/>
          </w:tcPr>
          <w:p w14:paraId="34D26C99" w14:textId="77777777" w:rsidR="007470B6" w:rsidRPr="00976275" w:rsidRDefault="007470B6" w:rsidP="00C55C53">
            <w:pPr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145" w:type="dxa"/>
          </w:tcPr>
          <w:p w14:paraId="2B2F13B6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6A483750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7470B6" w:rsidRPr="00976275" w:rsidRDefault="007470B6" w:rsidP="00CA3061">
            <w:pPr>
              <w:tabs>
                <w:tab w:val="clear" w:pos="907"/>
                <w:tab w:val="left" w:pos="0"/>
              </w:tabs>
              <w:spacing w:line="26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470B6" w:rsidRPr="00976275" w14:paraId="5D2D2E8C" w14:textId="77777777" w:rsidTr="00AD61B4">
        <w:tc>
          <w:tcPr>
            <w:tcW w:w="2891" w:type="dxa"/>
          </w:tcPr>
          <w:p w14:paraId="759EBC95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0EFD50DB" w:rsidR="007470B6" w:rsidRPr="00976275" w:rsidRDefault="00C55C53" w:rsidP="00CA3061">
            <w:pPr>
              <w:tabs>
                <w:tab w:val="left" w:pos="328"/>
                <w:tab w:val="left" w:pos="516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26,877</w:t>
            </w:r>
          </w:p>
        </w:tc>
        <w:tc>
          <w:tcPr>
            <w:tcW w:w="143" w:type="dxa"/>
          </w:tcPr>
          <w:p w14:paraId="01340CE4" w14:textId="77777777" w:rsidR="007470B6" w:rsidRPr="00976275" w:rsidRDefault="007470B6" w:rsidP="00C55C53">
            <w:pPr>
              <w:tabs>
                <w:tab w:val="left" w:pos="328"/>
                <w:tab w:val="left" w:pos="516"/>
              </w:tabs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24,300</w:t>
            </w:r>
          </w:p>
        </w:tc>
        <w:tc>
          <w:tcPr>
            <w:tcW w:w="145" w:type="dxa"/>
          </w:tcPr>
          <w:p w14:paraId="448FDFB4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6F7EF3D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7470B6" w:rsidRPr="00976275" w:rsidRDefault="007470B6" w:rsidP="00CA3061">
            <w:pPr>
              <w:tabs>
                <w:tab w:val="clear" w:pos="907"/>
                <w:tab w:val="left" w:pos="0"/>
              </w:tabs>
              <w:spacing w:line="26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470B6" w:rsidRPr="00976275" w14:paraId="0771AF7D" w14:textId="77777777" w:rsidTr="00AD61B4">
        <w:tc>
          <w:tcPr>
            <w:tcW w:w="2891" w:type="dxa"/>
          </w:tcPr>
          <w:p w14:paraId="295FA992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29F33158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1,720</w:t>
            </w:r>
          </w:p>
        </w:tc>
        <w:tc>
          <w:tcPr>
            <w:tcW w:w="143" w:type="dxa"/>
          </w:tcPr>
          <w:p w14:paraId="4F1E055F" w14:textId="77777777" w:rsidR="007470B6" w:rsidRPr="00976275" w:rsidRDefault="007470B6" w:rsidP="00C55C53">
            <w:pPr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1,750</w:t>
            </w:r>
          </w:p>
        </w:tc>
        <w:tc>
          <w:tcPr>
            <w:tcW w:w="145" w:type="dxa"/>
          </w:tcPr>
          <w:p w14:paraId="7ADD2BDC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45D8201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7470B6" w:rsidRPr="00976275" w:rsidRDefault="007470B6" w:rsidP="00CA3061">
            <w:pPr>
              <w:tabs>
                <w:tab w:val="clear" w:pos="907"/>
                <w:tab w:val="left" w:pos="0"/>
              </w:tabs>
              <w:spacing w:line="26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470B6" w:rsidRPr="00976275" w14:paraId="45827127" w14:textId="77777777" w:rsidTr="00AD61B4">
        <w:tc>
          <w:tcPr>
            <w:tcW w:w="2891" w:type="dxa"/>
          </w:tcPr>
          <w:p w14:paraId="2F660A5B" w14:textId="77777777" w:rsidR="007470B6" w:rsidRPr="00976275" w:rsidRDefault="007470B6" w:rsidP="00C55C53">
            <w:pPr>
              <w:spacing w:line="260" w:lineRule="exact"/>
              <w:ind w:left="569" w:hanging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66678EAB" w:rsidR="007470B6" w:rsidRPr="00976275" w:rsidRDefault="00C55C53" w:rsidP="00CA3061">
            <w:pPr>
              <w:tabs>
                <w:tab w:val="left" w:pos="328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500,739</w:t>
            </w:r>
          </w:p>
        </w:tc>
        <w:tc>
          <w:tcPr>
            <w:tcW w:w="143" w:type="dxa"/>
          </w:tcPr>
          <w:p w14:paraId="60C25CBF" w14:textId="77777777" w:rsidR="007470B6" w:rsidRPr="00976275" w:rsidRDefault="007470B6" w:rsidP="00C55C53">
            <w:pPr>
              <w:tabs>
                <w:tab w:val="left" w:pos="328"/>
              </w:tabs>
              <w:spacing w:line="26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77777777" w:rsidR="007470B6" w:rsidRPr="00976275" w:rsidRDefault="007470B6" w:rsidP="00C55C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468,260</w:t>
            </w:r>
          </w:p>
        </w:tc>
        <w:tc>
          <w:tcPr>
            <w:tcW w:w="145" w:type="dxa"/>
          </w:tcPr>
          <w:p w14:paraId="4042FE76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0C72E5B8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  <w:cs/>
              </w:rPr>
              <w:t>425</w:t>
            </w:r>
            <w:r w:rsidRPr="00976275">
              <w:rPr>
                <w:rFonts w:ascii="Angsana New" w:hAnsi="Angsana New"/>
                <w:sz w:val="24"/>
                <w:szCs w:val="24"/>
              </w:rPr>
              <w:t>,</w:t>
            </w:r>
            <w:r w:rsidRPr="00976275">
              <w:rPr>
                <w:rFonts w:ascii="Angsana New" w:hAnsi="Angsana New"/>
                <w:sz w:val="24"/>
                <w:szCs w:val="24"/>
                <w:cs/>
              </w:rPr>
              <w:t>04</w:t>
            </w:r>
            <w:r w:rsidR="00692572" w:rsidRPr="00976275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68021945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7777777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399,286</w:t>
            </w:r>
          </w:p>
        </w:tc>
      </w:tr>
      <w:tr w:rsidR="007470B6" w:rsidRPr="00976275" w14:paraId="0F9D804A" w14:textId="77777777" w:rsidTr="00C23441">
        <w:tc>
          <w:tcPr>
            <w:tcW w:w="2891" w:type="dxa"/>
          </w:tcPr>
          <w:p w14:paraId="383BCA8C" w14:textId="77777777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62D7B" w14:textId="6D32ACBB" w:rsidR="007470B6" w:rsidRPr="00976275" w:rsidRDefault="00C55C53" w:rsidP="00C55C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(69,218)</w:t>
            </w:r>
          </w:p>
        </w:tc>
        <w:tc>
          <w:tcPr>
            <w:tcW w:w="143" w:type="dxa"/>
          </w:tcPr>
          <w:p w14:paraId="7B9BB29A" w14:textId="77777777" w:rsidR="007470B6" w:rsidRPr="00976275" w:rsidRDefault="007470B6" w:rsidP="00C55C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77777777" w:rsidR="007470B6" w:rsidRPr="00976275" w:rsidRDefault="007470B6" w:rsidP="00C55C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(58,108)</w:t>
            </w:r>
          </w:p>
        </w:tc>
        <w:tc>
          <w:tcPr>
            <w:tcW w:w="145" w:type="dxa"/>
          </w:tcPr>
          <w:p w14:paraId="20F69C4F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42A1BBBF" w:rsidR="007470B6" w:rsidRPr="00976275" w:rsidRDefault="007470B6" w:rsidP="00C55C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  <w:cs/>
              </w:rPr>
              <w:t>(48</w:t>
            </w:r>
            <w:r w:rsidRPr="00976275">
              <w:rPr>
                <w:rFonts w:ascii="Angsana New" w:hAnsi="Angsana New"/>
                <w:sz w:val="24"/>
                <w:szCs w:val="24"/>
              </w:rPr>
              <w:t>,</w:t>
            </w:r>
            <w:r w:rsidRPr="00976275">
              <w:rPr>
                <w:rFonts w:ascii="Angsana New" w:hAnsi="Angsana New"/>
                <w:sz w:val="24"/>
                <w:szCs w:val="24"/>
                <w:cs/>
              </w:rPr>
              <w:t>760)</w:t>
            </w:r>
          </w:p>
        </w:tc>
        <w:tc>
          <w:tcPr>
            <w:tcW w:w="142" w:type="dxa"/>
          </w:tcPr>
          <w:p w14:paraId="6FECBB02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6A2208ED" w:rsidR="007470B6" w:rsidRPr="00976275" w:rsidRDefault="007470B6" w:rsidP="00C55C5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(40,711)</w:t>
            </w:r>
          </w:p>
        </w:tc>
      </w:tr>
      <w:tr w:rsidR="007470B6" w:rsidRPr="00976275" w14:paraId="6E65E3ED" w14:textId="77777777" w:rsidTr="006A12D6">
        <w:tc>
          <w:tcPr>
            <w:tcW w:w="2891" w:type="dxa"/>
          </w:tcPr>
          <w:p w14:paraId="284F4FAE" w14:textId="08C967E9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B093EA" w14:textId="5B666B12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431,521</w:t>
            </w:r>
          </w:p>
        </w:tc>
        <w:tc>
          <w:tcPr>
            <w:tcW w:w="143" w:type="dxa"/>
          </w:tcPr>
          <w:p w14:paraId="62273958" w14:textId="77777777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77777777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410,152</w:t>
            </w:r>
          </w:p>
        </w:tc>
        <w:tc>
          <w:tcPr>
            <w:tcW w:w="145" w:type="dxa"/>
          </w:tcPr>
          <w:p w14:paraId="6016C301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69D7FA44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376,28</w:t>
            </w:r>
            <w:r w:rsidR="00692572" w:rsidRPr="0097627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C895633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1AA326A6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358,575</w:t>
            </w:r>
          </w:p>
        </w:tc>
      </w:tr>
      <w:tr w:rsidR="007470B6" w:rsidRPr="00976275" w14:paraId="4793E22D" w14:textId="77777777" w:rsidTr="007470B6">
        <w:tc>
          <w:tcPr>
            <w:tcW w:w="2891" w:type="dxa"/>
          </w:tcPr>
          <w:p w14:paraId="7D6D5275" w14:textId="7BD74F91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014957" w14:textId="3601CF14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43" w:type="dxa"/>
          </w:tcPr>
          <w:p w14:paraId="5A676BBD" w14:textId="77777777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53AADB39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26,804</w:t>
            </w:r>
          </w:p>
        </w:tc>
        <w:tc>
          <w:tcPr>
            <w:tcW w:w="145" w:type="dxa"/>
          </w:tcPr>
          <w:p w14:paraId="4449EB92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16119905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7602" w14:textId="7FAA451C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7470B6" w:rsidRPr="00976275" w:rsidRDefault="007470B6" w:rsidP="00CA3061">
            <w:pPr>
              <w:tabs>
                <w:tab w:val="clear" w:pos="907"/>
                <w:tab w:val="left" w:pos="-108"/>
              </w:tabs>
              <w:spacing w:line="26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70B6" w:rsidRPr="00976275" w14:paraId="363730D5" w14:textId="77777777" w:rsidTr="00BA37A7">
        <w:tc>
          <w:tcPr>
            <w:tcW w:w="2891" w:type="dxa"/>
          </w:tcPr>
          <w:p w14:paraId="67CDD52E" w14:textId="24389C00" w:rsidR="007470B6" w:rsidRPr="00976275" w:rsidRDefault="007470B6" w:rsidP="00C55C53">
            <w:pPr>
              <w:spacing w:line="26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</w:t>
            </w:r>
            <w:r w:rsidRPr="00976275">
              <w:rPr>
                <w:rFonts w:ascii="Angsana New" w:hAnsi="Angsana New"/>
                <w:sz w:val="24"/>
                <w:szCs w:val="24"/>
              </w:rPr>
              <w:t>-</w:t>
            </w:r>
            <w:r w:rsidRPr="00976275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7840D1" w14:textId="4502B4BD" w:rsidR="007470B6" w:rsidRPr="00976275" w:rsidRDefault="00C55C53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432,136</w:t>
            </w:r>
          </w:p>
        </w:tc>
        <w:tc>
          <w:tcPr>
            <w:tcW w:w="143" w:type="dxa"/>
          </w:tcPr>
          <w:p w14:paraId="465B7C79" w14:textId="77777777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69A48157" w:rsidR="007470B6" w:rsidRPr="00976275" w:rsidRDefault="007470B6" w:rsidP="00CA3061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436,956</w:t>
            </w:r>
          </w:p>
        </w:tc>
        <w:tc>
          <w:tcPr>
            <w:tcW w:w="145" w:type="dxa"/>
          </w:tcPr>
          <w:p w14:paraId="5CBE1B62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7568EC67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376,28</w:t>
            </w:r>
            <w:r w:rsidR="00692572" w:rsidRPr="0097627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9EEC100" w14:textId="77777777" w:rsidR="007470B6" w:rsidRPr="00976275" w:rsidRDefault="007470B6" w:rsidP="00C55C53">
            <w:pPr>
              <w:tabs>
                <w:tab w:val="clear" w:pos="907"/>
                <w:tab w:val="left" w:pos="0"/>
                <w:tab w:val="decimal" w:pos="882"/>
              </w:tabs>
              <w:spacing w:line="26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1012A000" w:rsidR="007470B6" w:rsidRPr="00976275" w:rsidRDefault="007470B6" w:rsidP="00CA306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6275">
              <w:rPr>
                <w:rFonts w:ascii="Angsana New" w:hAnsi="Angsana New"/>
                <w:sz w:val="24"/>
                <w:szCs w:val="24"/>
              </w:rPr>
              <w:t>358,575</w:t>
            </w:r>
          </w:p>
        </w:tc>
      </w:tr>
    </w:tbl>
    <w:p w14:paraId="0938C78C" w14:textId="751A2DC7" w:rsidR="00B32000" w:rsidRPr="005F08F1" w:rsidRDefault="008412A7" w:rsidP="00620B8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FE7">
        <w:rPr>
          <w:rFonts w:asciiTheme="majorBidi" w:hAnsiTheme="majorBidi" w:cstheme="majorBidi" w:hint="cs"/>
          <w:sz w:val="32"/>
          <w:szCs w:val="32"/>
          <w:cs/>
        </w:rPr>
        <w:lastRenderedPageBreak/>
        <w:t>สำหรับงวด</w:t>
      </w:r>
      <w:r w:rsidR="005F08F1" w:rsidRPr="00823FE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23FE7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5F08F1" w:rsidRPr="00823FE7">
        <w:rPr>
          <w:rFonts w:asciiTheme="majorBidi" w:hAnsiTheme="majorBidi" w:cstheme="majorBidi"/>
          <w:sz w:val="32"/>
          <w:szCs w:val="32"/>
        </w:rPr>
        <w:t xml:space="preserve">30 </w:t>
      </w:r>
      <w:r w:rsidR="005F08F1" w:rsidRPr="00823FE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5F08F1" w:rsidRPr="00823FE7">
        <w:rPr>
          <w:rFonts w:asciiTheme="majorBidi" w:hAnsiTheme="majorBidi" w:cstheme="majorBidi"/>
          <w:sz w:val="32"/>
          <w:szCs w:val="32"/>
        </w:rPr>
        <w:t xml:space="preserve">2564 </w:t>
      </w:r>
      <w:r w:rsidRPr="00823FE7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บริษัทย่อยได้รวมต้นทุนการกู้ยืมเงินต้นทุนงานระหว่างติดตั้งหลังคาโซลาร์เซลล์ เป็นจำนวนเงิน </w:t>
      </w:r>
      <w:r w:rsidRPr="00823FE7">
        <w:rPr>
          <w:rFonts w:asciiTheme="majorBidi" w:hAnsiTheme="majorBidi" w:cstheme="majorBidi"/>
          <w:sz w:val="32"/>
          <w:szCs w:val="32"/>
        </w:rPr>
        <w:t>0.20</w:t>
      </w:r>
      <w:r w:rsidRPr="00823FE7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โดยมีอัตร</w:t>
      </w:r>
      <w:r w:rsidR="00337964" w:rsidRPr="00823FE7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823FE7">
        <w:rPr>
          <w:rFonts w:asciiTheme="majorBidi" w:hAnsiTheme="majorBidi" w:cstheme="majorBidi" w:hint="cs"/>
          <w:sz w:val="32"/>
          <w:szCs w:val="32"/>
          <w:cs/>
        </w:rPr>
        <w:t xml:space="preserve">การตั้งขึ้นเป็นราคาทุนของสินค้าในอัตราร้อยละ </w:t>
      </w:r>
      <w:r w:rsidRPr="00823FE7">
        <w:rPr>
          <w:rFonts w:asciiTheme="majorBidi" w:hAnsiTheme="majorBidi" w:cstheme="majorBidi"/>
          <w:sz w:val="32"/>
          <w:szCs w:val="32"/>
        </w:rPr>
        <w:t>4.</w:t>
      </w:r>
      <w:r w:rsidR="0072482D">
        <w:rPr>
          <w:rFonts w:asciiTheme="majorBidi" w:hAnsiTheme="majorBidi" w:cstheme="majorBidi"/>
          <w:sz w:val="32"/>
          <w:szCs w:val="32"/>
        </w:rPr>
        <w:t>56</w:t>
      </w:r>
      <w:r w:rsidRPr="00823FE7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4D1D2B89" w14:textId="77777777" w:rsidR="00B32000" w:rsidRPr="008A0469" w:rsidRDefault="00B32000" w:rsidP="00620B83">
      <w:pPr>
        <w:tabs>
          <w:tab w:val="clear" w:pos="227"/>
          <w:tab w:val="clear" w:pos="454"/>
          <w:tab w:val="clear" w:pos="680"/>
          <w:tab w:val="left" w:pos="567"/>
        </w:tabs>
        <w:spacing w:line="380" w:lineRule="exact"/>
        <w:contextualSpacing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29BCE14" w14:textId="77777777" w:rsidR="005A40FD" w:rsidRPr="008A215A" w:rsidRDefault="005A40FD" w:rsidP="00620B83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8A215A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8A215A">
        <w:rPr>
          <w:rFonts w:ascii="Angsana New" w:hAnsi="Angsana New" w:hint="cs"/>
          <w:sz w:val="32"/>
          <w:szCs w:val="32"/>
          <w:cs/>
        </w:rPr>
        <w:t xml:space="preserve"> </w:t>
      </w:r>
      <w:r w:rsidRPr="008A215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8A0469" w:rsidRPr="00620B83" w14:paraId="6848E42B" w14:textId="77777777" w:rsidTr="00BA0F43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5E3DD40B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C90BA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A0469" w:rsidRPr="00620B83" w14:paraId="0BB8E2B7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F663317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C2E1A8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3557BDE1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1C1E09" w14:textId="77777777" w:rsidR="004052CA" w:rsidRPr="00620B83" w:rsidRDefault="004052CA" w:rsidP="00620B8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469" w:rsidRPr="00620B83" w14:paraId="4DDE4104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EDE36BC" w14:textId="77777777" w:rsidR="00E3440C" w:rsidRPr="00620B83" w:rsidRDefault="00E3440C" w:rsidP="00620B8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F338680" w14:textId="77777777" w:rsidR="008A215A" w:rsidRPr="00620B83" w:rsidRDefault="008A215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DE6BA3B" w14:textId="06BBACAD" w:rsidR="00E3440C" w:rsidRPr="00620B83" w:rsidRDefault="008A215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57834239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9067E9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BEF425D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24D1D921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37B869" w14:textId="77777777" w:rsidR="008A215A" w:rsidRPr="00620B83" w:rsidRDefault="008A215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21839DD5" w14:textId="20AA56FC" w:rsidR="00E3440C" w:rsidRPr="00620B83" w:rsidRDefault="008A215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ABBDC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B15CBB3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E3477A1" w14:textId="77777777" w:rsidR="00E3440C" w:rsidRPr="00620B83" w:rsidRDefault="00E3440C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0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A0469" w:rsidRPr="00620B83" w14:paraId="7AD4D8DA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2711503" w14:textId="77777777" w:rsidR="00E3440C" w:rsidRPr="00620B83" w:rsidRDefault="00E3440C" w:rsidP="00620B8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3FF6C6" w14:textId="24051E9C" w:rsidR="00E3440C" w:rsidRPr="00620B83" w:rsidRDefault="002B48BB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620B83">
              <w:rPr>
                <w:rFonts w:ascii="Angsana New" w:hAnsi="Angsana New"/>
                <w:sz w:val="26"/>
                <w:szCs w:val="26"/>
              </w:rPr>
              <w:t>,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108</w:t>
            </w:r>
          </w:p>
        </w:tc>
        <w:tc>
          <w:tcPr>
            <w:tcW w:w="165" w:type="dxa"/>
          </w:tcPr>
          <w:p w14:paraId="5BEAC5DF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8B5E1D7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14:paraId="54A5C92D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23958A" w14:textId="66BDCEB4" w:rsidR="00E3440C" w:rsidRPr="00620B83" w:rsidRDefault="007470B6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  <w:tc>
          <w:tcPr>
            <w:tcW w:w="134" w:type="dxa"/>
          </w:tcPr>
          <w:p w14:paraId="2B2CD94D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29936B6" w14:textId="5E207DA4" w:rsidR="00E3440C" w:rsidRPr="00620B83" w:rsidRDefault="00DB2E8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  <w:tr w:rsidR="008A0469" w:rsidRPr="00620B83" w14:paraId="06D431A0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2902366" w14:textId="2E117C1A" w:rsidR="00E3440C" w:rsidRPr="00620B83" w:rsidRDefault="00E3440C" w:rsidP="00620B8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 xml:space="preserve">  เพิ่ม</w:t>
            </w:r>
            <w:r w:rsidR="007E76BD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50" w:type="dxa"/>
          </w:tcPr>
          <w:p w14:paraId="7EAAD1CC" w14:textId="2D161CFD" w:rsidR="00E3440C" w:rsidRPr="00620B83" w:rsidRDefault="00E908E3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12,478</w:t>
            </w:r>
          </w:p>
        </w:tc>
        <w:tc>
          <w:tcPr>
            <w:tcW w:w="165" w:type="dxa"/>
          </w:tcPr>
          <w:p w14:paraId="7A3F85D4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1FE06A1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13,814</w:t>
            </w:r>
          </w:p>
        </w:tc>
        <w:tc>
          <w:tcPr>
            <w:tcW w:w="138" w:type="dxa"/>
          </w:tcPr>
          <w:p w14:paraId="39514EFE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502D87" w14:textId="17B33C21" w:rsidR="00E3440C" w:rsidRPr="00620B83" w:rsidRDefault="00B93686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20B83">
              <w:rPr>
                <w:rFonts w:ascii="Angsana New" w:hAnsi="Angsana New"/>
                <w:sz w:val="26"/>
                <w:szCs w:val="26"/>
              </w:rPr>
              <w:t>,</w:t>
            </w:r>
            <w:r w:rsidRPr="00620B83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  <w:tc>
          <w:tcPr>
            <w:tcW w:w="134" w:type="dxa"/>
          </w:tcPr>
          <w:p w14:paraId="41EF8A48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D98B7E9" w14:textId="77777777" w:rsidR="00E3440C" w:rsidRPr="00620B83" w:rsidRDefault="00E3440C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6,877</w:t>
            </w:r>
          </w:p>
        </w:tc>
      </w:tr>
      <w:tr w:rsidR="00B93686" w:rsidRPr="00620B83" w14:paraId="5B56732D" w14:textId="77777777" w:rsidTr="00AF5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58081A6" w14:textId="4C0BF9B3" w:rsidR="00B93686" w:rsidRPr="00620B83" w:rsidRDefault="00B93686" w:rsidP="00620B8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20B83">
              <w:rPr>
                <w:rFonts w:ascii="Angsana New" w:hAnsi="Angsana New" w:hint="cs"/>
                <w:sz w:val="26"/>
                <w:szCs w:val="26"/>
                <w:cs/>
              </w:rPr>
              <w:t xml:space="preserve">    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DFA6B75" w14:textId="0A5597E5" w:rsidR="00B93686" w:rsidRPr="00620B83" w:rsidRDefault="00E908E3" w:rsidP="00E908E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(1,368)</w:t>
            </w:r>
          </w:p>
        </w:tc>
        <w:tc>
          <w:tcPr>
            <w:tcW w:w="165" w:type="dxa"/>
          </w:tcPr>
          <w:p w14:paraId="0AF96384" w14:textId="77777777" w:rsidR="00B93686" w:rsidRPr="00620B83" w:rsidRDefault="00B93686" w:rsidP="00620B8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1C6B63BF" w14:textId="77777777" w:rsidR="00B93686" w:rsidRPr="00620B83" w:rsidRDefault="00B93686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(4,453)</w:t>
            </w:r>
          </w:p>
        </w:tc>
        <w:tc>
          <w:tcPr>
            <w:tcW w:w="138" w:type="dxa"/>
          </w:tcPr>
          <w:p w14:paraId="5EDE50FB" w14:textId="77777777" w:rsidR="00B93686" w:rsidRPr="00620B83" w:rsidRDefault="00B93686" w:rsidP="00620B8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D588AD" w14:textId="2E638B7A" w:rsidR="00B93686" w:rsidRPr="00620B83" w:rsidRDefault="00B93686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E90002" w14:textId="77777777" w:rsidR="00B93686" w:rsidRPr="00620B83" w:rsidRDefault="00B93686" w:rsidP="00620B8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0B2182E" w14:textId="77777777" w:rsidR="00B93686" w:rsidRPr="00620B83" w:rsidRDefault="00B93686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2572" w:rsidRPr="00620B83" w14:paraId="36E5FE22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E8D76B7" w14:textId="77777777" w:rsidR="00692572" w:rsidRPr="00620B83" w:rsidRDefault="00692572" w:rsidP="00620B8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4101D81" w14:textId="4CBE9A9D" w:rsidR="00692572" w:rsidRPr="00620B83" w:rsidRDefault="00E908E3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69,218</w:t>
            </w:r>
          </w:p>
        </w:tc>
        <w:tc>
          <w:tcPr>
            <w:tcW w:w="165" w:type="dxa"/>
          </w:tcPr>
          <w:p w14:paraId="69489B3A" w14:textId="77777777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177F735" w14:textId="77777777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12537EC1" w14:textId="77777777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8326511" w14:textId="660E02B3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48,760</w:t>
            </w:r>
          </w:p>
        </w:tc>
        <w:tc>
          <w:tcPr>
            <w:tcW w:w="134" w:type="dxa"/>
          </w:tcPr>
          <w:p w14:paraId="305C046F" w14:textId="77777777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522E632" w14:textId="014180C9" w:rsidR="00692572" w:rsidRPr="00620B83" w:rsidRDefault="00692572" w:rsidP="00620B8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0B83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</w:tr>
    </w:tbl>
    <w:p w14:paraId="4DB31339" w14:textId="77777777" w:rsidR="00DC4BB4" w:rsidRDefault="00DC4BB4" w:rsidP="0062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0531C65" w14:textId="18592BDC" w:rsidR="005A40FD" w:rsidRPr="005B47BA" w:rsidRDefault="00653006" w:rsidP="0062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B47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5B47B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5B47BA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5B47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5B47B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4CD8166A" w:rsidR="00E644B9" w:rsidRPr="005B47BA" w:rsidRDefault="00E644B9" w:rsidP="00620B83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47BA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B47BA">
        <w:rPr>
          <w:rFonts w:asciiTheme="majorBidi" w:hAnsiTheme="majorBidi" w:cstheme="majorBidi"/>
          <w:sz w:val="32"/>
          <w:szCs w:val="32"/>
        </w:rPr>
        <w:t>3</w:t>
      </w:r>
      <w:r w:rsidR="005B47BA" w:rsidRPr="005B47BA">
        <w:rPr>
          <w:rFonts w:asciiTheme="majorBidi" w:hAnsiTheme="majorBidi" w:cstheme="majorBidi"/>
          <w:sz w:val="32"/>
          <w:szCs w:val="32"/>
        </w:rPr>
        <w:t xml:space="preserve">0 </w:t>
      </w:r>
      <w:r w:rsidR="005B47BA" w:rsidRPr="005B47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B47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47BA">
        <w:rPr>
          <w:rFonts w:asciiTheme="majorBidi" w:hAnsiTheme="majorBidi" w:cstheme="majorBidi"/>
          <w:sz w:val="32"/>
          <w:szCs w:val="32"/>
        </w:rPr>
        <w:t xml:space="preserve">2564 </w:t>
      </w:r>
      <w:r w:rsidRPr="005B47BA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5B47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5B47BA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5B47B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B47BA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5B47B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B47BA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5B47B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B47BA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5B47B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C81710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C8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6C97" w:rsidRPr="00C81710">
        <w:rPr>
          <w:rFonts w:asciiTheme="majorBidi" w:hAnsiTheme="majorBidi" w:cstheme="majorBidi"/>
          <w:sz w:val="32"/>
          <w:szCs w:val="32"/>
        </w:rPr>
        <w:t>76.1</w:t>
      </w:r>
      <w:r w:rsidR="00C81710" w:rsidRPr="00C81710">
        <w:rPr>
          <w:rFonts w:asciiTheme="majorBidi" w:hAnsiTheme="majorBidi" w:cstheme="majorBidi"/>
          <w:sz w:val="32"/>
          <w:szCs w:val="32"/>
        </w:rPr>
        <w:t xml:space="preserve">2 </w:t>
      </w:r>
      <w:r w:rsidR="00FA69F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36C97" w:rsidRPr="00C8171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36C97" w:rsidRPr="00C81710">
        <w:rPr>
          <w:rFonts w:asciiTheme="majorBidi" w:hAnsiTheme="majorBidi" w:cstheme="majorBidi"/>
          <w:sz w:val="32"/>
          <w:szCs w:val="32"/>
        </w:rPr>
        <w:t xml:space="preserve"> </w:t>
      </w:r>
      <w:r w:rsidRPr="00C81710">
        <w:rPr>
          <w:rFonts w:asciiTheme="majorBidi" w:hAnsiTheme="majorBidi" w:cstheme="majorBidi"/>
          <w:sz w:val="32"/>
          <w:szCs w:val="32"/>
        </w:rPr>
        <w:t xml:space="preserve">76.17 </w:t>
      </w:r>
      <w:r w:rsidRPr="00C8171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36C97" w:rsidRPr="00C8171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C81710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236C97" w:rsidRPr="00C8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6C97" w:rsidRPr="00C81710">
        <w:rPr>
          <w:rFonts w:asciiTheme="majorBidi" w:hAnsiTheme="majorBidi" w:cstheme="majorBidi"/>
          <w:sz w:val="32"/>
          <w:szCs w:val="32"/>
          <w:lang w:val="en-GB"/>
        </w:rPr>
        <w:t>0.1</w:t>
      </w:r>
      <w:r w:rsidR="00236C97" w:rsidRPr="00C81710">
        <w:rPr>
          <w:rFonts w:asciiTheme="majorBidi" w:hAnsiTheme="majorBidi" w:cstheme="majorBidi" w:hint="cs"/>
          <w:sz w:val="32"/>
          <w:szCs w:val="32"/>
          <w:cs/>
          <w:lang w:val="en-GB"/>
        </w:rPr>
        <w:t>0</w:t>
      </w:r>
      <w:r w:rsidR="00236C97" w:rsidRPr="00C81710">
        <w:rPr>
          <w:rFonts w:asciiTheme="majorBidi" w:hAnsiTheme="majorBidi" w:cstheme="majorBidi"/>
          <w:sz w:val="32"/>
          <w:szCs w:val="32"/>
        </w:rPr>
        <w:t xml:space="preserve"> - </w:t>
      </w:r>
      <w:r w:rsidR="00236C97" w:rsidRPr="00C81710">
        <w:rPr>
          <w:rFonts w:asciiTheme="majorBidi" w:hAnsiTheme="majorBidi" w:cstheme="majorBidi"/>
          <w:sz w:val="32"/>
          <w:szCs w:val="32"/>
          <w:lang w:val="en-GB"/>
        </w:rPr>
        <w:t>0.75</w:t>
      </w:r>
      <w:r w:rsidR="00C81710" w:rsidRPr="00C81710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236C97" w:rsidRPr="00C817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C97" w:rsidRPr="00C8171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817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710" w:rsidRPr="00C81710">
        <w:rPr>
          <w:rFonts w:asciiTheme="majorBidi" w:hAnsiTheme="majorBidi"/>
          <w:sz w:val="32"/>
          <w:szCs w:val="32"/>
          <w:cs/>
          <w:lang w:val="en-GB"/>
        </w:rPr>
        <w:t>อัตราดอกเบี้ยร้อยละ</w:t>
      </w:r>
      <w:r w:rsidR="00C81710" w:rsidRPr="00C8171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C81710">
        <w:rPr>
          <w:rFonts w:asciiTheme="majorBidi" w:hAnsiTheme="majorBidi" w:cstheme="majorBidi"/>
          <w:sz w:val="32"/>
          <w:szCs w:val="32"/>
          <w:lang w:val="en-GB"/>
        </w:rPr>
        <w:t>0.15</w:t>
      </w:r>
      <w:r w:rsidRPr="00C81710">
        <w:rPr>
          <w:rFonts w:asciiTheme="majorBidi" w:hAnsiTheme="majorBidi" w:cstheme="majorBidi"/>
          <w:sz w:val="32"/>
          <w:szCs w:val="32"/>
        </w:rPr>
        <w:t xml:space="preserve"> - </w:t>
      </w:r>
      <w:r w:rsidRPr="00C81710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C8171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C8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1710" w:rsidRPr="00C81710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C81710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C81710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C81710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="000A00BF" w:rsidRPr="00C81710">
        <w:rPr>
          <w:rFonts w:asciiTheme="majorBidi" w:hAnsiTheme="majorBidi" w:cstheme="majorBidi"/>
          <w:sz w:val="32"/>
          <w:szCs w:val="32"/>
          <w:lang w:val="en-GB"/>
        </w:rPr>
        <w:t>16</w:t>
      </w:r>
      <w:r w:rsidRPr="00C81710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492B62E9" w14:textId="77777777" w:rsidR="00653006" w:rsidRPr="008A0469" w:rsidRDefault="00653006" w:rsidP="0062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  <w:lang w:val="en-GB"/>
        </w:rPr>
      </w:pPr>
    </w:p>
    <w:p w14:paraId="207E617C" w14:textId="23528B6A" w:rsidR="00D82471" w:rsidRPr="00D87950" w:rsidRDefault="00345782" w:rsidP="0062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D8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D87950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D8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D879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5B47BA" w:rsidRDefault="00D82471" w:rsidP="00620B83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B47B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5B47BA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5B47B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5B47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47BA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8A0469" w:rsidRPr="00620B83" w14:paraId="36980A3D" w14:textId="77777777" w:rsidTr="00A35172">
        <w:trPr>
          <w:cantSplit/>
        </w:trPr>
        <w:tc>
          <w:tcPr>
            <w:tcW w:w="2438" w:type="dxa"/>
          </w:tcPr>
          <w:p w14:paraId="4A52D3DC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66967C21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14:paraId="26990889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8A0469" w:rsidRPr="00620B83" w14:paraId="7CDD06DB" w14:textId="77777777" w:rsidTr="00EC1B63">
        <w:trPr>
          <w:cantSplit/>
        </w:trPr>
        <w:tc>
          <w:tcPr>
            <w:tcW w:w="2438" w:type="dxa"/>
          </w:tcPr>
          <w:p w14:paraId="01CDA7F2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620B83" w:rsidRDefault="0071653F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8A0469" w:rsidRPr="00620B83" w14:paraId="5EC1F00C" w14:textId="77777777" w:rsidTr="00EC1B63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465D012F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28337F5A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B47BA" w:rsidRPr="00620B83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 w:rsidR="005B47BA"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8" w:type="dxa"/>
          </w:tcPr>
          <w:p w14:paraId="049359FE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1A85DBF1" w:rsidR="00653006" w:rsidRPr="00620B83" w:rsidRDefault="005B47B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5A771476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482720BA" w:rsidR="00653006" w:rsidRPr="00620B83" w:rsidRDefault="005B47BA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0E7D7FAD" w14:textId="77777777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441E1C04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20B8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</w:t>
            </w:r>
            <w:r w:rsidR="005B47BA" w:rsidRPr="00620B8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หก</w:t>
            </w:r>
            <w:r w:rsidRPr="00620B8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</w:t>
            </w:r>
          </w:p>
          <w:p w14:paraId="7F439542" w14:textId="6F00DEA5" w:rsidR="00653006" w:rsidRPr="00620B83" w:rsidRDefault="00653006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620B8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 w:rsidR="005B47BA" w:rsidRPr="00620B83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0 </w:t>
            </w:r>
            <w:r w:rsidR="005B47BA" w:rsidRPr="00620B8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มิถุนายน</w:t>
            </w: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8A0469" w:rsidRPr="00620B83" w14:paraId="43AD1105" w14:textId="77777777" w:rsidTr="00EC1B63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5122EBED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14:paraId="1CD0E3CD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14:paraId="24E7829C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53006" w:rsidRPr="00620B83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7777777" w:rsidR="005B1365" w:rsidRPr="00620B83" w:rsidRDefault="005B1365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53006" w:rsidRPr="00620B83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D87950" w:rsidRPr="00620B83" w14:paraId="5C3E2136" w14:textId="77777777" w:rsidTr="0071653F">
        <w:trPr>
          <w:cantSplit/>
        </w:trPr>
        <w:tc>
          <w:tcPr>
            <w:tcW w:w="2438" w:type="dxa"/>
            <w:vAlign w:val="center"/>
          </w:tcPr>
          <w:p w14:paraId="6172B45F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620B8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14:paraId="087E8C43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22897556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36F1C91D" w14:textId="00E5AB3F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1B414132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545B1890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6FE5893D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87950" w:rsidRPr="00620B83" w14:paraId="10B383E4" w14:textId="77777777" w:rsidTr="00887FDA">
        <w:trPr>
          <w:cantSplit/>
          <w:trHeight w:val="63"/>
        </w:trPr>
        <w:tc>
          <w:tcPr>
            <w:tcW w:w="2438" w:type="dxa"/>
          </w:tcPr>
          <w:p w14:paraId="568CE923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0E6737CB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123C2101" w14:textId="05E738E0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27CAE168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2D36158B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0EE54945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0462765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*37</w:t>
            </w:r>
            <w:r w:rsidRPr="00620B83">
              <w:rPr>
                <w:rFonts w:asciiTheme="majorBidi" w:hAnsiTheme="majorBidi" w:cstheme="majorBidi"/>
                <w:sz w:val="20"/>
                <w:szCs w:val="20"/>
              </w:rPr>
              <w:t>,307</w:t>
            </w:r>
          </w:p>
        </w:tc>
        <w:tc>
          <w:tcPr>
            <w:tcW w:w="76" w:type="dxa"/>
          </w:tcPr>
          <w:p w14:paraId="4E54D441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19518906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53CECFE3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87950" w:rsidRPr="00620B83" w14:paraId="4E334EF7" w14:textId="77777777" w:rsidTr="0071653F">
        <w:trPr>
          <w:cantSplit/>
        </w:trPr>
        <w:tc>
          <w:tcPr>
            <w:tcW w:w="2438" w:type="dxa"/>
            <w:vAlign w:val="center"/>
          </w:tcPr>
          <w:p w14:paraId="51D76F29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14:paraId="660D5032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1DE1BF0F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2F9E79F8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97,007</w:t>
            </w:r>
          </w:p>
        </w:tc>
        <w:tc>
          <w:tcPr>
            <w:tcW w:w="76" w:type="dxa"/>
          </w:tcPr>
          <w:p w14:paraId="3F4225AF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5F8ED19E" w14:textId="77777777" w:rsidR="00D87950" w:rsidRPr="00620B83" w:rsidRDefault="00D87950" w:rsidP="0062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400A1281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D87950" w:rsidRPr="00620B83" w:rsidRDefault="00D87950" w:rsidP="00620B8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0B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"/>
    </w:tbl>
    <w:p w14:paraId="48B8890E" w14:textId="77777777" w:rsidR="00B32000" w:rsidRPr="008A0469" w:rsidRDefault="00B32000" w:rsidP="00620B8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FF0000"/>
          <w:sz w:val="32"/>
          <w:szCs w:val="32"/>
        </w:rPr>
      </w:pPr>
    </w:p>
    <w:p w14:paraId="21694B66" w14:textId="27AD91A1" w:rsidR="0014719F" w:rsidRPr="005B47BA" w:rsidRDefault="00B32000" w:rsidP="00620B8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47BA">
        <w:rPr>
          <w:rFonts w:asciiTheme="majorBidi" w:hAnsiTheme="majorBidi" w:cstheme="majorBidi"/>
          <w:sz w:val="32"/>
          <w:szCs w:val="32"/>
          <w:cs/>
        </w:rPr>
        <w:t>*บริษัทมีเงินให้กู้ยืมแก่บริษัทย่อย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5B47BA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5B47B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6F5E66B9" w14:textId="3BE11E41" w:rsidR="00710FDF" w:rsidRDefault="00710FDF" w:rsidP="00620B8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6527AAE" w14:textId="65394198" w:rsidR="00620B83" w:rsidRDefault="00620B83" w:rsidP="00620B8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09662FF" w14:textId="0460B75E" w:rsidR="00620B83" w:rsidRDefault="00620B83" w:rsidP="00620B8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D6745C0" w14:textId="77777777" w:rsidR="00620B83" w:rsidRPr="008A0469" w:rsidRDefault="00620B83" w:rsidP="00620B8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F7E5095" w14:textId="7FC2CDCE" w:rsidR="00653006" w:rsidRPr="005B47BA" w:rsidRDefault="00653006" w:rsidP="00620B8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B47B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B75FE" w:rsidRPr="005B47BA">
        <w:rPr>
          <w:rFonts w:asciiTheme="majorBidi" w:hAnsiTheme="majorBidi"/>
          <w:b/>
          <w:bCs/>
          <w:sz w:val="32"/>
          <w:szCs w:val="32"/>
        </w:rPr>
        <w:t>1</w:t>
      </w:r>
      <w:r w:rsidRPr="005B47BA">
        <w:rPr>
          <w:rFonts w:asciiTheme="majorBidi" w:hAnsiTheme="majorBidi"/>
          <w:b/>
          <w:bCs/>
          <w:sz w:val="32"/>
          <w:szCs w:val="32"/>
        </w:rPr>
        <w:t>.</w:t>
      </w:r>
      <w:r w:rsidRPr="005B47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B47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48AEF58C" w:rsidR="00653006" w:rsidRDefault="00653006" w:rsidP="00620B8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B47BA">
        <w:rPr>
          <w:rFonts w:asciiTheme="majorBidi" w:hAnsiTheme="majorBidi" w:cstheme="majorBidi"/>
          <w:sz w:val="32"/>
          <w:szCs w:val="32"/>
        </w:rPr>
        <w:tab/>
      </w:r>
      <w:r w:rsidRPr="005B47BA">
        <w:rPr>
          <w:rFonts w:asciiTheme="majorBidi" w:hAnsiTheme="majorBidi" w:cstheme="majorBidi"/>
          <w:sz w:val="32"/>
          <w:szCs w:val="32"/>
        </w:rPr>
        <w:tab/>
      </w:r>
      <w:r w:rsidRPr="005B47B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B47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B47BA">
        <w:rPr>
          <w:rFonts w:asciiTheme="majorBidi" w:hAnsiTheme="majorBidi" w:cstheme="majorBidi"/>
          <w:sz w:val="32"/>
          <w:szCs w:val="32"/>
        </w:rPr>
        <w:t>3</w:t>
      </w:r>
      <w:r w:rsidR="005B47BA" w:rsidRPr="005B47BA">
        <w:rPr>
          <w:rFonts w:asciiTheme="majorBidi" w:hAnsiTheme="majorBidi" w:cstheme="majorBidi"/>
          <w:sz w:val="32"/>
          <w:szCs w:val="32"/>
        </w:rPr>
        <w:t xml:space="preserve">0 </w:t>
      </w:r>
      <w:r w:rsidR="005B47BA" w:rsidRPr="005B47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B47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47BA">
        <w:rPr>
          <w:rFonts w:asciiTheme="majorBidi" w:hAnsiTheme="majorBidi" w:cstheme="majorBidi"/>
          <w:sz w:val="32"/>
          <w:szCs w:val="32"/>
        </w:rPr>
        <w:t xml:space="preserve">2564 </w:t>
      </w:r>
      <w:r w:rsidRPr="005B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B47B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B47BA">
        <w:rPr>
          <w:rFonts w:asciiTheme="majorBidi" w:hAnsiTheme="majorBidi"/>
          <w:sz w:val="32"/>
          <w:szCs w:val="32"/>
        </w:rPr>
        <w:t xml:space="preserve">31 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5B47BA">
        <w:rPr>
          <w:rFonts w:asciiTheme="majorBidi" w:hAnsiTheme="majorBidi"/>
          <w:sz w:val="32"/>
          <w:szCs w:val="32"/>
        </w:rPr>
        <w:t>2563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 </w:t>
      </w:r>
      <w:r w:rsidRPr="005B47BA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Pr="005B47BA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5B47BA">
        <w:rPr>
          <w:rFonts w:asciiTheme="majorBidi" w:hAnsiTheme="majorBidi"/>
          <w:sz w:val="32"/>
          <w:szCs w:val="32"/>
          <w:cs/>
        </w:rPr>
        <w:t>ของบริษัท</w:t>
      </w:r>
      <w:r w:rsidRPr="005B47BA">
        <w:rPr>
          <w:rFonts w:asciiTheme="majorBidi" w:hAnsiTheme="majorBidi" w:hint="cs"/>
          <w:sz w:val="32"/>
          <w:szCs w:val="32"/>
          <w:cs/>
        </w:rPr>
        <w:t>จำนวน</w:t>
      </w:r>
      <w:r w:rsidRPr="005B47BA">
        <w:rPr>
          <w:rFonts w:asciiTheme="majorBidi" w:hAnsiTheme="majorBidi"/>
          <w:sz w:val="32"/>
          <w:szCs w:val="32"/>
          <w:cs/>
        </w:rPr>
        <w:t xml:space="preserve"> </w:t>
      </w:r>
      <w:r w:rsidRPr="005B47BA">
        <w:rPr>
          <w:rFonts w:asciiTheme="majorBidi" w:hAnsiTheme="majorBidi"/>
          <w:sz w:val="32"/>
          <w:szCs w:val="32"/>
        </w:rPr>
        <w:t xml:space="preserve">2 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5B47BA">
        <w:rPr>
          <w:rFonts w:asciiTheme="majorBidi" w:hAnsiTheme="majorBidi"/>
          <w:sz w:val="32"/>
          <w:szCs w:val="32"/>
        </w:rPr>
        <w:t xml:space="preserve">11.15 </w:t>
      </w:r>
      <w:r w:rsidRPr="005B47BA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5B47B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5B47BA">
        <w:rPr>
          <w:rFonts w:asciiTheme="majorBidi" w:hAnsiTheme="majorBidi"/>
          <w:sz w:val="32"/>
          <w:szCs w:val="32"/>
        </w:rPr>
        <w:t>21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 </w:t>
      </w:r>
      <w:r w:rsidRPr="005B47BA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5B47BA">
        <w:rPr>
          <w:rFonts w:asciiTheme="majorBidi" w:hAnsiTheme="majorBidi"/>
          <w:sz w:val="32"/>
          <w:szCs w:val="32"/>
        </w:rPr>
        <w:t>2560</w:t>
      </w:r>
      <w:r w:rsidRPr="005B47BA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5B47BA">
        <w:rPr>
          <w:rFonts w:asciiTheme="majorBidi" w:hAnsiTheme="majorBidi"/>
          <w:sz w:val="32"/>
          <w:szCs w:val="32"/>
        </w:rPr>
        <w:t xml:space="preserve">1 </w:t>
      </w:r>
      <w:r w:rsidRPr="005B47BA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5B47BA">
        <w:rPr>
          <w:rFonts w:asciiTheme="majorBidi" w:hAnsiTheme="majorBidi" w:hint="cs"/>
          <w:sz w:val="32"/>
          <w:szCs w:val="32"/>
          <w:cs/>
        </w:rPr>
        <w:t>ราคา</w:t>
      </w:r>
      <w:r w:rsidRPr="005B47BA">
        <w:rPr>
          <w:rFonts w:asciiTheme="majorBidi" w:hAnsiTheme="majorBidi"/>
          <w:sz w:val="32"/>
          <w:szCs w:val="32"/>
          <w:cs/>
        </w:rPr>
        <w:t>ตลาด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5B47BA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5B47BA">
        <w:rPr>
          <w:rFonts w:asciiTheme="majorBidi" w:hAnsiTheme="majorBidi" w:hint="cs"/>
          <w:sz w:val="32"/>
          <w:szCs w:val="32"/>
          <w:cs/>
        </w:rPr>
        <w:t>เป็น</w:t>
      </w:r>
      <w:r w:rsidRPr="005B47BA">
        <w:rPr>
          <w:rFonts w:asciiTheme="majorBidi" w:hAnsiTheme="majorBidi"/>
          <w:sz w:val="32"/>
          <w:szCs w:val="32"/>
          <w:cs/>
        </w:rPr>
        <w:t>จำนวนเงิน</w:t>
      </w:r>
      <w:r w:rsidRPr="005B47BA">
        <w:rPr>
          <w:rFonts w:asciiTheme="majorBidi" w:hAnsiTheme="majorBidi"/>
          <w:sz w:val="32"/>
          <w:szCs w:val="32"/>
        </w:rPr>
        <w:t xml:space="preserve"> 4.80</w:t>
      </w:r>
      <w:r w:rsidRPr="005B47BA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5B47BA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5B47BA">
        <w:rPr>
          <w:rFonts w:asciiTheme="majorBidi" w:hAnsiTheme="majorBidi"/>
          <w:sz w:val="32"/>
          <w:szCs w:val="32"/>
        </w:rPr>
        <w:t>2</w:t>
      </w:r>
      <w:r w:rsidRPr="005B47BA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B47BA">
        <w:rPr>
          <w:rFonts w:asciiTheme="majorBidi" w:hAnsiTheme="majorBidi"/>
          <w:sz w:val="32"/>
          <w:szCs w:val="32"/>
        </w:rPr>
        <w:t>2561</w:t>
      </w:r>
      <w:r w:rsidRPr="005B47BA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5B47BA">
        <w:rPr>
          <w:rFonts w:asciiTheme="majorBidi" w:hAnsiTheme="majorBidi"/>
          <w:sz w:val="32"/>
          <w:szCs w:val="32"/>
        </w:rPr>
        <w:t xml:space="preserve">2 </w:t>
      </w:r>
      <w:r w:rsidRPr="005B47BA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5B47BA">
        <w:rPr>
          <w:rFonts w:asciiTheme="majorBidi" w:hAnsiTheme="majorBidi" w:hint="cs"/>
          <w:sz w:val="32"/>
          <w:szCs w:val="32"/>
          <w:cs/>
        </w:rPr>
        <w:t>ราคา</w:t>
      </w:r>
      <w:r w:rsidRPr="005B47BA">
        <w:rPr>
          <w:rFonts w:asciiTheme="majorBidi" w:hAnsiTheme="majorBidi"/>
          <w:sz w:val="32"/>
          <w:szCs w:val="32"/>
          <w:cs/>
        </w:rPr>
        <w:t>ตลาด</w:t>
      </w:r>
      <w:r w:rsidRPr="005B47BA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5B47BA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5B47BA">
        <w:rPr>
          <w:rFonts w:asciiTheme="majorBidi" w:hAnsiTheme="majorBidi" w:hint="cs"/>
          <w:sz w:val="32"/>
          <w:szCs w:val="32"/>
          <w:cs/>
        </w:rPr>
        <w:t>เป็น</w:t>
      </w:r>
      <w:r w:rsidRPr="005B47BA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5B47BA">
        <w:rPr>
          <w:rFonts w:asciiTheme="majorBidi" w:hAnsiTheme="majorBidi"/>
          <w:sz w:val="32"/>
          <w:szCs w:val="32"/>
        </w:rPr>
        <w:t>48.20</w:t>
      </w:r>
      <w:r w:rsidRPr="005B47BA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5B47BA">
        <w:rPr>
          <w:rFonts w:asciiTheme="majorBidi" w:hAnsiTheme="majorBidi"/>
          <w:sz w:val="32"/>
          <w:szCs w:val="32"/>
        </w:rPr>
        <w:t xml:space="preserve"> </w:t>
      </w:r>
      <w:r w:rsidRPr="005B47BA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5B47BA">
        <w:rPr>
          <w:rFonts w:asciiTheme="majorBidi" w:hAnsiTheme="majorBidi" w:hint="cs"/>
          <w:sz w:val="32"/>
          <w:szCs w:val="32"/>
          <w:cs/>
        </w:rPr>
        <w:t>เป็น</w:t>
      </w:r>
      <w:r w:rsidRPr="005B47BA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5B47BA">
        <w:rPr>
          <w:rFonts w:asciiTheme="majorBidi" w:hAnsiTheme="majorBidi"/>
          <w:sz w:val="32"/>
          <w:szCs w:val="32"/>
        </w:rPr>
        <w:t>53</w:t>
      </w:r>
      <w:r w:rsidRPr="005B47BA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7B0EE65E" w14:textId="77777777" w:rsidR="00DC4BB4" w:rsidRPr="005B47BA" w:rsidRDefault="00DC4BB4" w:rsidP="00710FDF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202AE3B" w14:textId="77777777" w:rsidR="00CE21F0" w:rsidRPr="005B47BA" w:rsidRDefault="00AC588C" w:rsidP="00B3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B47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5B47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5B47BA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5B47BA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5B47B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5B47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48FFB04C" w:rsidR="00CE21F0" w:rsidRPr="005B47BA" w:rsidRDefault="00CE21F0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B47B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5B47BA" w:rsidRPr="005B47BA">
        <w:rPr>
          <w:rFonts w:asciiTheme="majorBidi" w:hAnsiTheme="majorBidi"/>
          <w:sz w:val="32"/>
          <w:szCs w:val="32"/>
          <w:cs/>
        </w:rPr>
        <w:t xml:space="preserve">งวดหกเดือนสิ้นสุดวันที่ </w:t>
      </w:r>
      <w:r w:rsidR="0060168A">
        <w:rPr>
          <w:rFonts w:asciiTheme="majorBidi" w:hAnsiTheme="majorBidi"/>
          <w:sz w:val="32"/>
          <w:szCs w:val="32"/>
        </w:rPr>
        <w:t>30</w:t>
      </w:r>
      <w:r w:rsidR="005B47BA" w:rsidRPr="005B47BA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550E4F" w:rsidRPr="005B47BA">
        <w:rPr>
          <w:rFonts w:asciiTheme="majorBidi" w:hAnsiTheme="majorBidi" w:cstheme="majorBidi"/>
          <w:sz w:val="32"/>
          <w:szCs w:val="32"/>
        </w:rPr>
        <w:t>256</w:t>
      </w:r>
      <w:r w:rsidR="00653006" w:rsidRPr="005B47BA">
        <w:rPr>
          <w:rFonts w:asciiTheme="majorBidi" w:hAnsiTheme="majorBidi" w:cstheme="majorBidi"/>
          <w:sz w:val="32"/>
          <w:szCs w:val="32"/>
        </w:rPr>
        <w:t>4</w:t>
      </w:r>
      <w:r w:rsidRPr="005B47BA">
        <w:rPr>
          <w:rFonts w:asciiTheme="majorBidi" w:hAnsiTheme="majorBidi" w:cstheme="majorBidi"/>
          <w:sz w:val="32"/>
          <w:szCs w:val="32"/>
        </w:rPr>
        <w:t xml:space="preserve"> </w:t>
      </w:r>
      <w:r w:rsidRPr="005B47B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8A0469" w:rsidRPr="008A0469" w14:paraId="13DED71B" w14:textId="77777777" w:rsidTr="00F968F6">
        <w:tc>
          <w:tcPr>
            <w:tcW w:w="4479" w:type="dxa"/>
          </w:tcPr>
          <w:p w14:paraId="6FA0629E" w14:textId="77777777" w:rsidR="00CE21F0" w:rsidRPr="005B47B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8A0469" w:rsidRPr="008A0469" w14:paraId="37549BC5" w14:textId="77777777" w:rsidTr="002B5093">
        <w:tc>
          <w:tcPr>
            <w:tcW w:w="4479" w:type="dxa"/>
          </w:tcPr>
          <w:p w14:paraId="66EEF1F6" w14:textId="77777777" w:rsidR="00CE21F0" w:rsidRPr="005B47B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E78AA3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5BBE872C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69" w:rsidRPr="008A0469" w14:paraId="59A268B4" w14:textId="77777777" w:rsidTr="002B5093">
        <w:tc>
          <w:tcPr>
            <w:tcW w:w="4479" w:type="dxa"/>
          </w:tcPr>
          <w:p w14:paraId="43E8A6EA" w14:textId="77777777" w:rsidR="00CE21F0" w:rsidRPr="005B47B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F582A63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5EE778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8A0469" w:rsidRPr="008A0469" w14:paraId="70E55DEA" w14:textId="77777777" w:rsidTr="002B5093">
        <w:tc>
          <w:tcPr>
            <w:tcW w:w="4479" w:type="dxa"/>
          </w:tcPr>
          <w:p w14:paraId="4697A8A4" w14:textId="77777777" w:rsidR="00CE21F0" w:rsidRPr="005B47B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432D80F5" w14:textId="22050990" w:rsidR="00CE21F0" w:rsidRPr="005B47BA" w:rsidRDefault="00F07E2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777,070</w:t>
            </w:r>
          </w:p>
        </w:tc>
        <w:tc>
          <w:tcPr>
            <w:tcW w:w="142" w:type="dxa"/>
          </w:tcPr>
          <w:p w14:paraId="43B907A0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2C66700D" w14:textId="77777777" w:rsidR="00CE21F0" w:rsidRPr="005B47BA" w:rsidRDefault="009B75F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480,994</w:t>
            </w:r>
          </w:p>
        </w:tc>
      </w:tr>
      <w:tr w:rsidR="008A0469" w:rsidRPr="008A0469" w14:paraId="7B1571DB" w14:textId="77777777" w:rsidTr="002B5093">
        <w:tc>
          <w:tcPr>
            <w:tcW w:w="4479" w:type="dxa"/>
          </w:tcPr>
          <w:p w14:paraId="2A50C6E1" w14:textId="77777777" w:rsidR="00CE21F0" w:rsidRPr="005B47B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14:paraId="77EA7CBA" w14:textId="6A52664A" w:rsidR="00CE21F0" w:rsidRPr="005B47BA" w:rsidRDefault="00E908E3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22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,493</w:t>
            </w:r>
          </w:p>
        </w:tc>
        <w:tc>
          <w:tcPr>
            <w:tcW w:w="142" w:type="dxa"/>
          </w:tcPr>
          <w:p w14:paraId="79BFE759" w14:textId="77777777" w:rsidR="00CE21F0" w:rsidRPr="005B47B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1B443B" w14:textId="5ACBF693" w:rsidR="00CE21F0" w:rsidRPr="005B47BA" w:rsidRDefault="0069405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69405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10,144</w:t>
            </w:r>
          </w:p>
        </w:tc>
      </w:tr>
      <w:tr w:rsidR="00B05084" w:rsidRPr="008A0469" w14:paraId="31222DF0" w14:textId="77777777" w:rsidTr="00B05084">
        <w:tc>
          <w:tcPr>
            <w:tcW w:w="4479" w:type="dxa"/>
          </w:tcPr>
          <w:p w14:paraId="4FEB92FF" w14:textId="77777777" w:rsidR="00B05084" w:rsidRPr="005B47BA" w:rsidRDefault="00B05084" w:rsidP="00AF5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</w:tcPr>
          <w:p w14:paraId="1B7313CF" w14:textId="67D2C16F" w:rsidR="00B05084" w:rsidRPr="005B47BA" w:rsidRDefault="00E908E3" w:rsidP="00B0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(4,915)</w:t>
            </w:r>
          </w:p>
        </w:tc>
        <w:tc>
          <w:tcPr>
            <w:tcW w:w="142" w:type="dxa"/>
          </w:tcPr>
          <w:p w14:paraId="28CBB781" w14:textId="77777777" w:rsidR="00B05084" w:rsidRPr="005B47BA" w:rsidRDefault="00B05084" w:rsidP="00B0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2A4B9865" w14:textId="77777777" w:rsidR="00B05084" w:rsidRPr="005B47BA" w:rsidRDefault="00B05084" w:rsidP="00B0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(3,723)</w:t>
            </w:r>
          </w:p>
        </w:tc>
      </w:tr>
      <w:tr w:rsidR="008A0469" w:rsidRPr="008A0469" w14:paraId="334AEF4D" w14:textId="77777777" w:rsidTr="002B5093">
        <w:tc>
          <w:tcPr>
            <w:tcW w:w="4479" w:type="dxa"/>
          </w:tcPr>
          <w:p w14:paraId="2230A8A8" w14:textId="30C8C51E" w:rsidR="00A835E7" w:rsidRPr="005B47BA" w:rsidRDefault="00A835E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871" w:type="dxa"/>
          </w:tcPr>
          <w:p w14:paraId="3FC2F7B8" w14:textId="2C79B54B" w:rsidR="00A835E7" w:rsidRPr="005B47BA" w:rsidRDefault="00E908E3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(75)</w:t>
            </w:r>
          </w:p>
        </w:tc>
        <w:tc>
          <w:tcPr>
            <w:tcW w:w="142" w:type="dxa"/>
          </w:tcPr>
          <w:p w14:paraId="35A61AA5" w14:textId="77777777" w:rsidR="00A835E7" w:rsidRPr="005B47BA" w:rsidRDefault="00A835E7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0590CC0" w14:textId="79AA98EC" w:rsidR="00A835E7" w:rsidRPr="005B47BA" w:rsidRDefault="00C81710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(42)</w:t>
            </w:r>
          </w:p>
        </w:tc>
      </w:tr>
      <w:tr w:rsidR="008A0469" w:rsidRPr="008A0469" w14:paraId="2EABD457" w14:textId="77777777" w:rsidTr="002B5093">
        <w:tc>
          <w:tcPr>
            <w:tcW w:w="4479" w:type="dxa"/>
          </w:tcPr>
          <w:p w14:paraId="6AAA82EB" w14:textId="45CC72BD" w:rsidR="00343D59" w:rsidRPr="005B47B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 w:rsidR="005B47BA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="005B47BA" w:rsidRPr="005B47B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41A2C150" w:rsidR="00343D59" w:rsidRPr="005B47BA" w:rsidRDefault="00E908E3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794,573</w:t>
            </w:r>
          </w:p>
        </w:tc>
        <w:tc>
          <w:tcPr>
            <w:tcW w:w="142" w:type="dxa"/>
          </w:tcPr>
          <w:p w14:paraId="41801F09" w14:textId="77777777" w:rsidR="00343D59" w:rsidRPr="005B47B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1031596F" w:rsidR="00343D59" w:rsidRPr="005B47BA" w:rsidRDefault="00EF750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487,37</w:t>
            </w:r>
            <w:r w:rsidR="0069405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</w:tr>
      <w:tr w:rsidR="008A0469" w:rsidRPr="008A0469" w14:paraId="1412FB56" w14:textId="77777777" w:rsidTr="00C23441">
        <w:tc>
          <w:tcPr>
            <w:tcW w:w="4479" w:type="dxa"/>
          </w:tcPr>
          <w:p w14:paraId="3CDF1983" w14:textId="77777777" w:rsidR="00B73467" w:rsidRPr="005B47B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5E29573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708C34F7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8A0469" w:rsidRPr="008A0469" w14:paraId="03F28E10" w14:textId="77777777" w:rsidTr="00C23441">
        <w:tc>
          <w:tcPr>
            <w:tcW w:w="4479" w:type="dxa"/>
          </w:tcPr>
          <w:p w14:paraId="3740D83A" w14:textId="77777777" w:rsidR="00B73467" w:rsidRPr="005B47B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</w:tcPr>
          <w:p w14:paraId="4DB3F592" w14:textId="5ACCE6DF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354,49</w:t>
            </w:r>
            <w:r w:rsidR="00297CCD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BE0CD57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A323A47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213,551</w:t>
            </w:r>
          </w:p>
        </w:tc>
      </w:tr>
      <w:tr w:rsidR="008A0469" w:rsidRPr="008A0469" w14:paraId="781E68F1" w14:textId="77777777" w:rsidTr="00C23441">
        <w:tc>
          <w:tcPr>
            <w:tcW w:w="4479" w:type="dxa"/>
          </w:tcPr>
          <w:p w14:paraId="0B40AE3E" w14:textId="77777777" w:rsidR="00B73467" w:rsidRPr="005B47B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14:paraId="4B693D5D" w14:textId="1311544F" w:rsidR="00B73467" w:rsidRPr="005B47BA" w:rsidRDefault="00E908E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28,937</w:t>
            </w:r>
          </w:p>
        </w:tc>
        <w:tc>
          <w:tcPr>
            <w:tcW w:w="142" w:type="dxa"/>
          </w:tcPr>
          <w:p w14:paraId="1F640582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B341535" w14:textId="226CBC27" w:rsidR="00B73467" w:rsidRPr="005B47BA" w:rsidRDefault="00694050" w:rsidP="00EF7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69405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13,409</w:t>
            </w:r>
          </w:p>
        </w:tc>
      </w:tr>
      <w:tr w:rsidR="008A0469" w:rsidRPr="008A0469" w14:paraId="1870AD28" w14:textId="77777777" w:rsidTr="00C23441">
        <w:tc>
          <w:tcPr>
            <w:tcW w:w="4479" w:type="dxa"/>
          </w:tcPr>
          <w:p w14:paraId="41ACEBD3" w14:textId="77777777" w:rsidR="00B73467" w:rsidRPr="005B47B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1DFC450" w14:textId="6DD4FDBA" w:rsidR="00B73467" w:rsidRPr="005B47BA" w:rsidRDefault="00E908E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(3,868)</w:t>
            </w:r>
          </w:p>
        </w:tc>
        <w:tc>
          <w:tcPr>
            <w:tcW w:w="142" w:type="dxa"/>
          </w:tcPr>
          <w:p w14:paraId="207AEF8E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2744E0CC" w14:textId="05F8E7EE" w:rsidR="00B73467" w:rsidRPr="005B47BA" w:rsidRDefault="00EF7502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(3,194)</w:t>
            </w:r>
          </w:p>
        </w:tc>
      </w:tr>
      <w:tr w:rsidR="008A0469" w:rsidRPr="008A0469" w14:paraId="698BCE6C" w14:textId="77777777" w:rsidTr="00C23441">
        <w:tc>
          <w:tcPr>
            <w:tcW w:w="4479" w:type="dxa"/>
          </w:tcPr>
          <w:p w14:paraId="35AF901A" w14:textId="61C65A62" w:rsidR="00B73467" w:rsidRPr="005B47BA" w:rsidRDefault="005B47BA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5B47B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70D52A67" w:rsidR="00B73467" w:rsidRPr="005B47BA" w:rsidRDefault="00E908E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379,560</w:t>
            </w:r>
          </w:p>
        </w:tc>
        <w:tc>
          <w:tcPr>
            <w:tcW w:w="142" w:type="dxa"/>
          </w:tcPr>
          <w:p w14:paraId="217B4C03" w14:textId="77777777" w:rsidR="00B73467" w:rsidRPr="005B47B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5B4876B4" w:rsidR="00B73467" w:rsidRPr="005B47BA" w:rsidRDefault="0069405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405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223,766</w:t>
            </w:r>
          </w:p>
        </w:tc>
      </w:tr>
      <w:tr w:rsidR="008A0469" w:rsidRPr="008A0469" w14:paraId="07A2C7BB" w14:textId="77777777" w:rsidTr="00AC588C">
        <w:tc>
          <w:tcPr>
            <w:tcW w:w="4479" w:type="dxa"/>
          </w:tcPr>
          <w:p w14:paraId="30DDC876" w14:textId="77777777" w:rsidR="00343D59" w:rsidRPr="005B47B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7602B03" w14:textId="77777777" w:rsidR="00343D59" w:rsidRPr="005B47B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5EEB41" w14:textId="77777777" w:rsidR="00343D59" w:rsidRPr="005B47B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5B47B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8A0469" w:rsidRPr="008A0469" w14:paraId="18FAE5A0" w14:textId="77777777" w:rsidTr="00AC588C">
        <w:tc>
          <w:tcPr>
            <w:tcW w:w="4479" w:type="dxa"/>
          </w:tcPr>
          <w:p w14:paraId="0AD4F56D" w14:textId="77777777" w:rsidR="00343D59" w:rsidRPr="005B47B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26D81BAF" w14:textId="77777777" w:rsidR="00343D59" w:rsidRPr="005B47BA" w:rsidRDefault="009B75F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4BAACE2F" w14:textId="77777777" w:rsidR="00343D59" w:rsidRPr="005B47B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72B4B118" w14:textId="77777777" w:rsidR="00343D59" w:rsidRPr="005B47BA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8A0469" w:rsidRPr="008A0469" w14:paraId="191E1EAD" w14:textId="77777777" w:rsidTr="002B5093">
        <w:tc>
          <w:tcPr>
            <w:tcW w:w="4479" w:type="dxa"/>
          </w:tcPr>
          <w:p w14:paraId="5D6B1EFC" w14:textId="69F5DDEE" w:rsidR="00CA0F4E" w:rsidRPr="005B47BA" w:rsidRDefault="005B47BA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5B47B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19134E81" w:rsidR="00CA0F4E" w:rsidRPr="005B47BA" w:rsidRDefault="003234A2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  <w:r w:rsidR="00E908E3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,866</w:t>
            </w:r>
          </w:p>
        </w:tc>
        <w:tc>
          <w:tcPr>
            <w:tcW w:w="142" w:type="dxa"/>
          </w:tcPr>
          <w:p w14:paraId="53491964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5E3A478B" w:rsidR="00CA0F4E" w:rsidRPr="005B47BA" w:rsidRDefault="00EF7502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8A0469" w:rsidRPr="008A0469" w14:paraId="51DFF3C5" w14:textId="77777777" w:rsidTr="00C25F01">
        <w:tc>
          <w:tcPr>
            <w:tcW w:w="4479" w:type="dxa"/>
          </w:tcPr>
          <w:p w14:paraId="338B8593" w14:textId="77777777" w:rsidR="00CA0F4E" w:rsidRPr="005B47B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14:paraId="0A90311F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B92822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459131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8A0469" w:rsidRPr="008A0469" w14:paraId="493B3673" w14:textId="77777777" w:rsidTr="002B5093">
        <w:tc>
          <w:tcPr>
            <w:tcW w:w="4479" w:type="dxa"/>
          </w:tcPr>
          <w:p w14:paraId="1797A6C8" w14:textId="77777777" w:rsidR="00CA0F4E" w:rsidRPr="005B47B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14:paraId="2FE614CF" w14:textId="36916212" w:rsidR="00CA0F4E" w:rsidRPr="005B47BA" w:rsidRDefault="002C29CD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420,713</w:t>
            </w:r>
          </w:p>
        </w:tc>
        <w:tc>
          <w:tcPr>
            <w:tcW w:w="142" w:type="dxa"/>
          </w:tcPr>
          <w:p w14:paraId="28B90DFC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5E5A4CA5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B47BA">
              <w:rPr>
                <w:rFonts w:asciiTheme="majorBidi" w:hAnsiTheme="majorBidi"/>
                <w:position w:val="2"/>
                <w:sz w:val="32"/>
                <w:szCs w:val="32"/>
              </w:rPr>
              <w:t>265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5B47BA">
              <w:rPr>
                <w:rFonts w:asciiTheme="majorBidi" w:hAnsiTheme="majorBidi"/>
                <w:position w:val="2"/>
                <w:sz w:val="32"/>
                <w:szCs w:val="32"/>
              </w:rPr>
              <w:t>851</w:t>
            </w:r>
          </w:p>
        </w:tc>
      </w:tr>
      <w:tr w:rsidR="00CA0F4E" w:rsidRPr="008A0469" w14:paraId="6A4B077C" w14:textId="77777777" w:rsidTr="002B5093">
        <w:tc>
          <w:tcPr>
            <w:tcW w:w="4479" w:type="dxa"/>
          </w:tcPr>
          <w:p w14:paraId="7FA4B1D1" w14:textId="4C244ADF" w:rsidR="00CA0F4E" w:rsidRPr="005B47BA" w:rsidRDefault="005B47BA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5B47B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7FEF7FBD" w:rsidR="00CA0F4E" w:rsidRPr="005B47BA" w:rsidRDefault="00E908E3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413,147</w:t>
            </w:r>
          </w:p>
        </w:tc>
        <w:tc>
          <w:tcPr>
            <w:tcW w:w="142" w:type="dxa"/>
          </w:tcPr>
          <w:p w14:paraId="69094CB3" w14:textId="77777777" w:rsidR="00CA0F4E" w:rsidRPr="005B47B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70DC967A" w:rsidR="00CA0F4E" w:rsidRPr="005B47BA" w:rsidRDefault="00EF7502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262,015</w:t>
            </w:r>
          </w:p>
        </w:tc>
      </w:tr>
    </w:tbl>
    <w:p w14:paraId="5B6B0AD1" w14:textId="77777777" w:rsidR="00466F80" w:rsidRPr="005F08F1" w:rsidRDefault="00466F8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48AEDE9" w14:textId="412058C3" w:rsidR="00B16F00" w:rsidRPr="005F08F1" w:rsidRDefault="00B16F00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F08F1">
        <w:rPr>
          <w:rFonts w:asciiTheme="majorBidi" w:hAnsiTheme="majorBidi"/>
          <w:spacing w:val="-2"/>
          <w:sz w:val="32"/>
          <w:szCs w:val="32"/>
          <w:cs/>
        </w:rPr>
        <w:lastRenderedPageBreak/>
        <w:t>ณ</w:t>
      </w:r>
      <w:r w:rsidR="00891454" w:rsidRPr="005F08F1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5F08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5F08F1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77614392"/>
      <w:r w:rsidR="005F08F1" w:rsidRPr="005F08F1">
        <w:rPr>
          <w:rFonts w:asciiTheme="majorBidi" w:hAnsiTheme="majorBidi" w:cstheme="majorBidi"/>
          <w:sz w:val="32"/>
          <w:szCs w:val="32"/>
        </w:rPr>
        <w:t xml:space="preserve">30 </w:t>
      </w:r>
      <w:r w:rsidR="005F08F1" w:rsidRPr="005F08F1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5F08F1" w:rsidRPr="005F08F1">
        <w:rPr>
          <w:rFonts w:asciiTheme="majorBidi" w:hAnsiTheme="majorBidi" w:cstheme="majorBidi"/>
          <w:sz w:val="32"/>
          <w:szCs w:val="32"/>
        </w:rPr>
        <w:t>2564</w:t>
      </w:r>
      <w:r w:rsidR="005F08F1" w:rsidRPr="005F08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2"/>
      <w:r w:rsidR="002E2D96" w:rsidRPr="005F08F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F08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5F08F1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5F08F1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5F08F1">
        <w:rPr>
          <w:rFonts w:asciiTheme="majorBidi" w:hAnsiTheme="majorBidi"/>
          <w:spacing w:val="-2"/>
          <w:sz w:val="32"/>
          <w:szCs w:val="32"/>
        </w:rPr>
        <w:t>256</w:t>
      </w:r>
      <w:r w:rsidR="00C604F2" w:rsidRPr="005F08F1">
        <w:rPr>
          <w:rFonts w:asciiTheme="majorBidi" w:hAnsiTheme="majorBidi"/>
          <w:spacing w:val="-2"/>
          <w:sz w:val="32"/>
          <w:szCs w:val="32"/>
        </w:rPr>
        <w:t>3</w:t>
      </w:r>
      <w:r w:rsidRPr="005F08F1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5F08F1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5F08F1">
        <w:rPr>
          <w:rFonts w:asciiTheme="majorBidi" w:hAnsiTheme="majorBidi"/>
          <w:sz w:val="32"/>
          <w:szCs w:val="32"/>
        </w:rPr>
        <w:t xml:space="preserve"> 1</w:t>
      </w:r>
      <w:r w:rsidR="009B75FE" w:rsidRPr="005F08F1">
        <w:rPr>
          <w:rFonts w:asciiTheme="majorBidi" w:hAnsiTheme="majorBidi"/>
          <w:sz w:val="32"/>
          <w:szCs w:val="32"/>
        </w:rPr>
        <w:t>6</w:t>
      </w:r>
      <w:r w:rsidRPr="005F08F1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5F08F1">
        <w:rPr>
          <w:rFonts w:asciiTheme="majorBidi" w:hAnsiTheme="majorBidi"/>
          <w:sz w:val="32"/>
          <w:szCs w:val="32"/>
        </w:rPr>
        <w:t>19</w:t>
      </w:r>
      <w:r w:rsidRPr="005F08F1">
        <w:rPr>
          <w:rFonts w:asciiTheme="majorBidi" w:hAnsiTheme="majorBidi"/>
          <w:sz w:val="32"/>
          <w:szCs w:val="32"/>
        </w:rPr>
        <w:t xml:space="preserve">) </w:t>
      </w:r>
    </w:p>
    <w:p w14:paraId="5130BB68" w14:textId="7E204F7B" w:rsidR="00B32000" w:rsidRPr="005F08F1" w:rsidRDefault="00157A56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05084">
        <w:rPr>
          <w:rFonts w:ascii="Angsana New" w:eastAsia="Calibri" w:hAnsi="Angsana New" w:hint="cs"/>
          <w:sz w:val="32"/>
          <w:szCs w:val="32"/>
          <w:cs/>
        </w:rPr>
        <w:t>สำหรับงวด</w:t>
      </w:r>
      <w:r w:rsidR="005F08F1" w:rsidRPr="00B05084">
        <w:rPr>
          <w:rFonts w:ascii="Angsana New" w:eastAsia="Calibri" w:hAnsi="Angsana New" w:hint="cs"/>
          <w:sz w:val="32"/>
          <w:szCs w:val="32"/>
          <w:cs/>
        </w:rPr>
        <w:t>หก</w:t>
      </w:r>
      <w:r w:rsidRPr="00B05084">
        <w:rPr>
          <w:rFonts w:ascii="Angsana New" w:eastAsia="Calibri" w:hAnsi="Angsana New" w:hint="cs"/>
          <w:sz w:val="32"/>
          <w:szCs w:val="32"/>
          <w:cs/>
        </w:rPr>
        <w:t>เดือนสิ้นสุด</w:t>
      </w:r>
      <w:r w:rsidRPr="00B05084">
        <w:rPr>
          <w:rFonts w:asciiTheme="majorBidi" w:hAnsiTheme="majorBidi" w:hint="cs"/>
          <w:spacing w:val="-2"/>
          <w:sz w:val="32"/>
          <w:szCs w:val="32"/>
          <w:cs/>
        </w:rPr>
        <w:t xml:space="preserve">วันที่ </w:t>
      </w:r>
      <w:r w:rsidR="005F08F1" w:rsidRPr="00B05084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5F08F1" w:rsidRPr="00B05084">
        <w:rPr>
          <w:rFonts w:asciiTheme="majorBidi" w:hAnsiTheme="majorBidi" w:hint="cs"/>
          <w:spacing w:val="-2"/>
          <w:sz w:val="32"/>
          <w:szCs w:val="32"/>
          <w:cs/>
        </w:rPr>
        <w:t>มิถุนายน</w:t>
      </w:r>
      <w:r w:rsidR="005F08F1" w:rsidRPr="00B0508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5F08F1" w:rsidRPr="00B05084">
        <w:rPr>
          <w:rFonts w:asciiTheme="majorBidi" w:hAnsiTheme="majorBidi"/>
          <w:spacing w:val="-2"/>
          <w:sz w:val="32"/>
          <w:szCs w:val="32"/>
        </w:rPr>
        <w:t>2564</w:t>
      </w:r>
      <w:r w:rsidR="005F08F1" w:rsidRPr="00B0508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B05084">
        <w:rPr>
          <w:rFonts w:ascii="Angsana New" w:eastAsia="Calibri" w:hAnsi="Angsana New" w:hint="cs"/>
          <w:sz w:val="32"/>
          <w:szCs w:val="32"/>
          <w:cs/>
        </w:rPr>
        <w:t xml:space="preserve">บริษัทย่อยได้รวมต้นทุนการกู้ยืมเป็นต้นทุนของสินทรัพย์ระหว่างก่อสร้าง จำนวนเงิน </w:t>
      </w:r>
      <w:r w:rsidRPr="00B05084">
        <w:rPr>
          <w:rFonts w:ascii="Angsana New" w:eastAsia="Calibri" w:hAnsi="Angsana New"/>
          <w:sz w:val="32"/>
          <w:szCs w:val="32"/>
        </w:rPr>
        <w:t>0.</w:t>
      </w:r>
      <w:r w:rsidR="0072482D">
        <w:rPr>
          <w:rFonts w:ascii="Angsana New" w:eastAsia="Calibri" w:hAnsi="Angsana New"/>
          <w:sz w:val="32"/>
          <w:szCs w:val="32"/>
        </w:rPr>
        <w:t>03</w:t>
      </w:r>
      <w:r w:rsidRPr="00B05084">
        <w:rPr>
          <w:rFonts w:ascii="Angsana New" w:eastAsia="Calibri" w:hAnsi="Angsana New" w:hint="cs"/>
          <w:sz w:val="32"/>
          <w:szCs w:val="32"/>
          <w:cs/>
        </w:rPr>
        <w:t xml:space="preserve"> ล้านบาท โดยมีอัตราการตั้งขึ้นเป็นราคาทุนของสินทรัพย์</w:t>
      </w:r>
      <w:r w:rsidRPr="00B05084">
        <w:rPr>
          <w:rFonts w:ascii="Angsana New" w:eastAsia="Calibri" w:hAnsi="Angsana New"/>
          <w:sz w:val="32"/>
          <w:szCs w:val="32"/>
          <w:cs/>
        </w:rPr>
        <w:br/>
      </w:r>
      <w:r w:rsidRPr="00B05084">
        <w:rPr>
          <w:rFonts w:ascii="Angsana New" w:eastAsia="Calibri" w:hAnsi="Angsana New" w:hint="cs"/>
          <w:sz w:val="32"/>
          <w:szCs w:val="32"/>
          <w:cs/>
        </w:rPr>
        <w:t xml:space="preserve">ในอัตราร้อยละ </w:t>
      </w:r>
      <w:r w:rsidRPr="00B05084">
        <w:rPr>
          <w:rFonts w:ascii="Angsana New" w:eastAsia="Calibri" w:hAnsi="Angsana New"/>
          <w:sz w:val="32"/>
          <w:szCs w:val="32"/>
        </w:rPr>
        <w:t>4.</w:t>
      </w:r>
      <w:r w:rsidR="0072482D">
        <w:rPr>
          <w:rFonts w:ascii="Angsana New" w:eastAsia="Calibri" w:hAnsi="Angsana New"/>
          <w:sz w:val="32"/>
          <w:szCs w:val="32"/>
        </w:rPr>
        <w:t>56</w:t>
      </w:r>
      <w:r w:rsidRPr="00B05084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</w:p>
    <w:p w14:paraId="48D2502C" w14:textId="6A0FD47B" w:rsidR="0014022E" w:rsidRPr="008A0469" w:rsidRDefault="0014022E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color w:val="FF0000"/>
          <w:sz w:val="32"/>
          <w:szCs w:val="32"/>
        </w:rPr>
      </w:pPr>
    </w:p>
    <w:p w14:paraId="35F542DC" w14:textId="31ACAF6A" w:rsidR="00AB2305" w:rsidRPr="005F08F1" w:rsidRDefault="00AB2305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5F08F1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5F08F1">
        <w:rPr>
          <w:rFonts w:ascii="Angsana New" w:eastAsia="Calibri" w:hAnsi="Angsana New"/>
          <w:b/>
          <w:bCs/>
          <w:sz w:val="32"/>
          <w:szCs w:val="32"/>
        </w:rPr>
        <w:t>3</w:t>
      </w:r>
      <w:r w:rsidRPr="005F08F1">
        <w:rPr>
          <w:rFonts w:ascii="Angsana New" w:eastAsia="Calibri" w:hAnsi="Angsana New"/>
          <w:b/>
          <w:bCs/>
          <w:sz w:val="32"/>
          <w:szCs w:val="32"/>
        </w:rPr>
        <w:t>.</w:t>
      </w:r>
      <w:r w:rsidRPr="005F08F1">
        <w:rPr>
          <w:rFonts w:ascii="Angsana New" w:eastAsia="Calibri" w:hAnsi="Angsana New"/>
          <w:b/>
          <w:bCs/>
          <w:sz w:val="32"/>
          <w:szCs w:val="32"/>
        </w:rPr>
        <w:tab/>
      </w:r>
      <w:r w:rsidRPr="005F08F1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671E2133" w:rsidR="00AB2305" w:rsidRPr="005F08F1" w:rsidRDefault="00AB2305" w:rsidP="0060168A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F08F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F08F1" w:rsidRPr="005F08F1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5F08F1" w:rsidRPr="005F08F1">
        <w:rPr>
          <w:rFonts w:ascii="Angsana New" w:hAnsi="Angsana New"/>
          <w:sz w:val="32"/>
          <w:szCs w:val="32"/>
        </w:rPr>
        <w:t>30</w:t>
      </w:r>
      <w:r w:rsidR="005F08F1" w:rsidRPr="005F08F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F08F1">
        <w:rPr>
          <w:rFonts w:ascii="Angsana New" w:hAnsi="Angsana New"/>
          <w:sz w:val="32"/>
          <w:szCs w:val="32"/>
        </w:rPr>
        <w:t>256</w:t>
      </w:r>
      <w:r w:rsidR="006F53B7" w:rsidRPr="005F08F1">
        <w:rPr>
          <w:rFonts w:ascii="Angsana New" w:hAnsi="Angsana New"/>
          <w:sz w:val="32"/>
          <w:szCs w:val="32"/>
        </w:rPr>
        <w:t>4</w:t>
      </w:r>
      <w:r w:rsidRPr="005F08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91"/>
        <w:gridCol w:w="1928"/>
      </w:tblGrid>
      <w:tr w:rsidR="008A0469" w:rsidRPr="005F08F1" w14:paraId="6D2A62B9" w14:textId="77777777" w:rsidTr="00B32000">
        <w:tc>
          <w:tcPr>
            <w:tcW w:w="6491" w:type="dxa"/>
          </w:tcPr>
          <w:p w14:paraId="74791102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5F08F1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8A0469" w:rsidRPr="005F08F1" w14:paraId="077C8F04" w14:textId="77777777" w:rsidTr="00B32000">
        <w:tc>
          <w:tcPr>
            <w:tcW w:w="6491" w:type="dxa"/>
          </w:tcPr>
          <w:p w14:paraId="0E1A325F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5F08F1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5F08F1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5F08F1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69" w:rsidRPr="005F08F1" w14:paraId="7BC4FF32" w14:textId="77777777" w:rsidTr="00B32000">
        <w:tc>
          <w:tcPr>
            <w:tcW w:w="6491" w:type="dxa"/>
          </w:tcPr>
          <w:p w14:paraId="50874519" w14:textId="77777777" w:rsidR="00BC58CA" w:rsidRPr="005F08F1" w:rsidRDefault="00BC58CA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5F08F1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F08F1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5F08F1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5F08F1">
              <w:rPr>
                <w:rFonts w:asciiTheme="majorBidi" w:eastAsia="Calibri" w:hAnsiTheme="majorBidi"/>
                <w:b/>
                <w:sz w:val="32"/>
                <w:szCs w:val="32"/>
              </w:rPr>
              <w:t>256</w:t>
            </w:r>
            <w:r w:rsidR="006F53B7" w:rsidRPr="005F08F1">
              <w:rPr>
                <w:rFonts w:asciiTheme="majorBidi" w:eastAsia="Calibri" w:hAnsiTheme="majorBidi"/>
                <w:b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77777777" w:rsidR="00BC58CA" w:rsidRPr="005F08F1" w:rsidRDefault="006F53B7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F08F1">
              <w:rPr>
                <w:rFonts w:asciiTheme="majorBidi" w:hAnsiTheme="majorBidi" w:cstheme="majorBidi"/>
                <w:sz w:val="32"/>
                <w:szCs w:val="32"/>
              </w:rPr>
              <w:t>61,113</w:t>
            </w:r>
          </w:p>
        </w:tc>
      </w:tr>
      <w:tr w:rsidR="008A0469" w:rsidRPr="005F08F1" w14:paraId="7F68A889" w14:textId="77777777" w:rsidTr="00B32000">
        <w:tc>
          <w:tcPr>
            <w:tcW w:w="6491" w:type="dxa"/>
          </w:tcPr>
          <w:p w14:paraId="4F7F0964" w14:textId="77777777" w:rsidR="00F22BA7" w:rsidRPr="005F08F1" w:rsidRDefault="00F22BA7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F08F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1E9BF9BD" w:rsidR="00F22BA7" w:rsidRPr="005F08F1" w:rsidRDefault="00692572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(2,253)</w:t>
            </w:r>
          </w:p>
        </w:tc>
      </w:tr>
      <w:tr w:rsidR="00E11D0D" w:rsidRPr="005F08F1" w14:paraId="6542F648" w14:textId="77777777" w:rsidTr="00B32000">
        <w:tc>
          <w:tcPr>
            <w:tcW w:w="6491" w:type="dxa"/>
          </w:tcPr>
          <w:p w14:paraId="6D167B70" w14:textId="49A3AB1F" w:rsidR="00F22BA7" w:rsidRPr="005F08F1" w:rsidRDefault="00F22BA7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5F08F1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F08F1" w:rsidRPr="005F08F1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30</w:t>
            </w:r>
            <w:r w:rsidR="005F08F1" w:rsidRPr="005F08F1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 xml:space="preserve"> </w:t>
            </w:r>
            <w:r w:rsidR="005F08F1" w:rsidRPr="005F08F1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มิถุนายน </w:t>
            </w:r>
            <w:r w:rsidR="005F08F1" w:rsidRPr="005F08F1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066ADC6B" w:rsidR="00F22BA7" w:rsidRPr="005F08F1" w:rsidRDefault="00692572" w:rsidP="0060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58,860</w:t>
            </w:r>
          </w:p>
        </w:tc>
      </w:tr>
    </w:tbl>
    <w:p w14:paraId="54EF05AA" w14:textId="77777777" w:rsidR="00891454" w:rsidRPr="005F08F1" w:rsidRDefault="00891454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ECBACBE" w14:textId="1E161043" w:rsidR="00655919" w:rsidRPr="005F08F1" w:rsidRDefault="00655919" w:rsidP="0060168A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F08F1">
        <w:rPr>
          <w:rFonts w:asciiTheme="majorBidi" w:hAnsiTheme="majorBidi"/>
          <w:sz w:val="32"/>
          <w:szCs w:val="32"/>
          <w:cs/>
        </w:rPr>
        <w:t>บริษัท</w:t>
      </w:r>
      <w:r w:rsidR="0047415F">
        <w:rPr>
          <w:rFonts w:asciiTheme="majorBidi" w:hAnsiTheme="majorBidi" w:hint="cs"/>
          <w:sz w:val="32"/>
          <w:szCs w:val="32"/>
          <w:cs/>
        </w:rPr>
        <w:t>มี</w:t>
      </w:r>
      <w:r w:rsidRPr="005F08F1">
        <w:rPr>
          <w:rFonts w:asciiTheme="majorBidi" w:hAnsiTheme="majorBidi"/>
          <w:sz w:val="32"/>
          <w:szCs w:val="32"/>
          <w:cs/>
        </w:rPr>
        <w:t>สัญญาเช่าที่ดินกับสำนักงานทรัพย์สิน</w:t>
      </w:r>
      <w:r w:rsidRPr="005F08F1">
        <w:rPr>
          <w:rFonts w:asciiTheme="majorBidi" w:hAnsiTheme="majorBidi"/>
          <w:spacing w:val="-2"/>
          <w:sz w:val="32"/>
          <w:szCs w:val="32"/>
          <w:cs/>
        </w:rPr>
        <w:t xml:space="preserve">พระมหากษัตริย์หนึ่งฉบับเพื่อปลูกสร้างอาคารโครงการเดอะศาลายา (คอมมูนิตี้ มอลล์) มีกำหนดเวลา </w:t>
      </w:r>
      <w:r w:rsidRPr="005F08F1">
        <w:rPr>
          <w:rFonts w:asciiTheme="majorBidi" w:hAnsiTheme="majorBidi"/>
          <w:spacing w:val="-2"/>
          <w:sz w:val="32"/>
          <w:szCs w:val="32"/>
        </w:rPr>
        <w:t>25</w:t>
      </w:r>
      <w:r w:rsidRPr="005F08F1">
        <w:rPr>
          <w:rFonts w:asciiTheme="majorBidi" w:hAnsiTheme="majorBidi" w:hint="cs"/>
          <w:spacing w:val="-2"/>
          <w:sz w:val="32"/>
          <w:szCs w:val="32"/>
          <w:cs/>
        </w:rPr>
        <w:t xml:space="preserve"> ปี สิ้นสุดวันที่ </w:t>
      </w:r>
      <w:r w:rsidRPr="005F08F1">
        <w:rPr>
          <w:rFonts w:asciiTheme="majorBidi" w:hAnsiTheme="majorBidi"/>
          <w:spacing w:val="-2"/>
          <w:sz w:val="32"/>
          <w:szCs w:val="32"/>
        </w:rPr>
        <w:t>28</w:t>
      </w:r>
      <w:r w:rsidRPr="005F08F1">
        <w:rPr>
          <w:rFonts w:asciiTheme="majorBidi" w:hAnsiTheme="majorBidi" w:hint="cs"/>
          <w:spacing w:val="-2"/>
          <w:sz w:val="32"/>
          <w:szCs w:val="32"/>
          <w:cs/>
        </w:rPr>
        <w:t xml:space="preserve"> กุมภาพันธ์ </w:t>
      </w:r>
      <w:r w:rsidRPr="005F08F1">
        <w:rPr>
          <w:rFonts w:asciiTheme="majorBidi" w:hAnsiTheme="majorBidi"/>
          <w:spacing w:val="-2"/>
          <w:sz w:val="32"/>
          <w:szCs w:val="32"/>
        </w:rPr>
        <w:t xml:space="preserve">2582 </w:t>
      </w:r>
      <w:r w:rsidRPr="005F08F1">
        <w:rPr>
          <w:rFonts w:asciiTheme="majorBidi" w:hAnsiTheme="majorBidi" w:hint="cs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5F08F1">
        <w:rPr>
          <w:rFonts w:asciiTheme="majorBidi" w:hAnsiTheme="majorBidi"/>
          <w:sz w:val="32"/>
          <w:szCs w:val="32"/>
          <w:cs/>
        </w:rPr>
        <w:t>คงสภาพดีดังเดิมเมื่อครบกำหนดส่งคืน</w:t>
      </w:r>
    </w:p>
    <w:p w14:paraId="26AEC473" w14:textId="4CB5DD31" w:rsidR="00655919" w:rsidRPr="0069523F" w:rsidRDefault="00655919" w:rsidP="0060168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F08F1">
        <w:rPr>
          <w:rFonts w:ascii="Angsana New" w:hAnsi="Angsana New" w:cstheme="majorBidi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</w:t>
      </w:r>
      <w:r w:rsidR="0069523F">
        <w:rPr>
          <w:rFonts w:ascii="Angsana New" w:hAnsi="Angsana New" w:cstheme="majorBidi" w:hint="cs"/>
          <w:sz w:val="32"/>
          <w:szCs w:val="32"/>
          <w:cs/>
        </w:rPr>
        <w:t>อีก</w:t>
      </w:r>
      <w:r w:rsidRPr="005F08F1">
        <w:rPr>
          <w:rFonts w:ascii="Angsana New" w:hAnsi="Angsana New" w:cstheme="majorBidi"/>
          <w:sz w:val="32"/>
          <w:szCs w:val="32"/>
          <w:cs/>
        </w:rPr>
        <w:t>สองฉบับเพื่อปลูกสร้างอาคาร</w:t>
      </w:r>
      <w:r w:rsidRPr="0069523F">
        <w:rPr>
          <w:rFonts w:ascii="Angsana New" w:hAnsi="Angsana New" w:cstheme="majorBidi"/>
          <w:sz w:val="32"/>
          <w:szCs w:val="32"/>
          <w:cs/>
        </w:rPr>
        <w:t xml:space="preserve">พักอาศัยพร้อมที่จอดรถสำหรับเจ้าหน้าที่ของบริษัท มีกำหนดเวลา </w:t>
      </w:r>
      <w:r w:rsidRPr="0069523F">
        <w:rPr>
          <w:rFonts w:ascii="Angsana New" w:hAnsi="Angsana New"/>
          <w:sz w:val="32"/>
          <w:szCs w:val="32"/>
        </w:rPr>
        <w:t xml:space="preserve">3 </w:t>
      </w:r>
      <w:r w:rsidRPr="0069523F">
        <w:rPr>
          <w:rFonts w:ascii="Angsana New" w:hAnsi="Angsana New" w:hint="cs"/>
          <w:sz w:val="32"/>
          <w:szCs w:val="32"/>
          <w:cs/>
        </w:rPr>
        <w:t xml:space="preserve">ปี สิ้นสุดเดือนตุลาคม </w:t>
      </w:r>
      <w:r w:rsidRPr="0069523F">
        <w:rPr>
          <w:rFonts w:ascii="Angsana New" w:hAnsi="Angsana New"/>
          <w:sz w:val="32"/>
          <w:szCs w:val="32"/>
        </w:rPr>
        <w:t xml:space="preserve">2565 </w:t>
      </w:r>
      <w:r w:rsidRPr="0069523F">
        <w:rPr>
          <w:rFonts w:ascii="Angsana New" w:hAnsi="Angsana New" w:hint="cs"/>
          <w:sz w:val="32"/>
          <w:szCs w:val="32"/>
          <w:cs/>
        </w:rPr>
        <w:t>ซึ่งบริษัทโอนกรรมสิทธิ์อาคารและส่วนปรับปรุงอาคารที่บริษัทสร้างบนที่ดินเช่าดังกล่าว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p w14:paraId="5689B46D" w14:textId="740356C1" w:rsidR="00C604F2" w:rsidRDefault="00C604F2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F240D05" w14:textId="651449A9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65AD839" w14:textId="7625D7E6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4D8808D" w14:textId="20C86D94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4207DC3" w14:textId="2D85881E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6C3BE69" w14:textId="4E6CC857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E4E97BC" w14:textId="681FD0E0" w:rsidR="00B82F03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79D0974" w14:textId="77777777" w:rsidR="00B82F03" w:rsidRPr="008A0469" w:rsidRDefault="00B82F03" w:rsidP="0060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BDB91DC" w14:textId="6508798C" w:rsidR="002D1A53" w:rsidRPr="005F08F1" w:rsidRDefault="00AC588C" w:rsidP="00AF5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5F08F1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6F53B7" w:rsidRPr="005F08F1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5F08F1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5F08F1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5F08F1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1272573" w14:textId="77777777" w:rsidR="005F08F1" w:rsidRPr="005F08F1" w:rsidRDefault="002D1A53" w:rsidP="0060168A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F08F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bookmarkStart w:id="3" w:name="_Hlk77614849"/>
      <w:r w:rsidR="005F08F1" w:rsidRPr="005F08F1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5F08F1" w:rsidRPr="005F08F1">
        <w:rPr>
          <w:rFonts w:ascii="Angsana New" w:hAnsi="Angsana New"/>
          <w:sz w:val="32"/>
          <w:szCs w:val="32"/>
        </w:rPr>
        <w:t>30</w:t>
      </w:r>
      <w:r w:rsidR="005F08F1" w:rsidRPr="005F08F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F08F1" w:rsidRPr="005F08F1">
        <w:rPr>
          <w:rFonts w:ascii="Angsana New" w:hAnsi="Angsana New"/>
          <w:sz w:val="32"/>
          <w:szCs w:val="32"/>
        </w:rPr>
        <w:t>2564</w:t>
      </w:r>
      <w:r w:rsidR="005F08F1" w:rsidRPr="005F08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8A0469" w:rsidRPr="004D4F54" w14:paraId="1FFE7C48" w14:textId="77777777" w:rsidTr="0039481B">
        <w:trPr>
          <w:trHeight w:val="20"/>
        </w:trPr>
        <w:tc>
          <w:tcPr>
            <w:tcW w:w="4422" w:type="dxa"/>
          </w:tcPr>
          <w:p w14:paraId="55DE502E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4F5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A0469" w:rsidRPr="004D4F54" w14:paraId="3D726563" w14:textId="77777777" w:rsidTr="0039481B">
        <w:trPr>
          <w:trHeight w:val="20"/>
        </w:trPr>
        <w:tc>
          <w:tcPr>
            <w:tcW w:w="4422" w:type="dxa"/>
          </w:tcPr>
          <w:p w14:paraId="00F286DD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4D4F5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FE91F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64EEEFCD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4D4F54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69" w:rsidRPr="004D4F54" w14:paraId="3770C2F9" w14:textId="77777777" w:rsidTr="0039481B">
        <w:trPr>
          <w:trHeight w:val="20"/>
        </w:trPr>
        <w:tc>
          <w:tcPr>
            <w:tcW w:w="4422" w:type="dxa"/>
          </w:tcPr>
          <w:p w14:paraId="68A85F9A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1E689294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14:paraId="2CCC065E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8A0469" w:rsidRPr="004D4F54" w14:paraId="13B66B6B" w14:textId="77777777" w:rsidTr="0039481B">
        <w:trPr>
          <w:trHeight w:val="20"/>
        </w:trPr>
        <w:tc>
          <w:tcPr>
            <w:tcW w:w="4422" w:type="dxa"/>
          </w:tcPr>
          <w:p w14:paraId="7BF4AD36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F53B7"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74A5D9E3" w14:textId="77777777" w:rsidR="002D1A53" w:rsidRPr="004D4F54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19A4E19D" w14:textId="77777777" w:rsidR="002D1A53" w:rsidRPr="004D4F54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656FF928" w14:textId="6C717E6E" w:rsidR="002D1A53" w:rsidRPr="004D4F54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1,52</w:t>
            </w:r>
            <w:r w:rsidR="00D153FF"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</w:tr>
      <w:tr w:rsidR="00553366" w:rsidRPr="004D4F54" w14:paraId="1BB42770" w14:textId="77777777" w:rsidTr="0039481B">
        <w:trPr>
          <w:trHeight w:val="20"/>
        </w:trPr>
        <w:tc>
          <w:tcPr>
            <w:tcW w:w="4422" w:type="dxa"/>
          </w:tcPr>
          <w:p w14:paraId="5843B353" w14:textId="201ED4C4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4D4F54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มิถุนายน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410CB23E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090597C5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134A9D83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553366" w:rsidRPr="004D4F54" w14:paraId="3EB09F44" w14:textId="77777777" w:rsidTr="0039481B">
        <w:trPr>
          <w:trHeight w:val="20"/>
        </w:trPr>
        <w:tc>
          <w:tcPr>
            <w:tcW w:w="4422" w:type="dxa"/>
          </w:tcPr>
          <w:p w14:paraId="6959C475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33D2B55D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848A1A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38B2CEB4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553366" w:rsidRPr="004D4F54" w14:paraId="07293213" w14:textId="77777777" w:rsidTr="0039481B">
        <w:trPr>
          <w:trHeight w:val="20"/>
        </w:trPr>
        <w:tc>
          <w:tcPr>
            <w:tcW w:w="4422" w:type="dxa"/>
          </w:tcPr>
          <w:p w14:paraId="18DABF4F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</w:tcPr>
          <w:p w14:paraId="1AE9F7BE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2,714</w:t>
            </w:r>
          </w:p>
        </w:tc>
        <w:tc>
          <w:tcPr>
            <w:tcW w:w="142" w:type="dxa"/>
          </w:tcPr>
          <w:p w14:paraId="1CD1F6C9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3DF550CA" w14:textId="5D4F29E8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1,39</w:t>
            </w:r>
            <w:r w:rsidRPr="004D4F54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553366" w:rsidRPr="004D4F54" w14:paraId="0E167739" w14:textId="77777777" w:rsidTr="0039481B">
        <w:trPr>
          <w:trHeight w:val="20"/>
        </w:trPr>
        <w:tc>
          <w:tcPr>
            <w:tcW w:w="4422" w:type="dxa"/>
          </w:tcPr>
          <w:p w14:paraId="5272AA77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14026D7A" w14:textId="284F10AD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42" w:type="dxa"/>
          </w:tcPr>
          <w:p w14:paraId="3C2E976B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273C341" w14:textId="417066E9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12</w:t>
            </w:r>
          </w:p>
        </w:tc>
      </w:tr>
      <w:tr w:rsidR="00553366" w:rsidRPr="004D4F54" w14:paraId="7ED1FA72" w14:textId="77777777" w:rsidTr="0039481B">
        <w:trPr>
          <w:trHeight w:val="20"/>
        </w:trPr>
        <w:tc>
          <w:tcPr>
            <w:tcW w:w="4422" w:type="dxa"/>
          </w:tcPr>
          <w:p w14:paraId="0EE87AAF" w14:textId="120C5F6F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4D4F54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มิถุนายน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537D57EE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2,881</w:t>
            </w:r>
          </w:p>
        </w:tc>
        <w:tc>
          <w:tcPr>
            <w:tcW w:w="142" w:type="dxa"/>
          </w:tcPr>
          <w:p w14:paraId="1E64AB98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7A9CFA89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1,408</w:t>
            </w:r>
          </w:p>
        </w:tc>
      </w:tr>
      <w:tr w:rsidR="00553366" w:rsidRPr="004D4F54" w14:paraId="609F0289" w14:textId="77777777" w:rsidTr="0039481B">
        <w:trPr>
          <w:trHeight w:val="20"/>
        </w:trPr>
        <w:tc>
          <w:tcPr>
            <w:tcW w:w="4422" w:type="dxa"/>
          </w:tcPr>
          <w:p w14:paraId="5881E3A5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A071114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26E177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AA46AB9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553366" w:rsidRPr="004D4F54" w14:paraId="2394B33A" w14:textId="77777777" w:rsidTr="0039481B">
        <w:trPr>
          <w:trHeight w:val="20"/>
        </w:trPr>
        <w:tc>
          <w:tcPr>
            <w:tcW w:w="4422" w:type="dxa"/>
          </w:tcPr>
          <w:p w14:paraId="4F313EF9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14:paraId="2F49C44E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42" w:type="dxa"/>
          </w:tcPr>
          <w:p w14:paraId="3BFCA2C0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65FC855A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4D4F54">
              <w:rPr>
                <w:rFonts w:asciiTheme="majorBidi" w:eastAsia="Calibri" w:hAnsiTheme="majorBidi"/>
                <w:sz w:val="32"/>
                <w:szCs w:val="32"/>
              </w:rPr>
              <w:t>1</w:t>
            </w:r>
            <w:r w:rsidRPr="004D4F54">
              <w:rPr>
                <w:rFonts w:asciiTheme="majorBidi" w:eastAsia="Calibri" w:hAnsiTheme="majorBidi" w:hint="cs"/>
                <w:sz w:val="32"/>
                <w:szCs w:val="32"/>
              </w:rPr>
              <w:t>25</w:t>
            </w:r>
          </w:p>
        </w:tc>
      </w:tr>
      <w:tr w:rsidR="00553366" w:rsidRPr="004D4F54" w14:paraId="3F72703E" w14:textId="77777777" w:rsidTr="0039481B">
        <w:trPr>
          <w:trHeight w:val="20"/>
        </w:trPr>
        <w:tc>
          <w:tcPr>
            <w:tcW w:w="4422" w:type="dxa"/>
          </w:tcPr>
          <w:p w14:paraId="1AAC7045" w14:textId="0158DEF9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D4F5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4D4F54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มิถุนายน </w:t>
            </w:r>
            <w:r w:rsidRPr="004D4F54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2B865D6C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1,325</w:t>
            </w:r>
          </w:p>
        </w:tc>
        <w:tc>
          <w:tcPr>
            <w:tcW w:w="142" w:type="dxa"/>
          </w:tcPr>
          <w:p w14:paraId="2F6368E9" w14:textId="77777777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5D67E3EC" w:rsidR="00553366" w:rsidRPr="004D4F54" w:rsidRDefault="00553366" w:rsidP="0055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113</w:t>
            </w:r>
          </w:p>
        </w:tc>
      </w:tr>
    </w:tbl>
    <w:p w14:paraId="2ED8FD49" w14:textId="77777777" w:rsidR="00B82F03" w:rsidRDefault="00B82F03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17E292A7" w14:textId="4E806614" w:rsidR="004161F4" w:rsidRPr="004D4F54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4D4F54">
        <w:rPr>
          <w:rFonts w:ascii="Angsana New" w:eastAsia="Calibri" w:hAnsi="Angsana New"/>
          <w:b/>
          <w:bCs/>
          <w:sz w:val="32"/>
          <w:szCs w:val="32"/>
        </w:rPr>
        <w:t>1</w:t>
      </w:r>
      <w:r w:rsidR="00C604F2" w:rsidRPr="004D4F54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4D4F54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4D4F54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4D4F54">
        <w:rPr>
          <w:rFonts w:ascii="Angsana New" w:eastAsia="Calibri" w:hAnsi="Angsana New"/>
          <w:b/>
          <w:bCs/>
          <w:sz w:val="32"/>
          <w:szCs w:val="32"/>
          <w:cs/>
        </w:rPr>
        <w:t>สินทรัพย์</w:t>
      </w:r>
      <w:r w:rsidR="008E2433" w:rsidRPr="004D4F54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(</w:t>
      </w:r>
      <w:r w:rsidR="00901780" w:rsidRPr="004D4F54">
        <w:rPr>
          <w:rFonts w:ascii="Angsana New" w:eastAsia="Calibri" w:hAnsi="Angsana New" w:hint="cs"/>
          <w:b/>
          <w:bCs/>
          <w:sz w:val="32"/>
          <w:szCs w:val="32"/>
          <w:cs/>
        </w:rPr>
        <w:t>หนี้สิน</w:t>
      </w:r>
      <w:r w:rsidR="008E2433" w:rsidRPr="004D4F54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) </w:t>
      </w:r>
      <w:r w:rsidR="004161F4" w:rsidRPr="004D4F54">
        <w:rPr>
          <w:rFonts w:ascii="Angsana New" w:eastAsia="Calibri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A20C20B" w14:textId="3A8919D5" w:rsidR="00E0028F" w:rsidRPr="004D4F54" w:rsidRDefault="004161F4" w:rsidP="00CD4009">
      <w:pPr>
        <w:tabs>
          <w:tab w:val="clear" w:pos="227"/>
        </w:tabs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4D4F54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="008E2433" w:rsidRPr="004D4F54">
        <w:rPr>
          <w:rFonts w:ascii="Angsana New" w:eastAsia="Calibri" w:hAnsi="Angsana New" w:hint="cs"/>
          <w:sz w:val="32"/>
          <w:szCs w:val="32"/>
          <w:cs/>
        </w:rPr>
        <w:t xml:space="preserve"> (</w:t>
      </w:r>
      <w:r w:rsidR="00901780" w:rsidRPr="004D4F54">
        <w:rPr>
          <w:rFonts w:ascii="Angsana New" w:eastAsia="Calibri" w:hAnsi="Angsana New" w:hint="cs"/>
          <w:sz w:val="32"/>
          <w:szCs w:val="32"/>
          <w:cs/>
        </w:rPr>
        <w:t>หนี้สิน</w:t>
      </w:r>
      <w:r w:rsidR="008E2433" w:rsidRPr="004D4F54">
        <w:rPr>
          <w:rFonts w:ascii="Angsana New" w:eastAsia="Calibri" w:hAnsi="Angsana New" w:hint="cs"/>
          <w:sz w:val="32"/>
          <w:szCs w:val="32"/>
          <w:cs/>
        </w:rPr>
        <w:t xml:space="preserve">) </w:t>
      </w:r>
      <w:r w:rsidRPr="004D4F54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="004D4F54" w:rsidRPr="004D4F54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6840A6">
        <w:rPr>
          <w:rFonts w:ascii="Angsana New" w:hAnsi="Angsana New"/>
          <w:sz w:val="32"/>
          <w:szCs w:val="32"/>
        </w:rPr>
        <w:t>30</w:t>
      </w:r>
      <w:r w:rsidR="004D4F54" w:rsidRPr="004D4F5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D4F54" w:rsidRPr="004D4F54">
        <w:rPr>
          <w:rFonts w:ascii="Angsana New" w:hAnsi="Angsana New"/>
          <w:sz w:val="32"/>
          <w:szCs w:val="32"/>
        </w:rPr>
        <w:t>2564</w:t>
      </w:r>
      <w:r w:rsidR="004D4F54" w:rsidRPr="004D4F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1"/>
        <w:gridCol w:w="1135"/>
        <w:gridCol w:w="141"/>
        <w:gridCol w:w="1277"/>
        <w:gridCol w:w="142"/>
        <w:gridCol w:w="1275"/>
      </w:tblGrid>
      <w:tr w:rsidR="008A0469" w:rsidRPr="00FA5B1F" w14:paraId="0C3432A6" w14:textId="77777777" w:rsidTr="00FA5B1F">
        <w:tc>
          <w:tcPr>
            <w:tcW w:w="3601" w:type="dxa"/>
          </w:tcPr>
          <w:p w14:paraId="05C114BD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FA5B1F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0469" w:rsidRPr="00FA5B1F" w14:paraId="15583B89" w14:textId="77777777" w:rsidTr="00FA5B1F">
        <w:tc>
          <w:tcPr>
            <w:tcW w:w="3601" w:type="dxa"/>
          </w:tcPr>
          <w:p w14:paraId="4987C593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FA5B1F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A0469" w:rsidRPr="00FA5B1F" w14:paraId="400C90EE" w14:textId="77777777" w:rsidTr="00FA5B1F">
        <w:tc>
          <w:tcPr>
            <w:tcW w:w="3601" w:type="dxa"/>
          </w:tcPr>
          <w:p w14:paraId="74F0C5AB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FA5B1F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FA5B1F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FA5B1F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</w:tc>
      </w:tr>
      <w:tr w:rsidR="008A0469" w:rsidRPr="00FA5B1F" w14:paraId="3AC735DA" w14:textId="77777777" w:rsidTr="00FA5B1F">
        <w:tc>
          <w:tcPr>
            <w:tcW w:w="3601" w:type="dxa"/>
          </w:tcPr>
          <w:p w14:paraId="3D20CF6E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7EA336F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6EC42BEC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FA5B1F" w:rsidRDefault="00BE2BBD" w:rsidP="000727B5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74841F15" w:rsidR="00BE2BBD" w:rsidRPr="00FA5B1F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D4F54" w:rsidRPr="00FA5B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4D4F54"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A0469" w:rsidRPr="00FA5B1F" w14:paraId="31FADEEF" w14:textId="77777777" w:rsidTr="00FA5B1F">
        <w:tc>
          <w:tcPr>
            <w:tcW w:w="3601" w:type="dxa"/>
            <w:shd w:val="clear" w:color="auto" w:fill="auto"/>
          </w:tcPr>
          <w:p w14:paraId="0769B674" w14:textId="77777777" w:rsidR="00BE2BBD" w:rsidRPr="00FA5B1F" w:rsidRDefault="00BE2BBD" w:rsidP="0007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FA5B1F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96A5AF" w14:textId="77777777" w:rsidR="00BE2BBD" w:rsidRPr="00FA5B1F" w:rsidRDefault="00BE2BBD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5EF7AE" w14:textId="77777777" w:rsidR="00BE2BBD" w:rsidRPr="00FA5B1F" w:rsidRDefault="00BE2BBD" w:rsidP="000727B5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7507E29" w14:textId="77777777" w:rsidR="00BE2BBD" w:rsidRPr="00FA5B1F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604F4B0" w14:textId="77777777" w:rsidR="00BE2BBD" w:rsidRPr="00FA5B1F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2BDF46" w14:textId="77777777" w:rsidR="00BE2BBD" w:rsidRPr="00FA5B1F" w:rsidRDefault="00BE2BBD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216A62" w14:textId="77777777" w:rsidR="00BE2BBD" w:rsidRPr="00FA5B1F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009" w:rsidRPr="00FA5B1F" w14:paraId="67112862" w14:textId="77777777" w:rsidTr="00FA5B1F">
        <w:tc>
          <w:tcPr>
            <w:tcW w:w="3601" w:type="dxa"/>
            <w:shd w:val="clear" w:color="auto" w:fill="auto"/>
          </w:tcPr>
          <w:p w14:paraId="00474C8C" w14:textId="77777777" w:rsidR="00CD4009" w:rsidRPr="00FA5B1F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4A50428B" w14:textId="77777777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2,465</w:t>
            </w:r>
          </w:p>
        </w:tc>
        <w:tc>
          <w:tcPr>
            <w:tcW w:w="141" w:type="dxa"/>
          </w:tcPr>
          <w:p w14:paraId="0415A45F" w14:textId="77777777" w:rsidR="00CD4009" w:rsidRPr="00FA5B1F" w:rsidRDefault="00CD4009" w:rsidP="00CD400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4F7227" w14:textId="0E4E9B56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280</w:t>
            </w:r>
          </w:p>
        </w:tc>
        <w:tc>
          <w:tcPr>
            <w:tcW w:w="141" w:type="dxa"/>
          </w:tcPr>
          <w:p w14:paraId="7BDB315C" w14:textId="77777777" w:rsidR="00CD4009" w:rsidRPr="00FA5B1F" w:rsidRDefault="00CD4009" w:rsidP="00CD400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301858B" w14:textId="42C290E6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6CE75D" w14:textId="77777777" w:rsidR="00CD4009" w:rsidRPr="00FA5B1F" w:rsidRDefault="00CD4009" w:rsidP="00CD400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F4814C" w14:textId="649DE8FC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2,745</w:t>
            </w:r>
          </w:p>
        </w:tc>
      </w:tr>
      <w:tr w:rsidR="00CD4009" w:rsidRPr="00FA5B1F" w14:paraId="246005DE" w14:textId="77777777" w:rsidTr="00EF26EB">
        <w:trPr>
          <w:trHeight w:val="270"/>
        </w:trPr>
        <w:tc>
          <w:tcPr>
            <w:tcW w:w="3601" w:type="dxa"/>
            <w:shd w:val="clear" w:color="auto" w:fill="auto"/>
          </w:tcPr>
          <w:p w14:paraId="173D7371" w14:textId="30023E46" w:rsidR="00CD4009" w:rsidRPr="003234A2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4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234A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ขาดทุนจากการด้อยค่าลูกหนี้ต</w:t>
            </w:r>
            <w:r w:rsidR="003234A2" w:rsidRPr="003234A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าม</w:t>
            </w:r>
            <w:r w:rsidRPr="003234A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5" w:type="dxa"/>
          </w:tcPr>
          <w:p w14:paraId="2B826E06" w14:textId="4529DF36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5C3A9F5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E5BE44E" w14:textId="7BB3899D" w:rsidR="00CD4009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168</w:t>
            </w:r>
          </w:p>
        </w:tc>
        <w:tc>
          <w:tcPr>
            <w:tcW w:w="141" w:type="dxa"/>
            <w:vAlign w:val="bottom"/>
          </w:tcPr>
          <w:p w14:paraId="26528F68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854410D" w14:textId="19BA36EC" w:rsidR="00CD4009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350795F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14D0FB3" w14:textId="1A951B9D" w:rsidR="00CD4009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168</w:t>
            </w:r>
          </w:p>
        </w:tc>
      </w:tr>
      <w:tr w:rsidR="00CD4009" w:rsidRPr="00FA5B1F" w14:paraId="5BDC9D11" w14:textId="77777777" w:rsidTr="00FA5B1F">
        <w:trPr>
          <w:trHeight w:val="270"/>
        </w:trPr>
        <w:tc>
          <w:tcPr>
            <w:tcW w:w="3601" w:type="dxa"/>
            <w:shd w:val="clear" w:color="auto" w:fill="auto"/>
          </w:tcPr>
          <w:p w14:paraId="18472766" w14:textId="77777777" w:rsidR="00CD4009" w:rsidRPr="00FA5B1F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77777777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11,622</w:t>
            </w:r>
          </w:p>
        </w:tc>
        <w:tc>
          <w:tcPr>
            <w:tcW w:w="141" w:type="dxa"/>
          </w:tcPr>
          <w:p w14:paraId="4C67DD8F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7ABA65E" w14:textId="3A525452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2,222</w:t>
            </w:r>
          </w:p>
        </w:tc>
        <w:tc>
          <w:tcPr>
            <w:tcW w:w="141" w:type="dxa"/>
            <w:vAlign w:val="bottom"/>
          </w:tcPr>
          <w:p w14:paraId="1F1A41D0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D5B7DFC" w14:textId="3D3DA73D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D913E3" w14:textId="1896E87B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13,844</w:t>
            </w:r>
          </w:p>
        </w:tc>
      </w:tr>
      <w:tr w:rsidR="00CD4009" w:rsidRPr="00FA5B1F" w14:paraId="461F9F13" w14:textId="77777777" w:rsidTr="00FA5B1F">
        <w:trPr>
          <w:trHeight w:val="270"/>
        </w:trPr>
        <w:tc>
          <w:tcPr>
            <w:tcW w:w="3601" w:type="dxa"/>
            <w:shd w:val="clear" w:color="auto" w:fill="auto"/>
          </w:tcPr>
          <w:p w14:paraId="39827875" w14:textId="77777777" w:rsidR="00CD4009" w:rsidRPr="00FA5B1F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77777777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1" w:type="dxa"/>
          </w:tcPr>
          <w:p w14:paraId="77D7C93C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50003A" w14:textId="215EDC3A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FB659A8" w14:textId="0145A748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354186" w14:textId="094714F7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</w:tr>
      <w:tr w:rsidR="00E35630" w:rsidRPr="00FA5B1F" w14:paraId="45201CD1" w14:textId="77777777" w:rsidTr="00EF26EB">
        <w:tc>
          <w:tcPr>
            <w:tcW w:w="3601" w:type="dxa"/>
            <w:shd w:val="clear" w:color="auto" w:fill="auto"/>
          </w:tcPr>
          <w:p w14:paraId="3DC9B35E" w14:textId="77777777" w:rsidR="00E35630" w:rsidRPr="00FA5B1F" w:rsidRDefault="00E35630" w:rsidP="00EF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DF2F2B7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41" w:type="dxa"/>
          </w:tcPr>
          <w:p w14:paraId="6C5640F4" w14:textId="77777777" w:rsidR="00E35630" w:rsidRPr="00FA5B1F" w:rsidRDefault="00E35630" w:rsidP="00EF26EB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AED3" w14:textId="73372C48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(1,62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F6DBAEE" w14:textId="77777777" w:rsidR="00E35630" w:rsidRPr="00FA5B1F" w:rsidRDefault="00E35630" w:rsidP="00EF26EB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FA913FA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4703DA7" w14:textId="77777777" w:rsidR="00E35630" w:rsidRPr="00FA5B1F" w:rsidRDefault="00E35630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0FA15B8" w14:textId="063EB622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4009" w:rsidRPr="00FA5B1F" w14:paraId="0ACCAB46" w14:textId="77777777" w:rsidTr="00E35630">
        <w:tc>
          <w:tcPr>
            <w:tcW w:w="3601" w:type="dxa"/>
            <w:shd w:val="clear" w:color="auto" w:fill="auto"/>
          </w:tcPr>
          <w:p w14:paraId="78F8393A" w14:textId="77777777" w:rsidR="00CD4009" w:rsidRPr="00FA5B1F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3248D4C8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41" w:type="dxa"/>
          </w:tcPr>
          <w:p w14:paraId="6D74E5F8" w14:textId="77777777" w:rsidR="00CD4009" w:rsidRPr="00FA5B1F" w:rsidRDefault="00CD4009" w:rsidP="00CD400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8A74724" w14:textId="7C7AD7ED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04610739" w14:textId="77777777" w:rsidR="00CD4009" w:rsidRPr="00FA5B1F" w:rsidRDefault="00CD4009" w:rsidP="00CD400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95ED2B4" w14:textId="71F7BA63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5F152" w14:textId="77777777" w:rsidR="00CD4009" w:rsidRPr="00FA5B1F" w:rsidRDefault="00CD4009" w:rsidP="00CD400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C7BDE3" w14:textId="13435179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35630" w:rsidRPr="00FA5B1F" w14:paraId="2F5857B5" w14:textId="77777777" w:rsidTr="00E35630">
        <w:trPr>
          <w:trHeight w:val="270"/>
        </w:trPr>
        <w:tc>
          <w:tcPr>
            <w:tcW w:w="3601" w:type="dxa"/>
            <w:shd w:val="clear" w:color="auto" w:fill="auto"/>
          </w:tcPr>
          <w:p w14:paraId="2646CED1" w14:textId="77777777" w:rsidR="00E35630" w:rsidRPr="00FA5B1F" w:rsidRDefault="00E35630" w:rsidP="00EF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43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0578E452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2,551</w:t>
            </w:r>
          </w:p>
        </w:tc>
        <w:tc>
          <w:tcPr>
            <w:tcW w:w="141" w:type="dxa"/>
          </w:tcPr>
          <w:p w14:paraId="09DBE0B4" w14:textId="77777777" w:rsidR="00E35630" w:rsidRPr="00FA5B1F" w:rsidRDefault="00E35630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34814BC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41" w:type="dxa"/>
            <w:vAlign w:val="bottom"/>
          </w:tcPr>
          <w:p w14:paraId="0F5044BF" w14:textId="77777777" w:rsidR="00E35630" w:rsidRPr="00FA5B1F" w:rsidRDefault="00E35630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569FBB3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DE9D13B" w14:textId="77777777" w:rsidR="00E35630" w:rsidRPr="00FA5B1F" w:rsidRDefault="00E35630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E0C77B0" w14:textId="77777777" w:rsidR="00E35630" w:rsidRPr="00FA5B1F" w:rsidRDefault="00E35630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2,657</w:t>
            </w:r>
          </w:p>
        </w:tc>
      </w:tr>
      <w:tr w:rsidR="00CD4009" w:rsidRPr="00FA5B1F" w14:paraId="4375B8FE" w14:textId="77777777" w:rsidTr="00FA5B1F">
        <w:tc>
          <w:tcPr>
            <w:tcW w:w="3601" w:type="dxa"/>
          </w:tcPr>
          <w:p w14:paraId="2B688341" w14:textId="15F5BA29" w:rsidR="00CD4009" w:rsidRPr="00FA5B1F" w:rsidRDefault="00CD4009" w:rsidP="00CD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801CEB" w14:textId="77777777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18,389</w:t>
            </w:r>
          </w:p>
        </w:tc>
        <w:tc>
          <w:tcPr>
            <w:tcW w:w="141" w:type="dxa"/>
          </w:tcPr>
          <w:p w14:paraId="44E24813" w14:textId="77777777" w:rsidR="00CD4009" w:rsidRPr="00FA5B1F" w:rsidRDefault="00CD4009" w:rsidP="00CD400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7F3DF8A" w14:textId="7DF5BE98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1,315</w:t>
            </w:r>
          </w:p>
        </w:tc>
        <w:tc>
          <w:tcPr>
            <w:tcW w:w="141" w:type="dxa"/>
          </w:tcPr>
          <w:p w14:paraId="21D3746C" w14:textId="77777777" w:rsidR="00CD4009" w:rsidRPr="00FA5B1F" w:rsidRDefault="00CD4009" w:rsidP="00CD400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8260B0E" w14:textId="3A76BA93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82FE49" w14:textId="77777777" w:rsidR="00CD4009" w:rsidRPr="00FA5B1F" w:rsidRDefault="00CD4009" w:rsidP="00CD4009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622D6F" w14:textId="520D367E" w:rsidR="00CD4009" w:rsidRPr="00FA5B1F" w:rsidRDefault="00CD4009" w:rsidP="00CD400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19,704</w:t>
            </w:r>
          </w:p>
        </w:tc>
      </w:tr>
    </w:tbl>
    <w:p w14:paraId="14CE0765" w14:textId="7BC3A34B" w:rsidR="00B32000" w:rsidRDefault="00B32000">
      <w:pPr>
        <w:rPr>
          <w:color w:val="FF0000"/>
        </w:rPr>
      </w:pPr>
    </w:p>
    <w:p w14:paraId="1B5C6949" w14:textId="433FE4DE" w:rsidR="00FA5B1F" w:rsidRDefault="00FA5B1F">
      <w:pPr>
        <w:rPr>
          <w:color w:val="FF0000"/>
        </w:rPr>
      </w:pPr>
    </w:p>
    <w:p w14:paraId="053C0034" w14:textId="69E07F6A" w:rsidR="00FA5B1F" w:rsidRDefault="00FA5B1F">
      <w:pPr>
        <w:rPr>
          <w:color w:val="FF0000"/>
        </w:rPr>
      </w:pPr>
    </w:p>
    <w:p w14:paraId="6484EC02" w14:textId="5A5EF526" w:rsidR="00FA5B1F" w:rsidRDefault="00FA5B1F">
      <w:pPr>
        <w:rPr>
          <w:color w:val="FF0000"/>
        </w:rPr>
      </w:pP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8A0469" w:rsidRPr="00FA5B1F" w14:paraId="3029BFDB" w14:textId="77777777" w:rsidTr="00D60492">
        <w:tc>
          <w:tcPr>
            <w:tcW w:w="3515" w:type="dxa"/>
          </w:tcPr>
          <w:p w14:paraId="6FDEBF45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604F2" w:rsidRPr="00FA5B1F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0469" w:rsidRPr="00FA5B1F" w14:paraId="2EC8B121" w14:textId="77777777" w:rsidTr="00D60492">
        <w:tc>
          <w:tcPr>
            <w:tcW w:w="3515" w:type="dxa"/>
          </w:tcPr>
          <w:p w14:paraId="4CB2076E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604F2" w:rsidRPr="00FA5B1F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469" w:rsidRPr="00FA5B1F" w14:paraId="77171C90" w14:textId="77777777" w:rsidTr="00D60492">
        <w:tc>
          <w:tcPr>
            <w:tcW w:w="3515" w:type="dxa"/>
          </w:tcPr>
          <w:p w14:paraId="644010BC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604F2" w:rsidRPr="00FA5B1F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604F2" w:rsidRPr="00FA5B1F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604F2" w:rsidRPr="00FA5B1F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8A0469" w:rsidRPr="00FA5B1F" w14:paraId="66DEF5CF" w14:textId="77777777" w:rsidTr="00D60492">
        <w:tc>
          <w:tcPr>
            <w:tcW w:w="3515" w:type="dxa"/>
          </w:tcPr>
          <w:p w14:paraId="4CAFAB89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66F36FF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539DCF4B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604F2" w:rsidRPr="00FA5B1F" w:rsidRDefault="00C604F2" w:rsidP="0039481B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604F2" w:rsidRPr="00FA5B1F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21F1505C" w:rsidR="00C604F2" w:rsidRPr="00FA5B1F" w:rsidRDefault="006840A6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A0469" w:rsidRPr="00FA5B1F" w14:paraId="753A7ECA" w14:textId="77777777" w:rsidTr="00D60492">
        <w:tc>
          <w:tcPr>
            <w:tcW w:w="3515" w:type="dxa"/>
            <w:shd w:val="clear" w:color="auto" w:fill="auto"/>
          </w:tcPr>
          <w:p w14:paraId="1288FFBD" w14:textId="77777777" w:rsidR="00C604F2" w:rsidRPr="00FA5B1F" w:rsidRDefault="00C604F2" w:rsidP="0007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604F2" w:rsidRPr="00FA5B1F" w:rsidRDefault="00C604F2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F546C7" w14:textId="77777777" w:rsidR="00C604F2" w:rsidRPr="00FA5B1F" w:rsidRDefault="00C604F2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3A8EDFF" w14:textId="77777777" w:rsidR="00C604F2" w:rsidRPr="00FA5B1F" w:rsidRDefault="00C604F2" w:rsidP="000727B5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BF4833" w14:textId="77777777" w:rsidR="00C604F2" w:rsidRPr="00FA5B1F" w:rsidRDefault="00C604F2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F418A0A" w14:textId="77777777" w:rsidR="00C604F2" w:rsidRPr="00FA5B1F" w:rsidRDefault="00C604F2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59A6B5" w14:textId="77777777" w:rsidR="00C604F2" w:rsidRPr="00FA5B1F" w:rsidRDefault="00C604F2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A5D3802" w14:textId="77777777" w:rsidR="00C604F2" w:rsidRPr="00FA5B1F" w:rsidRDefault="00C604F2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41A5" w:rsidRPr="00FA5B1F" w14:paraId="0A132333" w14:textId="77777777" w:rsidTr="00D60492">
        <w:tc>
          <w:tcPr>
            <w:tcW w:w="3515" w:type="dxa"/>
            <w:shd w:val="clear" w:color="auto" w:fill="auto"/>
          </w:tcPr>
          <w:p w14:paraId="601EF1F5" w14:textId="77777777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1E353779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2,014</w:t>
            </w:r>
          </w:p>
        </w:tc>
        <w:tc>
          <w:tcPr>
            <w:tcW w:w="141" w:type="dxa"/>
          </w:tcPr>
          <w:p w14:paraId="7A9DCCE8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2CAEA14" w14:textId="063B408F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(65) </w:t>
            </w:r>
          </w:p>
        </w:tc>
        <w:tc>
          <w:tcPr>
            <w:tcW w:w="141" w:type="dxa"/>
          </w:tcPr>
          <w:p w14:paraId="0D82B63E" w14:textId="77777777" w:rsidR="00C841A5" w:rsidRPr="00FA5B1F" w:rsidRDefault="00C841A5" w:rsidP="00C841A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A962C1B" w14:textId="763E75C4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</w:tcPr>
          <w:p w14:paraId="1E2701DF" w14:textId="77777777" w:rsidR="00C841A5" w:rsidRPr="00FA5B1F" w:rsidRDefault="00C841A5" w:rsidP="00C841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7F775D" w14:textId="14EFB68B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1,949 </w:t>
            </w:r>
          </w:p>
        </w:tc>
      </w:tr>
      <w:tr w:rsidR="00C841A5" w:rsidRPr="00FA5B1F" w14:paraId="5F41A057" w14:textId="77777777" w:rsidTr="00D60492">
        <w:trPr>
          <w:trHeight w:val="270"/>
        </w:trPr>
        <w:tc>
          <w:tcPr>
            <w:tcW w:w="3515" w:type="dxa"/>
            <w:shd w:val="clear" w:color="auto" w:fill="auto"/>
          </w:tcPr>
          <w:p w14:paraId="1B3A0B09" w14:textId="77777777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1CC611E4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8,142</w:t>
            </w:r>
          </w:p>
        </w:tc>
        <w:tc>
          <w:tcPr>
            <w:tcW w:w="141" w:type="dxa"/>
          </w:tcPr>
          <w:p w14:paraId="75A92573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0EB3DF" w14:textId="59F8726A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1,610 </w:t>
            </w:r>
          </w:p>
        </w:tc>
        <w:tc>
          <w:tcPr>
            <w:tcW w:w="141" w:type="dxa"/>
            <w:vAlign w:val="bottom"/>
          </w:tcPr>
          <w:p w14:paraId="50175F08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BA59AD6" w14:textId="5538C415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B31D0EC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128A4A9" w14:textId="4B3A9F61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9,752 </w:t>
            </w:r>
          </w:p>
        </w:tc>
      </w:tr>
      <w:tr w:rsidR="00C841A5" w:rsidRPr="00FA5B1F" w14:paraId="5808D950" w14:textId="77777777" w:rsidTr="00D60492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77777777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6922FAFB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41" w:type="dxa"/>
          </w:tcPr>
          <w:p w14:paraId="7E0358E7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176A16F" w14:textId="2B4A3602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1F1C018F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0748373" w14:textId="7DC73869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0E3849A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30022" w14:textId="23011E83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318 </w:t>
            </w:r>
          </w:p>
        </w:tc>
      </w:tr>
      <w:tr w:rsidR="00382896" w:rsidRPr="00FA5B1F" w14:paraId="1BCAB8A0" w14:textId="77777777" w:rsidTr="00D60492">
        <w:tc>
          <w:tcPr>
            <w:tcW w:w="3515" w:type="dxa"/>
            <w:shd w:val="clear" w:color="auto" w:fill="auto"/>
          </w:tcPr>
          <w:p w14:paraId="0FC62743" w14:textId="77777777" w:rsidR="00382896" w:rsidRPr="00FA5B1F" w:rsidRDefault="00382896" w:rsidP="00EF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3FDCDD0D" w14:textId="77777777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41" w:type="dxa"/>
          </w:tcPr>
          <w:p w14:paraId="17191FE8" w14:textId="77777777" w:rsidR="00382896" w:rsidRPr="00FA5B1F" w:rsidRDefault="00382896" w:rsidP="00EF26EB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9E9B523" w14:textId="4D792CC2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(1,62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5D6DFD9" w14:textId="77777777" w:rsidR="00382896" w:rsidRPr="00FA5B1F" w:rsidRDefault="00382896" w:rsidP="00EF26EB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F566365" w14:textId="77777777" w:rsidR="00382896" w:rsidRPr="00FA5B1F" w:rsidRDefault="00382896" w:rsidP="00EF26EB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</w:tcPr>
          <w:p w14:paraId="202FF22F" w14:textId="77777777" w:rsidR="00382896" w:rsidRPr="00FA5B1F" w:rsidRDefault="00382896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6ABC67" w14:textId="03425AA0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41A5" w:rsidRPr="00FA5B1F" w14:paraId="29E233C8" w14:textId="77777777" w:rsidTr="00D60492">
        <w:tc>
          <w:tcPr>
            <w:tcW w:w="3515" w:type="dxa"/>
            <w:shd w:val="clear" w:color="auto" w:fill="auto"/>
          </w:tcPr>
          <w:p w14:paraId="00F84482" w14:textId="77777777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4F68E1CD" w14:textId="34D35BB8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141" w:type="dxa"/>
          </w:tcPr>
          <w:p w14:paraId="05AB669F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B8C84FB" w14:textId="723FD0E6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122 </w:t>
            </w:r>
          </w:p>
        </w:tc>
        <w:tc>
          <w:tcPr>
            <w:tcW w:w="141" w:type="dxa"/>
          </w:tcPr>
          <w:p w14:paraId="78D652E4" w14:textId="77777777" w:rsidR="00C841A5" w:rsidRPr="00FA5B1F" w:rsidRDefault="00C841A5" w:rsidP="00C841A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137007E" w14:textId="54EADAE0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</w:tcPr>
          <w:p w14:paraId="461AD1CB" w14:textId="77777777" w:rsidR="00C841A5" w:rsidRPr="00FA5B1F" w:rsidRDefault="00C841A5" w:rsidP="00C841A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EF216E" w14:textId="75FC6F9E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366 </w:t>
            </w:r>
          </w:p>
        </w:tc>
      </w:tr>
      <w:tr w:rsidR="00382896" w:rsidRPr="00FA5B1F" w14:paraId="42F42F0A" w14:textId="77777777" w:rsidTr="00D60492">
        <w:trPr>
          <w:trHeight w:val="270"/>
        </w:trPr>
        <w:tc>
          <w:tcPr>
            <w:tcW w:w="3515" w:type="dxa"/>
            <w:shd w:val="clear" w:color="auto" w:fill="auto"/>
          </w:tcPr>
          <w:p w14:paraId="197E2E45" w14:textId="77777777" w:rsidR="00382896" w:rsidRPr="00FA5B1F" w:rsidRDefault="00382896" w:rsidP="00EF2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18C1C33E" w14:textId="77777777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2,358</w:t>
            </w:r>
          </w:p>
        </w:tc>
        <w:tc>
          <w:tcPr>
            <w:tcW w:w="141" w:type="dxa"/>
          </w:tcPr>
          <w:p w14:paraId="5C6BE183" w14:textId="77777777" w:rsidR="00382896" w:rsidRPr="00FA5B1F" w:rsidRDefault="00382896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B73D13" w14:textId="77777777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74 </w:t>
            </w:r>
          </w:p>
        </w:tc>
        <w:tc>
          <w:tcPr>
            <w:tcW w:w="141" w:type="dxa"/>
            <w:vAlign w:val="bottom"/>
          </w:tcPr>
          <w:p w14:paraId="5DAEDD9D" w14:textId="77777777" w:rsidR="00382896" w:rsidRPr="00FA5B1F" w:rsidRDefault="00382896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878B677" w14:textId="77777777" w:rsidR="00382896" w:rsidRPr="00FA5B1F" w:rsidRDefault="00382896" w:rsidP="00EF26EB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9FCB251" w14:textId="77777777" w:rsidR="00382896" w:rsidRPr="00FA5B1F" w:rsidRDefault="00382896" w:rsidP="00EF26E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51CB62" w14:textId="77777777" w:rsidR="00382896" w:rsidRPr="00FA5B1F" w:rsidRDefault="00382896" w:rsidP="00EF26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2,432 </w:t>
            </w:r>
          </w:p>
        </w:tc>
      </w:tr>
      <w:tr w:rsidR="00C841A5" w:rsidRPr="00FA5B1F" w14:paraId="5435760E" w14:textId="77777777" w:rsidTr="00D60492">
        <w:tc>
          <w:tcPr>
            <w:tcW w:w="3515" w:type="dxa"/>
          </w:tcPr>
          <w:p w14:paraId="656A9452" w14:textId="410A8998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4C900BB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14,180</w:t>
            </w:r>
          </w:p>
        </w:tc>
        <w:tc>
          <w:tcPr>
            <w:tcW w:w="141" w:type="dxa"/>
          </w:tcPr>
          <w:p w14:paraId="6E2DD1D5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ED7D8A7" w14:textId="522BC3E1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99F7DAB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6A504D4" w14:textId="506AA18D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</w:tcPr>
          <w:p w14:paraId="23B70E96" w14:textId="77777777" w:rsidR="00C841A5" w:rsidRPr="00FA5B1F" w:rsidRDefault="00C841A5" w:rsidP="00C841A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B7549A" w14:textId="185F4343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14,29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841A5" w:rsidRPr="00FA5B1F" w14:paraId="2E68445A" w14:textId="77777777" w:rsidTr="00D60492">
        <w:tc>
          <w:tcPr>
            <w:tcW w:w="3515" w:type="dxa"/>
          </w:tcPr>
          <w:p w14:paraId="4204EA93" w14:textId="05E95D37" w:rsidR="00C841A5" w:rsidRPr="00FA5B1F" w:rsidRDefault="00C841A5" w:rsidP="00C841A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4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หนี้สินภาษีเงินได้รอตัดบัญชี</w:t>
            </w:r>
            <w:r w:rsidR="00272F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72F5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1A7ED0E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3E2241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14B4EE3C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C24265F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6" w:space="0" w:color="auto"/>
            </w:tcBorders>
          </w:tcPr>
          <w:p w14:paraId="11E0FBA8" w14:textId="77777777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231A4B" w14:textId="77777777" w:rsidR="00C841A5" w:rsidRPr="00FA5B1F" w:rsidRDefault="00C841A5" w:rsidP="00C841A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0B4AD48" w14:textId="77777777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41A5" w:rsidRPr="00FA5B1F" w14:paraId="6D3697ED" w14:textId="77777777" w:rsidTr="00D60492">
        <w:tc>
          <w:tcPr>
            <w:tcW w:w="3515" w:type="dxa"/>
            <w:shd w:val="clear" w:color="auto" w:fill="auto"/>
          </w:tcPr>
          <w:p w14:paraId="21A52572" w14:textId="77777777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227C8BA6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6186A0E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3645C688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141" w:type="dxa"/>
          </w:tcPr>
          <w:p w14:paraId="5E420AE5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61667982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74BF03" w14:textId="77777777" w:rsidR="00C841A5" w:rsidRPr="00FA5B1F" w:rsidRDefault="00C841A5" w:rsidP="00C841A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29A5707C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</w:tr>
      <w:tr w:rsidR="00C841A5" w:rsidRPr="00FA5B1F" w14:paraId="6EED3836" w14:textId="77777777" w:rsidTr="00D60492">
        <w:tc>
          <w:tcPr>
            <w:tcW w:w="3515" w:type="dxa"/>
            <w:shd w:val="clear" w:color="auto" w:fill="auto"/>
          </w:tcPr>
          <w:p w14:paraId="70EDE1CF" w14:textId="6FD5071B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FCA2EE" w14:textId="46C209B7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03717C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A25609D" w14:textId="6973DFF6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141" w:type="dxa"/>
          </w:tcPr>
          <w:p w14:paraId="16F83437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AF7D8E7" w14:textId="33506378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48F53B" w14:textId="77777777" w:rsidR="00C841A5" w:rsidRPr="00FA5B1F" w:rsidRDefault="00C841A5" w:rsidP="00C841A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6F48DB6" w14:textId="3BC4C259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</w:tr>
      <w:tr w:rsidR="00C841A5" w:rsidRPr="00FA5B1F" w14:paraId="3FC22023" w14:textId="77777777" w:rsidTr="00D60492">
        <w:tc>
          <w:tcPr>
            <w:tcW w:w="3515" w:type="dxa"/>
            <w:shd w:val="clear" w:color="auto" w:fill="auto"/>
          </w:tcPr>
          <w:p w14:paraId="411F0D48" w14:textId="6DF54551" w:rsidR="00C841A5" w:rsidRPr="00FA5B1F" w:rsidRDefault="00C841A5" w:rsidP="00C8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5F4D4BD6" w14:textId="73ADE88E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14,180</w:t>
            </w:r>
          </w:p>
        </w:tc>
        <w:tc>
          <w:tcPr>
            <w:tcW w:w="141" w:type="dxa"/>
          </w:tcPr>
          <w:p w14:paraId="336331ED" w14:textId="77777777" w:rsidR="00C841A5" w:rsidRPr="00FA5B1F" w:rsidRDefault="00C841A5" w:rsidP="00C841A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</w:tcPr>
          <w:p w14:paraId="7F7F1B20" w14:textId="352324B9" w:rsidR="00C841A5" w:rsidRPr="00FA5B1F" w:rsidRDefault="00C841A5" w:rsidP="00C841A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A5B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A408626" w14:textId="77777777" w:rsidR="00C841A5" w:rsidRPr="00FA5B1F" w:rsidRDefault="00C841A5" w:rsidP="00C841A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28672C75" w14:textId="1B8FA91E" w:rsidR="00C841A5" w:rsidRPr="00FA5B1F" w:rsidRDefault="00C841A5" w:rsidP="00C841A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215761" w14:textId="77777777" w:rsidR="00C841A5" w:rsidRPr="00FA5B1F" w:rsidRDefault="00C841A5" w:rsidP="00C841A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2F21D3AB" w14:textId="354EE619" w:rsidR="00C841A5" w:rsidRPr="00FA5B1F" w:rsidRDefault="00C841A5" w:rsidP="00D6049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A5B1F">
              <w:rPr>
                <w:rFonts w:asciiTheme="majorBidi" w:hAnsiTheme="majorBidi" w:cstheme="majorBidi"/>
                <w:sz w:val="26"/>
                <w:szCs w:val="26"/>
              </w:rPr>
              <w:t>14,1</w:t>
            </w:r>
            <w:r w:rsidR="0072482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</w:tbl>
    <w:p w14:paraId="03591013" w14:textId="77777777" w:rsidR="00FA5B1F" w:rsidRDefault="00FA5B1F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870DC75" w14:textId="7E32F11E" w:rsidR="00FD3B83" w:rsidRPr="006840A6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840A6">
        <w:rPr>
          <w:rFonts w:ascii="Angsana New" w:hAnsi="Angsana New"/>
          <w:b/>
          <w:bCs/>
          <w:sz w:val="32"/>
          <w:szCs w:val="32"/>
        </w:rPr>
        <w:t>1</w:t>
      </w:r>
      <w:r w:rsidR="00C604F2" w:rsidRPr="006840A6">
        <w:rPr>
          <w:rFonts w:ascii="Angsana New" w:hAnsi="Angsana New"/>
          <w:b/>
          <w:bCs/>
          <w:sz w:val="32"/>
          <w:szCs w:val="32"/>
        </w:rPr>
        <w:t>6</w:t>
      </w:r>
      <w:r w:rsidRPr="006840A6">
        <w:rPr>
          <w:rFonts w:ascii="Angsana New" w:hAnsi="Angsana New"/>
          <w:b/>
          <w:bCs/>
          <w:sz w:val="32"/>
          <w:szCs w:val="32"/>
        </w:rPr>
        <w:t>.</w:t>
      </w:r>
      <w:r w:rsidRPr="006840A6">
        <w:rPr>
          <w:rFonts w:ascii="Angsana New" w:hAnsi="Angsana New"/>
          <w:b/>
          <w:bCs/>
          <w:sz w:val="32"/>
          <w:szCs w:val="32"/>
        </w:rPr>
        <w:tab/>
      </w:r>
      <w:r w:rsidRPr="006840A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6840A6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840A6" w:rsidRPr="006840A6" w14:paraId="028A3DAF" w14:textId="77777777" w:rsidTr="00D60492">
        <w:tc>
          <w:tcPr>
            <w:tcW w:w="3457" w:type="dxa"/>
          </w:tcPr>
          <w:p w14:paraId="502E06D4" w14:textId="77777777" w:rsidR="00FD3B83" w:rsidRPr="006840A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6840A6" w:rsidRDefault="00FD3B83" w:rsidP="00B32000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840A6" w:rsidRPr="006840A6" w14:paraId="5D4816CE" w14:textId="77777777" w:rsidTr="00D60492">
        <w:tc>
          <w:tcPr>
            <w:tcW w:w="3457" w:type="dxa"/>
          </w:tcPr>
          <w:p w14:paraId="0C6D0A84" w14:textId="77777777" w:rsidR="00FD3B83" w:rsidRPr="006840A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6840A6" w:rsidRDefault="00FD3B83" w:rsidP="00B3200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6840A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6840A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0A6" w:rsidRPr="006840A6" w14:paraId="0ACAAD9C" w14:textId="77777777" w:rsidTr="00D6049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E59AC8" w14:textId="60F8EC6A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59C21EE7" w14:textId="6E6E5ECA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7286CAC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26EF8BD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08144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26495283" w14:textId="6C5C15B2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5EF3C23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1515A49C" w14:textId="77777777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7A589FFA" w:rsidR="006840A6" w:rsidRPr="006840A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82D7E" w:rsidRPr="006840A6" w14:paraId="4FE044DD" w14:textId="77777777" w:rsidTr="00D6049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582D7E" w:rsidRPr="006840A6" w:rsidRDefault="00582D7E" w:rsidP="00582D7E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224443CF" w:rsidR="00582D7E" w:rsidRPr="006840A6" w:rsidRDefault="00D60492" w:rsidP="00582D7E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85,000</w:t>
            </w:r>
          </w:p>
        </w:tc>
        <w:tc>
          <w:tcPr>
            <w:tcW w:w="134" w:type="dxa"/>
          </w:tcPr>
          <w:p w14:paraId="24B31CD6" w14:textId="77777777" w:rsidR="00582D7E" w:rsidRPr="006840A6" w:rsidRDefault="00582D7E" w:rsidP="00582D7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4" w:type="dxa"/>
          </w:tcPr>
          <w:p w14:paraId="1458FD50" w14:textId="77777777" w:rsidR="00582D7E" w:rsidRPr="006840A6" w:rsidRDefault="00582D7E" w:rsidP="00582D7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270AD5DA" w:rsidR="00582D7E" w:rsidRPr="00582D7E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60</w:t>
            </w:r>
            <w:r w:rsidRPr="00582D7E">
              <w:rPr>
                <w:rFonts w:asciiTheme="majorBidi" w:hAnsiTheme="majorBidi"/>
                <w:sz w:val="26"/>
                <w:szCs w:val="26"/>
              </w:rPr>
              <w:t>,</w:t>
            </w:r>
            <w:r w:rsidRPr="006840A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34" w:type="dxa"/>
          </w:tcPr>
          <w:p w14:paraId="0F2E5A4C" w14:textId="77777777" w:rsidR="00582D7E" w:rsidRPr="006840A6" w:rsidRDefault="00582D7E" w:rsidP="00582D7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</w:rPr>
              <w:t>75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0A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582D7E" w:rsidRPr="006840A6" w14:paraId="489885FF" w14:textId="77777777" w:rsidTr="00D6049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582D7E" w:rsidRPr="006840A6" w:rsidRDefault="00582D7E" w:rsidP="00582D7E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6840A6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1BE0FB6A" w:rsidR="00582D7E" w:rsidRPr="006840A6" w:rsidRDefault="00D60492" w:rsidP="00582D7E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491,722</w:t>
            </w:r>
          </w:p>
        </w:tc>
        <w:tc>
          <w:tcPr>
            <w:tcW w:w="134" w:type="dxa"/>
          </w:tcPr>
          <w:p w14:paraId="4383ED8E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368,175</w:t>
            </w:r>
          </w:p>
        </w:tc>
        <w:tc>
          <w:tcPr>
            <w:tcW w:w="134" w:type="dxa"/>
          </w:tcPr>
          <w:p w14:paraId="43CBEFB3" w14:textId="77777777" w:rsidR="00582D7E" w:rsidRPr="006840A6" w:rsidRDefault="00582D7E" w:rsidP="00582D7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72B297E1" w:rsidR="00582D7E" w:rsidRPr="00582D7E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82D7E">
              <w:rPr>
                <w:rFonts w:asciiTheme="majorBidi" w:hAnsiTheme="majorBidi"/>
                <w:sz w:val="26"/>
                <w:szCs w:val="26"/>
                <w:cs/>
              </w:rPr>
              <w:t>472</w:t>
            </w:r>
            <w:r w:rsidRPr="00582D7E">
              <w:rPr>
                <w:rFonts w:asciiTheme="majorBidi" w:hAnsiTheme="majorBidi"/>
                <w:sz w:val="26"/>
                <w:szCs w:val="26"/>
              </w:rPr>
              <w:t>,</w:t>
            </w:r>
            <w:r w:rsidRPr="00582D7E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</w:tcPr>
          <w:p w14:paraId="77EAB6BB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</w:rPr>
              <w:t>353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0A6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  <w:tr w:rsidR="00582D7E" w:rsidRPr="006840A6" w14:paraId="32106909" w14:textId="77777777" w:rsidTr="00D6049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582D7E" w:rsidRPr="006840A6" w:rsidRDefault="00582D7E" w:rsidP="00582D7E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63037A6B" w:rsidR="00582D7E" w:rsidRPr="006840A6" w:rsidRDefault="00D60492" w:rsidP="00582D7E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576,722</w:t>
            </w:r>
          </w:p>
        </w:tc>
        <w:tc>
          <w:tcPr>
            <w:tcW w:w="134" w:type="dxa"/>
          </w:tcPr>
          <w:p w14:paraId="5A8E8E8F" w14:textId="77777777" w:rsidR="00582D7E" w:rsidRPr="006840A6" w:rsidRDefault="00582D7E" w:rsidP="00582D7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468,175</w:t>
            </w:r>
          </w:p>
        </w:tc>
        <w:tc>
          <w:tcPr>
            <w:tcW w:w="134" w:type="dxa"/>
          </w:tcPr>
          <w:p w14:paraId="5AEBDD86" w14:textId="77777777" w:rsidR="00582D7E" w:rsidRPr="006840A6" w:rsidRDefault="00582D7E" w:rsidP="00582D7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4F2D5CCA" w:rsidR="00582D7E" w:rsidRPr="00582D7E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82D7E">
              <w:rPr>
                <w:rFonts w:asciiTheme="majorBidi" w:hAnsiTheme="majorBidi"/>
                <w:sz w:val="26"/>
                <w:szCs w:val="26"/>
                <w:cs/>
              </w:rPr>
              <w:t>532</w:t>
            </w:r>
            <w:r w:rsidRPr="00582D7E">
              <w:rPr>
                <w:rFonts w:asciiTheme="majorBidi" w:hAnsiTheme="majorBidi"/>
                <w:sz w:val="26"/>
                <w:szCs w:val="26"/>
              </w:rPr>
              <w:t>,</w:t>
            </w:r>
            <w:r w:rsidRPr="00582D7E">
              <w:rPr>
                <w:rFonts w:asciiTheme="majorBidi" w:hAnsiTheme="majorBidi"/>
                <w:sz w:val="26"/>
                <w:szCs w:val="26"/>
                <w:cs/>
              </w:rPr>
              <w:t>585</w:t>
            </w:r>
          </w:p>
        </w:tc>
        <w:tc>
          <w:tcPr>
            <w:tcW w:w="134" w:type="dxa"/>
          </w:tcPr>
          <w:p w14:paraId="438806AF" w14:textId="77777777" w:rsidR="00582D7E" w:rsidRPr="006840A6" w:rsidRDefault="00582D7E" w:rsidP="00582D7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77777777" w:rsidR="00582D7E" w:rsidRPr="006840A6" w:rsidRDefault="00582D7E" w:rsidP="00582D7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/>
                <w:sz w:val="26"/>
                <w:szCs w:val="26"/>
              </w:rPr>
              <w:t>428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0A6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</w:tbl>
    <w:p w14:paraId="4E61D242" w14:textId="77777777" w:rsidR="00B32000" w:rsidRPr="00565FBE" w:rsidRDefault="00B32000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A9A3A36" w14:textId="303657F0" w:rsidR="00EC2B32" w:rsidRPr="00FA5B1F" w:rsidRDefault="00EC2B32" w:rsidP="00FA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5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40A6" w:rsidRPr="00FA5B1F">
        <w:rPr>
          <w:rFonts w:ascii="Angsana New" w:hAnsi="Angsana New"/>
          <w:sz w:val="32"/>
          <w:szCs w:val="32"/>
        </w:rPr>
        <w:t xml:space="preserve">30 </w:t>
      </w:r>
      <w:r w:rsidR="006840A6" w:rsidRPr="00FA5B1F">
        <w:rPr>
          <w:rFonts w:ascii="Angsana New" w:hAnsi="Angsana New" w:hint="cs"/>
          <w:sz w:val="32"/>
          <w:szCs w:val="32"/>
          <w:cs/>
        </w:rPr>
        <w:t>มิถุนายน</w:t>
      </w:r>
      <w:r w:rsidRPr="00FA5B1F">
        <w:rPr>
          <w:rFonts w:ascii="Angsana New" w:hAnsi="Angsana New"/>
          <w:sz w:val="32"/>
          <w:szCs w:val="32"/>
          <w:cs/>
        </w:rPr>
        <w:t xml:space="preserve"> </w:t>
      </w:r>
      <w:r w:rsidRPr="00FA5B1F">
        <w:rPr>
          <w:rFonts w:ascii="Angsana New" w:hAnsi="Angsana New"/>
          <w:sz w:val="32"/>
          <w:szCs w:val="32"/>
        </w:rPr>
        <w:t xml:space="preserve">2564 </w:t>
      </w:r>
      <w:r w:rsidRPr="00FA5B1F">
        <w:rPr>
          <w:rFonts w:ascii="Angsana New" w:hAnsi="Angsana New" w:hint="cs"/>
          <w:sz w:val="32"/>
          <w:szCs w:val="32"/>
          <w:cs/>
        </w:rPr>
        <w:t>และ</w:t>
      </w:r>
      <w:r w:rsidRPr="00FA5B1F">
        <w:rPr>
          <w:rFonts w:ascii="Angsana New" w:hAnsi="Angsana New"/>
          <w:sz w:val="32"/>
          <w:szCs w:val="32"/>
          <w:cs/>
        </w:rPr>
        <w:t xml:space="preserve">วันที่ </w:t>
      </w:r>
      <w:r w:rsidRPr="00FA5B1F">
        <w:rPr>
          <w:rFonts w:ascii="Angsana New" w:hAnsi="Angsana New"/>
          <w:sz w:val="32"/>
          <w:szCs w:val="32"/>
        </w:rPr>
        <w:t>31</w:t>
      </w:r>
      <w:r w:rsidRPr="00FA5B1F">
        <w:rPr>
          <w:rFonts w:ascii="Angsana New" w:hAnsi="Angsana New"/>
          <w:sz w:val="32"/>
          <w:szCs w:val="32"/>
          <w:cs/>
        </w:rPr>
        <w:t xml:space="preserve"> </w:t>
      </w:r>
      <w:r w:rsidRPr="00FA5B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5B1F">
        <w:rPr>
          <w:rFonts w:ascii="Angsana New" w:hAnsi="Angsana New"/>
          <w:sz w:val="32"/>
          <w:szCs w:val="32"/>
        </w:rPr>
        <w:t>2563</w:t>
      </w:r>
      <w:r w:rsidRPr="00FA5B1F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FA5B1F">
        <w:rPr>
          <w:rFonts w:ascii="Angsana New" w:hAnsi="Angsana New"/>
          <w:sz w:val="32"/>
          <w:szCs w:val="32"/>
        </w:rPr>
        <w:t xml:space="preserve">2,045 </w:t>
      </w:r>
      <w:r w:rsidRPr="00FA5B1F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FA5B1F">
        <w:rPr>
          <w:rFonts w:ascii="Angsana New" w:hAnsi="Angsana New"/>
          <w:sz w:val="32"/>
          <w:szCs w:val="32"/>
        </w:rPr>
        <w:t>57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FA5B1F">
        <w:rPr>
          <w:rFonts w:ascii="Angsana New" w:hAnsi="Angsana New"/>
          <w:sz w:val="32"/>
          <w:szCs w:val="32"/>
        </w:rPr>
        <w:t xml:space="preserve">MOR </w:t>
      </w:r>
      <w:r w:rsidRPr="00FA5B1F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FA5B1F">
        <w:rPr>
          <w:rFonts w:ascii="Angsana New" w:hAnsi="Angsana New"/>
          <w:sz w:val="32"/>
          <w:szCs w:val="32"/>
        </w:rPr>
        <w:t xml:space="preserve">FIX+2 </w:t>
      </w:r>
      <w:r w:rsidRPr="00FA5B1F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FA5B1F">
        <w:rPr>
          <w:rFonts w:ascii="Angsana New" w:hAnsi="Angsana New"/>
          <w:sz w:val="32"/>
          <w:szCs w:val="32"/>
        </w:rPr>
        <w:t>420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65FBE" w:rsidRPr="00FA5B1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565FBE" w:rsidRPr="00FA5B1F">
        <w:rPr>
          <w:rFonts w:ascii="Angsana New" w:hAnsi="Angsana New"/>
          <w:sz w:val="32"/>
          <w:szCs w:val="32"/>
        </w:rPr>
        <w:t>1.64</w:t>
      </w:r>
      <w:r w:rsidR="00565FBE" w:rsidRPr="00FA5B1F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65FBE" w:rsidRPr="00FA5B1F">
        <w:rPr>
          <w:rFonts w:ascii="Angsana New" w:hAnsi="Angsana New"/>
          <w:sz w:val="32"/>
          <w:szCs w:val="32"/>
        </w:rPr>
        <w:t>2.00</w:t>
      </w:r>
      <w:r w:rsidR="00565FBE" w:rsidRPr="00FA5B1F">
        <w:rPr>
          <w:rFonts w:ascii="Angsana New" w:hAnsi="Angsana New"/>
          <w:sz w:val="32"/>
          <w:szCs w:val="32"/>
          <w:cs/>
        </w:rPr>
        <w:t xml:space="preserve"> ต่อปี </w:t>
      </w:r>
      <w:r w:rsidR="00565FBE" w:rsidRPr="00FA5B1F">
        <w:rPr>
          <w:rFonts w:ascii="Angsana New" w:hAnsi="Angsana New" w:hint="cs"/>
          <w:sz w:val="32"/>
          <w:szCs w:val="32"/>
          <w:cs/>
        </w:rPr>
        <w:t>และ</w:t>
      </w:r>
      <w:r w:rsidRPr="00FA5B1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FA5B1F">
        <w:rPr>
          <w:rFonts w:ascii="Angsana New" w:hAnsi="Angsana New"/>
          <w:sz w:val="32"/>
          <w:szCs w:val="32"/>
        </w:rPr>
        <w:t>2</w:t>
      </w:r>
      <w:r w:rsidRPr="00FA5B1F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FA5B1F">
        <w:rPr>
          <w:rFonts w:ascii="Angsana New" w:hAnsi="Angsana New"/>
          <w:sz w:val="32"/>
          <w:szCs w:val="32"/>
        </w:rPr>
        <w:t>2.32</w:t>
      </w:r>
      <w:r w:rsidRPr="00FA5B1F">
        <w:rPr>
          <w:rFonts w:ascii="Angsana New" w:hAnsi="Angsana New"/>
          <w:sz w:val="32"/>
          <w:szCs w:val="32"/>
          <w:cs/>
        </w:rPr>
        <w:t xml:space="preserve"> ต่อปี</w:t>
      </w:r>
      <w:r w:rsidR="00565FBE" w:rsidRPr="00FA5B1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A5B1F">
        <w:rPr>
          <w:rFonts w:ascii="Angsana New" w:hAnsi="Angsana New"/>
          <w:sz w:val="32"/>
          <w:szCs w:val="32"/>
          <w:cs/>
        </w:rPr>
        <w:t xml:space="preserve"> วงเงิน </w:t>
      </w:r>
      <w:r w:rsidRPr="00FA5B1F">
        <w:rPr>
          <w:rFonts w:ascii="Angsana New" w:hAnsi="Angsana New"/>
          <w:sz w:val="32"/>
          <w:szCs w:val="32"/>
        </w:rPr>
        <w:t xml:space="preserve">L/C, T/R,  L/G </w:t>
      </w:r>
      <w:r w:rsidRPr="00FA5B1F">
        <w:rPr>
          <w:rFonts w:ascii="Angsana New" w:hAnsi="Angsana New"/>
          <w:sz w:val="32"/>
          <w:szCs w:val="32"/>
          <w:cs/>
        </w:rPr>
        <w:t xml:space="preserve">เท่ากับ </w:t>
      </w:r>
      <w:r w:rsidRPr="00FA5B1F">
        <w:rPr>
          <w:rFonts w:ascii="Angsana New" w:hAnsi="Angsana New"/>
          <w:sz w:val="32"/>
          <w:szCs w:val="32"/>
        </w:rPr>
        <w:t>994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FA5B1F">
        <w:rPr>
          <w:rFonts w:ascii="Angsana New" w:hAnsi="Angsana New"/>
          <w:sz w:val="32"/>
          <w:szCs w:val="32"/>
        </w:rPr>
        <w:t xml:space="preserve">T/R </w:t>
      </w:r>
      <w:r w:rsidRPr="00FA5B1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FA5B1F">
        <w:rPr>
          <w:rFonts w:ascii="Angsana New" w:hAnsi="Angsana New"/>
          <w:sz w:val="32"/>
          <w:szCs w:val="32"/>
        </w:rPr>
        <w:t>1.40</w:t>
      </w:r>
      <w:r w:rsidRPr="00FA5B1F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FA5B1F">
        <w:rPr>
          <w:rFonts w:ascii="Angsana New" w:hAnsi="Angsana New"/>
          <w:sz w:val="32"/>
          <w:szCs w:val="32"/>
        </w:rPr>
        <w:t>2</w:t>
      </w:r>
      <w:r w:rsidRPr="00FA5B1F">
        <w:rPr>
          <w:rFonts w:ascii="Angsana New" w:hAnsi="Angsana New"/>
          <w:sz w:val="32"/>
          <w:szCs w:val="32"/>
          <w:cs/>
        </w:rPr>
        <w:t xml:space="preserve"> ต่อปี</w:t>
      </w:r>
      <w:r w:rsidRPr="00FA5B1F">
        <w:rPr>
          <w:rFonts w:ascii="Angsana New" w:hAnsi="Angsana New"/>
          <w:sz w:val="32"/>
          <w:szCs w:val="32"/>
        </w:rPr>
        <w:t xml:space="preserve"> </w:t>
      </w:r>
      <w:r w:rsidRPr="00FA5B1F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FA5B1F">
        <w:rPr>
          <w:rFonts w:ascii="Angsana New" w:hAnsi="Angsana New"/>
          <w:sz w:val="32"/>
          <w:szCs w:val="32"/>
        </w:rPr>
        <w:t>Forward Contracts 574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F26EB">
        <w:rPr>
          <w:rFonts w:ascii="Angsana New" w:hAnsi="Angsana New"/>
          <w:sz w:val="32"/>
          <w:szCs w:val="32"/>
        </w:rPr>
        <w:t>14.51</w:t>
      </w:r>
      <w:r w:rsidRPr="00FA5B1F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Pr="00FA5B1F">
        <w:rPr>
          <w:rFonts w:ascii="Angsana New" w:hAnsi="Angsana New" w:hint="cs"/>
          <w:sz w:val="32"/>
          <w:szCs w:val="32"/>
          <w:cs/>
        </w:rPr>
        <w:t xml:space="preserve"> </w:t>
      </w:r>
      <w:r w:rsidRPr="00FA5B1F">
        <w:rPr>
          <w:rFonts w:ascii="Angsana New" w:hAnsi="Angsana New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FA5B1F">
        <w:rPr>
          <w:rFonts w:ascii="Angsana New" w:hAnsi="Angsana New"/>
          <w:sz w:val="32"/>
          <w:szCs w:val="32"/>
        </w:rPr>
        <w:t>76.12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="002E5C6C" w:rsidRPr="00FA5B1F">
        <w:rPr>
          <w:rFonts w:ascii="Angsana New" w:hAnsi="Angsana New"/>
          <w:sz w:val="32"/>
          <w:szCs w:val="32"/>
        </w:rPr>
        <w:t>9</w:t>
      </w:r>
      <w:r w:rsidRPr="00FA5B1F">
        <w:rPr>
          <w:rFonts w:ascii="Angsana New" w:hAnsi="Angsana New"/>
          <w:sz w:val="32"/>
          <w:szCs w:val="32"/>
        </w:rPr>
        <w:t xml:space="preserve">) </w:t>
      </w:r>
      <w:r w:rsidRPr="00FA5B1F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EF26EB">
        <w:rPr>
          <w:rFonts w:ascii="Angsana New" w:hAnsi="Angsana New"/>
          <w:sz w:val="32"/>
          <w:szCs w:val="32"/>
        </w:rPr>
        <w:t>120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9B80F72" w14:textId="77777777" w:rsidR="00EC2B32" w:rsidRPr="00FA5B1F" w:rsidRDefault="00EC2B32" w:rsidP="00FA5B1F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FA5B1F">
        <w:rPr>
          <w:rFonts w:ascii="Angsana New" w:hAnsi="Angsana New"/>
          <w:sz w:val="32"/>
          <w:szCs w:val="32"/>
          <w:cs/>
        </w:rPr>
        <w:lastRenderedPageBreak/>
        <w:t>และบริษัทย่อยมีวงเงิน</w:t>
      </w:r>
      <w:r w:rsidRPr="00FA5B1F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FA5B1F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FA5B1F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FA5B1F">
        <w:rPr>
          <w:rFonts w:ascii="Angsana New" w:hAnsi="Angsana New"/>
          <w:sz w:val="32"/>
          <w:szCs w:val="32"/>
        </w:rPr>
        <w:t>10</w:t>
      </w:r>
      <w:r w:rsidRPr="00FA5B1F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FA5B1F">
        <w:rPr>
          <w:rFonts w:ascii="Angsana New" w:hAnsi="Angsana New"/>
          <w:sz w:val="32"/>
          <w:szCs w:val="32"/>
        </w:rPr>
        <w:t xml:space="preserve">MOR - </w:t>
      </w:r>
      <w:r w:rsidRPr="00FA5B1F">
        <w:rPr>
          <w:rFonts w:ascii="Angsana New" w:hAnsi="Angsana New"/>
          <w:sz w:val="32"/>
          <w:szCs w:val="32"/>
          <w:cs/>
        </w:rPr>
        <w:t xml:space="preserve">ร้อยละ </w:t>
      </w:r>
      <w:r w:rsidRPr="00FA5B1F">
        <w:rPr>
          <w:rFonts w:ascii="Angsana New" w:hAnsi="Angsana New"/>
          <w:sz w:val="32"/>
          <w:szCs w:val="32"/>
        </w:rPr>
        <w:t>1.50</w:t>
      </w:r>
      <w:r w:rsidRPr="00FA5B1F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5355C7C" w14:textId="77777777" w:rsidR="00EC2B32" w:rsidRPr="00FA5B1F" w:rsidRDefault="00EC2B32" w:rsidP="00FA5B1F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5B1F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B29D33E" w14:textId="77777777" w:rsidR="00EC2B32" w:rsidRPr="00FA5B1F" w:rsidRDefault="00EC2B32" w:rsidP="00FA5B1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5B1F">
        <w:rPr>
          <w:rFonts w:ascii="Angsana New" w:hAnsi="Angsana New"/>
          <w:sz w:val="32"/>
          <w:szCs w:val="32"/>
          <w:cs/>
        </w:rPr>
        <w:t>ก)  บริษัท พรพรหมเม็ททอล จำกัด (มหาชน) และ</w:t>
      </w:r>
    </w:p>
    <w:p w14:paraId="6E99D553" w14:textId="319C72D1" w:rsidR="00EC2B32" w:rsidRPr="00FA5B1F" w:rsidRDefault="00EC2B32" w:rsidP="00FA5B1F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FA5B1F">
        <w:rPr>
          <w:rFonts w:ascii="Angsana New" w:hAnsi="Angsana New"/>
          <w:sz w:val="32"/>
          <w:szCs w:val="32"/>
          <w:cs/>
        </w:rPr>
        <w:t>ข)</w:t>
      </w:r>
      <w:r w:rsidRPr="00FA5B1F">
        <w:rPr>
          <w:rFonts w:ascii="Angsana New" w:hAnsi="Angsana New" w:hint="cs"/>
          <w:sz w:val="32"/>
          <w:szCs w:val="32"/>
          <w:cs/>
        </w:rPr>
        <w:t xml:space="preserve"> </w:t>
      </w:r>
      <w:r w:rsidRPr="00FA5B1F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3944CCF1" w14:textId="77777777" w:rsidR="0014022E" w:rsidRPr="006840A6" w:rsidRDefault="0014022E" w:rsidP="009A72EB">
      <w:pPr>
        <w:pStyle w:val="PlainText"/>
        <w:tabs>
          <w:tab w:val="left" w:pos="284"/>
          <w:tab w:val="left" w:pos="851"/>
        </w:tabs>
        <w:spacing w:line="32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27386343" w:rsidR="001E27E2" w:rsidRPr="006840A6" w:rsidRDefault="001E27E2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0A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2B32" w:rsidRPr="006840A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6840A6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684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6840A6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6840A6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6840A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8A0469" w:rsidRPr="00532C01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532C01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532C01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8A0469" w:rsidRPr="00532C01" w14:paraId="0B679AA1" w14:textId="77777777" w:rsidTr="00B32000">
        <w:tc>
          <w:tcPr>
            <w:tcW w:w="3458" w:type="dxa"/>
          </w:tcPr>
          <w:p w14:paraId="5A07452D" w14:textId="77777777" w:rsidR="001E27E2" w:rsidRPr="00532C01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532C01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532C01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532C01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0A6" w:rsidRPr="00532C01" w14:paraId="270FBC19" w14:textId="77777777" w:rsidTr="006840A6">
        <w:tc>
          <w:tcPr>
            <w:tcW w:w="3458" w:type="dxa"/>
          </w:tcPr>
          <w:p w14:paraId="20A3CC56" w14:textId="77777777" w:rsidR="006840A6" w:rsidRPr="00532C01" w:rsidRDefault="006840A6" w:rsidP="0068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0BC4F2" w14:textId="77777777" w:rsidR="006840A6" w:rsidRPr="00532C01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532C01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46E2BB69" w14:textId="358F47A4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532C01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F94632B" w14:textId="77777777" w:rsidR="006840A6" w:rsidRPr="00532C01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0AAD5100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6840A6" w:rsidRPr="00532C01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17551850" w14:textId="77777777" w:rsidR="006840A6" w:rsidRPr="00532C01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532C01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7B5352CA" w14:textId="36927F3E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532C01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7C43D818" w14:textId="77777777" w:rsidR="006840A6" w:rsidRPr="00532C01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51C603BC" w:rsidR="006840A6" w:rsidRPr="00532C01" w:rsidRDefault="006840A6" w:rsidP="006840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840A6" w:rsidRPr="00532C01" w14:paraId="1A489733" w14:textId="77777777" w:rsidTr="006840A6">
        <w:tc>
          <w:tcPr>
            <w:tcW w:w="3458" w:type="dxa"/>
          </w:tcPr>
          <w:p w14:paraId="21AFC42E" w14:textId="77777777" w:rsidR="00EC2B32" w:rsidRPr="00532C01" w:rsidRDefault="00EC2B32" w:rsidP="009A72EB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7DE30A7E" w:rsidR="00EC2B32" w:rsidRPr="00532C01" w:rsidRDefault="00272F56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83,452</w:t>
            </w:r>
          </w:p>
        </w:tc>
        <w:tc>
          <w:tcPr>
            <w:tcW w:w="134" w:type="dxa"/>
          </w:tcPr>
          <w:p w14:paraId="4ED2C3F3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63,197</w:t>
            </w:r>
          </w:p>
        </w:tc>
        <w:tc>
          <w:tcPr>
            <w:tcW w:w="134" w:type="dxa"/>
          </w:tcPr>
          <w:p w14:paraId="48F9831E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49737D99" w:rsidR="00EC2B32" w:rsidRPr="00532C01" w:rsidRDefault="00487A93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 w:rsidRPr="00532C01">
              <w:rPr>
                <w:rFonts w:asciiTheme="majorBidi" w:hAnsiTheme="majorBidi"/>
                <w:sz w:val="26"/>
                <w:szCs w:val="26"/>
              </w:rPr>
              <w:t>,</w:t>
            </w:r>
            <w:r w:rsidRPr="00532C01">
              <w:rPr>
                <w:rFonts w:asciiTheme="majorBidi" w:hAnsiTheme="majorBidi"/>
                <w:sz w:val="26"/>
                <w:szCs w:val="26"/>
                <w:cs/>
              </w:rPr>
              <w:t>735</w:t>
            </w:r>
          </w:p>
        </w:tc>
        <w:tc>
          <w:tcPr>
            <w:tcW w:w="134" w:type="dxa"/>
          </w:tcPr>
          <w:p w14:paraId="44301FCB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32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2C01">
              <w:rPr>
                <w:rFonts w:asciiTheme="majorBidi" w:hAnsiTheme="majorBidi"/>
                <w:sz w:val="26"/>
                <w:szCs w:val="26"/>
              </w:rPr>
              <w:t>829</w:t>
            </w:r>
          </w:p>
        </w:tc>
      </w:tr>
      <w:tr w:rsidR="006840A6" w:rsidRPr="00532C01" w14:paraId="65BF93BC" w14:textId="77777777" w:rsidTr="006840A6">
        <w:tc>
          <w:tcPr>
            <w:tcW w:w="3458" w:type="dxa"/>
          </w:tcPr>
          <w:p w14:paraId="6DDD3027" w14:textId="77777777" w:rsidR="00EC2B32" w:rsidRPr="00532C01" w:rsidRDefault="00EC2B32" w:rsidP="009A72EB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40A6" w:rsidRPr="00532C01" w14:paraId="1C753080" w14:textId="77777777" w:rsidTr="006840A6">
        <w:tc>
          <w:tcPr>
            <w:tcW w:w="3458" w:type="dxa"/>
          </w:tcPr>
          <w:p w14:paraId="01937A1A" w14:textId="77777777" w:rsidR="00EC2B32" w:rsidRPr="00532C01" w:rsidRDefault="00EC2B32" w:rsidP="009A72EB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766C9E35" w:rsidR="00EC2B32" w:rsidRPr="00532C01" w:rsidRDefault="00272F56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13,714</w:t>
            </w:r>
          </w:p>
        </w:tc>
        <w:tc>
          <w:tcPr>
            <w:tcW w:w="134" w:type="dxa"/>
          </w:tcPr>
          <w:p w14:paraId="0BDAA372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11,623</w:t>
            </w:r>
          </w:p>
        </w:tc>
        <w:tc>
          <w:tcPr>
            <w:tcW w:w="134" w:type="dxa"/>
          </w:tcPr>
          <w:p w14:paraId="34E44442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79F89758" w:rsidR="00EC2B32" w:rsidRPr="00532C01" w:rsidRDefault="00C841A5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9,44</w:t>
            </w:r>
            <w:r w:rsidR="00991A15" w:rsidRPr="00532C01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14:paraId="1A5AA294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8</w:t>
            </w:r>
            <w:r w:rsidRPr="00532C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2C01">
              <w:rPr>
                <w:rFonts w:asciiTheme="majorBidi" w:hAnsiTheme="majorBidi"/>
                <w:sz w:val="26"/>
                <w:szCs w:val="26"/>
              </w:rPr>
              <w:t>931</w:t>
            </w:r>
          </w:p>
        </w:tc>
      </w:tr>
      <w:tr w:rsidR="006840A6" w:rsidRPr="00532C01" w14:paraId="235F9F40" w14:textId="77777777" w:rsidTr="006840A6">
        <w:tc>
          <w:tcPr>
            <w:tcW w:w="3458" w:type="dxa"/>
          </w:tcPr>
          <w:p w14:paraId="624517C9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32C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79F0B6B6" w:rsidR="00EC2B32" w:rsidRPr="00532C01" w:rsidRDefault="00272F56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134" w:type="dxa"/>
          </w:tcPr>
          <w:p w14:paraId="2E6C49BE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34" w:type="dxa"/>
          </w:tcPr>
          <w:p w14:paraId="733959A4" w14:textId="77777777" w:rsidR="00EC2B32" w:rsidRPr="00532C01" w:rsidRDefault="00EC2B32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12FA72CB" w:rsidR="00EC2B32" w:rsidRPr="00532C01" w:rsidRDefault="00487A93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980</w:t>
            </w:r>
          </w:p>
        </w:tc>
        <w:tc>
          <w:tcPr>
            <w:tcW w:w="134" w:type="dxa"/>
          </w:tcPr>
          <w:p w14:paraId="400901B8" w14:textId="77777777" w:rsidR="00EC2B32" w:rsidRPr="00532C01" w:rsidRDefault="00EC2B32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77777777" w:rsidR="00EC2B32" w:rsidRPr="00532C01" w:rsidRDefault="00EC2B32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92750D" w:rsidRPr="00532C01" w14:paraId="1F9DC0F1" w14:textId="77777777" w:rsidTr="006840A6">
        <w:tc>
          <w:tcPr>
            <w:tcW w:w="3458" w:type="dxa"/>
          </w:tcPr>
          <w:p w14:paraId="5A1710C5" w14:textId="2D0DC39A" w:rsidR="0092750D" w:rsidRPr="00532C01" w:rsidRDefault="0092750D" w:rsidP="009A72EB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41EB3A1F" w14:textId="229E6B11" w:rsidR="0092750D" w:rsidRPr="00532C01" w:rsidRDefault="00272F56" w:rsidP="00272F5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2187F5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55D06B8F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 w:hint="cs"/>
                <w:sz w:val="26"/>
                <w:szCs w:val="26"/>
                <w:cs/>
              </w:rPr>
              <w:t>247</w:t>
            </w:r>
          </w:p>
        </w:tc>
        <w:tc>
          <w:tcPr>
            <w:tcW w:w="134" w:type="dxa"/>
          </w:tcPr>
          <w:p w14:paraId="272735A1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573EF3D1" w:rsidR="0092750D" w:rsidRPr="00532C01" w:rsidRDefault="0092750D" w:rsidP="00272F56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2CB697E9" w14:textId="77777777" w:rsidR="0092750D" w:rsidRPr="00532C01" w:rsidRDefault="0092750D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20A9921E" w:rsidR="0092750D" w:rsidRPr="00532C01" w:rsidRDefault="0092750D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2750D" w:rsidRPr="00532C01" w14:paraId="58977AA3" w14:textId="77777777" w:rsidTr="006840A6">
        <w:tc>
          <w:tcPr>
            <w:tcW w:w="3458" w:type="dxa"/>
          </w:tcPr>
          <w:p w14:paraId="266D1EF6" w14:textId="77777777" w:rsidR="0092750D" w:rsidRPr="00532C01" w:rsidRDefault="0092750D" w:rsidP="009A72EB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37FB69DE" w:rsidR="0092750D" w:rsidRPr="00532C01" w:rsidRDefault="00272F56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9,424</w:t>
            </w:r>
          </w:p>
        </w:tc>
        <w:tc>
          <w:tcPr>
            <w:tcW w:w="134" w:type="dxa"/>
          </w:tcPr>
          <w:p w14:paraId="779FC8C3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34A0AAAD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5,796</w:t>
            </w:r>
          </w:p>
        </w:tc>
        <w:tc>
          <w:tcPr>
            <w:tcW w:w="134" w:type="dxa"/>
          </w:tcPr>
          <w:p w14:paraId="58A3D891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670E5D93" w:rsidR="0092750D" w:rsidRPr="00532C01" w:rsidRDefault="00C841A5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3,006</w:t>
            </w:r>
          </w:p>
        </w:tc>
        <w:tc>
          <w:tcPr>
            <w:tcW w:w="134" w:type="dxa"/>
          </w:tcPr>
          <w:p w14:paraId="5273F6B7" w14:textId="77777777" w:rsidR="0092750D" w:rsidRPr="00532C01" w:rsidRDefault="0092750D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77777777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</w:tr>
      <w:tr w:rsidR="0092750D" w:rsidRPr="00532C01" w14:paraId="0C236F7C" w14:textId="77777777" w:rsidTr="006840A6">
        <w:tc>
          <w:tcPr>
            <w:tcW w:w="3458" w:type="dxa"/>
          </w:tcPr>
          <w:p w14:paraId="4648B3A7" w14:textId="77777777" w:rsidR="0092750D" w:rsidRPr="00532C01" w:rsidRDefault="0092750D" w:rsidP="009A72EB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0826D6F1" w:rsidR="0092750D" w:rsidRPr="00532C01" w:rsidRDefault="00272F56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107,581</w:t>
            </w:r>
          </w:p>
        </w:tc>
        <w:tc>
          <w:tcPr>
            <w:tcW w:w="134" w:type="dxa"/>
          </w:tcPr>
          <w:p w14:paraId="00EAE60E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77777777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81,825</w:t>
            </w:r>
          </w:p>
        </w:tc>
        <w:tc>
          <w:tcPr>
            <w:tcW w:w="134" w:type="dxa"/>
          </w:tcPr>
          <w:p w14:paraId="60F88D1F" w14:textId="77777777" w:rsidR="0092750D" w:rsidRPr="00532C01" w:rsidRDefault="0092750D" w:rsidP="009A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4C465E62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32C01">
              <w:rPr>
                <w:rFonts w:asciiTheme="majorBidi" w:hAnsiTheme="majorBidi"/>
                <w:sz w:val="26"/>
                <w:szCs w:val="26"/>
              </w:rPr>
              <w:t>72,16</w:t>
            </w:r>
            <w:r w:rsidR="00991A15" w:rsidRPr="00532C01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1099DA8" w14:textId="77777777" w:rsidR="0092750D" w:rsidRPr="00532C01" w:rsidRDefault="0092750D" w:rsidP="009A72E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77777777" w:rsidR="0092750D" w:rsidRPr="00532C01" w:rsidRDefault="0092750D" w:rsidP="009A72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C01">
              <w:rPr>
                <w:rFonts w:asciiTheme="majorBidi" w:hAnsiTheme="majorBidi" w:cstheme="majorBidi"/>
                <w:sz w:val="26"/>
                <w:szCs w:val="26"/>
              </w:rPr>
              <w:t>43,915</w:t>
            </w:r>
          </w:p>
        </w:tc>
      </w:tr>
    </w:tbl>
    <w:p w14:paraId="50ADFDD7" w14:textId="77777777" w:rsidR="00035707" w:rsidRDefault="00035707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D54C572" w14:textId="1236858C" w:rsidR="005F652E" w:rsidRPr="006840A6" w:rsidRDefault="00777EAA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6840A6">
        <w:rPr>
          <w:rFonts w:ascii="Angsana New" w:hAnsi="Angsana New"/>
          <w:b/>
          <w:bCs/>
          <w:sz w:val="32"/>
          <w:szCs w:val="32"/>
        </w:rPr>
        <w:t>18</w:t>
      </w:r>
      <w:r w:rsidR="005F652E" w:rsidRPr="006840A6">
        <w:rPr>
          <w:rFonts w:ascii="Angsana New" w:hAnsi="Angsana New"/>
          <w:b/>
          <w:bCs/>
          <w:sz w:val="32"/>
          <w:szCs w:val="32"/>
        </w:rPr>
        <w:t>.</w:t>
      </w:r>
      <w:r w:rsidR="005F652E" w:rsidRPr="006840A6">
        <w:rPr>
          <w:rFonts w:ascii="Angsana New" w:hAnsi="Angsana New"/>
          <w:b/>
          <w:bCs/>
          <w:sz w:val="32"/>
          <w:szCs w:val="32"/>
        </w:rPr>
        <w:tab/>
      </w:r>
      <w:r w:rsidR="00B87D86" w:rsidRPr="006840A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681DC14" w14:textId="31E88691" w:rsidR="006840A6" w:rsidRPr="006840A6" w:rsidRDefault="00D42704" w:rsidP="006840A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6840A6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6840A6" w:rsidRPr="006840A6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6840A6" w:rsidRPr="006840A6">
        <w:rPr>
          <w:rFonts w:ascii="Angsana New" w:hAnsi="Angsana New"/>
          <w:sz w:val="32"/>
          <w:szCs w:val="32"/>
        </w:rPr>
        <w:t>30</w:t>
      </w:r>
      <w:r w:rsidR="006840A6" w:rsidRPr="006840A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840A6" w:rsidRPr="006840A6">
        <w:rPr>
          <w:rFonts w:ascii="Angsana New" w:hAnsi="Angsana New"/>
          <w:sz w:val="32"/>
          <w:szCs w:val="32"/>
        </w:rPr>
        <w:t>2564</w:t>
      </w:r>
      <w:r w:rsidR="006840A6" w:rsidRPr="006840A6">
        <w:rPr>
          <w:rFonts w:ascii="Angsana New" w:hAnsi="Angsana New"/>
          <w:sz w:val="32"/>
          <w:szCs w:val="32"/>
          <w:cs/>
        </w:rPr>
        <w:t xml:space="preserve"> </w:t>
      </w:r>
      <w:r w:rsidR="006840A6" w:rsidRPr="006840A6">
        <w:rPr>
          <w:rFonts w:ascii="Angsana New" w:hAnsi="Angsana New" w:hint="cs"/>
          <w:sz w:val="32"/>
          <w:szCs w:val="32"/>
          <w:cs/>
        </w:rPr>
        <w:t>แสดง</w:t>
      </w:r>
      <w:r w:rsidR="006840A6" w:rsidRPr="006840A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8A0469" w:rsidRPr="00035707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035707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035707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3570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840A6" w:rsidRPr="00035707" w14:paraId="3486320D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035707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035707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035707" w:rsidRDefault="00D42704" w:rsidP="004000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035707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035707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840A6" w:rsidRPr="00035707" w14:paraId="354C61B5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77777777" w:rsidR="00814964" w:rsidRPr="00035707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="007E6E6E"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="007E6E6E"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777EAA"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77777777" w:rsidR="00814964" w:rsidRPr="00035707" w:rsidRDefault="00777EAA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>34,216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814964" w:rsidRPr="00035707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F0DC9D" w14:textId="241C83DC" w:rsidR="00814964" w:rsidRPr="00035707" w:rsidRDefault="00777EAA" w:rsidP="00532C0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>29,99</w:t>
            </w:r>
            <w:r w:rsidR="00C21413" w:rsidRPr="0003570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2750D" w:rsidRPr="00035707" w14:paraId="0363FF9D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05FA4A14" w:rsidR="0092750D" w:rsidRPr="00035707" w:rsidRDefault="0092750D" w:rsidP="0092750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54B89707" w:rsidR="0092750D" w:rsidRPr="00035707" w:rsidRDefault="00532C01" w:rsidP="0092750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(2,659)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92750D" w:rsidRPr="00035707" w:rsidRDefault="0092750D" w:rsidP="0092750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4F87C431" w:rsidR="0092750D" w:rsidRPr="00035707" w:rsidRDefault="0092750D" w:rsidP="00532C0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176708" w:rsidRPr="00035707">
              <w:rPr>
                <w:rFonts w:asciiTheme="majorBidi" w:hAnsiTheme="majorBidi" w:cstheme="majorBidi"/>
                <w:sz w:val="32"/>
                <w:szCs w:val="32"/>
              </w:rPr>
              <w:t>1,384</w:t>
            </w:r>
            <w:r w:rsidRPr="000357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750D" w:rsidRPr="00035707" w14:paraId="1B9AA734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49B47D87" w:rsidR="0092750D" w:rsidRPr="00035707" w:rsidRDefault="0092750D" w:rsidP="0092750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64DB437D" w:rsidR="0092750D" w:rsidRPr="00035707" w:rsidRDefault="00532C01" w:rsidP="0092750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31,557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92750D" w:rsidRPr="00035707" w:rsidRDefault="0092750D" w:rsidP="0092750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4B22DC33" w:rsidR="0092750D" w:rsidRPr="00035707" w:rsidRDefault="0092750D" w:rsidP="00532C0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76708" w:rsidRPr="00035707">
              <w:rPr>
                <w:rFonts w:asciiTheme="majorBidi" w:hAnsiTheme="majorBidi" w:cstheme="majorBidi"/>
                <w:sz w:val="32"/>
                <w:szCs w:val="32"/>
              </w:rPr>
              <w:t>28,615</w:t>
            </w:r>
            <w:r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2750D" w:rsidRPr="00035707" w14:paraId="6A171F06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92750D" w:rsidRPr="00035707" w:rsidRDefault="0092750D" w:rsidP="0092750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082E50AD" w:rsidR="0092750D" w:rsidRPr="00035707" w:rsidRDefault="00532C01" w:rsidP="0092750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(4,613)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92750D" w:rsidRPr="00035707" w:rsidRDefault="0092750D" w:rsidP="0092750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0B22E7E7" w:rsidR="0092750D" w:rsidRPr="00035707" w:rsidRDefault="0092750D" w:rsidP="00532C0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(2,658)</w:t>
            </w:r>
          </w:p>
        </w:tc>
      </w:tr>
      <w:tr w:rsidR="0092750D" w:rsidRPr="00035707" w14:paraId="328BB6EA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92750D" w:rsidRPr="00035707" w:rsidRDefault="0092750D" w:rsidP="0092750D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357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296B8C96" w:rsidR="0092750D" w:rsidRPr="00035707" w:rsidRDefault="00532C01" w:rsidP="0092750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26,944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92750D" w:rsidRPr="00035707" w:rsidRDefault="0092750D" w:rsidP="0092750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5AD83C2B" w:rsidR="0092750D" w:rsidRPr="00035707" w:rsidRDefault="0092750D" w:rsidP="00532C0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76708" w:rsidRPr="00035707">
              <w:rPr>
                <w:rFonts w:asciiTheme="majorBidi" w:hAnsiTheme="majorBidi" w:cstheme="majorBidi"/>
                <w:sz w:val="32"/>
                <w:szCs w:val="32"/>
              </w:rPr>
              <w:t xml:space="preserve"> 25,957</w:t>
            </w:r>
          </w:p>
        </w:tc>
      </w:tr>
    </w:tbl>
    <w:p w14:paraId="4526850A" w14:textId="3DEFF181" w:rsidR="00B32000" w:rsidRDefault="00B32000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910B7E2" w14:textId="516B20A8" w:rsidR="00035707" w:rsidRDefault="00035707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5D0B8C8" w14:textId="034D8BC7" w:rsidR="00035707" w:rsidRDefault="00035707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0F810D5" w14:textId="77777777" w:rsidR="00035707" w:rsidRPr="008A0469" w:rsidRDefault="00035707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62ACC79" w14:textId="145CBF60" w:rsidR="002D6346" w:rsidRPr="006840A6" w:rsidRDefault="00F25BD9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0A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2D6346" w:rsidRPr="006840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6346" w:rsidRPr="006840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6346" w:rsidRPr="006840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6840A6" w:rsidRDefault="00600EF0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6840A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4"/>
        <w:gridCol w:w="1590"/>
      </w:tblGrid>
      <w:tr w:rsidR="008A0469" w:rsidRPr="006840A6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0A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A0469" w:rsidRPr="006840A6" w14:paraId="02B85A2E" w14:textId="77777777" w:rsidTr="00B32000">
        <w:tc>
          <w:tcPr>
            <w:tcW w:w="5046" w:type="dxa"/>
          </w:tcPr>
          <w:p w14:paraId="52A7EA83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A0469" w:rsidRPr="006840A6" w14:paraId="2ADBDF03" w14:textId="77777777" w:rsidTr="00B32000">
        <w:tc>
          <w:tcPr>
            <w:tcW w:w="5046" w:type="dxa"/>
          </w:tcPr>
          <w:p w14:paraId="75685772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4BF21AB9" w14:textId="386B664B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840A6" w:rsidRPr="006840A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840A6" w:rsidRPr="006840A6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6840A6" w:rsidRPr="006840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840A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1F814A2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840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840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0469" w:rsidRPr="006840A6" w14:paraId="56520E6B" w14:textId="77777777" w:rsidTr="00B32000">
        <w:tc>
          <w:tcPr>
            <w:tcW w:w="5046" w:type="dxa"/>
          </w:tcPr>
          <w:p w14:paraId="50073E3F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43222AB0" w:rsidR="00B32000" w:rsidRPr="006840A6" w:rsidRDefault="00532C01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15,550</w:t>
            </w:r>
          </w:p>
        </w:tc>
        <w:tc>
          <w:tcPr>
            <w:tcW w:w="134" w:type="dxa"/>
          </w:tcPr>
          <w:p w14:paraId="1B93CB66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FEEC6EC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</w:rPr>
              <w:t>16,655</w:t>
            </w:r>
          </w:p>
        </w:tc>
      </w:tr>
      <w:tr w:rsidR="008A0469" w:rsidRPr="006840A6" w14:paraId="71B333DF" w14:textId="77777777" w:rsidTr="00B32000">
        <w:tc>
          <w:tcPr>
            <w:tcW w:w="5046" w:type="dxa"/>
          </w:tcPr>
          <w:p w14:paraId="2500120A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3466D19B" w:rsidR="00B32000" w:rsidRPr="006840A6" w:rsidRDefault="00532C01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3,656</w:t>
            </w:r>
          </w:p>
        </w:tc>
        <w:tc>
          <w:tcPr>
            <w:tcW w:w="134" w:type="dxa"/>
          </w:tcPr>
          <w:p w14:paraId="6A3F2BB0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7BF002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</w:rPr>
              <w:t>12,321</w:t>
            </w:r>
          </w:p>
        </w:tc>
      </w:tr>
      <w:tr w:rsidR="00B32000" w:rsidRPr="006840A6" w14:paraId="1AD20297" w14:textId="77777777" w:rsidTr="00B32000">
        <w:tc>
          <w:tcPr>
            <w:tcW w:w="5046" w:type="dxa"/>
          </w:tcPr>
          <w:p w14:paraId="02D9E63B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840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6163BF61" w:rsidR="00B32000" w:rsidRPr="006840A6" w:rsidRDefault="00532C01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19,206</w:t>
            </w:r>
          </w:p>
        </w:tc>
        <w:tc>
          <w:tcPr>
            <w:tcW w:w="134" w:type="dxa"/>
          </w:tcPr>
          <w:p w14:paraId="3F934F33" w14:textId="77777777" w:rsidR="00B32000" w:rsidRPr="006840A6" w:rsidRDefault="00B32000" w:rsidP="0003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77777777" w:rsidR="00B32000" w:rsidRPr="006840A6" w:rsidRDefault="00B32000" w:rsidP="0053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0A6">
              <w:rPr>
                <w:rFonts w:asciiTheme="majorBidi" w:hAnsiTheme="majorBidi" w:cstheme="majorBidi"/>
                <w:sz w:val="32"/>
                <w:szCs w:val="32"/>
              </w:rPr>
              <w:t>28,976</w:t>
            </w:r>
          </w:p>
        </w:tc>
      </w:tr>
    </w:tbl>
    <w:p w14:paraId="05BA0844" w14:textId="77777777" w:rsidR="001B7572" w:rsidRPr="006840A6" w:rsidRDefault="001B7572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CDBCF07" w14:textId="372A0CFE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6840A6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27A20D78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0A6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6840A6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6840A6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6840A6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6840A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6840A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6840A6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6840A6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6840A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6840A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6840A6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6840A6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6840A6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6840A6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6840A6">
        <w:rPr>
          <w:rFonts w:asciiTheme="majorBidi" w:hAnsiTheme="majorBidi"/>
          <w:spacing w:val="-6"/>
          <w:sz w:val="32"/>
          <w:szCs w:val="32"/>
        </w:rPr>
        <w:t>.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6840A6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6840A6">
        <w:rPr>
          <w:rFonts w:asciiTheme="majorBidi" w:hAnsiTheme="majorBidi"/>
          <w:spacing w:val="-6"/>
          <w:sz w:val="32"/>
          <w:szCs w:val="32"/>
        </w:rPr>
        <w:t>.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6840A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6840A6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6840A6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6840A6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  <w:cs/>
        </w:rPr>
        <w:t>ก)</w:t>
      </w:r>
      <w:r w:rsidRPr="006840A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  <w:cs/>
        </w:rPr>
        <w:t>ข)</w:t>
      </w:r>
      <w:r w:rsidRPr="006840A6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233BB21D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</w:rPr>
        <w:t>2</w:t>
      </w:r>
      <w:r w:rsidRPr="006840A6">
        <w:rPr>
          <w:rFonts w:asciiTheme="majorBidi" w:hAnsiTheme="majorBidi"/>
          <w:sz w:val="32"/>
          <w:szCs w:val="32"/>
        </w:rPr>
        <w:t xml:space="preserve">. </w:t>
      </w:r>
      <w:r w:rsidRPr="006840A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6840A6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6840A6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6840A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6840A6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6840A6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6840A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6840A6">
        <w:rPr>
          <w:rFonts w:asciiTheme="majorBidi" w:hAnsiTheme="majorBidi" w:cstheme="majorBidi" w:hint="cs"/>
          <w:sz w:val="32"/>
          <w:szCs w:val="32"/>
        </w:rPr>
        <w:t>4</w:t>
      </w:r>
      <w:r w:rsidRPr="006840A6">
        <w:rPr>
          <w:rFonts w:asciiTheme="majorBidi" w:hAnsiTheme="majorBidi" w:hint="cs"/>
          <w:sz w:val="32"/>
          <w:szCs w:val="32"/>
        </w:rPr>
        <w:t>.</w:t>
      </w:r>
      <w:r w:rsidRPr="006840A6">
        <w:rPr>
          <w:rFonts w:asciiTheme="majorBidi" w:hAnsiTheme="majorBidi" w:cstheme="majorBidi" w:hint="cs"/>
          <w:sz w:val="32"/>
          <w:szCs w:val="32"/>
        </w:rPr>
        <w:t>10</w:t>
      </w:r>
      <w:r w:rsidRPr="006840A6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6840A6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6840A6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6840A6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6840A6">
        <w:rPr>
          <w:rFonts w:asciiTheme="majorBidi" w:hAnsiTheme="majorBidi" w:cstheme="majorBidi"/>
          <w:sz w:val="32"/>
          <w:szCs w:val="32"/>
        </w:rPr>
        <w:t xml:space="preserve"> 3</w:t>
      </w:r>
      <w:r w:rsidRPr="006840A6">
        <w:rPr>
          <w:rFonts w:asciiTheme="majorBidi" w:hAnsiTheme="majorBidi"/>
          <w:sz w:val="32"/>
          <w:szCs w:val="32"/>
        </w:rPr>
        <w:t>.</w:t>
      </w:r>
      <w:r w:rsidRPr="006840A6">
        <w:rPr>
          <w:rFonts w:asciiTheme="majorBidi" w:hAnsiTheme="majorBidi" w:cstheme="majorBidi"/>
          <w:sz w:val="32"/>
          <w:szCs w:val="32"/>
        </w:rPr>
        <w:t>50</w:t>
      </w:r>
      <w:r w:rsidRPr="006840A6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6840A6">
        <w:rPr>
          <w:rFonts w:asciiTheme="majorBidi" w:hAnsiTheme="majorBidi" w:hint="cs"/>
          <w:sz w:val="32"/>
          <w:szCs w:val="32"/>
          <w:cs/>
        </w:rPr>
        <w:t>ต้น</w:t>
      </w:r>
      <w:r w:rsidRPr="006840A6">
        <w:rPr>
          <w:rFonts w:asciiTheme="majorBidi" w:hAnsiTheme="majorBidi"/>
          <w:sz w:val="32"/>
          <w:szCs w:val="32"/>
          <w:cs/>
        </w:rPr>
        <w:t>เดือน</w:t>
      </w:r>
      <w:r w:rsidRPr="006840A6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6840A6">
        <w:rPr>
          <w:rFonts w:asciiTheme="majorBidi" w:hAnsiTheme="majorBidi" w:cstheme="majorBidi"/>
          <w:sz w:val="32"/>
          <w:szCs w:val="32"/>
        </w:rPr>
        <w:t>0</w:t>
      </w:r>
      <w:r w:rsidRPr="006840A6">
        <w:rPr>
          <w:rFonts w:asciiTheme="majorBidi" w:hAnsiTheme="majorBidi"/>
          <w:sz w:val="32"/>
          <w:szCs w:val="32"/>
        </w:rPr>
        <w:t>.</w:t>
      </w:r>
      <w:r w:rsidRPr="006840A6">
        <w:rPr>
          <w:rFonts w:asciiTheme="majorBidi" w:hAnsiTheme="majorBidi" w:cstheme="majorBidi"/>
          <w:sz w:val="32"/>
          <w:szCs w:val="32"/>
        </w:rPr>
        <w:t>114</w:t>
      </w:r>
      <w:r w:rsidRPr="006840A6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6840A6">
        <w:rPr>
          <w:rFonts w:asciiTheme="majorBidi" w:hAnsiTheme="majorBidi" w:cstheme="majorBidi"/>
          <w:sz w:val="32"/>
          <w:szCs w:val="32"/>
        </w:rPr>
        <w:t>36</w:t>
      </w:r>
      <w:r w:rsidRPr="006840A6">
        <w:rPr>
          <w:rFonts w:asciiTheme="majorBidi" w:hAnsiTheme="majorBidi"/>
          <w:sz w:val="32"/>
          <w:szCs w:val="32"/>
          <w:cs/>
        </w:rPr>
        <w:t xml:space="preserve"> งวด </w:t>
      </w:r>
      <w:r w:rsidRPr="006840A6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442CBE7A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6840A6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6840A6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  <w:cs/>
        </w:rPr>
        <w:t>ก)</w:t>
      </w:r>
      <w:r w:rsidRPr="006840A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67A169DF" w14:textId="77777777" w:rsidR="000E3A61" w:rsidRPr="006840A6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</w:rPr>
        <w:tab/>
      </w:r>
      <w:r w:rsidRPr="006840A6">
        <w:rPr>
          <w:rFonts w:asciiTheme="majorBidi" w:hAnsiTheme="majorBidi" w:cstheme="majorBidi"/>
          <w:sz w:val="32"/>
          <w:szCs w:val="32"/>
          <w:cs/>
        </w:rPr>
        <w:t>ข)</w:t>
      </w:r>
      <w:r w:rsidRPr="006840A6">
        <w:rPr>
          <w:rFonts w:asciiTheme="majorBidi" w:hAnsiTheme="majorBidi" w:cstheme="majorBidi"/>
          <w:sz w:val="32"/>
          <w:szCs w:val="32"/>
          <w:cs/>
        </w:rPr>
        <w:tab/>
      </w:r>
      <w:r w:rsidRPr="006840A6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6840A6">
        <w:rPr>
          <w:rFonts w:asciiTheme="majorBidi" w:hAnsiTheme="majorBidi" w:cstheme="majorBidi"/>
          <w:sz w:val="32"/>
          <w:szCs w:val="32"/>
        </w:rPr>
        <w:t xml:space="preserve"> </w:t>
      </w:r>
      <w:r w:rsidRPr="006840A6">
        <w:rPr>
          <w:rFonts w:asciiTheme="majorBidi" w:hAnsiTheme="majorBidi" w:cstheme="majorBidi" w:hint="cs"/>
          <w:sz w:val="32"/>
          <w:szCs w:val="32"/>
        </w:rPr>
        <w:t>(</w:t>
      </w:r>
      <w:r w:rsidRPr="006840A6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36678892" w14:textId="36334DA5" w:rsidR="000E3A61" w:rsidRDefault="000E3A61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9368E80" w14:textId="6D05C35A" w:rsidR="00035707" w:rsidRDefault="00035707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1244165" w14:textId="36ED702C" w:rsidR="00035707" w:rsidRDefault="00035707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DF50F77" w14:textId="4D5F2D02" w:rsidR="00035707" w:rsidRDefault="00035707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74E8B54" w14:textId="7B43FB0A" w:rsidR="00035707" w:rsidRDefault="00035707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A02B38D" w14:textId="54AF316A" w:rsidR="00035707" w:rsidRDefault="00035707" w:rsidP="00035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3FAC669" w14:textId="77777777" w:rsidR="00AF4798" w:rsidRPr="006840A6" w:rsidRDefault="00677A3D" w:rsidP="0003570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6840A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25BD9" w:rsidRPr="006840A6">
        <w:rPr>
          <w:rFonts w:ascii="Angsana New" w:hAnsi="Angsana New"/>
          <w:b/>
          <w:bCs/>
          <w:sz w:val="32"/>
          <w:szCs w:val="32"/>
        </w:rPr>
        <w:t>0</w:t>
      </w:r>
      <w:r w:rsidR="00AF4798" w:rsidRPr="006840A6">
        <w:rPr>
          <w:rFonts w:ascii="Angsana New" w:hAnsi="Angsana New"/>
          <w:b/>
          <w:bCs/>
          <w:sz w:val="32"/>
          <w:szCs w:val="32"/>
        </w:rPr>
        <w:t>.</w:t>
      </w:r>
      <w:r w:rsidR="00AF4798" w:rsidRPr="006840A6">
        <w:rPr>
          <w:rFonts w:ascii="Angsana New" w:hAnsi="Angsana New"/>
          <w:b/>
          <w:bCs/>
          <w:sz w:val="32"/>
          <w:szCs w:val="32"/>
        </w:rPr>
        <w:tab/>
      </w:r>
      <w:r w:rsidR="00AF4798" w:rsidRPr="006840A6">
        <w:rPr>
          <w:rFonts w:ascii="Angsana New" w:hAnsi="Angsana New"/>
          <w:b/>
          <w:bCs/>
          <w:sz w:val="32"/>
          <w:szCs w:val="32"/>
        </w:rPr>
        <w:tab/>
      </w:r>
      <w:r w:rsidRPr="006840A6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6840A6" w:rsidRDefault="00AF4798" w:rsidP="00035707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6840A6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8A0469" w:rsidRPr="00035707" w14:paraId="1D2650AF" w14:textId="77777777" w:rsidTr="00D40028">
        <w:trPr>
          <w:cantSplit/>
          <w:jc w:val="right"/>
        </w:trPr>
        <w:tc>
          <w:tcPr>
            <w:tcW w:w="4025" w:type="dxa"/>
          </w:tcPr>
          <w:p w14:paraId="3E2E2A18" w14:textId="77777777" w:rsidR="00AF4798" w:rsidRPr="00035707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C11ACFE" w14:textId="77777777" w:rsidR="00AF4798" w:rsidRPr="00035707" w:rsidRDefault="00AF4798" w:rsidP="008E3B7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A0469" w:rsidRPr="00035707" w14:paraId="6F5D0A9C" w14:textId="77777777" w:rsidTr="004124F9">
        <w:trPr>
          <w:cantSplit/>
          <w:jc w:val="right"/>
        </w:trPr>
        <w:tc>
          <w:tcPr>
            <w:tcW w:w="4025" w:type="dxa"/>
          </w:tcPr>
          <w:p w14:paraId="61F21D31" w14:textId="77777777" w:rsidR="00AF4798" w:rsidRPr="00035707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56D5EA" w14:textId="77777777" w:rsidR="00AF4798" w:rsidRPr="00035707" w:rsidRDefault="00AF4798" w:rsidP="008E3B7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59482D" w14:textId="77777777" w:rsidR="00AF4798" w:rsidRPr="00035707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2BBD8" w14:textId="77777777" w:rsidR="00AF4798" w:rsidRPr="00035707" w:rsidRDefault="00AF4798" w:rsidP="008E3B7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0469" w:rsidRPr="00035707" w14:paraId="0A86DC3C" w14:textId="77777777" w:rsidTr="004124F9">
        <w:trPr>
          <w:cantSplit/>
          <w:jc w:val="right"/>
        </w:trPr>
        <w:tc>
          <w:tcPr>
            <w:tcW w:w="4025" w:type="dxa"/>
          </w:tcPr>
          <w:p w14:paraId="5F6CE4E7" w14:textId="77777777" w:rsidR="00F25BD9" w:rsidRPr="00035707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81832C7" w14:textId="79A05310" w:rsidR="00F25BD9" w:rsidRPr="00035707" w:rsidRDefault="00F25BD9" w:rsidP="006840A6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="006840A6" w:rsidRPr="000357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840A6" w:rsidRPr="00035707">
              <w:rPr>
                <w:rFonts w:ascii="Angsana New" w:hAnsi="Angsana New"/>
                <w:sz w:val="24"/>
                <w:szCs w:val="24"/>
              </w:rPr>
              <w:t>30</w:t>
            </w:r>
            <w:r w:rsidR="006840A6" w:rsidRPr="000357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3570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60F54D" w14:textId="77777777" w:rsidR="00F25BD9" w:rsidRPr="00035707" w:rsidRDefault="00F25BD9" w:rsidP="008E3B7C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F724C" w14:textId="77777777" w:rsidR="00F25BD9" w:rsidRPr="00035707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3570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357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6AC0B9F4" w14:textId="77777777" w:rsidR="00F25BD9" w:rsidRPr="00035707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6751828" w14:textId="78217184" w:rsidR="00F25BD9" w:rsidRPr="00035707" w:rsidRDefault="006840A6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35707">
              <w:rPr>
                <w:rFonts w:ascii="Angsana New" w:hAnsi="Angsana New"/>
                <w:sz w:val="24"/>
                <w:szCs w:val="24"/>
              </w:rPr>
              <w:t>30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03570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052CBAEF" w14:textId="77777777" w:rsidR="00F25BD9" w:rsidRPr="00035707" w:rsidRDefault="00F25BD9" w:rsidP="008E3B7C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00C14CE" w14:textId="77777777" w:rsidR="00F25BD9" w:rsidRPr="00035707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3570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357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A0469" w:rsidRPr="00035707" w14:paraId="250B4D64" w14:textId="77777777" w:rsidTr="004124F9">
        <w:trPr>
          <w:cantSplit/>
          <w:jc w:val="right"/>
        </w:trPr>
        <w:tc>
          <w:tcPr>
            <w:tcW w:w="4025" w:type="dxa"/>
          </w:tcPr>
          <w:p w14:paraId="72BBA284" w14:textId="77777777" w:rsidR="00F25BD9" w:rsidRPr="00035707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568F0D" w14:textId="66B092E6" w:rsidR="00F25BD9" w:rsidRPr="00035707" w:rsidRDefault="00532C01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7" w:type="dxa"/>
          </w:tcPr>
          <w:p w14:paraId="4ABAAB2E" w14:textId="77777777" w:rsidR="00F25BD9" w:rsidRPr="00035707" w:rsidRDefault="00F25BD9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645EC28" w14:textId="77777777" w:rsidR="00F25BD9" w:rsidRPr="00035707" w:rsidRDefault="00F25BD9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8" w:type="dxa"/>
            <w:vAlign w:val="bottom"/>
          </w:tcPr>
          <w:p w14:paraId="7381C2AC" w14:textId="77777777" w:rsidR="00F25BD9" w:rsidRPr="00035707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  <w:vAlign w:val="bottom"/>
          </w:tcPr>
          <w:p w14:paraId="54164256" w14:textId="407350D6" w:rsidR="00F25BD9" w:rsidRPr="00035707" w:rsidRDefault="003F64D6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  <w:tc>
          <w:tcPr>
            <w:tcW w:w="138" w:type="dxa"/>
            <w:vAlign w:val="bottom"/>
          </w:tcPr>
          <w:p w14:paraId="74FBAED6" w14:textId="77777777" w:rsidR="00F25BD9" w:rsidRPr="00035707" w:rsidRDefault="00F25BD9" w:rsidP="008E3B7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66F4086" w14:textId="77777777" w:rsidR="00F25BD9" w:rsidRPr="00035707" w:rsidRDefault="00F25BD9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  <w:tr w:rsidR="008A0469" w:rsidRPr="00035707" w14:paraId="7F2A4030" w14:textId="77777777" w:rsidTr="004124F9">
        <w:trPr>
          <w:cantSplit/>
          <w:jc w:val="right"/>
        </w:trPr>
        <w:tc>
          <w:tcPr>
            <w:tcW w:w="4025" w:type="dxa"/>
          </w:tcPr>
          <w:p w14:paraId="3DA4C0C8" w14:textId="77777777" w:rsidR="008E3B7C" w:rsidRPr="00035707" w:rsidRDefault="008E3B7C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74848F1F" w14:textId="4CE9F5F4" w:rsidR="008E3B7C" w:rsidRPr="00035707" w:rsidRDefault="00532C01" w:rsidP="00532C01">
            <w:pPr>
              <w:tabs>
                <w:tab w:val="clear" w:pos="680"/>
                <w:tab w:val="clear" w:pos="90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991</w:t>
            </w:r>
          </w:p>
        </w:tc>
        <w:tc>
          <w:tcPr>
            <w:tcW w:w="137" w:type="dxa"/>
          </w:tcPr>
          <w:p w14:paraId="1C7389A1" w14:textId="77777777" w:rsidR="008E3B7C" w:rsidRPr="00035707" w:rsidRDefault="008E3B7C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773B896" w14:textId="77777777" w:rsidR="008E3B7C" w:rsidRPr="00035707" w:rsidRDefault="008E3B7C" w:rsidP="008E3B7C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1,724</w:t>
            </w:r>
          </w:p>
        </w:tc>
        <w:tc>
          <w:tcPr>
            <w:tcW w:w="138" w:type="dxa"/>
          </w:tcPr>
          <w:p w14:paraId="4D7D16D4" w14:textId="77777777" w:rsidR="008E3B7C" w:rsidRPr="00035707" w:rsidRDefault="008E3B7C" w:rsidP="008E3B7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E18FAB" w14:textId="06A0E488" w:rsidR="008E3B7C" w:rsidRPr="00035707" w:rsidRDefault="003F64D6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826</w:t>
            </w:r>
          </w:p>
        </w:tc>
        <w:tc>
          <w:tcPr>
            <w:tcW w:w="138" w:type="dxa"/>
          </w:tcPr>
          <w:p w14:paraId="325165FE" w14:textId="77777777" w:rsidR="008E3B7C" w:rsidRPr="00035707" w:rsidRDefault="008E3B7C" w:rsidP="008E3B7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C29710" w14:textId="77777777" w:rsidR="008E3B7C" w:rsidRPr="00035707" w:rsidRDefault="008E3B7C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1,448</w:t>
            </w:r>
          </w:p>
        </w:tc>
      </w:tr>
      <w:tr w:rsidR="008A0469" w:rsidRPr="00035707" w14:paraId="0354457F" w14:textId="77777777" w:rsidTr="004124F9">
        <w:trPr>
          <w:cantSplit/>
          <w:jc w:val="right"/>
        </w:trPr>
        <w:tc>
          <w:tcPr>
            <w:tcW w:w="4025" w:type="dxa"/>
          </w:tcPr>
          <w:p w14:paraId="132C6689" w14:textId="77777777" w:rsidR="00042B0B" w:rsidRPr="00035707" w:rsidRDefault="00042B0B" w:rsidP="00EE6AA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vAlign w:val="bottom"/>
          </w:tcPr>
          <w:p w14:paraId="2966408E" w14:textId="5CA618A7" w:rsidR="00042B0B" w:rsidRPr="00035707" w:rsidRDefault="00532C01" w:rsidP="00532C01">
            <w:pPr>
              <w:tabs>
                <w:tab w:val="clear" w:pos="907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7" w:type="dxa"/>
          </w:tcPr>
          <w:p w14:paraId="52C7568F" w14:textId="77777777" w:rsidR="00042B0B" w:rsidRPr="00035707" w:rsidRDefault="00042B0B" w:rsidP="00EE6AA7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4509706" w14:textId="77777777" w:rsidR="00042B0B" w:rsidRPr="00035707" w:rsidRDefault="00042B0B" w:rsidP="00EE6AA7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2BE8A4F" w14:textId="77777777" w:rsidR="00042B0B" w:rsidRPr="00035707" w:rsidRDefault="00042B0B" w:rsidP="00EE6AA7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2CCDD54" w14:textId="2E31D1B6" w:rsidR="00042B0B" w:rsidRPr="00035707" w:rsidRDefault="003F64D6" w:rsidP="004124F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8" w:type="dxa"/>
          </w:tcPr>
          <w:p w14:paraId="4853B72E" w14:textId="77777777" w:rsidR="00042B0B" w:rsidRPr="00035707" w:rsidRDefault="00042B0B" w:rsidP="00EE6AA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EA74D7B" w14:textId="77777777" w:rsidR="00042B0B" w:rsidRPr="00035707" w:rsidRDefault="00042B0B" w:rsidP="00EE6AA7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64D6" w:rsidRPr="00035707" w14:paraId="15C52ED8" w14:textId="77777777" w:rsidTr="004124F9">
        <w:trPr>
          <w:cantSplit/>
          <w:jc w:val="right"/>
        </w:trPr>
        <w:tc>
          <w:tcPr>
            <w:tcW w:w="4025" w:type="dxa"/>
          </w:tcPr>
          <w:p w14:paraId="2F2D4CAA" w14:textId="77777777" w:rsidR="003F64D6" w:rsidRPr="00035707" w:rsidRDefault="003F64D6" w:rsidP="003F64D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12ED698D" w14:textId="77E2F297" w:rsidR="003F64D6" w:rsidRPr="00035707" w:rsidRDefault="003F64D6" w:rsidP="003F64D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2" w:type="dxa"/>
            <w:vAlign w:val="bottom"/>
          </w:tcPr>
          <w:p w14:paraId="38F7004B" w14:textId="6B0CB20E" w:rsidR="003F64D6" w:rsidRPr="00035707" w:rsidRDefault="00532C01" w:rsidP="003F64D6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6D30E51" w14:textId="77777777" w:rsidR="003F64D6" w:rsidRPr="00035707" w:rsidRDefault="003F64D6" w:rsidP="003F64D6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9D927CC" w14:textId="77777777" w:rsidR="003F64D6" w:rsidRPr="00035707" w:rsidRDefault="003F64D6" w:rsidP="003F64D6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8" w:type="dxa"/>
          </w:tcPr>
          <w:p w14:paraId="3AD88604" w14:textId="77777777" w:rsidR="003F64D6" w:rsidRPr="00035707" w:rsidRDefault="003F64D6" w:rsidP="003F64D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F9A172E" w14:textId="22B1895D" w:rsidR="003F64D6" w:rsidRPr="00035707" w:rsidRDefault="003F64D6" w:rsidP="003F64D6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577FD60" w14:textId="77777777" w:rsidR="003F64D6" w:rsidRPr="00035707" w:rsidRDefault="003F64D6" w:rsidP="003F64D6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7403886" w14:textId="77777777" w:rsidR="003F64D6" w:rsidRPr="00035707" w:rsidRDefault="003F64D6" w:rsidP="003F64D6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3F64D6" w:rsidRPr="00035707" w14:paraId="20A6F2B1" w14:textId="77777777" w:rsidTr="004124F9">
        <w:trPr>
          <w:cantSplit/>
          <w:jc w:val="right"/>
        </w:trPr>
        <w:tc>
          <w:tcPr>
            <w:tcW w:w="4025" w:type="dxa"/>
          </w:tcPr>
          <w:p w14:paraId="340BB95F" w14:textId="77777777" w:rsidR="003F64D6" w:rsidRPr="00035707" w:rsidRDefault="003F64D6" w:rsidP="003F64D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035707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35707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035707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D330FA" w14:textId="28C938DA" w:rsidR="003F64D6" w:rsidRPr="00035707" w:rsidRDefault="00532C01" w:rsidP="003F64D6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13,286</w:t>
            </w:r>
          </w:p>
        </w:tc>
        <w:tc>
          <w:tcPr>
            <w:tcW w:w="137" w:type="dxa"/>
          </w:tcPr>
          <w:p w14:paraId="010ABAE5" w14:textId="77777777" w:rsidR="003F64D6" w:rsidRPr="00035707" w:rsidRDefault="003F64D6" w:rsidP="003F64D6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3B08F07" w14:textId="77777777" w:rsidR="003F64D6" w:rsidRPr="00035707" w:rsidRDefault="003F64D6" w:rsidP="003F64D6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8" w:type="dxa"/>
            <w:vAlign w:val="bottom"/>
          </w:tcPr>
          <w:p w14:paraId="776BBCFB" w14:textId="77777777" w:rsidR="003F64D6" w:rsidRPr="00035707" w:rsidRDefault="003F64D6" w:rsidP="003F64D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DF2C9" w14:textId="1770F6FA" w:rsidR="003F64D6" w:rsidRPr="00035707" w:rsidRDefault="003F64D6" w:rsidP="003F64D6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12,160</w:t>
            </w:r>
          </w:p>
        </w:tc>
        <w:tc>
          <w:tcPr>
            <w:tcW w:w="138" w:type="dxa"/>
            <w:vAlign w:val="bottom"/>
          </w:tcPr>
          <w:p w14:paraId="12980C86" w14:textId="77777777" w:rsidR="003F64D6" w:rsidRPr="00035707" w:rsidRDefault="003F64D6" w:rsidP="003F64D6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E251BC3" w14:textId="77777777" w:rsidR="003F64D6" w:rsidRPr="00035707" w:rsidRDefault="003F64D6" w:rsidP="003F64D6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5707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</w:tr>
    </w:tbl>
    <w:p w14:paraId="3FB924AD" w14:textId="77777777" w:rsidR="004000C1" w:rsidRPr="008A0469" w:rsidRDefault="004000C1" w:rsidP="003027D4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color w:val="FF0000"/>
          <w:sz w:val="32"/>
          <w:szCs w:val="32"/>
          <w:u w:val="single"/>
          <w:cs/>
        </w:rPr>
      </w:pPr>
    </w:p>
    <w:p w14:paraId="78117796" w14:textId="77777777" w:rsidR="006840A6" w:rsidRDefault="006840A6" w:rsidP="006840A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6840A6" w:rsidRPr="00035707" w14:paraId="735865E8" w14:textId="77777777" w:rsidTr="006C61BE">
        <w:trPr>
          <w:cantSplit/>
        </w:trPr>
        <w:tc>
          <w:tcPr>
            <w:tcW w:w="2835" w:type="dxa"/>
          </w:tcPr>
          <w:p w14:paraId="5125B40C" w14:textId="77777777" w:rsidR="006840A6" w:rsidRPr="00035707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E790242" w14:textId="77777777" w:rsidR="006840A6" w:rsidRPr="00035707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70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357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840A6" w:rsidRPr="00035707" w14:paraId="2D89DA18" w14:textId="77777777" w:rsidTr="006C61BE">
        <w:trPr>
          <w:cantSplit/>
        </w:trPr>
        <w:tc>
          <w:tcPr>
            <w:tcW w:w="2835" w:type="dxa"/>
          </w:tcPr>
          <w:p w14:paraId="214A5D82" w14:textId="77777777" w:rsidR="006840A6" w:rsidRPr="00035707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CF2112E" w14:textId="77777777" w:rsidR="006840A6" w:rsidRPr="00035707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707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</w:t>
            </w:r>
          </w:p>
        </w:tc>
      </w:tr>
      <w:tr w:rsidR="006840A6" w:rsidRPr="00035707" w14:paraId="302C9FE4" w14:textId="77777777" w:rsidTr="006C61BE">
        <w:trPr>
          <w:cantSplit/>
        </w:trPr>
        <w:tc>
          <w:tcPr>
            <w:tcW w:w="2835" w:type="dxa"/>
          </w:tcPr>
          <w:p w14:paraId="1C809008" w14:textId="77777777" w:rsidR="006840A6" w:rsidRPr="00035707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2370F" w14:textId="77777777" w:rsidR="006840A6" w:rsidRPr="00035707" w:rsidRDefault="006840A6" w:rsidP="006C61BE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AA6FE1C" w14:textId="77777777" w:rsidR="006840A6" w:rsidRPr="00035707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7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336F52D6" w14:textId="77777777" w:rsidR="006840A6" w:rsidRPr="00035707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0C9AD57" w14:textId="77777777" w:rsidR="006840A6" w:rsidRPr="00035707" w:rsidRDefault="006840A6" w:rsidP="006C61BE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640BB506" w14:textId="77777777" w:rsidR="006840A6" w:rsidRPr="00035707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7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840A6" w:rsidRPr="00035707" w14:paraId="48C9375B" w14:textId="77777777" w:rsidTr="006C61BE">
        <w:trPr>
          <w:cantSplit/>
        </w:trPr>
        <w:tc>
          <w:tcPr>
            <w:tcW w:w="2835" w:type="dxa"/>
          </w:tcPr>
          <w:p w14:paraId="3AFEB935" w14:textId="77777777" w:rsidR="006840A6" w:rsidRPr="00035707" w:rsidRDefault="006840A6" w:rsidP="006840A6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913F5C0" w14:textId="42CCC66D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DC7BC3C" w14:textId="77777777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8D42CF" w14:textId="29637D19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048C02A" w14:textId="77777777" w:rsidR="006840A6" w:rsidRPr="00035707" w:rsidRDefault="006840A6" w:rsidP="006840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00D13E" w14:textId="624478C9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14680407" w14:textId="77777777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6F4579" w14:textId="1786B300" w:rsidR="006840A6" w:rsidRPr="00035707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00FF" w:rsidRPr="00035707" w14:paraId="082138FD" w14:textId="77777777" w:rsidTr="006C61BE">
        <w:trPr>
          <w:cantSplit/>
        </w:trPr>
        <w:tc>
          <w:tcPr>
            <w:tcW w:w="2835" w:type="dxa"/>
          </w:tcPr>
          <w:p w14:paraId="1928767A" w14:textId="77777777" w:rsidR="009C00FF" w:rsidRPr="00035707" w:rsidRDefault="009C00FF" w:rsidP="009C00FF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4055D60D" w14:textId="348D7777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42" w:type="dxa"/>
          </w:tcPr>
          <w:p w14:paraId="38017F40" w14:textId="77777777" w:rsidR="009C00FF" w:rsidRPr="00035707" w:rsidRDefault="009C00FF" w:rsidP="009C00F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C7B7B84" w14:textId="36EC0325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42" w:type="dxa"/>
          </w:tcPr>
          <w:p w14:paraId="183E3273" w14:textId="77777777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52221CC" w14:textId="5D7167EB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43" w:type="dxa"/>
          </w:tcPr>
          <w:p w14:paraId="2977558B" w14:textId="77777777" w:rsidR="009C00FF" w:rsidRPr="00035707" w:rsidRDefault="009C00FF" w:rsidP="009C00F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2198571" w14:textId="129FC023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9C00FF" w:rsidRPr="00035707" w14:paraId="3AC3D24D" w14:textId="77777777" w:rsidTr="006C61BE">
        <w:trPr>
          <w:cantSplit/>
        </w:trPr>
        <w:tc>
          <w:tcPr>
            <w:tcW w:w="2835" w:type="dxa"/>
          </w:tcPr>
          <w:p w14:paraId="7D93FBD4" w14:textId="77777777" w:rsidR="009C00FF" w:rsidRPr="00035707" w:rsidRDefault="009C00FF" w:rsidP="009C00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30DD84" w14:textId="7C9E8E6E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14:paraId="3AAEE134" w14:textId="77777777" w:rsidR="009C00FF" w:rsidRPr="00035707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024FF8" w14:textId="469A2435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14:paraId="0DC2D342" w14:textId="77777777" w:rsidR="009C00FF" w:rsidRPr="00035707" w:rsidRDefault="009C00FF" w:rsidP="009C00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2F4F9D" w14:textId="12C91FE1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3" w:type="dxa"/>
          </w:tcPr>
          <w:p w14:paraId="600DFC32" w14:textId="77777777" w:rsidR="009C00FF" w:rsidRPr="00035707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90F2EB" w14:textId="6B67EB53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9C00FF" w:rsidRPr="00035707" w14:paraId="0CCC7849" w14:textId="77777777" w:rsidTr="006C61BE">
        <w:trPr>
          <w:cantSplit/>
        </w:trPr>
        <w:tc>
          <w:tcPr>
            <w:tcW w:w="2835" w:type="dxa"/>
          </w:tcPr>
          <w:p w14:paraId="05679EE8" w14:textId="77777777" w:rsidR="009C00FF" w:rsidRPr="00035707" w:rsidRDefault="009C00FF" w:rsidP="009C00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7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35707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47CFF8" w14:textId="170CC161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42" w:type="dxa"/>
          </w:tcPr>
          <w:p w14:paraId="250244F2" w14:textId="77777777" w:rsidR="009C00FF" w:rsidRPr="00035707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1BC876" w14:textId="1F3DAEB0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42" w:type="dxa"/>
          </w:tcPr>
          <w:p w14:paraId="3BE63AD2" w14:textId="77777777" w:rsidR="009C00FF" w:rsidRPr="00035707" w:rsidRDefault="009C00FF" w:rsidP="009C00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6B6FF8" w14:textId="785AE42D" w:rsidR="009C00FF" w:rsidRPr="00035707" w:rsidRDefault="002F1E16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3" w:type="dxa"/>
          </w:tcPr>
          <w:p w14:paraId="56B3433A" w14:textId="77777777" w:rsidR="009C00FF" w:rsidRPr="00035707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26E282" w14:textId="1793BB56" w:rsidR="009C00FF" w:rsidRPr="00035707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</w:tbl>
    <w:p w14:paraId="5A9A99F7" w14:textId="49B547F7" w:rsidR="006840A6" w:rsidRDefault="006840A6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color w:val="FF0000"/>
          <w:sz w:val="32"/>
          <w:szCs w:val="32"/>
          <w:u w:val="single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6840A6" w:rsidRPr="00436036" w14:paraId="5180864E" w14:textId="77777777" w:rsidTr="006C61BE">
        <w:trPr>
          <w:cantSplit/>
        </w:trPr>
        <w:tc>
          <w:tcPr>
            <w:tcW w:w="2835" w:type="dxa"/>
          </w:tcPr>
          <w:p w14:paraId="13741C31" w14:textId="77777777" w:rsidR="006840A6" w:rsidRPr="00436036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86A4FB3" w14:textId="77777777" w:rsidR="006840A6" w:rsidRPr="003D3672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840A6" w:rsidRPr="00436036" w14:paraId="407B42F5" w14:textId="77777777" w:rsidTr="006C61BE">
        <w:trPr>
          <w:cantSplit/>
        </w:trPr>
        <w:tc>
          <w:tcPr>
            <w:tcW w:w="2835" w:type="dxa"/>
          </w:tcPr>
          <w:p w14:paraId="4AAD36FA" w14:textId="77777777" w:rsidR="006840A6" w:rsidRPr="00436036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222EA16" w14:textId="77777777" w:rsidR="006840A6" w:rsidRPr="003D3672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6840A6" w:rsidRPr="00DC5002" w14:paraId="4C147332" w14:textId="77777777" w:rsidTr="006C61BE">
        <w:trPr>
          <w:cantSplit/>
          <w:trHeight w:val="405"/>
        </w:trPr>
        <w:tc>
          <w:tcPr>
            <w:tcW w:w="2835" w:type="dxa"/>
          </w:tcPr>
          <w:p w14:paraId="53C4794F" w14:textId="77777777" w:rsidR="006840A6" w:rsidRPr="00DC5002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EB067" w14:textId="77777777" w:rsidR="006840A6" w:rsidRPr="00DC5002" w:rsidRDefault="006840A6" w:rsidP="006C61BE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8723E0E" w14:textId="77777777" w:rsidR="006840A6" w:rsidRPr="00DC5002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DC50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11C36260" w14:textId="77777777" w:rsidR="006840A6" w:rsidRPr="00DC5002" w:rsidRDefault="006840A6" w:rsidP="006C61B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FA1B4B3" w14:textId="77777777" w:rsidR="006840A6" w:rsidRPr="00DC5002" w:rsidRDefault="006840A6" w:rsidP="006C61BE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499DF6DE" w14:textId="77777777" w:rsidR="006840A6" w:rsidRPr="00DC5002" w:rsidRDefault="006840A6" w:rsidP="006C61B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DC50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840A6" w:rsidRPr="00436036" w14:paraId="2BB14AC3" w14:textId="77777777" w:rsidTr="006C61BE">
        <w:trPr>
          <w:cantSplit/>
        </w:trPr>
        <w:tc>
          <w:tcPr>
            <w:tcW w:w="2835" w:type="dxa"/>
          </w:tcPr>
          <w:p w14:paraId="4794291E" w14:textId="77777777" w:rsidR="006840A6" w:rsidRPr="003D3672" w:rsidRDefault="006840A6" w:rsidP="006840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FA4994" w14:textId="0817A971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1E578E6" w14:textId="77777777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5BE9FE" w14:textId="44271944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02C9855" w14:textId="77777777" w:rsidR="006840A6" w:rsidRPr="00436036" w:rsidRDefault="006840A6" w:rsidP="006840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DCAD4C" w14:textId="64C35967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51F13432" w14:textId="77777777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D6C381C" w14:textId="64F593E3" w:rsidR="006840A6" w:rsidRPr="00436036" w:rsidRDefault="006840A6" w:rsidP="006840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00FF" w:rsidRPr="00436036" w14:paraId="1E0010C8" w14:textId="77777777" w:rsidTr="006C61BE">
        <w:trPr>
          <w:cantSplit/>
        </w:trPr>
        <w:tc>
          <w:tcPr>
            <w:tcW w:w="2835" w:type="dxa"/>
          </w:tcPr>
          <w:p w14:paraId="09664448" w14:textId="77777777" w:rsidR="009C00FF" w:rsidRPr="005F0B8C" w:rsidRDefault="009C00FF" w:rsidP="009C00FF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33564125" w14:textId="5AFA05D2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42" w:type="dxa"/>
          </w:tcPr>
          <w:p w14:paraId="0F0DEAC2" w14:textId="77777777" w:rsidR="009C00FF" w:rsidRPr="00436036" w:rsidRDefault="009C00FF" w:rsidP="009C00F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F3BE70" w14:textId="01E03966" w:rsidR="009C00FF" w:rsidRPr="00436036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dxa"/>
          </w:tcPr>
          <w:p w14:paraId="58DD9DBC" w14:textId="77777777" w:rsidR="009C00FF" w:rsidRPr="003D3672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F92756" w14:textId="4979877F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43" w:type="dxa"/>
          </w:tcPr>
          <w:p w14:paraId="1966F99E" w14:textId="77777777" w:rsidR="009C00FF" w:rsidRPr="00436036" w:rsidRDefault="009C00FF" w:rsidP="009C00F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E82E10A" w14:textId="662A0CB5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D0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</w:tr>
      <w:tr w:rsidR="009C00FF" w:rsidRPr="00436036" w14:paraId="7F3371A0" w14:textId="77777777" w:rsidTr="006C61BE">
        <w:trPr>
          <w:cantSplit/>
        </w:trPr>
        <w:tc>
          <w:tcPr>
            <w:tcW w:w="2835" w:type="dxa"/>
          </w:tcPr>
          <w:p w14:paraId="03907B76" w14:textId="77777777" w:rsidR="009C00FF" w:rsidRPr="005F0B8C" w:rsidRDefault="009C00FF" w:rsidP="009C00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DD1730" w14:textId="44BE2A8C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2" w:type="dxa"/>
          </w:tcPr>
          <w:p w14:paraId="34CF648E" w14:textId="77777777" w:rsidR="009C00FF" w:rsidRPr="00436036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516671" w14:textId="2587E393" w:rsidR="009C00FF" w:rsidRPr="003D3672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14:paraId="34D3C223" w14:textId="77777777" w:rsidR="009C00FF" w:rsidRPr="003D3672" w:rsidRDefault="009C00FF" w:rsidP="009C00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CB7E53" w14:textId="564FE854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3" w:type="dxa"/>
          </w:tcPr>
          <w:p w14:paraId="2BBA062D" w14:textId="77777777" w:rsidR="009C00FF" w:rsidRPr="00436036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A8BC5E4" w14:textId="20F991CD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9C00FF" w:rsidRPr="00436036" w14:paraId="12EE2D95" w14:textId="77777777" w:rsidTr="006C61BE">
        <w:trPr>
          <w:cantSplit/>
        </w:trPr>
        <w:tc>
          <w:tcPr>
            <w:tcW w:w="2835" w:type="dxa"/>
          </w:tcPr>
          <w:p w14:paraId="739AF0FF" w14:textId="77777777" w:rsidR="009C00FF" w:rsidRPr="003D3672" w:rsidRDefault="009C00FF" w:rsidP="009C00F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1C59CE" w14:textId="4E730DDB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42" w:type="dxa"/>
          </w:tcPr>
          <w:p w14:paraId="4CADEE5B" w14:textId="77777777" w:rsidR="009C00FF" w:rsidRPr="00436036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79DED94" w14:textId="29CB87EE" w:rsidR="009C00FF" w:rsidRPr="00436036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2" w:type="dxa"/>
          </w:tcPr>
          <w:p w14:paraId="10B01C69" w14:textId="77777777" w:rsidR="009C00FF" w:rsidRPr="003D3672" w:rsidRDefault="009C00FF" w:rsidP="009C00F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3EB339" w14:textId="5290CC82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3" w:type="dxa"/>
          </w:tcPr>
          <w:p w14:paraId="336E6BB2" w14:textId="77777777" w:rsidR="009C00FF" w:rsidRPr="00436036" w:rsidRDefault="009C00FF" w:rsidP="009C00F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E266B46" w14:textId="4D179799" w:rsidR="009C00FF" w:rsidRPr="005F0B8C" w:rsidRDefault="009C00FF" w:rsidP="009C00F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</w:tbl>
    <w:p w14:paraId="3D112FF4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bookmarkStart w:id="4" w:name="_Hlk6493688"/>
    </w:p>
    <w:p w14:paraId="02DAA210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2FB5F047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45EC010B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77A8572C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7AE7EFAF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59484AA0" w14:textId="77777777" w:rsidR="00035707" w:rsidRDefault="00035707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24B11849" w14:textId="2EE31924" w:rsidR="00A4226C" w:rsidRPr="006840A6" w:rsidRDefault="00A4226C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6840A6">
        <w:rPr>
          <w:rFonts w:ascii="Angsana New" w:hAnsi="Angsana New"/>
          <w:spacing w:val="-2"/>
          <w:sz w:val="32"/>
          <w:szCs w:val="32"/>
          <w:u w:val="single"/>
          <w:cs/>
        </w:rPr>
        <w:lastRenderedPageBreak/>
        <w:t>ข้อสมมติหลักในการประมาณการตามหลักการคณิตศาสตร์ประกันภัย</w:t>
      </w:r>
    </w:p>
    <w:p w14:paraId="38FD7639" w14:textId="4BAC3047" w:rsidR="00A4226C" w:rsidRPr="006840A6" w:rsidRDefault="00A4226C" w:rsidP="00792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Pr="006840A6">
        <w:rPr>
          <w:rFonts w:ascii="Angsana New" w:hAnsi="Angsana New"/>
          <w:sz w:val="32"/>
          <w:szCs w:val="32"/>
        </w:rPr>
        <w:tab/>
      </w:r>
      <w:r w:rsidR="006840A6" w:rsidRPr="006840A6">
        <w:rPr>
          <w:rFonts w:ascii="Angsana New" w:hAnsi="Angsana New"/>
          <w:sz w:val="32"/>
          <w:szCs w:val="32"/>
          <w:cs/>
        </w:rPr>
        <w:t>สำหรับงวด</w:t>
      </w:r>
      <w:r w:rsidR="00A17D5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840A6" w:rsidRPr="006840A6">
        <w:rPr>
          <w:rFonts w:ascii="Angsana New" w:hAnsi="Angsana New"/>
          <w:sz w:val="32"/>
          <w:szCs w:val="32"/>
          <w:cs/>
        </w:rPr>
        <w:t xml:space="preserve">หกเดือนสิ้นสุดวันที่ 30 มิถุนายน </w:t>
      </w:r>
      <w:r w:rsidR="006840A6" w:rsidRPr="006840A6">
        <w:rPr>
          <w:rFonts w:ascii="Angsana New" w:hAnsi="Angsana New"/>
          <w:sz w:val="32"/>
          <w:szCs w:val="32"/>
        </w:rPr>
        <w:t>2564</w:t>
      </w:r>
      <w:r w:rsidR="006840A6" w:rsidRPr="006840A6">
        <w:rPr>
          <w:rFonts w:ascii="Angsana New" w:hAnsi="Angsana New"/>
          <w:sz w:val="32"/>
          <w:szCs w:val="32"/>
          <w:cs/>
        </w:rPr>
        <w:t xml:space="preserve"> และ </w:t>
      </w:r>
      <w:r w:rsidR="006840A6" w:rsidRPr="006840A6">
        <w:rPr>
          <w:rFonts w:ascii="Angsana New" w:hAnsi="Angsana New"/>
          <w:sz w:val="32"/>
          <w:szCs w:val="32"/>
        </w:rPr>
        <w:t>2563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8A0469" w:rsidRPr="006840A6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="Angsana New" w:hAnsi="Angsana New"/>
                <w:sz w:val="26"/>
                <w:szCs w:val="26"/>
              </w:rPr>
              <w:tab/>
            </w:r>
            <w:r w:rsidRPr="006840A6">
              <w:rPr>
                <w:rFonts w:ascii="Angsana New" w:hAnsi="Angsana New"/>
                <w:sz w:val="26"/>
                <w:szCs w:val="26"/>
              </w:rPr>
              <w:tab/>
            </w:r>
            <w:r w:rsidRPr="006840A6">
              <w:rPr>
                <w:rFonts w:ascii="Angsana New" w:hAnsi="Angsana New"/>
                <w:sz w:val="26"/>
                <w:szCs w:val="26"/>
              </w:rPr>
              <w:tab/>
            </w:r>
            <w:r w:rsidRPr="006840A6">
              <w:rPr>
                <w:rFonts w:ascii="Angsana New" w:hAnsi="Angsana New"/>
                <w:sz w:val="26"/>
                <w:szCs w:val="26"/>
              </w:rPr>
              <w:tab/>
            </w:r>
            <w:r w:rsidRPr="006840A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40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8A0469" w:rsidRPr="006840A6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40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6840A6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40A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469" w:rsidRPr="006840A6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F25BD9" w:rsidRPr="006840A6" w:rsidRDefault="00F25BD9" w:rsidP="00F25BD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840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757B89F1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840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77777777" w:rsidR="00F25BD9" w:rsidRPr="006840A6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A0469" w:rsidRPr="006840A6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840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1DDEB955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CC54FDB" w14:textId="77777777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77777777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1AAD475B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40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1ED57346" w14:textId="77777777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77777777" w:rsidR="006151C6" w:rsidRPr="006840A6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40A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8A0469" w:rsidRPr="006840A6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0478C068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0497310C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8A0469" w:rsidRPr="006840A6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77A170C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29051F5E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37415BAC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840A6">
              <w:rPr>
                <w:rFonts w:asciiTheme="majorBidi" w:hAnsiTheme="majorBidi"/>
                <w:sz w:val="26"/>
                <w:szCs w:val="26"/>
              </w:rPr>
              <w:t>.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-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6840A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6840A6">
              <w:rPr>
                <w:rFonts w:asciiTheme="majorBidi" w:hAnsiTheme="majorBidi"/>
                <w:sz w:val="26"/>
                <w:szCs w:val="26"/>
              </w:rPr>
              <w:t>.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436206FC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840A6">
              <w:rPr>
                <w:rFonts w:asciiTheme="majorBidi" w:hAnsiTheme="majorBidi"/>
                <w:sz w:val="26"/>
                <w:szCs w:val="26"/>
              </w:rPr>
              <w:t>.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6840A6">
              <w:rPr>
                <w:rFonts w:asciiTheme="majorBidi" w:hAnsiTheme="majorBidi"/>
                <w:sz w:val="26"/>
                <w:szCs w:val="26"/>
              </w:rPr>
              <w:t>-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6840A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6840A6">
              <w:rPr>
                <w:rFonts w:asciiTheme="majorBidi" w:hAnsiTheme="majorBidi"/>
                <w:sz w:val="26"/>
                <w:szCs w:val="26"/>
              </w:rPr>
              <w:t>.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8A0469" w:rsidRPr="006840A6" w14:paraId="375DFE17" w14:textId="77777777" w:rsidTr="00D40028">
        <w:trPr>
          <w:jc w:val="right"/>
        </w:trPr>
        <w:tc>
          <w:tcPr>
            <w:tcW w:w="2268" w:type="dxa"/>
          </w:tcPr>
          <w:p w14:paraId="0940CA27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840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14:paraId="1597EE8C" w14:textId="11D2E2DB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00A72311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6166A5CE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8A0469" w:rsidRPr="006840A6" w14:paraId="4ED6D552" w14:textId="77777777" w:rsidTr="00D40028">
        <w:trPr>
          <w:jc w:val="right"/>
        </w:trPr>
        <w:tc>
          <w:tcPr>
            <w:tcW w:w="2268" w:type="dxa"/>
          </w:tcPr>
          <w:p w14:paraId="2BE98203" w14:textId="77777777" w:rsidR="006151C6" w:rsidRPr="006840A6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840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14:paraId="382D75C5" w14:textId="6255A793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39F3C540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6151C6" w:rsidRPr="006840A6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77777777" w:rsidR="006151C6" w:rsidRPr="006840A6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0A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6840A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4"/>
    </w:tbl>
    <w:p w14:paraId="3F989B4C" w14:textId="77777777" w:rsidR="006840A6" w:rsidRDefault="006840A6" w:rsidP="003234A2">
      <w:pPr>
        <w:pStyle w:val="PlainText"/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FF0000"/>
          <w:sz w:val="32"/>
          <w:szCs w:val="32"/>
          <w:lang w:val="en-US"/>
        </w:rPr>
      </w:pPr>
    </w:p>
    <w:p w14:paraId="7EE5A5D3" w14:textId="78A2A3AA" w:rsidR="00DB121F" w:rsidRPr="0092021A" w:rsidRDefault="0003498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2021A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F25BD9" w:rsidRPr="0092021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92021A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92021A">
        <w:rPr>
          <w:rFonts w:ascii="Angsana New" w:hAnsi="Angsana New"/>
          <w:b/>
          <w:bCs/>
          <w:sz w:val="32"/>
          <w:szCs w:val="32"/>
        </w:rPr>
        <w:tab/>
      </w:r>
      <w:r w:rsidR="00DB121F" w:rsidRPr="0092021A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3C2E48D4" w14:textId="543D9C54" w:rsidR="0092021A" w:rsidRPr="0092021A" w:rsidRDefault="00DB121F" w:rsidP="00035707">
      <w:pPr>
        <w:pStyle w:val="BodyTextIndent"/>
        <w:tabs>
          <w:tab w:val="clear" w:pos="227"/>
          <w:tab w:val="clear" w:pos="907"/>
          <w:tab w:val="left" w:pos="851"/>
        </w:tabs>
        <w:spacing w:after="0"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2021A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92021A">
        <w:rPr>
          <w:rFonts w:ascii="Angsana New" w:hAnsi="Angsana New" w:hint="cs"/>
          <w:sz w:val="32"/>
          <w:szCs w:val="32"/>
          <w:cs/>
        </w:rPr>
        <w:t>ย</w:t>
      </w:r>
      <w:r w:rsidRPr="0092021A">
        <w:rPr>
          <w:rFonts w:ascii="Angsana New" w:hAnsi="Angsana New"/>
          <w:sz w:val="32"/>
          <w:szCs w:val="32"/>
          <w:cs/>
        </w:rPr>
        <w:t>ภาษีเงินได้</w:t>
      </w:r>
      <w:r w:rsidR="0092021A" w:rsidRPr="0092021A">
        <w:rPr>
          <w:rFonts w:ascii="Angsana New" w:hAnsi="Angsana New"/>
          <w:sz w:val="32"/>
          <w:szCs w:val="32"/>
          <w:cs/>
        </w:rPr>
        <w:t>สำหรับงวด</w:t>
      </w:r>
      <w:r w:rsidR="0092021A" w:rsidRPr="0092021A">
        <w:rPr>
          <w:rFonts w:ascii="Angsana New" w:hAnsi="Angsana New" w:hint="cs"/>
          <w:sz w:val="32"/>
          <w:szCs w:val="32"/>
          <w:cs/>
        </w:rPr>
        <w:t>หก</w:t>
      </w:r>
      <w:r w:rsidR="0092021A" w:rsidRPr="0092021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2021A" w:rsidRPr="0092021A">
        <w:rPr>
          <w:rFonts w:ascii="Angsana New" w:hAnsi="Angsana New"/>
          <w:sz w:val="32"/>
          <w:szCs w:val="32"/>
        </w:rPr>
        <w:t>30</w:t>
      </w:r>
      <w:r w:rsidR="0092021A" w:rsidRPr="0092021A">
        <w:rPr>
          <w:rFonts w:ascii="Angsana New" w:hAnsi="Angsana New"/>
          <w:sz w:val="32"/>
          <w:szCs w:val="32"/>
          <w:cs/>
        </w:rPr>
        <w:t xml:space="preserve"> ม</w:t>
      </w:r>
      <w:r w:rsidR="0092021A" w:rsidRPr="0092021A">
        <w:rPr>
          <w:rFonts w:ascii="Angsana New" w:hAnsi="Angsana New" w:hint="cs"/>
          <w:sz w:val="32"/>
          <w:szCs w:val="32"/>
          <w:cs/>
        </w:rPr>
        <w:t xml:space="preserve">ิถุนายน </w:t>
      </w:r>
      <w:r w:rsidR="0092021A" w:rsidRPr="0092021A">
        <w:rPr>
          <w:rFonts w:ascii="Angsana New" w:hAnsi="Angsana New"/>
          <w:sz w:val="32"/>
          <w:szCs w:val="32"/>
        </w:rPr>
        <w:t>2564</w:t>
      </w:r>
      <w:r w:rsidR="0092021A" w:rsidRPr="0092021A">
        <w:rPr>
          <w:rFonts w:ascii="Angsana New" w:hAnsi="Angsana New"/>
          <w:sz w:val="32"/>
          <w:szCs w:val="32"/>
          <w:cs/>
        </w:rPr>
        <w:t xml:space="preserve"> และ </w:t>
      </w:r>
      <w:r w:rsidR="0092021A" w:rsidRPr="0092021A">
        <w:rPr>
          <w:rFonts w:ascii="Angsana New" w:hAnsi="Angsana New"/>
          <w:sz w:val="32"/>
          <w:szCs w:val="32"/>
        </w:rPr>
        <w:t>2563</w:t>
      </w:r>
      <w:r w:rsidR="0092021A" w:rsidRPr="0092021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92021A" w:rsidRPr="008B6180" w14:paraId="3B9464B6" w14:textId="77777777" w:rsidTr="006C61BE">
        <w:trPr>
          <w:cantSplit/>
          <w:trHeight w:val="20"/>
        </w:trPr>
        <w:tc>
          <w:tcPr>
            <w:tcW w:w="3515" w:type="dxa"/>
          </w:tcPr>
          <w:p w14:paraId="52C519FF" w14:textId="77777777" w:rsidR="0092021A" w:rsidRPr="008B6180" w:rsidRDefault="0092021A" w:rsidP="006C61B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6E833BA7" w14:textId="77777777" w:rsidR="0092021A" w:rsidRPr="008B6180" w:rsidRDefault="0092021A" w:rsidP="006C61B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18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8B618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2021A" w:rsidRPr="008B6180" w14:paraId="12B6AD9F" w14:textId="77777777" w:rsidTr="006C61BE">
        <w:trPr>
          <w:cantSplit/>
          <w:trHeight w:val="20"/>
        </w:trPr>
        <w:tc>
          <w:tcPr>
            <w:tcW w:w="3515" w:type="dxa"/>
          </w:tcPr>
          <w:p w14:paraId="46E87B73" w14:textId="77777777" w:rsidR="0092021A" w:rsidRPr="008B6180" w:rsidRDefault="0092021A" w:rsidP="006C61BE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D4C2BE" w14:textId="77777777" w:rsidR="0092021A" w:rsidRPr="008B6180" w:rsidRDefault="0092021A" w:rsidP="006C61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003FD64F" w14:textId="77777777" w:rsidR="0092021A" w:rsidRPr="008B6180" w:rsidRDefault="0092021A" w:rsidP="006C61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0D3BAA" w14:textId="77777777" w:rsidR="0092021A" w:rsidRPr="008B6180" w:rsidRDefault="0092021A" w:rsidP="006C61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2021A" w:rsidRPr="008B6180" w14:paraId="427DE574" w14:textId="77777777" w:rsidTr="006C61BE">
        <w:trPr>
          <w:cantSplit/>
          <w:trHeight w:val="20"/>
        </w:trPr>
        <w:tc>
          <w:tcPr>
            <w:tcW w:w="3515" w:type="dxa"/>
          </w:tcPr>
          <w:p w14:paraId="052F6BDB" w14:textId="77777777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4961CA" w14:textId="2399EE90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3942D3" w14:textId="77777777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0C55439" w14:textId="6FD67ACD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" w:type="dxa"/>
          </w:tcPr>
          <w:p w14:paraId="4D3CD1B1" w14:textId="77777777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55BFA" w14:textId="3E2AB7BD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E65625" w14:textId="77777777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3B83987E" w14:textId="765BB584" w:rsidR="0092021A" w:rsidRPr="008B6180" w:rsidRDefault="0092021A" w:rsidP="0092021A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92021A" w:rsidRPr="008B6180" w14:paraId="5FE2CD63" w14:textId="77777777" w:rsidTr="006C61BE">
        <w:trPr>
          <w:cantSplit/>
          <w:trHeight w:val="20"/>
        </w:trPr>
        <w:tc>
          <w:tcPr>
            <w:tcW w:w="4008" w:type="dxa"/>
            <w:gridSpan w:val="2"/>
          </w:tcPr>
          <w:p w14:paraId="72D85826" w14:textId="77777777" w:rsidR="0092021A" w:rsidRPr="008B6180" w:rsidRDefault="0092021A" w:rsidP="006C61BE">
            <w:pPr>
              <w:tabs>
                <w:tab w:val="left" w:pos="123"/>
                <w:tab w:val="left" w:pos="567"/>
              </w:tabs>
              <w:spacing w:line="300" w:lineRule="exact"/>
              <w:ind w:left="17" w:hanging="90"/>
              <w:rPr>
                <w:rFonts w:ascii="Angsana New" w:hAnsi="Angsana New"/>
                <w:sz w:val="26"/>
                <w:szCs w:val="26"/>
              </w:rPr>
            </w:pPr>
            <w:r w:rsidRPr="008B618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B6180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14:paraId="70BA8ECE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0056F58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B8D5C36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1743E7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94EF47" w14:textId="77777777" w:rsidR="0092021A" w:rsidRPr="008B6180" w:rsidRDefault="0092021A" w:rsidP="006C61B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AC4206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36DA1BE" w14:textId="77777777" w:rsidR="0092021A" w:rsidRPr="008B6180" w:rsidRDefault="0092021A" w:rsidP="006C61B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21A" w:rsidRPr="008B6180" w14:paraId="187F001A" w14:textId="77777777" w:rsidTr="006C61BE">
        <w:trPr>
          <w:cantSplit/>
          <w:trHeight w:val="20"/>
        </w:trPr>
        <w:tc>
          <w:tcPr>
            <w:tcW w:w="3515" w:type="dxa"/>
          </w:tcPr>
          <w:p w14:paraId="1AEE473A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422F4400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09C3A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18629F2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30410B1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011FCF" w14:textId="77777777" w:rsidR="0092021A" w:rsidRPr="008B6180" w:rsidRDefault="0092021A" w:rsidP="006C61B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C2E02F1" w14:textId="77777777" w:rsidR="0092021A" w:rsidRPr="008B6180" w:rsidRDefault="0092021A" w:rsidP="006C61B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C33C0F9" w14:textId="77777777" w:rsidR="0092021A" w:rsidRPr="008B6180" w:rsidRDefault="0092021A" w:rsidP="006C61B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21A" w:rsidRPr="008B6180" w14:paraId="290DF599" w14:textId="77777777" w:rsidTr="006C61BE">
        <w:trPr>
          <w:cantSplit/>
          <w:trHeight w:val="20"/>
        </w:trPr>
        <w:tc>
          <w:tcPr>
            <w:tcW w:w="3515" w:type="dxa"/>
          </w:tcPr>
          <w:p w14:paraId="5B33B1CC" w14:textId="77777777" w:rsidR="0092021A" w:rsidRPr="008B6180" w:rsidRDefault="0092021A" w:rsidP="0092021A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8B618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6938BC78" w14:textId="4B4AFAB1" w:rsidR="0092021A" w:rsidRPr="008B6180" w:rsidRDefault="00D527EE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5,360</w:t>
            </w:r>
          </w:p>
        </w:tc>
        <w:tc>
          <w:tcPr>
            <w:tcW w:w="134" w:type="dxa"/>
            <w:vAlign w:val="bottom"/>
          </w:tcPr>
          <w:p w14:paraId="40A32DDF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F239B87" w14:textId="16C88AF5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  <w:tc>
          <w:tcPr>
            <w:tcW w:w="134" w:type="dxa"/>
            <w:vAlign w:val="bottom"/>
          </w:tcPr>
          <w:p w14:paraId="241269E1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749C6D" w14:textId="51381DE3" w:rsidR="0092021A" w:rsidRPr="008B6180" w:rsidRDefault="00B04B22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5,360</w:t>
            </w:r>
          </w:p>
        </w:tc>
        <w:tc>
          <w:tcPr>
            <w:tcW w:w="134" w:type="dxa"/>
            <w:vAlign w:val="bottom"/>
          </w:tcPr>
          <w:p w14:paraId="21A1EA93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BB0CF4F" w14:textId="29CB6603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</w:tr>
      <w:tr w:rsidR="0092021A" w:rsidRPr="008B6180" w14:paraId="3FE6B16A" w14:textId="77777777" w:rsidTr="006C61BE">
        <w:trPr>
          <w:cantSplit/>
          <w:trHeight w:val="20"/>
        </w:trPr>
        <w:tc>
          <w:tcPr>
            <w:tcW w:w="3515" w:type="dxa"/>
          </w:tcPr>
          <w:p w14:paraId="1793B7A4" w14:textId="77777777" w:rsidR="0092021A" w:rsidRPr="008B6180" w:rsidRDefault="0092021A" w:rsidP="0092021A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18F8C5E1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ACBFE2A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EE2584B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C61F036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4945F3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A0D3859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837633B" w14:textId="77777777" w:rsidR="0092021A" w:rsidRPr="008B6180" w:rsidRDefault="0092021A" w:rsidP="0092021A">
            <w:pPr>
              <w:tabs>
                <w:tab w:val="left" w:pos="284"/>
                <w:tab w:val="left" w:pos="567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021A" w:rsidRPr="008B6180" w14:paraId="71E980DA" w14:textId="77777777" w:rsidTr="006C61BE">
        <w:trPr>
          <w:cantSplit/>
          <w:trHeight w:val="20"/>
        </w:trPr>
        <w:tc>
          <w:tcPr>
            <w:tcW w:w="3515" w:type="dxa"/>
          </w:tcPr>
          <w:p w14:paraId="10310754" w14:textId="77777777" w:rsidR="0092021A" w:rsidRPr="008B6180" w:rsidRDefault="0092021A" w:rsidP="0092021A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8B6180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43F2D07F" w14:textId="1600455E" w:rsidR="0092021A" w:rsidRPr="008B6180" w:rsidRDefault="00D527EE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(1,315)</w:t>
            </w:r>
          </w:p>
        </w:tc>
        <w:tc>
          <w:tcPr>
            <w:tcW w:w="134" w:type="dxa"/>
            <w:vAlign w:val="bottom"/>
          </w:tcPr>
          <w:p w14:paraId="55356DB4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DBE7CDC" w14:textId="3BD41D72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(992)</w:t>
            </w:r>
          </w:p>
        </w:tc>
        <w:tc>
          <w:tcPr>
            <w:tcW w:w="134" w:type="dxa"/>
            <w:vAlign w:val="bottom"/>
          </w:tcPr>
          <w:p w14:paraId="0FC90866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53E9ED" w14:textId="05D8AA6B" w:rsidR="0092021A" w:rsidRPr="008B6180" w:rsidRDefault="00B04B22" w:rsidP="001E237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4" w:type="dxa"/>
            <w:vAlign w:val="bottom"/>
          </w:tcPr>
          <w:p w14:paraId="6441FDC4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2B12BC8" w14:textId="7D25EFF1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618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B6180">
              <w:rPr>
                <w:rFonts w:asciiTheme="majorBidi" w:hAnsiTheme="majorBidi"/>
                <w:sz w:val="26"/>
                <w:szCs w:val="26"/>
              </w:rPr>
              <w:t>2,216</w:t>
            </w:r>
            <w:r w:rsidRPr="008B618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2021A" w:rsidRPr="008B6180" w14:paraId="31459212" w14:textId="77777777" w:rsidTr="006C61BE">
        <w:trPr>
          <w:cantSplit/>
          <w:trHeight w:val="20"/>
        </w:trPr>
        <w:tc>
          <w:tcPr>
            <w:tcW w:w="3515" w:type="dxa"/>
          </w:tcPr>
          <w:p w14:paraId="26012C4C" w14:textId="77777777" w:rsidR="0092021A" w:rsidRPr="008B6180" w:rsidRDefault="0092021A" w:rsidP="0092021A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D3841" w14:textId="3174C6E7" w:rsidR="0092021A" w:rsidRPr="008B6180" w:rsidRDefault="00D527EE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4,045</w:t>
            </w:r>
          </w:p>
        </w:tc>
        <w:tc>
          <w:tcPr>
            <w:tcW w:w="134" w:type="dxa"/>
            <w:vAlign w:val="bottom"/>
          </w:tcPr>
          <w:p w14:paraId="1433C485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06F0EB" w14:textId="1E32F2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134" w:type="dxa"/>
            <w:vAlign w:val="bottom"/>
          </w:tcPr>
          <w:p w14:paraId="22552F9B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1004AE" w14:textId="6B8D96EC" w:rsidR="0092021A" w:rsidRPr="008B6180" w:rsidRDefault="00B04B22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5,391</w:t>
            </w:r>
          </w:p>
        </w:tc>
        <w:tc>
          <w:tcPr>
            <w:tcW w:w="134" w:type="dxa"/>
            <w:vAlign w:val="bottom"/>
          </w:tcPr>
          <w:p w14:paraId="369069F8" w14:textId="77777777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3E1201" w14:textId="589F8F7C" w:rsidR="0092021A" w:rsidRPr="008B6180" w:rsidRDefault="0092021A" w:rsidP="0092021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6180">
              <w:rPr>
                <w:rFonts w:asciiTheme="majorBidi" w:hAnsiTheme="majorBidi"/>
                <w:sz w:val="26"/>
                <w:szCs w:val="26"/>
              </w:rPr>
              <w:t>1,133</w:t>
            </w:r>
          </w:p>
        </w:tc>
      </w:tr>
      <w:tr w:rsidR="0092021A" w:rsidRPr="008B6180" w14:paraId="3823E239" w14:textId="77777777" w:rsidTr="0092021A">
        <w:trPr>
          <w:cantSplit/>
          <w:trHeight w:val="20"/>
        </w:trPr>
        <w:tc>
          <w:tcPr>
            <w:tcW w:w="8404" w:type="dxa"/>
            <w:gridSpan w:val="9"/>
            <w:vAlign w:val="bottom"/>
          </w:tcPr>
          <w:p w14:paraId="550190FB" w14:textId="77777777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73"/>
              <w:rPr>
                <w:sz w:val="26"/>
                <w:szCs w:val="26"/>
                <w:cs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D527EE" w:rsidRPr="008B6180" w14:paraId="5631E30D" w14:textId="77777777" w:rsidTr="006C61BE">
        <w:trPr>
          <w:cantSplit/>
          <w:trHeight w:val="20"/>
        </w:trPr>
        <w:tc>
          <w:tcPr>
            <w:tcW w:w="3515" w:type="dxa"/>
          </w:tcPr>
          <w:p w14:paraId="53AA73E8" w14:textId="77777777" w:rsidR="00D527EE" w:rsidRPr="008B6180" w:rsidRDefault="00D527EE" w:rsidP="00D5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8B61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B6180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8B6180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Pr="008B618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6180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4D2D64E5" w14:textId="5DE6DABE" w:rsidR="00D527EE" w:rsidRPr="008B6180" w:rsidRDefault="00D527EE" w:rsidP="00D5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1848852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46E978B" w14:textId="2D2BFD59" w:rsidR="00D527EE" w:rsidRPr="008B6180" w:rsidRDefault="00D527EE" w:rsidP="0072482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14:paraId="11B87C9A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90CFE6" w14:textId="7D178A02" w:rsidR="00D527EE" w:rsidRPr="008B6180" w:rsidRDefault="00D527EE" w:rsidP="00D5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7848DFC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347D7E2" w14:textId="787B3617" w:rsidR="00D527EE" w:rsidRPr="008B6180" w:rsidRDefault="00D527EE" w:rsidP="0072482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527EE" w:rsidRPr="008B6180" w14:paraId="2DCB807A" w14:textId="77777777" w:rsidTr="006C61BE">
        <w:trPr>
          <w:cantSplit/>
          <w:trHeight w:val="20"/>
        </w:trPr>
        <w:tc>
          <w:tcPr>
            <w:tcW w:w="3515" w:type="dxa"/>
          </w:tcPr>
          <w:p w14:paraId="52E03D6B" w14:textId="77777777" w:rsidR="00D527EE" w:rsidRPr="008B6180" w:rsidRDefault="00D527EE" w:rsidP="00D527EE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61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A10796" w14:textId="7C6292F2" w:rsidR="00D527EE" w:rsidRPr="008B6180" w:rsidRDefault="00D527EE" w:rsidP="00D5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FACFDE6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955CDD" w14:textId="086BBCCB" w:rsidR="00D527EE" w:rsidRPr="008B6180" w:rsidRDefault="00D527EE" w:rsidP="0072482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14:paraId="1F184AE0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FD3CE2" w14:textId="5A3ACDEE" w:rsidR="00D527EE" w:rsidRPr="008B6180" w:rsidRDefault="00D527EE" w:rsidP="00D5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1564D8" w14:textId="77777777" w:rsidR="00D527EE" w:rsidRPr="008B6180" w:rsidRDefault="00D527EE" w:rsidP="00D527EE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CA9BE6" w14:textId="3789B364" w:rsidR="00D527EE" w:rsidRPr="008B6180" w:rsidRDefault="00D527EE" w:rsidP="0072482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61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3B0F3E72" w14:textId="77777777" w:rsidR="0092021A" w:rsidRDefault="0092021A" w:rsidP="003234A2">
      <w:pPr>
        <w:pStyle w:val="BodyTextIndent"/>
        <w:tabs>
          <w:tab w:val="clear" w:pos="907"/>
          <w:tab w:val="left" w:pos="284"/>
          <w:tab w:val="left" w:pos="851"/>
        </w:tabs>
        <w:spacing w:after="0"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D059F6D" w14:textId="0B0FC750" w:rsidR="004A3A68" w:rsidRPr="0092021A" w:rsidRDefault="00DB121F" w:rsidP="0032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021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92021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9202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9202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92021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BC1C5C8" w14:textId="090D915E" w:rsidR="001064A6" w:rsidRPr="0092021A" w:rsidRDefault="004A3A68" w:rsidP="00323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2021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</w:t>
      </w:r>
      <w:r w:rsidR="00E0698D" w:rsidRPr="0092021A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92021A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92021A" w:rsidRPr="008B6180" w14:paraId="2580E555" w14:textId="77777777" w:rsidTr="006C61BE">
        <w:trPr>
          <w:cantSplit/>
        </w:trPr>
        <w:tc>
          <w:tcPr>
            <w:tcW w:w="3827" w:type="dxa"/>
          </w:tcPr>
          <w:p w14:paraId="2F8E6837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14:paraId="0540E43F" w14:textId="77777777" w:rsidR="0092021A" w:rsidRPr="008B6180" w:rsidRDefault="0092021A" w:rsidP="006C61BE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2021A" w:rsidRPr="008B6180" w14:paraId="541BB908" w14:textId="77777777" w:rsidTr="006C61BE">
        <w:trPr>
          <w:cantSplit/>
        </w:trPr>
        <w:tc>
          <w:tcPr>
            <w:tcW w:w="3827" w:type="dxa"/>
          </w:tcPr>
          <w:p w14:paraId="5CEABA4E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14:paraId="33FA26AA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1EAA29EB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0116CDE7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62E5CCDD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24F13219" w14:textId="77777777" w:rsidR="0092021A" w:rsidRPr="008B6180" w:rsidRDefault="0092021A" w:rsidP="006C61B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92021A" w:rsidRPr="008B6180" w14:paraId="61CFD38F" w14:textId="77777777" w:rsidTr="006C61BE">
        <w:trPr>
          <w:cantSplit/>
          <w:trHeight w:val="212"/>
        </w:trPr>
        <w:tc>
          <w:tcPr>
            <w:tcW w:w="3827" w:type="dxa"/>
          </w:tcPr>
          <w:p w14:paraId="46963A7A" w14:textId="77777777" w:rsidR="0092021A" w:rsidRPr="008B6180" w:rsidRDefault="0092021A" w:rsidP="0092021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4E3A9B" w14:textId="09FB6E9D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02B0F72" w14:textId="77777777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EFC58A9" w14:textId="61315B80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31E239D7" w14:textId="77777777" w:rsidR="0092021A" w:rsidRPr="008B6180" w:rsidRDefault="0092021A" w:rsidP="0092021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ED1BD0E" w14:textId="40141C8A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5F4E94A8" w14:textId="77777777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4A9D150" w14:textId="7EEE3175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2021A" w:rsidRPr="008B6180" w14:paraId="50AA9423" w14:textId="77777777" w:rsidTr="006C61BE">
        <w:trPr>
          <w:cantSplit/>
        </w:trPr>
        <w:tc>
          <w:tcPr>
            <w:tcW w:w="4031" w:type="dxa"/>
            <w:gridSpan w:val="2"/>
          </w:tcPr>
          <w:p w14:paraId="7CF40B8F" w14:textId="77777777" w:rsidR="0092021A" w:rsidRPr="008B6180" w:rsidRDefault="0092021A" w:rsidP="0092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396C5B65" w14:textId="524A336C" w:rsidR="0092021A" w:rsidRPr="008B6180" w:rsidRDefault="00FB7728" w:rsidP="0092021A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17,660</w:t>
            </w:r>
          </w:p>
        </w:tc>
        <w:tc>
          <w:tcPr>
            <w:tcW w:w="136" w:type="dxa"/>
            <w:vAlign w:val="bottom"/>
          </w:tcPr>
          <w:p w14:paraId="0CFB01A5" w14:textId="77777777" w:rsidR="0092021A" w:rsidRPr="008B6180" w:rsidRDefault="0092021A" w:rsidP="0092021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47AC327" w14:textId="2F7E1745" w:rsidR="0092021A" w:rsidRPr="008B6180" w:rsidRDefault="0092021A" w:rsidP="0092021A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1,798</w:t>
            </w:r>
          </w:p>
        </w:tc>
        <w:tc>
          <w:tcPr>
            <w:tcW w:w="136" w:type="dxa"/>
            <w:vAlign w:val="bottom"/>
          </w:tcPr>
          <w:p w14:paraId="449D6916" w14:textId="77777777" w:rsidR="0092021A" w:rsidRPr="008B6180" w:rsidRDefault="0092021A" w:rsidP="0092021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5D55A7D" w14:textId="0C7696E0" w:rsidR="0092021A" w:rsidRPr="008B6180" w:rsidRDefault="00FB7728" w:rsidP="0092021A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46,202</w:t>
            </w:r>
          </w:p>
        </w:tc>
        <w:tc>
          <w:tcPr>
            <w:tcW w:w="136" w:type="dxa"/>
            <w:vAlign w:val="bottom"/>
          </w:tcPr>
          <w:p w14:paraId="44FD6406" w14:textId="77777777" w:rsidR="0092021A" w:rsidRPr="008B6180" w:rsidRDefault="0092021A" w:rsidP="0092021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47F30243" w14:textId="56C8C8D2" w:rsidR="0092021A" w:rsidRPr="008B6180" w:rsidRDefault="0092021A" w:rsidP="0092021A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2,312</w:t>
            </w:r>
          </w:p>
        </w:tc>
      </w:tr>
      <w:tr w:rsidR="00B04B22" w:rsidRPr="008B6180" w14:paraId="3B4A07AF" w14:textId="77777777" w:rsidTr="006C61BE">
        <w:trPr>
          <w:cantSplit/>
        </w:trPr>
        <w:tc>
          <w:tcPr>
            <w:tcW w:w="3827" w:type="dxa"/>
          </w:tcPr>
          <w:p w14:paraId="3B01EDB7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8B618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14:paraId="540947A4" w14:textId="6045861D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30E4755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5D338CE" w14:textId="6A5E7B7D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23372822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60B5D0C" w14:textId="1F98727B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CFD4DC8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2C9DC2E1" w14:textId="259ED5EC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B04B22" w:rsidRPr="008B6180" w14:paraId="71DC5338" w14:textId="77777777" w:rsidTr="006C61BE">
        <w:trPr>
          <w:cantSplit/>
          <w:trHeight w:val="63"/>
        </w:trPr>
        <w:tc>
          <w:tcPr>
            <w:tcW w:w="3827" w:type="dxa"/>
          </w:tcPr>
          <w:p w14:paraId="2215852A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14:paraId="2EA265C4" w14:textId="1CC890D1" w:rsidR="00B04B22" w:rsidRPr="008B6180" w:rsidRDefault="00FB7728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0.0418</w:t>
            </w:r>
          </w:p>
        </w:tc>
        <w:tc>
          <w:tcPr>
            <w:tcW w:w="136" w:type="dxa"/>
          </w:tcPr>
          <w:p w14:paraId="2726CAF3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16448F57" w14:textId="356ADAB5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0.0043</w:t>
            </w:r>
          </w:p>
        </w:tc>
        <w:tc>
          <w:tcPr>
            <w:tcW w:w="136" w:type="dxa"/>
          </w:tcPr>
          <w:p w14:paraId="5F3BC5E2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32361AC" w14:textId="75B8C1F8" w:rsidR="00B04B22" w:rsidRPr="008B6180" w:rsidRDefault="00FB7728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0.1095</w:t>
            </w:r>
          </w:p>
        </w:tc>
        <w:tc>
          <w:tcPr>
            <w:tcW w:w="136" w:type="dxa"/>
          </w:tcPr>
          <w:p w14:paraId="4F66AC8B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30F63F04" w14:textId="573245D7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0.0055</w:t>
            </w:r>
          </w:p>
        </w:tc>
      </w:tr>
      <w:tr w:rsidR="00B04B22" w:rsidRPr="008B6180" w14:paraId="4F808A9F" w14:textId="77777777" w:rsidTr="006C61BE">
        <w:trPr>
          <w:cantSplit/>
        </w:trPr>
        <w:tc>
          <w:tcPr>
            <w:tcW w:w="3827" w:type="dxa"/>
          </w:tcPr>
          <w:p w14:paraId="2C717239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94" w:type="dxa"/>
            <w:gridSpan w:val="8"/>
          </w:tcPr>
          <w:p w14:paraId="1737B752" w14:textId="77777777" w:rsidR="00B04B22" w:rsidRPr="008B6180" w:rsidRDefault="00B04B22" w:rsidP="00B04B2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04B22" w:rsidRPr="008B6180" w14:paraId="39B9769B" w14:textId="77777777" w:rsidTr="006C61BE">
        <w:trPr>
          <w:cantSplit/>
        </w:trPr>
        <w:tc>
          <w:tcPr>
            <w:tcW w:w="3827" w:type="dxa"/>
          </w:tcPr>
          <w:p w14:paraId="1152DAB1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14:paraId="329C857A" w14:textId="77777777" w:rsidR="00B04B22" w:rsidRPr="008B6180" w:rsidRDefault="00B04B22" w:rsidP="00B04B2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04B22" w:rsidRPr="008B6180" w14:paraId="7301593B" w14:textId="77777777" w:rsidTr="006C61BE">
        <w:trPr>
          <w:cantSplit/>
        </w:trPr>
        <w:tc>
          <w:tcPr>
            <w:tcW w:w="3827" w:type="dxa"/>
          </w:tcPr>
          <w:p w14:paraId="1B07F79F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14:paraId="1BB3440A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4745ECBA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60978525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2FDBB3A9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1A881E5B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B04B22" w:rsidRPr="008B6180" w14:paraId="065BB9D3" w14:textId="77777777" w:rsidTr="006C61BE">
        <w:trPr>
          <w:cantSplit/>
        </w:trPr>
        <w:tc>
          <w:tcPr>
            <w:tcW w:w="3827" w:type="dxa"/>
          </w:tcPr>
          <w:p w14:paraId="15C913EA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DA5A3" w14:textId="4C611838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C984FCE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A3A79C4" w14:textId="275241FD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005E0536" w14:textId="77777777" w:rsidR="00B04B22" w:rsidRPr="008B6180" w:rsidRDefault="00B04B22" w:rsidP="00B04B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1FA9427" w14:textId="4A7B6C0F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75126419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D9709B1" w14:textId="596F7AC1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04B22" w:rsidRPr="008B6180" w14:paraId="4851B4A2" w14:textId="77777777" w:rsidTr="006C61BE">
        <w:trPr>
          <w:cantSplit/>
        </w:trPr>
        <w:tc>
          <w:tcPr>
            <w:tcW w:w="4031" w:type="dxa"/>
            <w:gridSpan w:val="2"/>
          </w:tcPr>
          <w:p w14:paraId="07F4840F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4A7AF3F6" w14:textId="39BDD142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14,105</w:t>
            </w:r>
          </w:p>
        </w:tc>
        <w:tc>
          <w:tcPr>
            <w:tcW w:w="136" w:type="dxa"/>
          </w:tcPr>
          <w:p w14:paraId="69EE0D44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C7FCEEE" w14:textId="0A8EE980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7,479</w:t>
            </w:r>
          </w:p>
        </w:tc>
        <w:tc>
          <w:tcPr>
            <w:tcW w:w="136" w:type="dxa"/>
          </w:tcPr>
          <w:p w14:paraId="7E326982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F06938A" w14:textId="16310024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21,218</w:t>
            </w:r>
          </w:p>
        </w:tc>
        <w:tc>
          <w:tcPr>
            <w:tcW w:w="136" w:type="dxa"/>
          </w:tcPr>
          <w:p w14:paraId="6A5703F3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273F73FF" w14:textId="154D5D46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4,198</w:t>
            </w:r>
          </w:p>
        </w:tc>
      </w:tr>
      <w:tr w:rsidR="00B04B22" w:rsidRPr="008B6180" w14:paraId="40A28EF1" w14:textId="77777777" w:rsidTr="006C61BE">
        <w:trPr>
          <w:cantSplit/>
        </w:trPr>
        <w:tc>
          <w:tcPr>
            <w:tcW w:w="3827" w:type="dxa"/>
          </w:tcPr>
          <w:p w14:paraId="018B9122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8B618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14:paraId="624B7681" w14:textId="0B0F72B7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40E12B4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AF0282F" w14:textId="5216D122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A424DAB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3CAA749C" w14:textId="5AA3293B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72485631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C1F879E" w14:textId="201A1453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B04B22" w:rsidRPr="008B6180" w14:paraId="2C8CB261" w14:textId="77777777" w:rsidTr="006C61BE">
        <w:trPr>
          <w:cantSplit/>
          <w:trHeight w:val="63"/>
        </w:trPr>
        <w:tc>
          <w:tcPr>
            <w:tcW w:w="3827" w:type="dxa"/>
          </w:tcPr>
          <w:p w14:paraId="37528586" w14:textId="77777777" w:rsidR="00B04B22" w:rsidRPr="008B6180" w:rsidRDefault="00B04B22" w:rsidP="00B0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14:paraId="73D93494" w14:textId="0D3600B6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0.0334</w:t>
            </w:r>
          </w:p>
        </w:tc>
        <w:tc>
          <w:tcPr>
            <w:tcW w:w="136" w:type="dxa"/>
          </w:tcPr>
          <w:p w14:paraId="6EC2F5DE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485F3943" w14:textId="5668A4B6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B61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0177</w:t>
            </w:r>
          </w:p>
        </w:tc>
        <w:tc>
          <w:tcPr>
            <w:tcW w:w="136" w:type="dxa"/>
          </w:tcPr>
          <w:p w14:paraId="0824A3AC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00A7B948" w14:textId="5C1EC059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0.0503</w:t>
            </w:r>
          </w:p>
        </w:tc>
        <w:tc>
          <w:tcPr>
            <w:tcW w:w="136" w:type="dxa"/>
          </w:tcPr>
          <w:p w14:paraId="3D7BB0AF" w14:textId="77777777" w:rsidR="00B04B22" w:rsidRPr="008B6180" w:rsidRDefault="00B04B22" w:rsidP="00B04B22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4D3605E3" w14:textId="10CD309E" w:rsidR="00B04B22" w:rsidRPr="008B6180" w:rsidRDefault="00B04B22" w:rsidP="00B04B22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B61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0099</w:t>
            </w:r>
          </w:p>
        </w:tc>
      </w:tr>
    </w:tbl>
    <w:p w14:paraId="022954CC" w14:textId="77777777" w:rsidR="0092021A" w:rsidRDefault="0092021A" w:rsidP="0092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86BFF65" w14:textId="04045630" w:rsidR="0092021A" w:rsidRPr="00BD546C" w:rsidRDefault="0092021A" w:rsidP="0092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D54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A79F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D546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BD54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D546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2319604" w14:textId="7B8177A8" w:rsidR="0092021A" w:rsidRDefault="0092021A" w:rsidP="0092021A">
      <w:pPr>
        <w:tabs>
          <w:tab w:val="clear" w:pos="227"/>
          <w:tab w:val="left" w:pos="284"/>
        </w:tabs>
        <w:spacing w:line="40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2564</w:t>
      </w:r>
    </w:p>
    <w:p w14:paraId="55FBE081" w14:textId="24754B56" w:rsidR="007A79FC" w:rsidRPr="00623EDD" w:rsidRDefault="00623EDD" w:rsidP="00623EDD">
      <w:pPr>
        <w:tabs>
          <w:tab w:val="left" w:pos="540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  <w:r w:rsidRPr="00623EDD">
        <w:rPr>
          <w:rFonts w:asciiTheme="majorBidi" w:hAnsiTheme="majorBidi"/>
          <w:spacing w:val="4"/>
          <w:sz w:val="32"/>
          <w:szCs w:val="32"/>
          <w:cs/>
        </w:rPr>
        <w:t xml:space="preserve">ในการประชุมสามัญผู้ถือหุ้นประจำปี </w:t>
      </w:r>
      <w:r w:rsidRPr="00623EDD">
        <w:rPr>
          <w:rFonts w:asciiTheme="majorBidi" w:hAnsiTheme="majorBidi"/>
          <w:spacing w:val="4"/>
          <w:sz w:val="32"/>
          <w:szCs w:val="32"/>
        </w:rPr>
        <w:t>2564</w:t>
      </w:r>
      <w:r w:rsidRPr="00623EDD">
        <w:rPr>
          <w:rFonts w:asciiTheme="majorBidi" w:hAnsiTheme="majorBidi" w:hint="cs"/>
          <w:spacing w:val="4"/>
          <w:sz w:val="32"/>
          <w:szCs w:val="32"/>
          <w:cs/>
        </w:rPr>
        <w:t xml:space="preserve"> เมื่อวันที่</w:t>
      </w:r>
      <w:r w:rsidRPr="00623EDD">
        <w:rPr>
          <w:rFonts w:asciiTheme="majorBidi" w:hAnsiTheme="majorBidi"/>
          <w:spacing w:val="4"/>
          <w:sz w:val="32"/>
          <w:szCs w:val="32"/>
        </w:rPr>
        <w:t xml:space="preserve"> 29</w:t>
      </w:r>
      <w:r w:rsidRPr="00623EDD">
        <w:rPr>
          <w:rFonts w:asciiTheme="majorBidi" w:hAnsiTheme="majorBidi" w:hint="cs"/>
          <w:spacing w:val="4"/>
          <w:sz w:val="32"/>
          <w:szCs w:val="32"/>
          <w:cs/>
        </w:rPr>
        <w:t xml:space="preserve"> เมษายน </w:t>
      </w:r>
      <w:r w:rsidRPr="00623EDD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623EDD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623EDD">
        <w:rPr>
          <w:rFonts w:asciiTheme="majorBidi" w:hAnsiTheme="majorBidi" w:cstheme="majorBidi" w:hint="cs"/>
          <w:sz w:val="32"/>
          <w:szCs w:val="32"/>
          <w:cs/>
        </w:rPr>
        <w:t>ผู้</w:t>
      </w:r>
      <w:r>
        <w:rPr>
          <w:rFonts w:asciiTheme="majorBidi" w:hAnsiTheme="majorBidi" w:cstheme="majorBidi" w:hint="cs"/>
          <w:sz w:val="32"/>
          <w:szCs w:val="32"/>
          <w:cs/>
        </w:rPr>
        <w:t>ถือหุ้น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623EDD">
        <w:rPr>
          <w:rFonts w:asciiTheme="majorBidi" w:hAnsiTheme="majorBidi" w:cstheme="majorBidi" w:hint="cs"/>
          <w:sz w:val="32"/>
          <w:szCs w:val="32"/>
          <w:cs/>
        </w:rPr>
        <w:t>มติอนุมัติจัดสรร</w:t>
      </w:r>
      <w:r w:rsidRPr="00623E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กำไรสุทธิสำหรับปี </w:t>
      </w:r>
      <w:r w:rsidRPr="00623EDD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23E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23E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623EDD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623EDD">
        <w:rPr>
          <w:rFonts w:asciiTheme="majorBidi" w:hAnsiTheme="majorBidi" w:cstheme="majorBidi" w:hint="cs"/>
          <w:spacing w:val="-6"/>
          <w:sz w:val="32"/>
          <w:szCs w:val="32"/>
          <w:cs/>
        </w:rPr>
        <w:t>หุ้น</w:t>
      </w:r>
      <w:r w:rsidR="0092021A" w:rsidRPr="008252D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ในอัตราหุ้นละ</w:t>
      </w:r>
      <w:r w:rsidR="0092021A" w:rsidRPr="008252D9">
        <w:rPr>
          <w:rFonts w:asciiTheme="majorBidi" w:hAnsiTheme="majorBidi" w:cstheme="majorBidi"/>
          <w:sz w:val="32"/>
          <w:szCs w:val="32"/>
        </w:rPr>
        <w:t xml:space="preserve"> </w:t>
      </w:r>
      <w:r w:rsidR="0092021A" w:rsidRPr="000D623A">
        <w:rPr>
          <w:rFonts w:asciiTheme="majorBidi" w:hAnsiTheme="majorBidi" w:cstheme="majorBidi"/>
          <w:spacing w:val="4"/>
          <w:sz w:val="32"/>
          <w:szCs w:val="32"/>
        </w:rPr>
        <w:t>0.0</w:t>
      </w:r>
      <w:r w:rsidR="0092021A" w:rsidRPr="000D623A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="0092021A" w:rsidRPr="000D623A">
        <w:rPr>
          <w:rFonts w:asciiTheme="majorBidi" w:hAnsiTheme="majorBidi" w:cstheme="majorBidi"/>
          <w:spacing w:val="4"/>
          <w:sz w:val="32"/>
          <w:szCs w:val="32"/>
        </w:rPr>
        <w:t xml:space="preserve">5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="0092021A" w:rsidRPr="000D623A">
        <w:rPr>
          <w:rFonts w:asciiTheme="majorBidi" w:hAnsiTheme="majorBidi" w:cstheme="majorBidi"/>
          <w:spacing w:val="4"/>
          <w:sz w:val="32"/>
          <w:szCs w:val="32"/>
        </w:rPr>
        <w:t xml:space="preserve">6.33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="0092021A" w:rsidRPr="0072482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="0092021A" w:rsidRPr="0072482D">
        <w:rPr>
          <w:rFonts w:asciiTheme="majorBidi" w:hAnsiTheme="majorBidi" w:hint="cs"/>
          <w:spacing w:val="-6"/>
          <w:sz w:val="32"/>
          <w:szCs w:val="32"/>
        </w:rPr>
        <w:t>11</w:t>
      </w:r>
      <w:r w:rsidR="0092021A" w:rsidRPr="0072482D">
        <w:rPr>
          <w:rFonts w:asciiTheme="majorBidi" w:hAnsiTheme="majorBidi"/>
          <w:spacing w:val="-6"/>
          <w:sz w:val="32"/>
          <w:szCs w:val="32"/>
        </w:rPr>
        <w:t xml:space="preserve"> </w:t>
      </w:r>
      <w:r w:rsidR="0092021A" w:rsidRPr="0072482D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="0092021A" w:rsidRPr="0072482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2021A" w:rsidRPr="0072482D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92021A" w:rsidRPr="0072482D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92021A" w:rsidRPr="0072482D">
        <w:rPr>
          <w:rFonts w:asciiTheme="majorBidi" w:hAnsiTheme="majorBidi"/>
          <w:spacing w:val="-6"/>
          <w:sz w:val="32"/>
          <w:szCs w:val="32"/>
          <w:cs/>
        </w:rPr>
        <w:t>(</w:t>
      </w:r>
      <w:r w:rsidR="0092021A" w:rsidRPr="0072482D">
        <w:rPr>
          <w:rFonts w:asciiTheme="majorBidi" w:hAnsiTheme="majorBidi" w:cstheme="majorBidi"/>
          <w:spacing w:val="-6"/>
          <w:sz w:val="32"/>
          <w:szCs w:val="32"/>
        </w:rPr>
        <w:t>Record Date</w:t>
      </w:r>
      <w:r w:rsidR="0092021A" w:rsidRPr="0072482D">
        <w:rPr>
          <w:rFonts w:asciiTheme="majorBidi" w:hAnsiTheme="majorBidi"/>
          <w:spacing w:val="-6"/>
          <w:sz w:val="32"/>
          <w:szCs w:val="32"/>
          <w:cs/>
        </w:rPr>
        <w:t xml:space="preserve">) </w:t>
      </w:r>
      <w:r w:rsidR="0092021A" w:rsidRPr="0072482D">
        <w:rPr>
          <w:rFonts w:asciiTheme="majorBidi" w:hAnsiTheme="majorBidi" w:cstheme="majorBidi" w:hint="cs"/>
          <w:spacing w:val="-6"/>
          <w:sz w:val="32"/>
          <w:szCs w:val="32"/>
          <w:cs/>
        </w:rPr>
        <w:t>และได้จ่ายเงินปันผล</w:t>
      </w:r>
      <w:r w:rsidR="0092021A"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แล้วในวันที่ </w:t>
      </w:r>
      <w:r w:rsidR="0092021A" w:rsidRPr="000D623A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2021A"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="0092021A" w:rsidRPr="000D623A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41BAF9BD" w14:textId="77777777" w:rsidR="007A79FC" w:rsidRDefault="007A79FC" w:rsidP="007A79FC">
      <w:pPr>
        <w:tabs>
          <w:tab w:val="left" w:pos="540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3466C99" w14:textId="77549130" w:rsidR="0092021A" w:rsidRDefault="007A79FC" w:rsidP="007A79FC">
      <w:pPr>
        <w:tabs>
          <w:tab w:val="clear" w:pos="227"/>
          <w:tab w:val="left" w:pos="284"/>
          <w:tab w:val="left" w:pos="540"/>
        </w:tabs>
        <w:spacing w:line="400" w:lineRule="exact"/>
        <w:ind w:right="3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A79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="0092021A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 w:rsidR="0092021A">
        <w:rPr>
          <w:rFonts w:asciiTheme="majorBidi" w:hAnsiTheme="majorBidi" w:cstheme="majorBidi"/>
          <w:color w:val="000000"/>
          <w:sz w:val="32"/>
          <w:szCs w:val="32"/>
          <w:u w:val="single"/>
        </w:rPr>
        <w:t>2563</w:t>
      </w:r>
    </w:p>
    <w:p w14:paraId="6FC10C69" w14:textId="736EBBB9" w:rsidR="0092021A" w:rsidRPr="008252D9" w:rsidRDefault="007A79FC" w:rsidP="007A79FC">
      <w:pPr>
        <w:tabs>
          <w:tab w:val="left" w:pos="540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52D9">
        <w:rPr>
          <w:rFonts w:asciiTheme="majorBidi" w:hAnsiTheme="majorBidi" w:cstheme="majorBidi"/>
          <w:sz w:val="32"/>
          <w:szCs w:val="32"/>
          <w:cs/>
        </w:rPr>
        <w:t>ในการ</w:t>
      </w:r>
      <w:r w:rsidR="0092021A" w:rsidRPr="008252D9">
        <w:rPr>
          <w:rFonts w:asciiTheme="majorBidi" w:hAnsiTheme="majorBidi" w:cstheme="majorBidi"/>
          <w:sz w:val="32"/>
          <w:szCs w:val="32"/>
          <w:cs/>
        </w:rPr>
        <w:t>ในการประชุม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คณะกรรมการของบริษัทครั้งที่ </w:t>
      </w:r>
      <w:r w:rsidR="0092021A" w:rsidRPr="008252D9">
        <w:rPr>
          <w:rFonts w:asciiTheme="majorBidi" w:hAnsiTheme="majorBidi" w:cstheme="majorBidi"/>
          <w:sz w:val="32"/>
          <w:szCs w:val="32"/>
        </w:rPr>
        <w:t>2</w:t>
      </w:r>
      <w:r w:rsidR="0092021A" w:rsidRPr="008252D9">
        <w:rPr>
          <w:rFonts w:asciiTheme="majorBidi" w:hAnsiTheme="majorBidi"/>
          <w:sz w:val="32"/>
          <w:szCs w:val="32"/>
          <w:cs/>
        </w:rPr>
        <w:t>/</w:t>
      </w:r>
      <w:r w:rsidR="0092021A" w:rsidRPr="008252D9">
        <w:rPr>
          <w:rFonts w:asciiTheme="majorBidi" w:hAnsiTheme="majorBidi" w:cstheme="majorBidi"/>
          <w:sz w:val="32"/>
          <w:szCs w:val="32"/>
        </w:rPr>
        <w:t>2563</w:t>
      </w:r>
      <w:r w:rsidR="0092021A"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2021A" w:rsidRPr="008252D9">
        <w:rPr>
          <w:rFonts w:asciiTheme="majorBidi" w:hAnsiTheme="majorBidi" w:cstheme="majorBidi"/>
          <w:sz w:val="32"/>
          <w:szCs w:val="32"/>
        </w:rPr>
        <w:t>10</w:t>
      </w:r>
      <w:r w:rsidR="0092021A"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92021A" w:rsidRPr="008252D9">
        <w:rPr>
          <w:rFonts w:asciiTheme="majorBidi" w:hAnsiTheme="majorBidi" w:cstheme="majorBidi"/>
          <w:sz w:val="32"/>
          <w:szCs w:val="32"/>
        </w:rPr>
        <w:t>2563</w:t>
      </w:r>
      <w:r w:rsidR="0092021A"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</w:t>
      </w:r>
      <w:r w:rsidR="0092021A" w:rsidRPr="008252D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สามัญจำนวน </w:t>
      </w:r>
      <w:r w:rsidR="0092021A" w:rsidRPr="008252D9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="0092021A" w:rsidRPr="008252D9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="0092021A" w:rsidRPr="008252D9">
        <w:rPr>
          <w:rFonts w:asciiTheme="majorBidi" w:hAnsiTheme="majorBidi" w:cstheme="majorBidi"/>
          <w:sz w:val="32"/>
          <w:szCs w:val="32"/>
        </w:rPr>
        <w:t xml:space="preserve"> 0</w:t>
      </w:r>
      <w:r w:rsidR="0092021A" w:rsidRPr="008252D9">
        <w:rPr>
          <w:rFonts w:asciiTheme="majorBidi" w:hAnsiTheme="majorBidi"/>
          <w:sz w:val="32"/>
          <w:szCs w:val="32"/>
          <w:cs/>
        </w:rPr>
        <w:t>.</w:t>
      </w:r>
      <w:r w:rsidR="0092021A" w:rsidRPr="008252D9">
        <w:rPr>
          <w:rFonts w:asciiTheme="majorBidi" w:hAnsiTheme="majorBidi" w:cstheme="majorBidi"/>
          <w:sz w:val="32"/>
          <w:szCs w:val="32"/>
        </w:rPr>
        <w:t>018</w:t>
      </w:r>
      <w:r w:rsidR="0092021A"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="0092021A" w:rsidRPr="008252D9">
        <w:rPr>
          <w:rFonts w:asciiTheme="majorBidi" w:hAnsiTheme="majorBidi" w:cstheme="majorBidi"/>
          <w:sz w:val="32"/>
          <w:szCs w:val="32"/>
        </w:rPr>
        <w:t>7</w:t>
      </w:r>
      <w:r w:rsidR="0092021A" w:rsidRPr="008252D9">
        <w:rPr>
          <w:rFonts w:asciiTheme="majorBidi" w:hAnsiTheme="majorBidi"/>
          <w:sz w:val="32"/>
          <w:szCs w:val="32"/>
          <w:cs/>
        </w:rPr>
        <w:t>.</w:t>
      </w:r>
      <w:r w:rsidR="0092021A" w:rsidRPr="008252D9">
        <w:rPr>
          <w:rFonts w:asciiTheme="majorBidi" w:hAnsiTheme="majorBidi" w:cstheme="majorBidi"/>
          <w:sz w:val="32"/>
          <w:szCs w:val="32"/>
        </w:rPr>
        <w:t>60</w:t>
      </w:r>
      <w:r w:rsidR="0092021A"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="0092021A"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="0092021A" w:rsidRPr="008252D9">
        <w:rPr>
          <w:rFonts w:asciiTheme="majorBidi" w:hAnsiTheme="majorBidi" w:cstheme="majorBidi"/>
          <w:sz w:val="32"/>
          <w:szCs w:val="32"/>
        </w:rPr>
        <w:t xml:space="preserve">24 </w:t>
      </w:r>
      <w:r w:rsidR="0092021A"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92021A" w:rsidRPr="008252D9">
        <w:rPr>
          <w:rFonts w:asciiTheme="majorBidi" w:hAnsiTheme="majorBidi" w:cstheme="majorBidi"/>
          <w:sz w:val="32"/>
          <w:szCs w:val="32"/>
        </w:rPr>
        <w:t xml:space="preserve">2563 </w:t>
      </w:r>
      <w:r w:rsidR="0092021A" w:rsidRPr="008252D9">
        <w:rPr>
          <w:rFonts w:asciiTheme="majorBidi" w:hAnsiTheme="majorBidi"/>
          <w:spacing w:val="-4"/>
          <w:sz w:val="32"/>
          <w:szCs w:val="32"/>
          <w:cs/>
        </w:rPr>
        <w:t>(</w:t>
      </w:r>
      <w:r w:rsidR="0092021A" w:rsidRPr="008252D9"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="0092021A" w:rsidRPr="008252D9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="0092021A"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="0092021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92021A" w:rsidRPr="008252D9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92021A"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="0092021A" w:rsidRPr="008252D9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52559618" w14:textId="77777777" w:rsidR="0092021A" w:rsidRPr="008A0469" w:rsidRDefault="0092021A" w:rsidP="00784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right="28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21CEE7FB" w14:textId="6BB3EAD5" w:rsidR="002E7912" w:rsidRPr="0092021A" w:rsidRDefault="006478AF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2021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A79FC">
        <w:rPr>
          <w:rFonts w:asciiTheme="majorBidi" w:hAnsiTheme="majorBidi"/>
          <w:b/>
          <w:bCs/>
          <w:sz w:val="32"/>
          <w:szCs w:val="32"/>
        </w:rPr>
        <w:t>4</w:t>
      </w:r>
      <w:r w:rsidR="002E7912" w:rsidRPr="0092021A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9202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92021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92021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2021A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3666B28B" w:rsidR="002E7912" w:rsidRPr="00B80026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2021A">
        <w:rPr>
          <w:rFonts w:asciiTheme="majorBidi" w:hAnsiTheme="majorBidi"/>
          <w:spacing w:val="-2"/>
          <w:sz w:val="32"/>
          <w:szCs w:val="32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</w:t>
      </w:r>
      <w:r w:rsidRPr="00B80026">
        <w:rPr>
          <w:rFonts w:asciiTheme="majorBidi" w:hAnsiTheme="majorBidi"/>
          <w:spacing w:val="-2"/>
          <w:sz w:val="32"/>
          <w:szCs w:val="32"/>
          <w:cs/>
        </w:rPr>
        <w:t xml:space="preserve">เภทของผลิตภัณฑ์และบริการ บริษัทและบริษัทย่อยมีส่วนงานที่รายงานทั้งสิ้น </w:t>
      </w:r>
      <w:r w:rsidR="0095007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B80026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38A5E01F" w14:textId="3C037305" w:rsidR="00EB31FC" w:rsidRPr="00B80026" w:rsidRDefault="002E7912" w:rsidP="00EB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8002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8002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80026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80026">
        <w:rPr>
          <w:rFonts w:asciiTheme="majorBidi" w:hAnsiTheme="majorBidi"/>
          <w:spacing w:val="-2"/>
          <w:sz w:val="32"/>
          <w:szCs w:val="32"/>
        </w:rPr>
        <w:tab/>
      </w:r>
      <w:r w:rsidRPr="00B80026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</w:t>
      </w:r>
      <w:r w:rsidR="00EB31FC">
        <w:rPr>
          <w:rFonts w:asciiTheme="majorBidi" w:hAnsiTheme="majorBidi" w:hint="cs"/>
          <w:sz w:val="32"/>
          <w:szCs w:val="32"/>
          <w:cs/>
        </w:rPr>
        <w:t>และผลิตและจำหน่าย</w:t>
      </w:r>
      <w:r w:rsidR="00EB31FC">
        <w:rPr>
          <w:rFonts w:asciiTheme="majorBidi" w:hAnsiTheme="majorBidi" w:cstheme="majorBidi" w:hint="cs"/>
          <w:sz w:val="32"/>
          <w:szCs w:val="32"/>
          <w:cs/>
        </w:rPr>
        <w:t>แผงโซลาร์เซลล์</w:t>
      </w:r>
    </w:p>
    <w:p w14:paraId="5B6EAD33" w14:textId="657FB762" w:rsidR="002E7912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8002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80026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B80026">
        <w:rPr>
          <w:rFonts w:asciiTheme="majorBidi" w:hAnsiTheme="majorBidi"/>
          <w:spacing w:val="-2"/>
          <w:sz w:val="32"/>
          <w:szCs w:val="32"/>
        </w:rPr>
        <w:tab/>
      </w:r>
      <w:r w:rsidRPr="00B80026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="00EB31FC">
        <w:rPr>
          <w:rFonts w:asciiTheme="majorBidi" w:hAnsiTheme="majorBidi" w:hint="cs"/>
          <w:spacing w:val="-2"/>
          <w:sz w:val="32"/>
          <w:szCs w:val="32"/>
          <w:cs/>
        </w:rPr>
        <w:t>จำหน่ายกลุ่ม</w:t>
      </w:r>
      <w:r w:rsidRPr="00B80026">
        <w:rPr>
          <w:rFonts w:asciiTheme="majorBidi" w:hAnsiTheme="majorBidi"/>
          <w:spacing w:val="-2"/>
          <w:sz w:val="32"/>
          <w:szCs w:val="32"/>
          <w:cs/>
        </w:rPr>
        <w:t>ผลิต</w:t>
      </w:r>
      <w:r w:rsidRPr="00B80026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B80026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0F5D17F" w14:textId="79D300B1" w:rsidR="00EB31FC" w:rsidRPr="00B80026" w:rsidRDefault="00EB31FC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80026">
        <w:rPr>
          <w:rFonts w:asciiTheme="majorBidi" w:hAnsiTheme="majorBidi"/>
          <w:spacing w:val="-2"/>
          <w:sz w:val="32"/>
          <w:szCs w:val="32"/>
          <w:cs/>
        </w:rPr>
        <w:lastRenderedPageBreak/>
        <w:t xml:space="preserve">ส่วนงาน </w:t>
      </w:r>
      <w:r>
        <w:rPr>
          <w:rFonts w:asciiTheme="majorBidi" w:hAnsiTheme="majorBidi"/>
          <w:spacing w:val="-2"/>
          <w:sz w:val="32"/>
          <w:szCs w:val="32"/>
        </w:rPr>
        <w:t>3</w:t>
      </w:r>
      <w:r w:rsidRPr="00B80026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80026">
        <w:rPr>
          <w:rFonts w:asciiTheme="majorBidi" w:hAnsiTheme="majorBidi"/>
          <w:spacing w:val="-2"/>
          <w:sz w:val="32"/>
          <w:szCs w:val="32"/>
        </w:rPr>
        <w:tab/>
      </w:r>
      <w:r w:rsidRPr="00B80026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="00A17D51">
        <w:rPr>
          <w:rFonts w:asciiTheme="majorBidi" w:hAnsiTheme="majorBidi" w:cstheme="majorBidi" w:hint="cs"/>
          <w:sz w:val="32"/>
          <w:szCs w:val="32"/>
          <w:cs/>
        </w:rPr>
        <w:t>ผลิตภัณฑ์</w:t>
      </w:r>
      <w:r>
        <w:rPr>
          <w:rFonts w:asciiTheme="majorBidi" w:hAnsiTheme="majorBidi" w:cstheme="majorBidi" w:hint="cs"/>
          <w:sz w:val="32"/>
          <w:szCs w:val="32"/>
          <w:cs/>
        </w:rPr>
        <w:t>โซลาร์เซลล์โดย</w:t>
      </w:r>
      <w:r w:rsidRPr="00B80026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ให้บริการออกแบบจัดหาและติดตั้งอุปกรณ์ผลิตกระแสไฟฟ้าโดย</w:t>
      </w:r>
      <w:r w:rsidRPr="00B80026">
        <w:rPr>
          <w:rFonts w:asciiTheme="majorBidi" w:hAnsiTheme="majorBidi"/>
          <w:sz w:val="32"/>
          <w:szCs w:val="32"/>
          <w:cs/>
        </w:rPr>
        <w:t>ใช้พลังงาน</w:t>
      </w:r>
      <w:r>
        <w:rPr>
          <w:rFonts w:asciiTheme="majorBidi" w:hAnsiTheme="majorBidi" w:hint="cs"/>
          <w:sz w:val="32"/>
          <w:szCs w:val="32"/>
          <w:cs/>
        </w:rPr>
        <w:t xml:space="preserve">แสงอาทิตย์ </w:t>
      </w:r>
    </w:p>
    <w:p w14:paraId="3FF76A40" w14:textId="77777777" w:rsidR="002E7912" w:rsidRPr="00B80026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0026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174E594E" w:rsidR="004000C1" w:rsidRPr="00B80026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80026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1DE44A60" w14:textId="0CF44EEF" w:rsidR="00B80026" w:rsidRDefault="00B80026" w:rsidP="00B8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A0601F">
        <w:rPr>
          <w:rFonts w:asciiTheme="majorBidi" w:hAnsiTheme="majorBidi"/>
          <w:spacing w:val="-2"/>
          <w:sz w:val="32"/>
          <w:szCs w:val="32"/>
          <w:cs/>
        </w:rPr>
        <w:t xml:space="preserve">งวดหกเดือนสิ้นสุดวันที่ </w:t>
      </w:r>
      <w:r>
        <w:rPr>
          <w:rFonts w:asciiTheme="majorBidi" w:hAnsiTheme="majorBidi"/>
          <w:spacing w:val="-2"/>
          <w:sz w:val="32"/>
          <w:szCs w:val="32"/>
        </w:rPr>
        <w:t>30</w:t>
      </w:r>
      <w:r w:rsidRPr="00A0601F">
        <w:rPr>
          <w:rFonts w:asciiTheme="majorBidi" w:hAnsiTheme="majorBidi"/>
          <w:spacing w:val="-2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pacing w:val="-2"/>
          <w:sz w:val="32"/>
          <w:szCs w:val="32"/>
        </w:rPr>
        <w:t>2564</w:t>
      </w:r>
      <w:r w:rsidRPr="00A0601F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>
        <w:rPr>
          <w:rFonts w:asciiTheme="majorBidi" w:hAnsiTheme="majorBidi"/>
          <w:spacing w:val="-2"/>
          <w:sz w:val="32"/>
          <w:szCs w:val="32"/>
        </w:rPr>
        <w:t>2563</w:t>
      </w:r>
      <w:r w:rsidRPr="00A0601F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99"/>
        <w:gridCol w:w="595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B80026" w:rsidRPr="008B6180" w14:paraId="39118B82" w14:textId="77777777" w:rsidTr="006C61BE">
        <w:tc>
          <w:tcPr>
            <w:tcW w:w="1644" w:type="dxa"/>
          </w:tcPr>
          <w:p w14:paraId="5A05F70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31E1A8B2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80026" w:rsidRPr="008B6180" w14:paraId="27404416" w14:textId="77777777" w:rsidTr="006C61BE">
        <w:tc>
          <w:tcPr>
            <w:tcW w:w="1644" w:type="dxa"/>
          </w:tcPr>
          <w:p w14:paraId="7121C1B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3711218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80026" w:rsidRPr="008B6180" w14:paraId="613FCB79" w14:textId="77777777" w:rsidTr="006C61BE">
        <w:tc>
          <w:tcPr>
            <w:tcW w:w="1644" w:type="dxa"/>
          </w:tcPr>
          <w:p w14:paraId="6780C61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23D941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14:paraId="1F660CD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087F6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0D968C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2554ECE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BCF56C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6FDB" w14:textId="77777777" w:rsidR="00A17D51" w:rsidRDefault="00EB31FC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กลุ่ม</w:t>
            </w:r>
            <w:r w:rsidR="00A17D51" w:rsidRPr="00A17D51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ผลิตภัณฑ์</w:t>
            </w:r>
          </w:p>
          <w:p w14:paraId="0520201B" w14:textId="788D999F" w:rsidR="00B80026" w:rsidRPr="008B6180" w:rsidRDefault="00EB31FC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7C66A1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9F88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80026" w:rsidRPr="008B6180" w14:paraId="220CF166" w14:textId="77777777" w:rsidTr="006C61BE">
        <w:tc>
          <w:tcPr>
            <w:tcW w:w="1644" w:type="dxa"/>
          </w:tcPr>
          <w:p w14:paraId="676DD3E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66EA74" w14:textId="67785684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D646B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C423582" w14:textId="0DD9956E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430BB7DC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9941AC" w14:textId="45052AA5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197939A8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AA59129" w14:textId="63E0FDBF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1CBEB56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B41EC49" w14:textId="60EAD3EE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0B128B62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179E06D" w14:textId="1279DA85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1BA3ADC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14EB8FB" w14:textId="194BFA16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9" w:type="dxa"/>
          </w:tcPr>
          <w:p w14:paraId="741B618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9796B0F" w14:textId="377673C9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</w:tr>
      <w:tr w:rsidR="00B80026" w:rsidRPr="008B6180" w14:paraId="3C5346EF" w14:textId="77777777" w:rsidTr="006C61BE">
        <w:tc>
          <w:tcPr>
            <w:tcW w:w="1644" w:type="dxa"/>
            <w:vAlign w:val="bottom"/>
          </w:tcPr>
          <w:p w14:paraId="65958C73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3A1309" w14:textId="5096078A" w:rsidR="00B80026" w:rsidRPr="008B6180" w:rsidRDefault="00813A19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524,453</w:t>
            </w:r>
          </w:p>
        </w:tc>
        <w:tc>
          <w:tcPr>
            <w:tcW w:w="134" w:type="dxa"/>
          </w:tcPr>
          <w:p w14:paraId="0FF9126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6143632A" w14:textId="1DE50226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515,064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401E1E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05943" w14:textId="14E84E78" w:rsidR="00B80026" w:rsidRPr="008B6180" w:rsidRDefault="0072482D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13A19">
              <w:rPr>
                <w:rFonts w:asciiTheme="majorBidi" w:hAnsiTheme="majorBidi" w:cstheme="majorBidi"/>
                <w:sz w:val="22"/>
                <w:szCs w:val="22"/>
              </w:rPr>
              <w:t>23,828</w:t>
            </w:r>
          </w:p>
        </w:tc>
        <w:tc>
          <w:tcPr>
            <w:tcW w:w="142" w:type="dxa"/>
          </w:tcPr>
          <w:p w14:paraId="2AFD3CA1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00BA56F" w14:textId="7BB9A03E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201,402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D66EF6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26BB2D3" w14:textId="0DFE4E70" w:rsidR="00B80026" w:rsidRPr="008B6180" w:rsidRDefault="00813A19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182,356</w:t>
            </w:r>
          </w:p>
        </w:tc>
        <w:tc>
          <w:tcPr>
            <w:tcW w:w="142" w:type="dxa"/>
          </w:tcPr>
          <w:p w14:paraId="58B8323A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2D6BB24A" w14:textId="31A370BE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8,781</w:t>
            </w:r>
          </w:p>
        </w:tc>
        <w:tc>
          <w:tcPr>
            <w:tcW w:w="142" w:type="dxa"/>
            <w:vAlign w:val="bottom"/>
          </w:tcPr>
          <w:p w14:paraId="17A384D8" w14:textId="77777777" w:rsidR="00B80026" w:rsidRPr="008B6180" w:rsidRDefault="00B80026" w:rsidP="008B618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72C22A4" w14:textId="09870174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930,637</w:t>
            </w:r>
          </w:p>
        </w:tc>
        <w:tc>
          <w:tcPr>
            <w:tcW w:w="139" w:type="dxa"/>
          </w:tcPr>
          <w:p w14:paraId="7339D50D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CAF4E16" w14:textId="27084684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725,247</w:t>
            </w:r>
          </w:p>
        </w:tc>
      </w:tr>
      <w:tr w:rsidR="00B80026" w:rsidRPr="008B6180" w14:paraId="57491EDF" w14:textId="77777777" w:rsidTr="006C61BE">
        <w:tc>
          <w:tcPr>
            <w:tcW w:w="1644" w:type="dxa"/>
            <w:vAlign w:val="bottom"/>
          </w:tcPr>
          <w:p w14:paraId="61D5075A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488014E" w14:textId="48BBDA98" w:rsidR="00B80026" w:rsidRPr="008B6180" w:rsidRDefault="00813A19" w:rsidP="008B618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(469,931)</w:t>
            </w:r>
          </w:p>
        </w:tc>
        <w:tc>
          <w:tcPr>
            <w:tcW w:w="134" w:type="dxa"/>
          </w:tcPr>
          <w:p w14:paraId="30A6DF9C" w14:textId="77777777" w:rsidR="00B80026" w:rsidRPr="008B6180" w:rsidRDefault="00B80026" w:rsidP="008B6180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0CDD2816" w14:textId="3537FCE4" w:rsidR="00B80026" w:rsidRPr="008B6180" w:rsidRDefault="00B80026" w:rsidP="008B618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(471,872)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578140" w14:textId="77777777" w:rsidR="00B80026" w:rsidRPr="008B6180" w:rsidRDefault="00B80026" w:rsidP="008B618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064301" w14:textId="4DF9E420" w:rsidR="00B80026" w:rsidRPr="008B6180" w:rsidRDefault="00813A19" w:rsidP="008B6180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(157,350)</w:t>
            </w:r>
          </w:p>
        </w:tc>
        <w:tc>
          <w:tcPr>
            <w:tcW w:w="142" w:type="dxa"/>
          </w:tcPr>
          <w:p w14:paraId="16452D2C" w14:textId="77777777" w:rsidR="00B80026" w:rsidRPr="008B6180" w:rsidRDefault="00B80026" w:rsidP="008B6180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6E2A01C" w14:textId="4F2809D2" w:rsidR="00B80026" w:rsidRPr="008B6180" w:rsidRDefault="00B80026" w:rsidP="008B6180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(150,503)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255C0A" w14:textId="77777777" w:rsidR="00B80026" w:rsidRPr="008B6180" w:rsidRDefault="00B80026" w:rsidP="008B618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748CDDE" w14:textId="19D18613" w:rsidR="00B80026" w:rsidRPr="008B6180" w:rsidRDefault="00813A19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(143,632)</w:t>
            </w:r>
          </w:p>
        </w:tc>
        <w:tc>
          <w:tcPr>
            <w:tcW w:w="142" w:type="dxa"/>
          </w:tcPr>
          <w:p w14:paraId="0F0E7639" w14:textId="77777777" w:rsidR="00B80026" w:rsidRPr="008B6180" w:rsidRDefault="00B80026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38DA2181" w14:textId="4ABF33BB" w:rsidR="00B80026" w:rsidRPr="008B6180" w:rsidRDefault="00B80026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(10,937)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441F91" w14:textId="77777777" w:rsidR="00B80026" w:rsidRPr="008B6180" w:rsidRDefault="00B80026" w:rsidP="008B618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77BBF04" w14:textId="0CD8ED41" w:rsidR="00B80026" w:rsidRPr="008B6180" w:rsidRDefault="00FB7728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(770,913)</w:t>
            </w:r>
          </w:p>
        </w:tc>
        <w:tc>
          <w:tcPr>
            <w:tcW w:w="139" w:type="dxa"/>
          </w:tcPr>
          <w:p w14:paraId="315BBEEA" w14:textId="77777777" w:rsidR="00B80026" w:rsidRPr="008B6180" w:rsidRDefault="00B80026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7B7F545" w14:textId="48BF946D" w:rsidR="00B80026" w:rsidRPr="008B6180" w:rsidRDefault="00B80026" w:rsidP="008B618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(633,312)</w:t>
            </w:r>
          </w:p>
        </w:tc>
      </w:tr>
      <w:tr w:rsidR="00B80026" w:rsidRPr="008B6180" w14:paraId="7B02E6D8" w14:textId="77777777" w:rsidTr="006C61BE">
        <w:tc>
          <w:tcPr>
            <w:tcW w:w="1644" w:type="dxa"/>
            <w:vAlign w:val="bottom"/>
          </w:tcPr>
          <w:p w14:paraId="2B3243CE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5FF3CD" w14:textId="12A274EA" w:rsidR="00B80026" w:rsidRPr="008B6180" w:rsidRDefault="00813A19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54,522</w:t>
            </w:r>
          </w:p>
        </w:tc>
        <w:tc>
          <w:tcPr>
            <w:tcW w:w="134" w:type="dxa"/>
          </w:tcPr>
          <w:p w14:paraId="7618E1A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94B561" w14:textId="1441AAEC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43,192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FF269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79A08A" w14:textId="31971AF0" w:rsidR="00B80026" w:rsidRPr="008B6180" w:rsidRDefault="00813A19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66,478</w:t>
            </w:r>
          </w:p>
        </w:tc>
        <w:tc>
          <w:tcPr>
            <w:tcW w:w="142" w:type="dxa"/>
          </w:tcPr>
          <w:p w14:paraId="2A10B4DC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736E2" w14:textId="799F87D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50,899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016992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3BEE58" w14:textId="79E5FCBE" w:rsidR="00B80026" w:rsidRPr="008B6180" w:rsidRDefault="00813A19" w:rsidP="00813A1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38,724</w:t>
            </w:r>
          </w:p>
        </w:tc>
        <w:tc>
          <w:tcPr>
            <w:tcW w:w="142" w:type="dxa"/>
          </w:tcPr>
          <w:p w14:paraId="73335373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154670" w14:textId="6E14C06C" w:rsidR="00B80026" w:rsidRPr="008B6180" w:rsidRDefault="00B80026" w:rsidP="008B618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(2,156)</w:t>
            </w:r>
          </w:p>
        </w:tc>
        <w:tc>
          <w:tcPr>
            <w:tcW w:w="142" w:type="dxa"/>
            <w:vAlign w:val="bottom"/>
          </w:tcPr>
          <w:p w14:paraId="323BE5AB" w14:textId="77777777" w:rsidR="00B80026" w:rsidRPr="008B6180" w:rsidRDefault="00B80026" w:rsidP="008B618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E6A6B1" w14:textId="7302E515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159,724</w:t>
            </w:r>
          </w:p>
        </w:tc>
        <w:tc>
          <w:tcPr>
            <w:tcW w:w="139" w:type="dxa"/>
          </w:tcPr>
          <w:p w14:paraId="31959869" w14:textId="77777777" w:rsidR="00B80026" w:rsidRPr="008B6180" w:rsidRDefault="00B80026" w:rsidP="008B618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4D241" w14:textId="46356C4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91,935</w:t>
            </w:r>
          </w:p>
        </w:tc>
      </w:tr>
      <w:tr w:rsidR="00B80026" w:rsidRPr="008B6180" w14:paraId="0FA15C96" w14:textId="77777777" w:rsidTr="006C61BE">
        <w:tc>
          <w:tcPr>
            <w:tcW w:w="1644" w:type="dxa"/>
          </w:tcPr>
          <w:p w14:paraId="395EE78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8E3FD3C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76913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8AD70C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CB4F1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2A5066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F4A046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6B56FF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969049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02A03BC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DDF427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EC4020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165022A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B10C686" w14:textId="0D7816D8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7,423</w:t>
            </w:r>
          </w:p>
        </w:tc>
        <w:tc>
          <w:tcPr>
            <w:tcW w:w="139" w:type="dxa"/>
          </w:tcPr>
          <w:p w14:paraId="1D9CBE2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38805E" w14:textId="16AC6DB6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12,250</w:t>
            </w:r>
          </w:p>
        </w:tc>
      </w:tr>
      <w:tr w:rsidR="00B80026" w:rsidRPr="008B6180" w14:paraId="107CFA12" w14:textId="77777777" w:rsidTr="006C61BE">
        <w:tc>
          <w:tcPr>
            <w:tcW w:w="1644" w:type="dxa"/>
          </w:tcPr>
          <w:p w14:paraId="3C699014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8C921D6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723EF0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895A2A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8EBD7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71FF3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617D3B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50DECA4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3C2FDC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04F46C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21A37B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899422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D0485F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931AC3" w14:textId="159FE32B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21,983</w:t>
            </w:r>
          </w:p>
        </w:tc>
        <w:tc>
          <w:tcPr>
            <w:tcW w:w="139" w:type="dxa"/>
          </w:tcPr>
          <w:p w14:paraId="237664C3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0044FFB" w14:textId="57B57DA5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22,788</w:t>
            </w:r>
          </w:p>
        </w:tc>
      </w:tr>
      <w:tr w:rsidR="00B80026" w:rsidRPr="008B6180" w14:paraId="276EF939" w14:textId="77777777" w:rsidTr="006C61BE">
        <w:tc>
          <w:tcPr>
            <w:tcW w:w="1644" w:type="dxa"/>
          </w:tcPr>
          <w:p w14:paraId="25924C9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8923F8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D9D3BF3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4119B71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85007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36E9FFA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FC2B1D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60EC396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723959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0EB55E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50AD2A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10122D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096341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D595E59" w14:textId="096725C4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65,327</w:t>
            </w:r>
          </w:p>
        </w:tc>
        <w:tc>
          <w:tcPr>
            <w:tcW w:w="139" w:type="dxa"/>
          </w:tcPr>
          <w:p w14:paraId="1885702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22D1AEE" w14:textId="29BBD2B5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76,231</w:t>
            </w:r>
          </w:p>
        </w:tc>
      </w:tr>
      <w:tr w:rsidR="00FB7728" w:rsidRPr="008B6180" w14:paraId="6B17CFA9" w14:textId="77777777" w:rsidTr="006C61BE">
        <w:tc>
          <w:tcPr>
            <w:tcW w:w="1644" w:type="dxa"/>
          </w:tcPr>
          <w:p w14:paraId="12C517B9" w14:textId="0635C950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E2BD15A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20B2590" w14:textId="77777777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60ACE42C" w14:textId="77777777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BA442C" w14:textId="77777777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D6442B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020CF2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B78C55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8F92B6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FC3772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E7D666" w14:textId="77777777" w:rsidR="00FB7728" w:rsidRPr="008B6180" w:rsidRDefault="00FB7728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18D38F" w14:textId="77777777" w:rsidR="00FB7728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78D9E2" w14:textId="77777777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64B9123" w14:textId="1637495D" w:rsidR="00FB7728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13,047</w:t>
            </w:r>
          </w:p>
        </w:tc>
        <w:tc>
          <w:tcPr>
            <w:tcW w:w="139" w:type="dxa"/>
          </w:tcPr>
          <w:p w14:paraId="5C0BC3FB" w14:textId="77777777" w:rsidR="00FB7728" w:rsidRPr="008B6180" w:rsidRDefault="00FB7728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A6A4CF9" w14:textId="6206250A" w:rsidR="00FB7728" w:rsidRPr="008B6180" w:rsidRDefault="00FB7728" w:rsidP="00FB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left="22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80026" w:rsidRPr="008B6180" w14:paraId="2283373F" w14:textId="77777777" w:rsidTr="006C61BE">
        <w:tc>
          <w:tcPr>
            <w:tcW w:w="1644" w:type="dxa"/>
          </w:tcPr>
          <w:p w14:paraId="675BD49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8F7EA11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B6B02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1A52DF4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E0B7A4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FF1EBCA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EF7CB9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90A4F8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1576D1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E7BF6A9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B276DB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8671A6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9C2A8B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BCF9C9F" w14:textId="2F482FB9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  <w:tc>
          <w:tcPr>
            <w:tcW w:w="139" w:type="dxa"/>
          </w:tcPr>
          <w:p w14:paraId="76B84A5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707D501" w14:textId="04043130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80026" w:rsidRPr="008B6180" w14:paraId="69AE4E94" w14:textId="77777777" w:rsidTr="006C61BE">
        <w:tc>
          <w:tcPr>
            <w:tcW w:w="1644" w:type="dxa"/>
          </w:tcPr>
          <w:p w14:paraId="1EEB21F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D839FEE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9B501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A5B7783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04C69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C444FB2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B2579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D8679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0C1813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047E87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76AA8E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9D531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1F476D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A7FFF3B" w14:textId="5A0F1033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5,013</w:t>
            </w:r>
          </w:p>
        </w:tc>
        <w:tc>
          <w:tcPr>
            <w:tcW w:w="139" w:type="dxa"/>
          </w:tcPr>
          <w:p w14:paraId="2B6F4E48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81ADD72" w14:textId="34152B8B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8,534</w:t>
            </w:r>
          </w:p>
        </w:tc>
      </w:tr>
      <w:tr w:rsidR="00B80026" w:rsidRPr="008B6180" w14:paraId="698D0BA2" w14:textId="77777777" w:rsidTr="006C61BE">
        <w:tc>
          <w:tcPr>
            <w:tcW w:w="1843" w:type="dxa"/>
            <w:gridSpan w:val="2"/>
          </w:tcPr>
          <w:p w14:paraId="5F0980BF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0A9CF855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EF794B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80D16B9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DA74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78049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5624D3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CF7D0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FD6A17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DBAC54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6EE04A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19F658D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B07B700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204609B" w14:textId="178D149A" w:rsidR="00B80026" w:rsidRPr="008B6180" w:rsidRDefault="00FB7728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4,045</w:t>
            </w:r>
          </w:p>
        </w:tc>
        <w:tc>
          <w:tcPr>
            <w:tcW w:w="139" w:type="dxa"/>
          </w:tcPr>
          <w:p w14:paraId="1CFAD97A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E75D584" w14:textId="0DF28BAA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2,357</w:t>
            </w:r>
          </w:p>
        </w:tc>
      </w:tr>
      <w:tr w:rsidR="00B80026" w:rsidRPr="008B6180" w14:paraId="5511AB8C" w14:textId="77777777" w:rsidTr="006C61BE">
        <w:tc>
          <w:tcPr>
            <w:tcW w:w="1843" w:type="dxa"/>
            <w:gridSpan w:val="2"/>
          </w:tcPr>
          <w:p w14:paraId="63042828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8B618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</w:t>
            </w:r>
            <w:r w:rsidRPr="008B618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31856C5C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9AD97D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D9688F8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1175E5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E4D04B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17C210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7C9A2F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33C3A8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9E5E1EB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18BEB4" w14:textId="77777777" w:rsidR="00B80026" w:rsidRPr="008B6180" w:rsidRDefault="00B80026" w:rsidP="008B618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58BA0F" w14:textId="77777777" w:rsidR="00B80026" w:rsidRPr="008B6180" w:rsidRDefault="00B80026" w:rsidP="008B618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E6B3E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9098AE" w14:textId="557FFD7B" w:rsidR="00B80026" w:rsidRPr="008B6180" w:rsidRDefault="00FB7728" w:rsidP="00FB772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58,802</w:t>
            </w:r>
          </w:p>
        </w:tc>
        <w:tc>
          <w:tcPr>
            <w:tcW w:w="139" w:type="dxa"/>
          </w:tcPr>
          <w:p w14:paraId="483E3D67" w14:textId="77777777" w:rsidR="00B80026" w:rsidRPr="008B6180" w:rsidRDefault="00B80026" w:rsidP="008B618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C66B5E" w14:textId="59EFDFA4" w:rsidR="00B80026" w:rsidRPr="008B6180" w:rsidRDefault="00B80026" w:rsidP="008B618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6180">
              <w:rPr>
                <w:rFonts w:asciiTheme="majorBidi" w:hAnsiTheme="majorBidi" w:cstheme="majorBidi"/>
                <w:sz w:val="22"/>
                <w:szCs w:val="22"/>
              </w:rPr>
              <w:t>(5,723)</w:t>
            </w:r>
          </w:p>
        </w:tc>
      </w:tr>
    </w:tbl>
    <w:p w14:paraId="21EEEEC1" w14:textId="3D8EB774" w:rsidR="00B80026" w:rsidRDefault="00B80026" w:rsidP="008B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CED6ECC" w14:textId="1BDB6612" w:rsidR="00324D74" w:rsidRDefault="00324D74" w:rsidP="00324D74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25.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7E4C7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BC05297" w14:textId="2366F15C" w:rsidR="00324D74" w:rsidRPr="00C44071" w:rsidRDefault="00324D74" w:rsidP="00324D74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บริษัท</w:t>
      </w:r>
      <w:r w:rsidR="00F225E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C2D3377" w14:textId="77777777" w:rsidR="00324D74" w:rsidRPr="009504DF" w:rsidRDefault="00324D74" w:rsidP="00324D74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9504D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3D1C1015" w14:textId="77777777" w:rsidR="00324D74" w:rsidRDefault="00324D74" w:rsidP="00324D7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504DF">
        <w:rPr>
          <w:rFonts w:ascii="Angsana New" w:hAnsi="Angsana New"/>
          <w:sz w:val="32"/>
          <w:szCs w:val="32"/>
        </w:rPr>
        <w:t>13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8A1C3C7" w14:textId="77777777" w:rsidR="00324D74" w:rsidRPr="009504DF" w:rsidRDefault="00324D74" w:rsidP="00324D74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ระดับ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0E09470" w14:textId="77777777" w:rsidR="00324D74" w:rsidRPr="00C44071" w:rsidRDefault="00324D74" w:rsidP="00324D74">
      <w:pPr>
        <w:spacing w:line="38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C44071">
        <w:rPr>
          <w:rFonts w:ascii="Angsana New" w:hAnsi="Angsana New"/>
          <w:spacing w:val="-8"/>
          <w:sz w:val="32"/>
          <w:szCs w:val="32"/>
          <w:cs/>
        </w:rPr>
        <w:t>ระดับ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Pr="00C44071">
        <w:rPr>
          <w:rFonts w:ascii="Angsana New" w:hAnsi="Angsana New"/>
          <w:spacing w:val="-8"/>
          <w:sz w:val="32"/>
          <w:szCs w:val="32"/>
        </w:rPr>
        <w:t xml:space="preserve">2 </w:t>
      </w:r>
      <w:r w:rsidRPr="00C44071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2AB834C" w14:textId="4AE786E5" w:rsidR="00324D74" w:rsidRDefault="00324D74" w:rsidP="00324D74">
      <w:pPr>
        <w:spacing w:line="38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  <w:r w:rsidRPr="00C44071">
        <w:rPr>
          <w:rFonts w:ascii="Angsana New" w:hAnsi="Angsana New"/>
          <w:spacing w:val="-4"/>
          <w:sz w:val="32"/>
          <w:szCs w:val="32"/>
          <w:cs/>
        </w:rPr>
        <w:t>ระดับ</w:t>
      </w:r>
      <w:r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C4407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4"/>
          <w:sz w:val="32"/>
          <w:szCs w:val="32"/>
        </w:rPr>
        <w:t xml:space="preserve">3 </w:t>
      </w:r>
      <w:r w:rsidRPr="00C44071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4504F7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8D8E921" w14:textId="4DD13A09" w:rsidR="00324D74" w:rsidRDefault="00324D74" w:rsidP="00324D74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Pr="009504D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504D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9504DF">
        <w:rPr>
          <w:rFonts w:ascii="Angsana New" w:hAnsi="Angsana New" w:hint="cs"/>
          <w:sz w:val="32"/>
          <w:szCs w:val="32"/>
          <w:cs/>
        </w:rPr>
        <w:t>บริษัท</w:t>
      </w:r>
      <w:r w:rsidR="00D13F3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 w:hint="cs"/>
          <w:sz w:val="32"/>
          <w:szCs w:val="32"/>
          <w:cs/>
        </w:rPr>
        <w:t>มีสินทรัพย์บางรายการที่วัดมูลค่าด้วยมูลค่ายุติธรรมหรือเปิดเผยมูลค่ายุติธรรมไว้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324D74" w:rsidRPr="00FF74A2" w14:paraId="53B91BD9" w14:textId="77777777" w:rsidTr="00EF26EB">
        <w:trPr>
          <w:cantSplit/>
        </w:trPr>
        <w:tc>
          <w:tcPr>
            <w:tcW w:w="3402" w:type="dxa"/>
            <w:vAlign w:val="bottom"/>
          </w:tcPr>
          <w:p w14:paraId="74746DD4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1A64BDD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324D74" w:rsidRPr="00FF74A2" w14:paraId="6ABA457E" w14:textId="77777777" w:rsidTr="00EF26EB">
        <w:trPr>
          <w:cantSplit/>
        </w:trPr>
        <w:tc>
          <w:tcPr>
            <w:tcW w:w="3402" w:type="dxa"/>
            <w:vAlign w:val="bottom"/>
          </w:tcPr>
          <w:p w14:paraId="7F6E475E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4E4CC" w14:textId="09F2A654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324D74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D74" w:rsidRPr="00FF74A2" w14:paraId="26AF4EB1" w14:textId="77777777" w:rsidTr="00EF26EB">
        <w:trPr>
          <w:cantSplit/>
        </w:trPr>
        <w:tc>
          <w:tcPr>
            <w:tcW w:w="3402" w:type="dxa"/>
            <w:vAlign w:val="bottom"/>
          </w:tcPr>
          <w:p w14:paraId="0708D562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EC593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1E8259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7B8A8A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7EB3DE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C6F60F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DA6FF3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05703A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324D74" w:rsidRPr="00FF74A2" w14:paraId="477333C0" w14:textId="77777777" w:rsidTr="00EF26EB">
        <w:trPr>
          <w:cantSplit/>
        </w:trPr>
        <w:tc>
          <w:tcPr>
            <w:tcW w:w="3402" w:type="dxa"/>
            <w:vAlign w:val="bottom"/>
            <w:hideMark/>
          </w:tcPr>
          <w:p w14:paraId="2E6AAC40" w14:textId="77777777" w:rsidR="00324D74" w:rsidRPr="00FF74A2" w:rsidRDefault="00324D74" w:rsidP="00EF26EB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D5EE5D2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CA38992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E18F8A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04C7162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684AF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23CFD5F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11083" w14:textId="77777777" w:rsidR="00324D74" w:rsidRPr="00FF74A2" w:rsidRDefault="00324D74" w:rsidP="00EF26EB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24D74" w:rsidRPr="00FF74A2" w14:paraId="7F50B17B" w14:textId="77777777" w:rsidTr="00EF26EB">
        <w:trPr>
          <w:cantSplit/>
        </w:trPr>
        <w:tc>
          <w:tcPr>
            <w:tcW w:w="3402" w:type="dxa"/>
            <w:vAlign w:val="bottom"/>
            <w:hideMark/>
          </w:tcPr>
          <w:p w14:paraId="2CC77CD7" w14:textId="77777777" w:rsidR="00324D74" w:rsidRPr="00FF74A2" w:rsidRDefault="00324D74" w:rsidP="00324D7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D1300" w14:textId="77777777" w:rsidR="00324D74" w:rsidRPr="00FF74A2" w:rsidRDefault="00324D74" w:rsidP="00324D7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C9EF178" w14:textId="77777777" w:rsidR="00324D74" w:rsidRPr="00FF74A2" w:rsidRDefault="00324D74" w:rsidP="00324D7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A255D9" w14:textId="30F15C67" w:rsidR="00324D74" w:rsidRPr="00FF74A2" w:rsidRDefault="00324D74" w:rsidP="00324D7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2,624</w:t>
            </w:r>
          </w:p>
        </w:tc>
        <w:tc>
          <w:tcPr>
            <w:tcW w:w="134" w:type="dxa"/>
          </w:tcPr>
          <w:p w14:paraId="26C423BA" w14:textId="77777777" w:rsidR="00324D74" w:rsidRPr="00FF74A2" w:rsidRDefault="00324D74" w:rsidP="00324D7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B4B65" w14:textId="77777777" w:rsidR="00324D74" w:rsidRPr="00FF74A2" w:rsidRDefault="00324D74" w:rsidP="00324D7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9A83DB4" w14:textId="77777777" w:rsidR="00324D74" w:rsidRPr="00FF74A2" w:rsidRDefault="00324D74" w:rsidP="00324D7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53FE54" w14:textId="35B0BD67" w:rsidR="00324D74" w:rsidRPr="00FF74A2" w:rsidRDefault="00324D74" w:rsidP="00324D7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2,624</w:t>
            </w:r>
          </w:p>
        </w:tc>
      </w:tr>
    </w:tbl>
    <w:p w14:paraId="2720B5DC" w14:textId="5D42FA50" w:rsidR="00324D74" w:rsidRDefault="00324D74" w:rsidP="008B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4B43C81" w14:textId="77777777" w:rsidR="00324D74" w:rsidRDefault="00324D74" w:rsidP="00324D7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13245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11324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D89A60D" w14:textId="77777777" w:rsidR="00324D74" w:rsidRDefault="00324D74" w:rsidP="008B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6809F19" w14:textId="2D2C2C44" w:rsidR="00056722" w:rsidRPr="006C61BE" w:rsidRDefault="00324D74" w:rsidP="0014022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hint="cs"/>
          <w:b/>
          <w:bCs/>
          <w:sz w:val="32"/>
          <w:szCs w:val="32"/>
        </w:rPr>
        <w:t>26.</w:t>
      </w:r>
      <w:r w:rsidR="00056722" w:rsidRPr="006C61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722" w:rsidRPr="006C61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2BBE3D08" w:rsidR="00056722" w:rsidRPr="006C61BE" w:rsidRDefault="00056722" w:rsidP="00EB448E">
      <w:pPr>
        <w:spacing w:line="37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6C61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61BE" w:rsidRPr="006C61BE">
        <w:rPr>
          <w:rFonts w:asciiTheme="majorBidi" w:hAnsiTheme="majorBidi" w:cstheme="majorBidi"/>
          <w:sz w:val="32"/>
          <w:szCs w:val="32"/>
        </w:rPr>
        <w:t>30</w:t>
      </w:r>
      <w:r w:rsidRPr="006C61BE">
        <w:rPr>
          <w:rFonts w:asciiTheme="majorBidi" w:hAnsiTheme="majorBidi" w:cstheme="majorBidi"/>
          <w:sz w:val="32"/>
          <w:szCs w:val="32"/>
        </w:rPr>
        <w:t xml:space="preserve"> 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>ม</w:t>
      </w:r>
      <w:r w:rsidR="006C61BE" w:rsidRPr="006C61B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6C61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C61BE">
        <w:rPr>
          <w:rFonts w:asciiTheme="majorBidi" w:hAnsiTheme="majorBidi" w:cstheme="majorBidi"/>
          <w:sz w:val="32"/>
          <w:szCs w:val="32"/>
        </w:rPr>
        <w:t>2564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466EB0EF" w:rsidR="00056722" w:rsidRPr="006C61BE" w:rsidRDefault="00324D74" w:rsidP="00EB448E">
      <w:pPr>
        <w:spacing w:line="37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26.</w:t>
      </w:r>
      <w:r w:rsidR="00056722" w:rsidRPr="006C61BE">
        <w:rPr>
          <w:rFonts w:asciiTheme="majorBidi" w:hAnsiTheme="majorBidi" w:cstheme="majorBidi"/>
          <w:sz w:val="32"/>
          <w:szCs w:val="32"/>
        </w:rPr>
        <w:t>1</w:t>
      </w:r>
      <w:r w:rsidR="00056722" w:rsidRPr="006C61BE">
        <w:rPr>
          <w:rFonts w:asciiTheme="majorBidi" w:hAnsiTheme="majorBidi" w:cstheme="majorBidi"/>
          <w:sz w:val="32"/>
          <w:szCs w:val="32"/>
        </w:rPr>
        <w:tab/>
      </w:r>
      <w:r w:rsidR="0034100E" w:rsidRPr="006C61BE">
        <w:rPr>
          <w:rFonts w:asciiTheme="majorBidi" w:hAnsiTheme="majorBidi" w:cstheme="majorBidi"/>
          <w:sz w:val="32"/>
          <w:szCs w:val="32"/>
        </w:rPr>
        <w:tab/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056722" w:rsidRPr="006C61BE">
        <w:rPr>
          <w:rFonts w:asciiTheme="majorBidi" w:hAnsiTheme="majorBidi" w:hint="cs"/>
          <w:sz w:val="32"/>
          <w:szCs w:val="32"/>
          <w:cs/>
        </w:rPr>
        <w:t>ภาระ</w:t>
      </w:r>
      <w:r w:rsidR="00056722" w:rsidRPr="006C61BE">
        <w:rPr>
          <w:rFonts w:asciiTheme="majorBidi" w:hAnsiTheme="majorBidi"/>
          <w:sz w:val="32"/>
          <w:szCs w:val="32"/>
          <w:cs/>
        </w:rPr>
        <w:t>ผูกพัน</w:t>
      </w:r>
      <w:r w:rsidR="00056722" w:rsidRPr="006C61BE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="00056722" w:rsidRPr="006C61BE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="00056722" w:rsidRPr="006C61BE">
        <w:rPr>
          <w:rFonts w:asciiTheme="majorBidi" w:hAnsiTheme="majorBidi" w:hint="cs"/>
          <w:sz w:val="32"/>
          <w:szCs w:val="32"/>
          <w:cs/>
        </w:rPr>
        <w:t>บริการ</w:t>
      </w:r>
      <w:r w:rsidR="00056722" w:rsidRPr="006C61BE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50"/>
        <w:gridCol w:w="166"/>
        <w:gridCol w:w="1891"/>
      </w:tblGrid>
      <w:tr w:rsidR="008A0469" w:rsidRPr="006C61BE" w14:paraId="2B16B0A1" w14:textId="77777777" w:rsidTr="00813A19">
        <w:trPr>
          <w:cantSplit/>
        </w:trPr>
        <w:tc>
          <w:tcPr>
            <w:tcW w:w="6350" w:type="dxa"/>
          </w:tcPr>
          <w:p w14:paraId="6C37FC95" w14:textId="77777777" w:rsidR="00F560FD" w:rsidRPr="006C61BE" w:rsidRDefault="00F560FD" w:rsidP="00813A19">
            <w:pPr>
              <w:tabs>
                <w:tab w:val="left" w:pos="342"/>
              </w:tabs>
              <w:spacing w:line="34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C61BE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6C61BE" w:rsidRDefault="00F560FD" w:rsidP="00EB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C61BE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6C61B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8A0469" w:rsidRPr="006C61BE" w14:paraId="197BE9AF" w14:textId="77777777" w:rsidTr="00813A19">
        <w:trPr>
          <w:cantSplit/>
        </w:trPr>
        <w:tc>
          <w:tcPr>
            <w:tcW w:w="6350" w:type="dxa"/>
          </w:tcPr>
          <w:p w14:paraId="2D7A16A0" w14:textId="77777777" w:rsidR="00F560FD" w:rsidRPr="006C61BE" w:rsidRDefault="00F560FD" w:rsidP="00813A19">
            <w:pPr>
              <w:tabs>
                <w:tab w:val="left" w:pos="342"/>
              </w:tabs>
              <w:spacing w:line="34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C61BE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6C61BE" w:rsidRDefault="00F560FD" w:rsidP="00EB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6C61B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6C61BE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6C61BE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8A0469" w:rsidRPr="006C61BE" w14:paraId="02B97E44" w14:textId="77777777" w:rsidTr="00813A19">
        <w:trPr>
          <w:cantSplit/>
        </w:trPr>
        <w:tc>
          <w:tcPr>
            <w:tcW w:w="6350" w:type="dxa"/>
          </w:tcPr>
          <w:p w14:paraId="41C0A6F5" w14:textId="77777777" w:rsidR="00F560FD" w:rsidRPr="006C61BE" w:rsidRDefault="00F560FD" w:rsidP="00813A19">
            <w:pPr>
              <w:tabs>
                <w:tab w:val="left" w:pos="342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61BE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6C61BE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4C79BB5F" w:rsidR="00F560FD" w:rsidRPr="006C61BE" w:rsidRDefault="00813A19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11,448</w:t>
            </w:r>
          </w:p>
        </w:tc>
      </w:tr>
      <w:tr w:rsidR="008A0469" w:rsidRPr="006C61BE" w14:paraId="282EF1D7" w14:textId="77777777" w:rsidTr="00813A19">
        <w:trPr>
          <w:cantSplit/>
        </w:trPr>
        <w:tc>
          <w:tcPr>
            <w:tcW w:w="6350" w:type="dxa"/>
          </w:tcPr>
          <w:p w14:paraId="212DA1F0" w14:textId="77777777" w:rsidR="00F560FD" w:rsidRPr="006C61BE" w:rsidRDefault="00F560FD" w:rsidP="00813A19">
            <w:pPr>
              <w:tabs>
                <w:tab w:val="left" w:pos="342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61BE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6C61BE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2CC3EF11" w:rsidR="00F560FD" w:rsidRPr="006C61BE" w:rsidRDefault="00813A19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</w:tr>
      <w:tr w:rsidR="00F560FD" w:rsidRPr="006C61BE" w14:paraId="4073C08B" w14:textId="77777777" w:rsidTr="00813A19">
        <w:trPr>
          <w:cantSplit/>
        </w:trPr>
        <w:tc>
          <w:tcPr>
            <w:tcW w:w="6350" w:type="dxa"/>
          </w:tcPr>
          <w:p w14:paraId="2C008BEA" w14:textId="77777777" w:rsidR="00F560FD" w:rsidRPr="006C61BE" w:rsidRDefault="00F560FD" w:rsidP="0081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6C61B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C61B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6C61BE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7EB05E12" w:rsidR="00F560FD" w:rsidRPr="006C61BE" w:rsidRDefault="00813A19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12,128</w:t>
            </w:r>
          </w:p>
        </w:tc>
      </w:tr>
    </w:tbl>
    <w:p w14:paraId="687C52C9" w14:textId="77777777" w:rsidR="00056722" w:rsidRPr="006C61BE" w:rsidRDefault="00056722" w:rsidP="008B618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80E9FA" w14:textId="0BA5C963" w:rsidR="00056722" w:rsidRPr="006C61BE" w:rsidRDefault="00324D74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26.</w:t>
      </w:r>
      <w:r w:rsidR="00056722" w:rsidRPr="006C61B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56722" w:rsidRPr="006C61BE">
        <w:rPr>
          <w:rFonts w:asciiTheme="majorBidi" w:hAnsiTheme="majorBidi" w:cstheme="majorBidi"/>
          <w:spacing w:val="-4"/>
          <w:sz w:val="32"/>
          <w:szCs w:val="32"/>
        </w:rPr>
        <w:tab/>
      </w:r>
      <w:r w:rsidR="00056722" w:rsidRPr="006C61B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056722" w:rsidRPr="006C61BE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75C7">
        <w:rPr>
          <w:rFonts w:asciiTheme="majorBidi" w:hAnsiTheme="majorBidi" w:cstheme="majorBidi" w:hint="cs"/>
          <w:spacing w:val="-6"/>
          <w:sz w:val="32"/>
          <w:szCs w:val="32"/>
          <w:cs/>
        </w:rPr>
        <w:t>1.25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6722" w:rsidRPr="006C61BE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056722" w:rsidRPr="006C61B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>และ</w:t>
      </w:r>
      <w:r w:rsidR="00056722" w:rsidRPr="006C61BE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บริษัทย่อยมีภาระผูกพันคงเหลือจากสัญญาก่อสร้าง จำนวนเงิน </w:t>
      </w:r>
      <w:r w:rsidR="00DF0826">
        <w:rPr>
          <w:rFonts w:asciiTheme="majorBidi" w:hAnsiTheme="majorBidi" w:cstheme="majorBidi"/>
          <w:sz w:val="32"/>
          <w:szCs w:val="32"/>
        </w:rPr>
        <w:t>4.63</w:t>
      </w:r>
      <w:r w:rsidR="00056722" w:rsidRPr="006C61BE">
        <w:rPr>
          <w:rFonts w:asciiTheme="majorBidi" w:hAnsiTheme="majorBidi" w:cstheme="majorBidi"/>
          <w:sz w:val="32"/>
          <w:szCs w:val="32"/>
        </w:rPr>
        <w:t xml:space="preserve"> </w:t>
      </w:r>
      <w:r w:rsidR="00056722" w:rsidRPr="006C61B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และสัญญาติดตั้งโปรแกรมคอมพิวเตอร์ใหม่ </w:t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675C7">
        <w:rPr>
          <w:rFonts w:asciiTheme="majorBidi" w:hAnsiTheme="majorBidi" w:cstheme="majorBidi"/>
          <w:sz w:val="32"/>
          <w:szCs w:val="32"/>
        </w:rPr>
        <w:t xml:space="preserve">0.11 </w:t>
      </w:r>
      <w:r w:rsidR="00056722" w:rsidRPr="006C61BE">
        <w:rPr>
          <w:rFonts w:asciiTheme="majorBidi" w:hAnsiTheme="majorBidi"/>
          <w:sz w:val="32"/>
          <w:szCs w:val="32"/>
          <w:cs/>
        </w:rPr>
        <w:t>ล้าน</w:t>
      </w:r>
      <w:r w:rsidR="00056722" w:rsidRPr="006C61BE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056722" w:rsidRPr="006C61BE">
        <w:rPr>
          <w:rFonts w:asciiTheme="majorBidi" w:hAnsiTheme="majorBidi"/>
          <w:sz w:val="32"/>
          <w:szCs w:val="32"/>
          <w:cs/>
        </w:rPr>
        <w:t xml:space="preserve"> </w:t>
      </w:r>
      <w:r w:rsidR="00056722" w:rsidRPr="006C61BE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DF0826">
        <w:rPr>
          <w:rFonts w:asciiTheme="majorBidi" w:hAnsiTheme="majorBidi"/>
          <w:sz w:val="32"/>
          <w:szCs w:val="32"/>
        </w:rPr>
        <w:t>5.99</w:t>
      </w:r>
      <w:r w:rsidR="00056722" w:rsidRPr="006C61BE">
        <w:rPr>
          <w:rFonts w:asciiTheme="majorBidi" w:hAnsiTheme="majorBidi"/>
          <w:sz w:val="32"/>
          <w:szCs w:val="32"/>
          <w:cs/>
        </w:rPr>
        <w:t xml:space="preserve"> </w:t>
      </w:r>
      <w:r w:rsidR="00056722" w:rsidRPr="006C61BE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="00056722" w:rsidRPr="006C61BE">
        <w:rPr>
          <w:rFonts w:asciiTheme="majorBidi" w:hAnsiTheme="majorBidi" w:cstheme="majorBidi"/>
          <w:sz w:val="32"/>
          <w:szCs w:val="32"/>
        </w:rPr>
        <w:t xml:space="preserve"> </w:t>
      </w:r>
    </w:p>
    <w:p w14:paraId="1A398B73" w14:textId="77777777" w:rsidR="008B6180" w:rsidRDefault="008B6180" w:rsidP="008B6180">
      <w:pPr>
        <w:spacing w:line="24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</w:p>
    <w:p w14:paraId="7881E288" w14:textId="0DF5A05A" w:rsidR="00056722" w:rsidRDefault="00324D74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26.</w:t>
      </w:r>
      <w:r w:rsidR="00056722" w:rsidRPr="006C61BE">
        <w:rPr>
          <w:rFonts w:asciiTheme="majorBidi" w:hAnsiTheme="majorBidi" w:cstheme="majorBidi"/>
          <w:sz w:val="32"/>
          <w:szCs w:val="32"/>
        </w:rPr>
        <w:t xml:space="preserve">3 </w:t>
      </w:r>
      <w:r w:rsidR="00056722" w:rsidRPr="006C61BE">
        <w:rPr>
          <w:rFonts w:asciiTheme="majorBidi" w:hAnsiTheme="majorBidi" w:cstheme="majorBidi"/>
          <w:sz w:val="32"/>
          <w:szCs w:val="32"/>
        </w:rPr>
        <w:tab/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E675C7">
        <w:rPr>
          <w:rFonts w:asciiTheme="majorBidi" w:hAnsiTheme="majorBidi" w:cstheme="majorBidi"/>
          <w:sz w:val="32"/>
          <w:szCs w:val="32"/>
        </w:rPr>
        <w:t xml:space="preserve">4.72 </w:t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>ล้าน</w:t>
      </w:r>
      <w:r w:rsidR="00056722" w:rsidRPr="006C61BE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D84C4E" w:rsidRPr="006C6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54F58B0" w14:textId="77777777" w:rsidR="00AE6DD4" w:rsidRPr="006C61BE" w:rsidRDefault="00AE6DD4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10F14" w14:textId="63CB04AD" w:rsidR="00056722" w:rsidRPr="006C61BE" w:rsidRDefault="00324D74" w:rsidP="0014022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27</w:t>
      </w:r>
      <w:r w:rsidR="00056722" w:rsidRPr="006C61BE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056722" w:rsidRPr="006C61BE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39CEB1AC" w:rsidR="00056722" w:rsidRPr="006C61BE" w:rsidRDefault="00056722" w:rsidP="0014022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C61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61BE" w:rsidRPr="006C61BE">
        <w:rPr>
          <w:rFonts w:asciiTheme="majorBidi" w:hAnsiTheme="majorBidi" w:cstheme="majorBidi"/>
          <w:sz w:val="32"/>
          <w:szCs w:val="32"/>
        </w:rPr>
        <w:t xml:space="preserve">30 </w:t>
      </w:r>
      <w:r w:rsidR="006C61BE" w:rsidRPr="006C61B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C61BE" w:rsidRPr="006C61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1BE" w:rsidRPr="006C61BE">
        <w:rPr>
          <w:rFonts w:asciiTheme="majorBidi" w:hAnsiTheme="majorBidi" w:cstheme="majorBidi"/>
          <w:sz w:val="32"/>
          <w:szCs w:val="32"/>
        </w:rPr>
        <w:t>2564</w:t>
      </w:r>
      <w:r w:rsidR="006C61BE" w:rsidRPr="006C6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61B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6C61BE">
        <w:rPr>
          <w:rFonts w:asciiTheme="majorBidi" w:hAnsiTheme="majorBidi" w:cstheme="majorBidi"/>
          <w:sz w:val="32"/>
          <w:szCs w:val="32"/>
          <w:cs/>
        </w:rPr>
        <w:t>มี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6C61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E17424" w14:textId="21C69C9E" w:rsidR="00056722" w:rsidRPr="006C61BE" w:rsidRDefault="00324D74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</w:t>
      </w:r>
      <w:r w:rsidR="00056722" w:rsidRPr="006C61BE">
        <w:rPr>
          <w:rFonts w:asciiTheme="majorBidi" w:hAnsiTheme="majorBidi" w:cstheme="majorBidi"/>
          <w:sz w:val="32"/>
          <w:szCs w:val="32"/>
        </w:rPr>
        <w:t>1</w:t>
      </w:r>
      <w:r w:rsidR="00056722" w:rsidRPr="006C61B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056722" w:rsidRPr="006C61B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บริษัทมีหนี้สินที่อาจจะเกิดขึ้น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  <w:cs/>
        </w:rPr>
        <w:t>เพื่อประโยชน์ทางการค้าเป็นจำนวนเงินรวม</w:t>
      </w:r>
      <w:r w:rsidR="00E675C7">
        <w:rPr>
          <w:rFonts w:asciiTheme="majorBidi" w:hAnsiTheme="majorBidi" w:cstheme="majorBidi"/>
          <w:spacing w:val="-6"/>
          <w:sz w:val="32"/>
          <w:szCs w:val="32"/>
        </w:rPr>
        <w:t xml:space="preserve"> 4.01 </w:t>
      </w:r>
      <w:r w:rsidR="00056722" w:rsidRPr="006C61B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333147B8" w14:textId="77777777" w:rsidR="00056722" w:rsidRPr="006C61BE" w:rsidRDefault="00056722" w:rsidP="0014022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9931FE" w14:textId="6A73A002" w:rsidR="00056722" w:rsidRPr="006C61BE" w:rsidRDefault="00324D74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</w:t>
      </w:r>
      <w:r w:rsidR="00056722" w:rsidRPr="006C61BE">
        <w:rPr>
          <w:rFonts w:asciiTheme="majorBidi" w:hAnsiTheme="majorBidi" w:cstheme="majorBidi"/>
          <w:sz w:val="32"/>
          <w:szCs w:val="32"/>
        </w:rPr>
        <w:t>2</w:t>
      </w:r>
      <w:r w:rsidR="00056722" w:rsidRPr="006C61B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056722" w:rsidRPr="006C61BE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056722" w:rsidRPr="006C61BE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056722" w:rsidRPr="006C61BE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056722" w:rsidRPr="006C61BE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="00056722" w:rsidRPr="006C61BE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056722" w:rsidRPr="006C61BE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E675C7">
        <w:rPr>
          <w:rFonts w:asciiTheme="majorBidi" w:hAnsiTheme="majorBidi"/>
          <w:sz w:val="32"/>
          <w:szCs w:val="32"/>
        </w:rPr>
        <w:t>0.</w:t>
      </w:r>
      <w:r w:rsidR="0072482D">
        <w:rPr>
          <w:rFonts w:asciiTheme="majorBidi" w:hAnsiTheme="majorBidi"/>
          <w:sz w:val="32"/>
          <w:szCs w:val="32"/>
        </w:rPr>
        <w:t>10</w:t>
      </w:r>
      <w:r w:rsidR="00056722" w:rsidRPr="006C61BE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11BE996" w14:textId="77777777" w:rsidR="00EB448E" w:rsidRPr="006C61BE" w:rsidRDefault="00EB448E" w:rsidP="0014022E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49E70896" w14:textId="5639DA21" w:rsidR="00056722" w:rsidRPr="006C61BE" w:rsidRDefault="00324D74" w:rsidP="00324D74">
      <w:pPr>
        <w:tabs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28</w:t>
      </w:r>
      <w:r w:rsidR="00056722" w:rsidRPr="006C61BE">
        <w:rPr>
          <w:rFonts w:asciiTheme="majorBidi" w:hAnsiTheme="majorBidi"/>
          <w:b/>
          <w:bCs/>
          <w:sz w:val="32"/>
          <w:szCs w:val="32"/>
        </w:rPr>
        <w:t>.</w:t>
      </w:r>
      <w:r w:rsidR="00056722" w:rsidRPr="006C61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722" w:rsidRPr="006C61BE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3F413A9C" w14:textId="77777777" w:rsidR="00056722" w:rsidRPr="006C61BE" w:rsidRDefault="00056722" w:rsidP="00324D74">
      <w:pPr>
        <w:tabs>
          <w:tab w:val="left" w:pos="72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C61B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6C61BE">
        <w:rPr>
          <w:rFonts w:ascii="Angsana New" w:hAnsi="Angsana New"/>
          <w:sz w:val="32"/>
          <w:szCs w:val="32"/>
        </w:rPr>
        <w:t xml:space="preserve">2556 </w:t>
      </w:r>
      <w:r w:rsidRPr="006C61BE">
        <w:rPr>
          <w:rFonts w:ascii="Angsana New" w:hAnsi="Angsana New" w:hint="cs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6C61BE">
        <w:rPr>
          <w:rFonts w:ascii="Angsana New" w:hAnsi="Angsana New"/>
          <w:sz w:val="32"/>
          <w:szCs w:val="32"/>
        </w:rPr>
        <w:t>3</w:t>
      </w:r>
      <w:r w:rsidRPr="006C61BE">
        <w:rPr>
          <w:rFonts w:ascii="Angsana New" w:hAnsi="Angsana New" w:hint="cs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6C61BE">
        <w:rPr>
          <w:rFonts w:ascii="Angsana New" w:hAnsi="Angsana New"/>
          <w:sz w:val="32"/>
          <w:szCs w:val="32"/>
        </w:rPr>
        <w:t>14.60</w:t>
      </w:r>
      <w:r w:rsidRPr="006C61B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C61BE">
        <w:rPr>
          <w:rFonts w:ascii="Angsana New" w:hAnsi="Angsana New" w:hint="cs"/>
          <w:spacing w:val="-6"/>
          <w:sz w:val="32"/>
          <w:szCs w:val="32"/>
          <w:cs/>
        </w:rPr>
        <w:t xml:space="preserve">โดยมีหลักฐานครบถ้วน เมื่อวันที่ </w:t>
      </w:r>
      <w:r w:rsidRPr="006C61BE">
        <w:rPr>
          <w:rFonts w:ascii="Angsana New" w:hAnsi="Angsana New"/>
          <w:spacing w:val="-6"/>
          <w:sz w:val="32"/>
          <w:szCs w:val="32"/>
        </w:rPr>
        <w:t>25</w:t>
      </w:r>
      <w:r w:rsidRPr="006C61BE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Pr="006C61BE">
        <w:rPr>
          <w:rFonts w:ascii="Angsana New" w:hAnsi="Angsana New"/>
          <w:spacing w:val="-6"/>
          <w:sz w:val="32"/>
          <w:szCs w:val="32"/>
        </w:rPr>
        <w:t>2560</w:t>
      </w:r>
      <w:r w:rsidRPr="006C61BE">
        <w:rPr>
          <w:rFonts w:ascii="Angsana New" w:hAnsi="Angsana New" w:hint="cs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6C61BE">
        <w:rPr>
          <w:rFonts w:ascii="Angsana New" w:hAnsi="Angsana New"/>
          <w:spacing w:val="-6"/>
          <w:sz w:val="32"/>
          <w:szCs w:val="32"/>
        </w:rPr>
        <w:t>17</w:t>
      </w:r>
      <w:r w:rsidRPr="006C61BE">
        <w:rPr>
          <w:rFonts w:ascii="Angsana New" w:hAnsi="Angsana New" w:hint="cs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6C61BE">
        <w:rPr>
          <w:rFonts w:ascii="Angsana New" w:hAnsi="Angsana New" w:hint="cs"/>
          <w:sz w:val="32"/>
          <w:szCs w:val="32"/>
          <w:cs/>
        </w:rPr>
        <w:t xml:space="preserve">คอร์ปอเรชั่น จำกัด) (“โจทก์”) ได้ฟ้องบริษัทและบริษัทย่อยกับพวกรวม </w:t>
      </w:r>
      <w:r w:rsidRPr="006C61BE">
        <w:rPr>
          <w:rFonts w:ascii="Angsana New" w:hAnsi="Angsana New"/>
          <w:sz w:val="32"/>
          <w:szCs w:val="32"/>
        </w:rPr>
        <w:t xml:space="preserve">8 </w:t>
      </w:r>
      <w:r w:rsidRPr="006C61BE">
        <w:rPr>
          <w:rFonts w:ascii="Angsana New" w:hAnsi="Angsana New" w:hint="cs"/>
          <w:sz w:val="32"/>
          <w:szCs w:val="32"/>
          <w:cs/>
        </w:rPr>
        <w:t xml:space="preserve">คน (รวมผู้ถือหุ้นรายใหม่ของบริษัท มติมิตร คอร์ปอเรชั่น จำกัด) (“จำเลย”)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6C61BE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6C61BE">
        <w:rPr>
          <w:rFonts w:ascii="Angsana New" w:hAnsi="Angsana New" w:hint="cs"/>
          <w:spacing w:val="-4"/>
          <w:sz w:val="32"/>
          <w:szCs w:val="32"/>
          <w:cs/>
        </w:rPr>
        <w:t xml:space="preserve">หุ้นของบริษัท มติมิตร คอร์ปอเรชั่น จำกัด หรือให้ใช้ราคาเป็นเงิน </w:t>
      </w:r>
      <w:r w:rsidRPr="006C61BE">
        <w:rPr>
          <w:rFonts w:ascii="Angsana New" w:hAnsi="Angsana New"/>
          <w:spacing w:val="-4"/>
          <w:sz w:val="32"/>
          <w:szCs w:val="32"/>
        </w:rPr>
        <w:t>19.10</w:t>
      </w:r>
      <w:r w:rsidRPr="006C61B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6C61BE">
        <w:rPr>
          <w:rFonts w:ascii="Angsana New" w:hAnsi="Angsana New"/>
          <w:spacing w:val="-4"/>
          <w:sz w:val="32"/>
          <w:szCs w:val="32"/>
        </w:rPr>
        <w:t>1.73</w:t>
      </w:r>
      <w:r w:rsidRPr="006C61B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6C61BE">
        <w:rPr>
          <w:rFonts w:ascii="Angsana New" w:hAnsi="Angsana New" w:hint="cs"/>
          <w:sz w:val="32"/>
          <w:szCs w:val="32"/>
          <w:cs/>
        </w:rPr>
        <w:t xml:space="preserve"> ตามลำดับให้โจทก์ </w:t>
      </w:r>
    </w:p>
    <w:p w14:paraId="44723D86" w14:textId="7E771FD8" w:rsidR="00056722" w:rsidRPr="006C61BE" w:rsidRDefault="00056722" w:rsidP="00324D74">
      <w:pPr>
        <w:tabs>
          <w:tab w:val="left" w:pos="72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C61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61BE">
        <w:rPr>
          <w:rFonts w:ascii="Angsana New" w:hAnsi="Angsana New"/>
          <w:sz w:val="32"/>
          <w:szCs w:val="32"/>
        </w:rPr>
        <w:t>26</w:t>
      </w:r>
      <w:r w:rsidRPr="006C61B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C61BE">
        <w:rPr>
          <w:rFonts w:ascii="Angsana New" w:hAnsi="Angsana New"/>
          <w:sz w:val="32"/>
          <w:szCs w:val="32"/>
        </w:rPr>
        <w:t>2561</w:t>
      </w:r>
      <w:r w:rsidRPr="006C61BE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6C61BE">
        <w:rPr>
          <w:rFonts w:ascii="Angsana New" w:hAnsi="Angsana New"/>
          <w:sz w:val="32"/>
          <w:szCs w:val="32"/>
        </w:rPr>
        <w:t>8</w:t>
      </w:r>
      <w:r w:rsidRPr="006C61BE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6C61BE">
        <w:rPr>
          <w:rFonts w:ascii="Angsana New" w:hAnsi="Angsana New"/>
          <w:sz w:val="32"/>
          <w:szCs w:val="32"/>
        </w:rPr>
        <w:t>24.19</w:t>
      </w:r>
      <w:r w:rsidRPr="006C61BE">
        <w:rPr>
          <w:rFonts w:ascii="Angsana New" w:hAnsi="Angsana New" w:hint="cs"/>
          <w:sz w:val="32"/>
          <w:szCs w:val="32"/>
          <w:cs/>
        </w:rPr>
        <w:t xml:space="preserve"> ล้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6C61BE">
        <w:rPr>
          <w:rFonts w:ascii="Angsana New" w:hAnsi="Angsana New"/>
          <w:spacing w:val="-2"/>
          <w:sz w:val="32"/>
          <w:szCs w:val="32"/>
        </w:rPr>
        <w:t>7.5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="00D84C4E"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ของเงินต้นนับแต่วันถัดจากวันฟ้อง (ฟ้องวันที่ </w:t>
      </w:r>
      <w:r w:rsidRPr="006C61BE">
        <w:rPr>
          <w:rFonts w:ascii="Angsana New" w:hAnsi="Angsana New"/>
          <w:spacing w:val="-2"/>
          <w:sz w:val="32"/>
          <w:szCs w:val="32"/>
        </w:rPr>
        <w:t>25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6C61BE">
        <w:rPr>
          <w:rFonts w:ascii="Angsana New" w:hAnsi="Angsana New" w:hint="cs"/>
          <w:sz w:val="32"/>
          <w:szCs w:val="32"/>
          <w:cs/>
        </w:rPr>
        <w:t xml:space="preserve"> </w:t>
      </w:r>
      <w:r w:rsidRPr="006C61BE">
        <w:rPr>
          <w:rFonts w:ascii="Angsana New" w:hAnsi="Angsana New"/>
          <w:sz w:val="32"/>
          <w:szCs w:val="32"/>
        </w:rPr>
        <w:t xml:space="preserve">2560) </w:t>
      </w:r>
      <w:r w:rsidRPr="006C61BE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6C61BE">
        <w:rPr>
          <w:rFonts w:ascii="Angsana New" w:hAnsi="Angsana New"/>
          <w:sz w:val="32"/>
          <w:szCs w:val="32"/>
        </w:rPr>
        <w:t xml:space="preserve">17 </w:t>
      </w:r>
      <w:r w:rsidRPr="006C61BE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6C61BE">
        <w:rPr>
          <w:rFonts w:ascii="Angsana New" w:hAnsi="Angsana New"/>
          <w:sz w:val="32"/>
          <w:szCs w:val="32"/>
        </w:rPr>
        <w:t>8</w:t>
      </w:r>
      <w:r w:rsidRPr="006C61BE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br/>
        <w:t xml:space="preserve">โดยกำหนดค่าทนายความ จำนวนเงิน </w:t>
      </w:r>
      <w:r w:rsidRPr="006C61BE">
        <w:rPr>
          <w:rFonts w:ascii="Angsana New" w:hAnsi="Angsana New"/>
          <w:spacing w:val="-2"/>
          <w:sz w:val="32"/>
          <w:szCs w:val="32"/>
        </w:rPr>
        <w:t>50,000.00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6C61BE">
        <w:rPr>
          <w:rFonts w:ascii="Angsana New" w:hAnsi="Angsana New"/>
          <w:spacing w:val="-2"/>
          <w:sz w:val="32"/>
          <w:szCs w:val="32"/>
        </w:rPr>
        <w:t>9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6C61BE">
        <w:rPr>
          <w:rFonts w:ascii="Angsana New" w:hAnsi="Angsana New"/>
          <w:spacing w:val="-2"/>
          <w:sz w:val="32"/>
          <w:szCs w:val="32"/>
        </w:rPr>
        <w:t xml:space="preserve">2561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6C61BE">
        <w:rPr>
          <w:rFonts w:ascii="Angsana New" w:hAnsi="Angsana New"/>
          <w:spacing w:val="-2"/>
          <w:sz w:val="32"/>
          <w:szCs w:val="32"/>
        </w:rPr>
        <w:t xml:space="preserve">0.45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6C61BE">
        <w:rPr>
          <w:rFonts w:ascii="Angsana New" w:hAnsi="Angsana New"/>
          <w:spacing w:val="-2"/>
          <w:sz w:val="32"/>
          <w:szCs w:val="32"/>
        </w:rPr>
        <w:t xml:space="preserve">29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6C61BE">
        <w:rPr>
          <w:rFonts w:ascii="Angsana New" w:hAnsi="Angsana New"/>
          <w:spacing w:val="-2"/>
          <w:sz w:val="32"/>
          <w:szCs w:val="32"/>
        </w:rPr>
        <w:t>2562</w:t>
      </w:r>
      <w:r w:rsidRPr="006C61BE">
        <w:rPr>
          <w:rFonts w:ascii="Angsana New" w:hAnsi="Angsana New" w:hint="cs"/>
          <w:sz w:val="32"/>
          <w:szCs w:val="32"/>
          <w:cs/>
        </w:rPr>
        <w:t xml:space="preserve"> ศาลอุทธรณ์มีพิพากษายกฟ้อง ค่าฤชาธรรมเนียมทั้งสองศาลให้เป็นพับ </w:t>
      </w:r>
    </w:p>
    <w:p w14:paraId="1512E93A" w14:textId="21900B39" w:rsidR="005C38EC" w:rsidRPr="006C61BE" w:rsidRDefault="00056722" w:rsidP="00324D74">
      <w:pPr>
        <w:tabs>
          <w:tab w:val="left" w:pos="72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C61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61BE">
        <w:rPr>
          <w:rFonts w:ascii="Angsana New" w:hAnsi="Angsana New"/>
          <w:sz w:val="32"/>
          <w:szCs w:val="32"/>
        </w:rPr>
        <w:t xml:space="preserve">22 </w:t>
      </w:r>
      <w:r w:rsidRPr="006C61B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C61BE">
        <w:rPr>
          <w:rFonts w:ascii="Angsana New" w:hAnsi="Angsana New"/>
          <w:sz w:val="32"/>
          <w:szCs w:val="32"/>
        </w:rPr>
        <w:t xml:space="preserve">2562 </w:t>
      </w:r>
      <w:r w:rsidRPr="006C61BE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 w:rsidRPr="006C61BE">
        <w:rPr>
          <w:rFonts w:ascii="Angsana New" w:hAnsi="Angsana New"/>
          <w:sz w:val="32"/>
          <w:szCs w:val="32"/>
        </w:rPr>
        <w:t xml:space="preserve">17 </w:t>
      </w:r>
      <w:r w:rsidRPr="006C61BE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 w:rsidRPr="006C61BE">
        <w:rPr>
          <w:rFonts w:ascii="Angsana New" w:hAnsi="Angsana New"/>
          <w:sz w:val="32"/>
          <w:szCs w:val="32"/>
        </w:rPr>
        <w:t xml:space="preserve">8 </w:t>
      </w:r>
      <w:r w:rsidRPr="006C61BE">
        <w:rPr>
          <w:rFonts w:ascii="Angsana New" w:hAnsi="Angsana New" w:hint="cs"/>
          <w:sz w:val="32"/>
          <w:szCs w:val="32"/>
          <w:cs/>
        </w:rPr>
        <w:br/>
        <w:t xml:space="preserve">ไปยังศาลฎีกา โดยเมื่อวันที่ </w:t>
      </w:r>
      <w:r w:rsidRPr="006C61BE">
        <w:rPr>
          <w:rFonts w:ascii="Angsana New" w:hAnsi="Angsana New"/>
          <w:sz w:val="32"/>
          <w:szCs w:val="32"/>
        </w:rPr>
        <w:t xml:space="preserve">19 </w:t>
      </w:r>
      <w:r w:rsidRPr="006C61B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C61BE">
        <w:rPr>
          <w:rFonts w:ascii="Angsana New" w:hAnsi="Angsana New"/>
          <w:sz w:val="32"/>
          <w:szCs w:val="32"/>
        </w:rPr>
        <w:t xml:space="preserve">2563 </w:t>
      </w:r>
      <w:r w:rsidRPr="006C61BE">
        <w:rPr>
          <w:rFonts w:ascii="Angsana New" w:hAnsi="Angsana New" w:hint="cs"/>
          <w:sz w:val="32"/>
          <w:szCs w:val="32"/>
          <w:cs/>
        </w:rPr>
        <w:t xml:space="preserve">ศาลฎีกาอนุญาตให้โจทก์ทั้ง </w:t>
      </w:r>
      <w:r w:rsidRPr="006C61BE">
        <w:rPr>
          <w:rFonts w:ascii="Angsana New" w:hAnsi="Angsana New"/>
          <w:sz w:val="32"/>
          <w:szCs w:val="32"/>
        </w:rPr>
        <w:t xml:space="preserve">17 </w:t>
      </w:r>
      <w:r w:rsidRPr="006C61BE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Pr="006C61BE">
        <w:rPr>
          <w:rFonts w:ascii="Angsana New" w:hAnsi="Angsana New"/>
          <w:sz w:val="32"/>
          <w:szCs w:val="32"/>
        </w:rPr>
        <w:t xml:space="preserve">8 </w:t>
      </w:r>
      <w:r w:rsidRPr="006C61BE">
        <w:rPr>
          <w:rFonts w:ascii="Angsana New" w:hAnsi="Angsana New" w:hint="cs"/>
          <w:sz w:val="32"/>
          <w:szCs w:val="32"/>
          <w:cs/>
        </w:rPr>
        <w:t xml:space="preserve">ยื่นคำแก้ฎีกา และเมื่อวันที่ </w:t>
      </w:r>
      <w:r w:rsidRPr="006C61BE">
        <w:rPr>
          <w:rFonts w:ascii="Angsana New" w:hAnsi="Angsana New"/>
          <w:sz w:val="32"/>
          <w:szCs w:val="32"/>
        </w:rPr>
        <w:t>2</w:t>
      </w:r>
      <w:r w:rsidRPr="006C61B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C61BE">
        <w:rPr>
          <w:rFonts w:ascii="Angsana New" w:hAnsi="Angsana New"/>
          <w:sz w:val="32"/>
          <w:szCs w:val="32"/>
        </w:rPr>
        <w:t>2563</w:t>
      </w:r>
      <w:r w:rsidRPr="006C61BE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บริษัทได้ยื่นคำแก้ฎีกาซึ่งบริษัทศึกษารายละเอียดกับที่ปรึกษาทาง</w:t>
      </w:r>
      <w:r w:rsidR="003D68F0" w:rsidRPr="006C61BE">
        <w:rPr>
          <w:rFonts w:ascii="Angsana New" w:hAnsi="Angsana New" w:hint="cs"/>
          <w:sz w:val="32"/>
          <w:szCs w:val="32"/>
          <w:cs/>
        </w:rPr>
        <w:t>กฎหมาย</w:t>
      </w:r>
      <w:r w:rsidRPr="006C61BE">
        <w:rPr>
          <w:rFonts w:ascii="Angsana New" w:hAnsi="Angsana New" w:hint="cs"/>
          <w:sz w:val="32"/>
          <w:szCs w:val="32"/>
          <w:cs/>
        </w:rPr>
        <w:t xml:space="preserve">และเชื่อมั่นว่า บริษัทและบริษัทย่อยและพวกได้ซื้อเครื่องจักรและหุ้นสามัญโดยถูกต้องและชำระเงินเรียบร้อยแล้ว </w:t>
      </w:r>
    </w:p>
    <w:p w14:paraId="4D3DE49E" w14:textId="2AEAD8E6" w:rsidR="00573568" w:rsidRDefault="00573568" w:rsidP="00324D74">
      <w:pPr>
        <w:tabs>
          <w:tab w:val="left" w:pos="72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ศาลได้นัดอ่านคำพิพากษาในวันที่ </w:t>
      </w:r>
      <w:r w:rsidRPr="006C61BE">
        <w:rPr>
          <w:rFonts w:ascii="Angsana New" w:hAnsi="Angsana New"/>
          <w:spacing w:val="-2"/>
          <w:sz w:val="32"/>
          <w:szCs w:val="32"/>
        </w:rPr>
        <w:t xml:space="preserve">27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6C61BE">
        <w:rPr>
          <w:rFonts w:ascii="Angsana New" w:hAnsi="Angsana New"/>
          <w:spacing w:val="-2"/>
          <w:sz w:val="32"/>
          <w:szCs w:val="32"/>
        </w:rPr>
        <w:t xml:space="preserve">2564 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>แต่เนื่องจากการแพร่ระบาดของ</w:t>
      </w:r>
      <w:r w:rsidR="00C27D8C" w:rsidRPr="006C61BE">
        <w:rPr>
          <w:rFonts w:ascii="Angsana New" w:hAnsi="Angsana New" w:hint="cs"/>
          <w:spacing w:val="-2"/>
          <w:sz w:val="32"/>
          <w:szCs w:val="32"/>
          <w:cs/>
        </w:rPr>
        <w:t>โรคติด</w:t>
      </w:r>
      <w:r w:rsidRPr="006C61BE">
        <w:rPr>
          <w:rFonts w:ascii="Angsana New" w:hAnsi="Angsana New" w:hint="cs"/>
          <w:spacing w:val="-2"/>
          <w:sz w:val="32"/>
          <w:szCs w:val="32"/>
          <w:cs/>
        </w:rPr>
        <w:t>เชื้อไวรัสโคโรนา</w:t>
      </w:r>
      <w:r w:rsidRPr="006C61BE">
        <w:rPr>
          <w:rFonts w:ascii="Angsana New" w:hAnsi="Angsana New" w:hint="cs"/>
          <w:sz w:val="32"/>
          <w:szCs w:val="32"/>
          <w:cs/>
        </w:rPr>
        <w:t xml:space="preserve"> </w:t>
      </w:r>
      <w:r w:rsidRPr="006C61BE">
        <w:rPr>
          <w:rFonts w:ascii="Angsana New" w:hAnsi="Angsana New"/>
          <w:sz w:val="32"/>
          <w:szCs w:val="32"/>
        </w:rPr>
        <w:t xml:space="preserve">2019 </w:t>
      </w:r>
      <w:r w:rsidRPr="006C61BE">
        <w:rPr>
          <w:rFonts w:ascii="Angsana New" w:hAnsi="Angsana New" w:hint="cs"/>
          <w:sz w:val="32"/>
          <w:szCs w:val="32"/>
          <w:cs/>
        </w:rPr>
        <w:t>ศาลจึงได้เลื่อนการอ่านคำพิพากษา</w:t>
      </w:r>
      <w:r w:rsidR="00D84C4E" w:rsidRPr="006C61BE">
        <w:rPr>
          <w:rFonts w:ascii="Angsana New" w:hAnsi="Angsana New" w:hint="cs"/>
          <w:sz w:val="32"/>
          <w:szCs w:val="32"/>
          <w:cs/>
        </w:rPr>
        <w:t>อ</w:t>
      </w:r>
      <w:r w:rsidRPr="006C61BE">
        <w:rPr>
          <w:rFonts w:ascii="Angsana New" w:hAnsi="Angsana New" w:hint="cs"/>
          <w:sz w:val="32"/>
          <w:szCs w:val="32"/>
          <w:cs/>
        </w:rPr>
        <w:t>อกไปเป็น</w:t>
      </w:r>
      <w:r w:rsidRPr="009F16F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F16F4" w:rsidRPr="009F16F4">
        <w:rPr>
          <w:rFonts w:ascii="Angsana New" w:hAnsi="Angsana New"/>
          <w:sz w:val="32"/>
          <w:szCs w:val="32"/>
        </w:rPr>
        <w:t xml:space="preserve">15 </w:t>
      </w:r>
      <w:r w:rsidR="009F16F4" w:rsidRPr="009F16F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F16F4" w:rsidRPr="009F16F4">
        <w:rPr>
          <w:rFonts w:ascii="Angsana New" w:hAnsi="Angsana New"/>
          <w:sz w:val="32"/>
          <w:szCs w:val="32"/>
        </w:rPr>
        <w:t>2564</w:t>
      </w:r>
    </w:p>
    <w:p w14:paraId="42339DE6" w14:textId="067C00E5" w:rsidR="00573568" w:rsidRDefault="00573568" w:rsidP="00324D74">
      <w:pPr>
        <w:tabs>
          <w:tab w:val="left" w:pos="720"/>
        </w:tabs>
        <w:spacing w:line="36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15F1B6E" w14:textId="0A0B7954" w:rsidR="00E850EB" w:rsidRPr="006C61BE" w:rsidRDefault="00324D74" w:rsidP="00324D74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850EB" w:rsidRPr="006C61BE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6C61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6C61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50EB" w:rsidRPr="006C61B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26D6130A" w:rsidR="00E850EB" w:rsidRPr="006C61BE" w:rsidRDefault="00E850EB" w:rsidP="00324D74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C61B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314EB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C61BE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C61BE">
        <w:rPr>
          <w:rFonts w:asciiTheme="majorBidi" w:hAnsiTheme="majorBidi"/>
          <w:sz w:val="32"/>
          <w:szCs w:val="32"/>
        </w:rPr>
        <w:t xml:space="preserve"> </w:t>
      </w:r>
      <w:r w:rsidRPr="006C61BE">
        <w:rPr>
          <w:rFonts w:asciiTheme="majorBidi" w:hAnsiTheme="majorBidi" w:cstheme="majorBidi"/>
          <w:sz w:val="32"/>
          <w:szCs w:val="32"/>
        </w:rPr>
        <w:t>2563</w:t>
      </w:r>
      <w:r w:rsidRPr="006C61BE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เพื่อให้สอดคล้องกับการจัดประเภทรายการบัญชีในปีปัจจุบัน โดยไม่มีผลกระทบต่อกำไร (ขาดทุน) หรือส่วนของผู้ถือหุ้นตามที่ได้รายงานไว้</w:t>
      </w:r>
      <w:r w:rsidRPr="006C61BE">
        <w:rPr>
          <w:rFonts w:asciiTheme="majorBidi" w:hAnsiTheme="majorBidi"/>
          <w:sz w:val="32"/>
          <w:szCs w:val="32"/>
          <w:cs/>
        </w:rPr>
        <w:t xml:space="preserve"> </w:t>
      </w:r>
      <w:r w:rsidRPr="006C61B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851"/>
        <w:gridCol w:w="113"/>
        <w:gridCol w:w="76"/>
        <w:gridCol w:w="1020"/>
        <w:gridCol w:w="76"/>
        <w:gridCol w:w="964"/>
        <w:gridCol w:w="76"/>
        <w:gridCol w:w="964"/>
        <w:gridCol w:w="76"/>
        <w:gridCol w:w="1020"/>
        <w:gridCol w:w="76"/>
        <w:gridCol w:w="964"/>
      </w:tblGrid>
      <w:tr w:rsidR="008A0469" w:rsidRPr="008B6180" w14:paraId="1CF15F1F" w14:textId="77777777" w:rsidTr="002116C6">
        <w:tc>
          <w:tcPr>
            <w:tcW w:w="2551" w:type="dxa"/>
          </w:tcPr>
          <w:p w14:paraId="32FA8793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6" w:type="dxa"/>
            <w:gridSpan w:val="12"/>
            <w:tcBorders>
              <w:left w:val="nil"/>
              <w:bottom w:val="single" w:sz="6" w:space="0" w:color="auto"/>
              <w:right w:val="nil"/>
            </w:tcBorders>
          </w:tcPr>
          <w:p w14:paraId="3AA311DF" w14:textId="7A31BE9A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A0469" w:rsidRPr="008B6180" w14:paraId="240C9F8E" w14:textId="77777777" w:rsidTr="002116C6">
        <w:tc>
          <w:tcPr>
            <w:tcW w:w="2551" w:type="dxa"/>
          </w:tcPr>
          <w:p w14:paraId="40E513B5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AC3102" w14:textId="616A136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03E0F2AC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ECB5E" w14:textId="543E8EE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0469" w:rsidRPr="008B6180" w14:paraId="24F1C921" w14:textId="78C02860" w:rsidTr="002116C6">
        <w:tc>
          <w:tcPr>
            <w:tcW w:w="2551" w:type="dxa"/>
          </w:tcPr>
          <w:p w14:paraId="7F091E71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E1C84B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3FCDA6CF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852A91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BECE93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2D07A556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961B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B156AF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1A575F5A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F16274E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FAF67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560C0C71" w14:textId="1058DD89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966AE76" w14:textId="79308931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77F73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4BF31B7C" w14:textId="38213ED6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59731D0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46C55" w14:textId="77777777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7ED9EFCB" w14:textId="036CFBDC" w:rsidR="002116C6" w:rsidRPr="008B6180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8A0469" w:rsidRPr="008B6180" w14:paraId="02FF5E7D" w14:textId="09D147F2" w:rsidTr="009F16F4">
        <w:tc>
          <w:tcPr>
            <w:tcW w:w="2551" w:type="dxa"/>
            <w:hideMark/>
          </w:tcPr>
          <w:p w14:paraId="6ABDAAC3" w14:textId="77777777" w:rsidR="002116C6" w:rsidRPr="008B6180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4" w:type="dxa"/>
            <w:gridSpan w:val="2"/>
          </w:tcPr>
          <w:p w14:paraId="094CE863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7BE6DE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54C8BC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1A5B853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2D9D34CD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A0350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CBC6590" w14:textId="6FEEBD1D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935BD8" w14:textId="27463DC5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2BFB37F" w14:textId="133F9712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E29DC4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CC1B281" w14:textId="245EDA1F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0469" w:rsidRPr="008B6180" w14:paraId="1BD10AB5" w14:textId="6DE9E36A" w:rsidTr="002116C6">
        <w:tc>
          <w:tcPr>
            <w:tcW w:w="2551" w:type="dxa"/>
            <w:hideMark/>
          </w:tcPr>
          <w:p w14:paraId="19D895DD" w14:textId="77777777" w:rsidR="002116C6" w:rsidRPr="008B6180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64" w:type="dxa"/>
            <w:gridSpan w:val="2"/>
          </w:tcPr>
          <w:p w14:paraId="24F9F876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4BD81B0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52506F8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8891D41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F341330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1222F9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4642175F" w14:textId="2ABDDE9E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DE6A1DF" w14:textId="72912B96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4FAEFB48" w14:textId="753719D3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301147F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40C65092" w14:textId="41CB657C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F16F4" w:rsidRPr="008B6180" w14:paraId="7DC5083C" w14:textId="77777777" w:rsidTr="009F16F4">
        <w:tc>
          <w:tcPr>
            <w:tcW w:w="2551" w:type="dxa"/>
          </w:tcPr>
          <w:p w14:paraId="7CEA169C" w14:textId="77777777" w:rsidR="009F16F4" w:rsidRPr="008B6180" w:rsidRDefault="009F16F4" w:rsidP="00AF5F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gridSpan w:val="2"/>
          </w:tcPr>
          <w:p w14:paraId="3B72501D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312,261</w:t>
            </w:r>
          </w:p>
        </w:tc>
        <w:tc>
          <w:tcPr>
            <w:tcW w:w="76" w:type="dxa"/>
          </w:tcPr>
          <w:p w14:paraId="2B7842AD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FA2AE08" w14:textId="77777777" w:rsidR="009F16F4" w:rsidRPr="008B6180" w:rsidRDefault="009F16F4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(8,785)</w:t>
            </w:r>
          </w:p>
        </w:tc>
        <w:tc>
          <w:tcPr>
            <w:tcW w:w="76" w:type="dxa"/>
          </w:tcPr>
          <w:p w14:paraId="5EFB31CF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B2C849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303,476</w:t>
            </w:r>
          </w:p>
        </w:tc>
        <w:tc>
          <w:tcPr>
            <w:tcW w:w="76" w:type="dxa"/>
          </w:tcPr>
          <w:p w14:paraId="16BA7C8D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B48F382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B2843E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387F2F9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18119FD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0CEEF73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16F4" w:rsidRPr="008B6180" w14:paraId="691612CC" w14:textId="77777777" w:rsidTr="009F16F4">
        <w:tc>
          <w:tcPr>
            <w:tcW w:w="2551" w:type="dxa"/>
          </w:tcPr>
          <w:p w14:paraId="0AD9D080" w14:textId="77777777" w:rsidR="009F16F4" w:rsidRPr="008B6180" w:rsidRDefault="009F16F4" w:rsidP="00AF5F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gridSpan w:val="2"/>
          </w:tcPr>
          <w:p w14:paraId="612064C9" w14:textId="77777777" w:rsidR="009F16F4" w:rsidRPr="008B6180" w:rsidRDefault="009F16F4" w:rsidP="00DC03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C76C41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90CF68" w14:textId="77777777" w:rsidR="009F16F4" w:rsidRPr="008B6180" w:rsidRDefault="009F16F4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8,785</w:t>
            </w:r>
          </w:p>
        </w:tc>
        <w:tc>
          <w:tcPr>
            <w:tcW w:w="76" w:type="dxa"/>
          </w:tcPr>
          <w:p w14:paraId="7971A1CB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758E0DC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8,785</w:t>
            </w:r>
          </w:p>
        </w:tc>
        <w:tc>
          <w:tcPr>
            <w:tcW w:w="76" w:type="dxa"/>
          </w:tcPr>
          <w:p w14:paraId="47B711FE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53A0E58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F453457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CF5B670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64AF71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AB6A34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16F4" w:rsidRPr="008B6180" w14:paraId="59546009" w14:textId="77777777" w:rsidTr="009F16F4">
        <w:tc>
          <w:tcPr>
            <w:tcW w:w="2551" w:type="dxa"/>
          </w:tcPr>
          <w:p w14:paraId="0EDC0802" w14:textId="77777777" w:rsidR="009F16F4" w:rsidRPr="008B6180" w:rsidRDefault="009F16F4" w:rsidP="00AF5F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4" w:type="dxa"/>
            <w:gridSpan w:val="2"/>
          </w:tcPr>
          <w:p w14:paraId="2A2BFDC9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410,152</w:t>
            </w:r>
          </w:p>
        </w:tc>
        <w:tc>
          <w:tcPr>
            <w:tcW w:w="76" w:type="dxa"/>
          </w:tcPr>
          <w:p w14:paraId="74B3BF50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EBF6237" w14:textId="77777777" w:rsidR="009F16F4" w:rsidRPr="008B6180" w:rsidRDefault="009F16F4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26,804</w:t>
            </w:r>
          </w:p>
        </w:tc>
        <w:tc>
          <w:tcPr>
            <w:tcW w:w="76" w:type="dxa"/>
          </w:tcPr>
          <w:p w14:paraId="7F279F15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E0EF74B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436,956</w:t>
            </w:r>
          </w:p>
        </w:tc>
        <w:tc>
          <w:tcPr>
            <w:tcW w:w="76" w:type="dxa"/>
          </w:tcPr>
          <w:p w14:paraId="0F31CC18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6F7204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75A6E5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69075CF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045F23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5C2B2DB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16F4" w:rsidRPr="008B6180" w14:paraId="44C7A320" w14:textId="77777777" w:rsidTr="009F16F4">
        <w:tc>
          <w:tcPr>
            <w:tcW w:w="2551" w:type="dxa"/>
          </w:tcPr>
          <w:p w14:paraId="14F5295D" w14:textId="77777777" w:rsidR="009F16F4" w:rsidRPr="008B6180" w:rsidRDefault="009F16F4" w:rsidP="00AF5FB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64" w:type="dxa"/>
            <w:gridSpan w:val="2"/>
          </w:tcPr>
          <w:p w14:paraId="1C40A470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447,517</w:t>
            </w:r>
          </w:p>
        </w:tc>
        <w:tc>
          <w:tcPr>
            <w:tcW w:w="76" w:type="dxa"/>
          </w:tcPr>
          <w:p w14:paraId="76F11362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981875F" w14:textId="77777777" w:rsidR="009F16F4" w:rsidRPr="008B6180" w:rsidRDefault="009F16F4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(26,804)</w:t>
            </w:r>
          </w:p>
        </w:tc>
        <w:tc>
          <w:tcPr>
            <w:tcW w:w="76" w:type="dxa"/>
          </w:tcPr>
          <w:p w14:paraId="1933093A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5F5B502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420,713</w:t>
            </w:r>
          </w:p>
        </w:tc>
        <w:tc>
          <w:tcPr>
            <w:tcW w:w="76" w:type="dxa"/>
          </w:tcPr>
          <w:p w14:paraId="4E2DFDBE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56C5111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6EDA5C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2BBC574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92B84C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FB52E8C" w14:textId="77777777" w:rsidR="009F16F4" w:rsidRPr="008B6180" w:rsidRDefault="009F16F4" w:rsidP="009F16F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4D74" w:rsidRPr="008B6180" w14:paraId="30E82D9D" w14:textId="77777777" w:rsidTr="00EF26EB">
        <w:tc>
          <w:tcPr>
            <w:tcW w:w="2551" w:type="dxa"/>
          </w:tcPr>
          <w:p w14:paraId="0826DC5F" w14:textId="77777777" w:rsidR="00324D74" w:rsidRPr="008B6180" w:rsidRDefault="00324D74" w:rsidP="00EF26E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6" w:type="dxa"/>
            <w:gridSpan w:val="12"/>
            <w:tcBorders>
              <w:left w:val="nil"/>
              <w:bottom w:val="single" w:sz="6" w:space="0" w:color="auto"/>
              <w:right w:val="nil"/>
            </w:tcBorders>
          </w:tcPr>
          <w:p w14:paraId="55E0ECC5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24D74" w:rsidRPr="008B6180" w14:paraId="5A1F368D" w14:textId="77777777" w:rsidTr="00EF26EB">
        <w:tc>
          <w:tcPr>
            <w:tcW w:w="2551" w:type="dxa"/>
          </w:tcPr>
          <w:p w14:paraId="562AB707" w14:textId="77777777" w:rsidR="00324D74" w:rsidRPr="008B6180" w:rsidRDefault="00324D74" w:rsidP="00EF26E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BC5CF6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384725E8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85F546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D74" w:rsidRPr="008B6180" w14:paraId="6E9BA89D" w14:textId="77777777" w:rsidTr="00EF26EB">
        <w:tc>
          <w:tcPr>
            <w:tcW w:w="2551" w:type="dxa"/>
          </w:tcPr>
          <w:p w14:paraId="7A7C9AEF" w14:textId="77777777" w:rsidR="00324D74" w:rsidRPr="008B6180" w:rsidRDefault="00324D74" w:rsidP="00EF26E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50A941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4679E1C7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D76DDA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9E26DF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714641AE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2960A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52D1C8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1A469876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153A031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5298E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3287F771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52C6F23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B05753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6C12DB2C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A6F26E3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33AEB5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2AC1F9DF" w14:textId="77777777" w:rsidR="00324D74" w:rsidRPr="008B6180" w:rsidRDefault="00324D74" w:rsidP="00EF26EB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8A0469" w:rsidRPr="008B6180" w14:paraId="147E94EA" w14:textId="77777777" w:rsidTr="002116C6">
        <w:tc>
          <w:tcPr>
            <w:tcW w:w="2551" w:type="dxa"/>
          </w:tcPr>
          <w:p w14:paraId="30C2D9B4" w14:textId="2B41071A" w:rsidR="002116C6" w:rsidRPr="008B6180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4" w:type="dxa"/>
            <w:gridSpan w:val="2"/>
          </w:tcPr>
          <w:p w14:paraId="3E26A1DC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C5C19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06097E" w14:textId="77777777" w:rsidR="002116C6" w:rsidRPr="008B6180" w:rsidRDefault="002116C6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A6FB85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0BE180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D6D095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30C98E1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51C4C9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CF70CB7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F9D14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29BE84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0469" w:rsidRPr="008B6180" w14:paraId="56B0B6D7" w14:textId="77777777" w:rsidTr="002116C6">
        <w:tc>
          <w:tcPr>
            <w:tcW w:w="3402" w:type="dxa"/>
            <w:gridSpan w:val="2"/>
          </w:tcPr>
          <w:p w14:paraId="2F7755BF" w14:textId="594B57E0" w:rsidR="002116C6" w:rsidRPr="008B6180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6C61BE"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</w:t>
            </w:r>
            <w:r w:rsidR="006C61BE"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ิถุนายน</w:t>
            </w: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10213FA1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6692C2A7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425F3B" w14:textId="77777777" w:rsidR="002116C6" w:rsidRPr="008B6180" w:rsidRDefault="002116C6" w:rsidP="007B6AE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84C16C0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A11A60E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21C4CE9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42BF8114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7C7AE9D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282886A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4B81A01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5CA8DDA" w14:textId="77777777" w:rsidR="002116C6" w:rsidRPr="008B6180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2482D" w:rsidRPr="008B6180" w14:paraId="5FC38C7E" w14:textId="77777777" w:rsidTr="002116C6">
        <w:tc>
          <w:tcPr>
            <w:tcW w:w="2551" w:type="dxa"/>
          </w:tcPr>
          <w:p w14:paraId="60DBEC52" w14:textId="475D34AE" w:rsidR="0072482D" w:rsidRPr="008B6180" w:rsidRDefault="0072482D" w:rsidP="0072482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  <w:gridSpan w:val="2"/>
          </w:tcPr>
          <w:p w14:paraId="7005DE6D" w14:textId="4118A47F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10,242</w:t>
            </w:r>
          </w:p>
        </w:tc>
        <w:tc>
          <w:tcPr>
            <w:tcW w:w="76" w:type="dxa"/>
          </w:tcPr>
          <w:p w14:paraId="2C32F73B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43612F" w14:textId="7B696817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(875)</w:t>
            </w:r>
          </w:p>
        </w:tc>
        <w:tc>
          <w:tcPr>
            <w:tcW w:w="76" w:type="dxa"/>
          </w:tcPr>
          <w:p w14:paraId="45F41E3E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1390604" w14:textId="414AA475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9,367</w:t>
            </w:r>
          </w:p>
        </w:tc>
        <w:tc>
          <w:tcPr>
            <w:tcW w:w="76" w:type="dxa"/>
          </w:tcPr>
          <w:p w14:paraId="43A8AAF5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8B35B3C" w14:textId="3A560A3B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7,772</w:t>
            </w:r>
          </w:p>
        </w:tc>
        <w:tc>
          <w:tcPr>
            <w:tcW w:w="76" w:type="dxa"/>
          </w:tcPr>
          <w:p w14:paraId="53BFEBA8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4C0643A" w14:textId="48A4793A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(875)</w:t>
            </w:r>
          </w:p>
        </w:tc>
        <w:tc>
          <w:tcPr>
            <w:tcW w:w="76" w:type="dxa"/>
          </w:tcPr>
          <w:p w14:paraId="63D1B087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E6E125E" w14:textId="42947C7B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6,897</w:t>
            </w:r>
          </w:p>
        </w:tc>
      </w:tr>
      <w:tr w:rsidR="0072482D" w:rsidRPr="008B6180" w14:paraId="0EBCBCCD" w14:textId="77777777" w:rsidTr="002116C6">
        <w:tc>
          <w:tcPr>
            <w:tcW w:w="2551" w:type="dxa"/>
          </w:tcPr>
          <w:p w14:paraId="62CD091C" w14:textId="7497288F" w:rsidR="0072482D" w:rsidRPr="008B6180" w:rsidRDefault="0072482D" w:rsidP="0072482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  <w:gridSpan w:val="2"/>
          </w:tcPr>
          <w:p w14:paraId="6EE35C8C" w14:textId="29A4999F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42,811</w:t>
            </w:r>
          </w:p>
        </w:tc>
        <w:tc>
          <w:tcPr>
            <w:tcW w:w="76" w:type="dxa"/>
          </w:tcPr>
          <w:p w14:paraId="23625DD9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B71265" w14:textId="15CB25E1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76" w:type="dxa"/>
          </w:tcPr>
          <w:p w14:paraId="7D4967E2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2335FA" w14:textId="3EBD531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43,686</w:t>
            </w:r>
          </w:p>
        </w:tc>
        <w:tc>
          <w:tcPr>
            <w:tcW w:w="76" w:type="dxa"/>
          </w:tcPr>
          <w:p w14:paraId="55DA6873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E5D932" w14:textId="57AED50B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25,647</w:t>
            </w:r>
          </w:p>
        </w:tc>
        <w:tc>
          <w:tcPr>
            <w:tcW w:w="76" w:type="dxa"/>
          </w:tcPr>
          <w:p w14:paraId="2ACA2FB4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994CC62" w14:textId="474D87FC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76" w:type="dxa"/>
          </w:tcPr>
          <w:p w14:paraId="4C7183B9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9D72BEC" w14:textId="70203D9A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26,522</w:t>
            </w:r>
          </w:p>
        </w:tc>
      </w:tr>
      <w:tr w:rsidR="0072482D" w:rsidRPr="008B6180" w14:paraId="28404EB3" w14:textId="77777777" w:rsidTr="006C61BE">
        <w:tc>
          <w:tcPr>
            <w:tcW w:w="3402" w:type="dxa"/>
            <w:gridSpan w:val="2"/>
          </w:tcPr>
          <w:p w14:paraId="2DC88A30" w14:textId="3042F3C7" w:rsidR="0072482D" w:rsidRPr="008B6180" w:rsidRDefault="0072482D" w:rsidP="0072482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8B61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8B6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016A18C0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4431E6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93B2E94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76C9E4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E2C1FD8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DCE9096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8DB2A4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0B29D9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A5155BA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52AFFE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365AA6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482D" w:rsidRPr="008B6180" w14:paraId="7A000C76" w14:textId="77777777" w:rsidTr="002116C6">
        <w:tc>
          <w:tcPr>
            <w:tcW w:w="2551" w:type="dxa"/>
          </w:tcPr>
          <w:p w14:paraId="277D4363" w14:textId="706C454D" w:rsidR="0072482D" w:rsidRPr="008B6180" w:rsidRDefault="0072482D" w:rsidP="0072482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  <w:gridSpan w:val="2"/>
          </w:tcPr>
          <w:p w14:paraId="0B8F0203" w14:textId="17A404BF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22,788</w:t>
            </w:r>
          </w:p>
        </w:tc>
        <w:tc>
          <w:tcPr>
            <w:tcW w:w="76" w:type="dxa"/>
          </w:tcPr>
          <w:p w14:paraId="084CE6CA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93E819E" w14:textId="2D78F564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(2,739)</w:t>
            </w:r>
          </w:p>
        </w:tc>
        <w:tc>
          <w:tcPr>
            <w:tcW w:w="76" w:type="dxa"/>
          </w:tcPr>
          <w:p w14:paraId="3DFF40A6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5FE744" w14:textId="15DB332C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20,049</w:t>
            </w:r>
          </w:p>
        </w:tc>
        <w:tc>
          <w:tcPr>
            <w:tcW w:w="76" w:type="dxa"/>
          </w:tcPr>
          <w:p w14:paraId="6E37CFB3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E28087A" w14:textId="1B9BECA1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6180">
              <w:rPr>
                <w:rFonts w:asciiTheme="majorBidi" w:hAnsiTheme="majorBidi"/>
                <w:sz w:val="24"/>
                <w:szCs w:val="24"/>
                <w:cs/>
              </w:rPr>
              <w:t>748</w:t>
            </w:r>
          </w:p>
        </w:tc>
        <w:tc>
          <w:tcPr>
            <w:tcW w:w="76" w:type="dxa"/>
          </w:tcPr>
          <w:p w14:paraId="10DA134E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92348DE" w14:textId="5678F9CE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(2,739)</w:t>
            </w:r>
          </w:p>
        </w:tc>
        <w:tc>
          <w:tcPr>
            <w:tcW w:w="76" w:type="dxa"/>
          </w:tcPr>
          <w:p w14:paraId="79AF2298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ECF1907" w14:textId="5A3EB930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15,009</w:t>
            </w:r>
          </w:p>
        </w:tc>
      </w:tr>
      <w:tr w:rsidR="0072482D" w:rsidRPr="008B6180" w14:paraId="0CF9DE7C" w14:textId="77777777" w:rsidTr="002116C6">
        <w:tc>
          <w:tcPr>
            <w:tcW w:w="2551" w:type="dxa"/>
          </w:tcPr>
          <w:p w14:paraId="5D8AD416" w14:textId="04AB86B9" w:rsidR="0072482D" w:rsidRPr="008B6180" w:rsidRDefault="0072482D" w:rsidP="0072482D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  <w:gridSpan w:val="2"/>
          </w:tcPr>
          <w:p w14:paraId="31F74302" w14:textId="7F5F1922" w:rsidR="0072482D" w:rsidRPr="008B6180" w:rsidRDefault="0072482D" w:rsidP="007248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76,231</w:t>
            </w:r>
          </w:p>
        </w:tc>
        <w:tc>
          <w:tcPr>
            <w:tcW w:w="76" w:type="dxa"/>
          </w:tcPr>
          <w:p w14:paraId="75D27698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61CA160" w14:textId="146AD034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76" w:type="dxa"/>
          </w:tcPr>
          <w:p w14:paraId="3367B8F7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D2FB472" w14:textId="637942C2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78,970</w:t>
            </w:r>
          </w:p>
        </w:tc>
        <w:tc>
          <w:tcPr>
            <w:tcW w:w="76" w:type="dxa"/>
          </w:tcPr>
          <w:p w14:paraId="1A2A55A7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24B225" w14:textId="6268BF82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52,781</w:t>
            </w:r>
          </w:p>
        </w:tc>
        <w:tc>
          <w:tcPr>
            <w:tcW w:w="76" w:type="dxa"/>
          </w:tcPr>
          <w:p w14:paraId="4BD32469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E28AA5B" w14:textId="5F595711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76" w:type="dxa"/>
          </w:tcPr>
          <w:p w14:paraId="791C5992" w14:textId="77777777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FA52143" w14:textId="0894668E" w:rsidR="0072482D" w:rsidRPr="008B6180" w:rsidRDefault="0072482D" w:rsidP="0072482D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</w:rPr>
              <w:t>55,520</w:t>
            </w:r>
          </w:p>
        </w:tc>
      </w:tr>
    </w:tbl>
    <w:p w14:paraId="4DCC02C1" w14:textId="171D3A53" w:rsidR="00E0698D" w:rsidRPr="008A0469" w:rsidRDefault="00E0698D" w:rsidP="0014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6928C3E" w14:textId="18881E39" w:rsidR="00A10C20" w:rsidRPr="006C61BE" w:rsidRDefault="00324D74" w:rsidP="005C3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10C20" w:rsidRPr="006C61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6C61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6C61B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6C61BE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6C61BE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4057F698" w:rsidR="00A10C20" w:rsidRPr="006C61BE" w:rsidRDefault="00A10C20" w:rsidP="005C38EC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61BE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6C61BE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6C61BE">
        <w:rPr>
          <w:rFonts w:asciiTheme="majorBidi" w:hAnsiTheme="majorBidi" w:cstheme="majorBidi"/>
          <w:sz w:val="32"/>
          <w:szCs w:val="32"/>
        </w:rPr>
        <w:br/>
      </w:r>
      <w:r w:rsidR="00562587">
        <w:rPr>
          <w:rFonts w:asciiTheme="majorBidi" w:hAnsiTheme="majorBidi" w:cstheme="majorBidi"/>
          <w:sz w:val="32"/>
          <w:szCs w:val="32"/>
        </w:rPr>
        <w:t>13</w:t>
      </w:r>
      <w:r w:rsidR="009B1A52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9B1A5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9B1A52" w:rsidRPr="000D623A">
        <w:rPr>
          <w:rFonts w:asciiTheme="majorBidi" w:hAnsiTheme="majorBidi" w:cstheme="majorBidi"/>
          <w:sz w:val="32"/>
          <w:szCs w:val="32"/>
        </w:rPr>
        <w:t>2564</w:t>
      </w:r>
    </w:p>
    <w:sectPr w:rsidR="00A10C20" w:rsidRPr="006C61BE" w:rsidSect="00890957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4" w:right="851" w:bottom="1418" w:left="1814" w:header="850" w:footer="720" w:gutter="0"/>
      <w:pgNumType w:fmt="numberInDash"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9EFB" w14:textId="77777777" w:rsidR="00EF26EB" w:rsidRDefault="00EF26EB">
      <w:r>
        <w:separator/>
      </w:r>
    </w:p>
  </w:endnote>
  <w:endnote w:type="continuationSeparator" w:id="0">
    <w:p w14:paraId="5909C5D2" w14:textId="77777777" w:rsidR="00EF26EB" w:rsidRDefault="00EF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F9DF" w14:textId="77777777" w:rsidR="00EF26EB" w:rsidRPr="006342B8" w:rsidRDefault="00EF26E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EF26EB" w:rsidRDefault="00EF26EB"/>
  <w:p w14:paraId="19E0E193" w14:textId="77777777" w:rsidR="00EF26EB" w:rsidRDefault="00EF26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B10D" w14:textId="77777777" w:rsidR="00EF26EB" w:rsidRDefault="00EF26E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3B343" w14:textId="77777777" w:rsidR="00EF26EB" w:rsidRDefault="00EF26EB">
      <w:r>
        <w:separator/>
      </w:r>
    </w:p>
  </w:footnote>
  <w:footnote w:type="continuationSeparator" w:id="0">
    <w:p w14:paraId="40B296E1" w14:textId="77777777" w:rsidR="00EF26EB" w:rsidRDefault="00EF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EF26EB" w:rsidRDefault="00EF26E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EF26EB" w:rsidRPr="0020624A" w:rsidRDefault="00EF26E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EF26EB" w:rsidRDefault="00EF26E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EF26EB" w:rsidRPr="00126CCB" w:rsidRDefault="00910B4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EF26EB" w:rsidRDefault="00EF26E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EF26EB" w:rsidRPr="0020624A" w:rsidRDefault="00EF26E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06DA9800" w:rsidR="00EF26EB" w:rsidRPr="00005122" w:rsidRDefault="00EF26EB" w:rsidP="00890957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686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727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707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4F0A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649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1E7"/>
    <w:rsid w:val="0011739A"/>
    <w:rsid w:val="001177A5"/>
    <w:rsid w:val="00120373"/>
    <w:rsid w:val="00120C4B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C46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0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0AD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708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372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656"/>
    <w:rsid w:val="00205868"/>
    <w:rsid w:val="00205A3B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929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6C97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6DFA"/>
    <w:rsid w:val="00267212"/>
    <w:rsid w:val="00267464"/>
    <w:rsid w:val="002676C0"/>
    <w:rsid w:val="00270269"/>
    <w:rsid w:val="002709A1"/>
    <w:rsid w:val="00271D77"/>
    <w:rsid w:val="002723D7"/>
    <w:rsid w:val="00272819"/>
    <w:rsid w:val="00272F56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2C62"/>
    <w:rsid w:val="0028327E"/>
    <w:rsid w:val="00283D2E"/>
    <w:rsid w:val="002845DA"/>
    <w:rsid w:val="00284BDF"/>
    <w:rsid w:val="00284FEF"/>
    <w:rsid w:val="00285684"/>
    <w:rsid w:val="0028575C"/>
    <w:rsid w:val="00286632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F43"/>
    <w:rsid w:val="00295354"/>
    <w:rsid w:val="00295621"/>
    <w:rsid w:val="00295657"/>
    <w:rsid w:val="00296608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8BB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1E16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3B87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4A2"/>
    <w:rsid w:val="00323D53"/>
    <w:rsid w:val="003240B8"/>
    <w:rsid w:val="0032461F"/>
    <w:rsid w:val="00324A73"/>
    <w:rsid w:val="00324D74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6C3C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2896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7BF"/>
    <w:rsid w:val="00392EDB"/>
    <w:rsid w:val="00393080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3E4A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63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4D6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6EA9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397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0E2"/>
    <w:rsid w:val="0043034C"/>
    <w:rsid w:val="0043056C"/>
    <w:rsid w:val="004306FC"/>
    <w:rsid w:val="00430DA9"/>
    <w:rsid w:val="00431588"/>
    <w:rsid w:val="00431625"/>
    <w:rsid w:val="00431976"/>
    <w:rsid w:val="0043203E"/>
    <w:rsid w:val="0043342D"/>
    <w:rsid w:val="004334C2"/>
    <w:rsid w:val="00433796"/>
    <w:rsid w:val="00433A47"/>
    <w:rsid w:val="004343F3"/>
    <w:rsid w:val="00434B80"/>
    <w:rsid w:val="00434E06"/>
    <w:rsid w:val="00434E91"/>
    <w:rsid w:val="00435850"/>
    <w:rsid w:val="004368D1"/>
    <w:rsid w:val="00436AC3"/>
    <w:rsid w:val="00436CC6"/>
    <w:rsid w:val="00436DC1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15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9D6"/>
    <w:rsid w:val="00486A7A"/>
    <w:rsid w:val="0048734B"/>
    <w:rsid w:val="004873AB"/>
    <w:rsid w:val="00487A93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42A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17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4F0F"/>
    <w:rsid w:val="004D4F54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216E"/>
    <w:rsid w:val="004F4077"/>
    <w:rsid w:val="004F4B44"/>
    <w:rsid w:val="004F5057"/>
    <w:rsid w:val="004F538E"/>
    <w:rsid w:val="004F54E5"/>
    <w:rsid w:val="004F554C"/>
    <w:rsid w:val="004F5980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3EF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2C01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FDD"/>
    <w:rsid w:val="00543264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36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7711"/>
    <w:rsid w:val="00560132"/>
    <w:rsid w:val="0056026E"/>
    <w:rsid w:val="005602C9"/>
    <w:rsid w:val="00561237"/>
    <w:rsid w:val="00561718"/>
    <w:rsid w:val="00562587"/>
    <w:rsid w:val="00562C8C"/>
    <w:rsid w:val="005631EB"/>
    <w:rsid w:val="0056469C"/>
    <w:rsid w:val="005653DE"/>
    <w:rsid w:val="00565496"/>
    <w:rsid w:val="00565AC7"/>
    <w:rsid w:val="00565FBE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7E"/>
    <w:rsid w:val="00582DC8"/>
    <w:rsid w:val="0058314A"/>
    <w:rsid w:val="00583612"/>
    <w:rsid w:val="005839C1"/>
    <w:rsid w:val="00584237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1BC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47BA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0C2"/>
    <w:rsid w:val="005E4C30"/>
    <w:rsid w:val="005E5732"/>
    <w:rsid w:val="005E5911"/>
    <w:rsid w:val="005E5C71"/>
    <w:rsid w:val="005E75A5"/>
    <w:rsid w:val="005E77B8"/>
    <w:rsid w:val="005F08F1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68A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0B83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EDD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7FD"/>
    <w:rsid w:val="00627E25"/>
    <w:rsid w:val="006303A5"/>
    <w:rsid w:val="006314EB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1E64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40A6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572"/>
    <w:rsid w:val="00692EDC"/>
    <w:rsid w:val="00693068"/>
    <w:rsid w:val="00693A87"/>
    <w:rsid w:val="00693F75"/>
    <w:rsid w:val="00694050"/>
    <w:rsid w:val="00694066"/>
    <w:rsid w:val="006940F4"/>
    <w:rsid w:val="00694164"/>
    <w:rsid w:val="0069474C"/>
    <w:rsid w:val="0069523F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A7D05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822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1BE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586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186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062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1E63"/>
    <w:rsid w:val="0072343C"/>
    <w:rsid w:val="0072367E"/>
    <w:rsid w:val="00723AA1"/>
    <w:rsid w:val="0072482D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0B6"/>
    <w:rsid w:val="00747ECB"/>
    <w:rsid w:val="007502D9"/>
    <w:rsid w:val="00750432"/>
    <w:rsid w:val="00750462"/>
    <w:rsid w:val="00750550"/>
    <w:rsid w:val="007511F9"/>
    <w:rsid w:val="0075138B"/>
    <w:rsid w:val="00751B89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682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9FC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AE0"/>
    <w:rsid w:val="007B6D65"/>
    <w:rsid w:val="007B7788"/>
    <w:rsid w:val="007B783F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6B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A19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3FE7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93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4C0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957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469"/>
    <w:rsid w:val="008A1624"/>
    <w:rsid w:val="008A2158"/>
    <w:rsid w:val="008A215A"/>
    <w:rsid w:val="008A2541"/>
    <w:rsid w:val="008A2C08"/>
    <w:rsid w:val="008A3BD1"/>
    <w:rsid w:val="008A3CAF"/>
    <w:rsid w:val="008A3D16"/>
    <w:rsid w:val="008A3F08"/>
    <w:rsid w:val="008A3F3F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180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B4C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21A"/>
    <w:rsid w:val="009205C5"/>
    <w:rsid w:val="009221C8"/>
    <w:rsid w:val="00922831"/>
    <w:rsid w:val="00922954"/>
    <w:rsid w:val="009248E4"/>
    <w:rsid w:val="0092499C"/>
    <w:rsid w:val="009250C3"/>
    <w:rsid w:val="00925D86"/>
    <w:rsid w:val="009265B3"/>
    <w:rsid w:val="0092750D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078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0F2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7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15"/>
    <w:rsid w:val="00984E9A"/>
    <w:rsid w:val="009851A5"/>
    <w:rsid w:val="009855E6"/>
    <w:rsid w:val="009859FA"/>
    <w:rsid w:val="009859FD"/>
    <w:rsid w:val="00985B58"/>
    <w:rsid w:val="00985DB3"/>
    <w:rsid w:val="00986DF3"/>
    <w:rsid w:val="00986EE4"/>
    <w:rsid w:val="00987465"/>
    <w:rsid w:val="0098746F"/>
    <w:rsid w:val="00987D94"/>
    <w:rsid w:val="009905CC"/>
    <w:rsid w:val="00990AB1"/>
    <w:rsid w:val="00991A15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2EB"/>
    <w:rsid w:val="009A7584"/>
    <w:rsid w:val="009B020F"/>
    <w:rsid w:val="009B0471"/>
    <w:rsid w:val="009B07AD"/>
    <w:rsid w:val="009B1A52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0FF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63C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6F4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17D51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50F"/>
    <w:rsid w:val="00A327BA"/>
    <w:rsid w:val="00A328C1"/>
    <w:rsid w:val="00A32A31"/>
    <w:rsid w:val="00A32BA3"/>
    <w:rsid w:val="00A32ECF"/>
    <w:rsid w:val="00A345E6"/>
    <w:rsid w:val="00A34AC6"/>
    <w:rsid w:val="00A34CD5"/>
    <w:rsid w:val="00A35172"/>
    <w:rsid w:val="00A352AB"/>
    <w:rsid w:val="00A3672C"/>
    <w:rsid w:val="00A3688D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795"/>
    <w:rsid w:val="00A73E78"/>
    <w:rsid w:val="00A752BE"/>
    <w:rsid w:val="00A75F3D"/>
    <w:rsid w:val="00A76148"/>
    <w:rsid w:val="00A76518"/>
    <w:rsid w:val="00A76FBD"/>
    <w:rsid w:val="00A770C1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A86"/>
    <w:rsid w:val="00A91859"/>
    <w:rsid w:val="00A9206A"/>
    <w:rsid w:val="00A921CB"/>
    <w:rsid w:val="00A9311E"/>
    <w:rsid w:val="00A932E6"/>
    <w:rsid w:val="00A934D3"/>
    <w:rsid w:val="00A936B1"/>
    <w:rsid w:val="00A93B0F"/>
    <w:rsid w:val="00A93FFC"/>
    <w:rsid w:val="00A9449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FD9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6DD4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557A"/>
    <w:rsid w:val="00AF5FB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4B22"/>
    <w:rsid w:val="00B05084"/>
    <w:rsid w:val="00B05205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37E40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966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727"/>
    <w:rsid w:val="00B6581B"/>
    <w:rsid w:val="00B65BE0"/>
    <w:rsid w:val="00B65EB0"/>
    <w:rsid w:val="00B66293"/>
    <w:rsid w:val="00B66346"/>
    <w:rsid w:val="00B664FD"/>
    <w:rsid w:val="00B6669D"/>
    <w:rsid w:val="00B66CFC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77A3C"/>
    <w:rsid w:val="00B80026"/>
    <w:rsid w:val="00B801EF"/>
    <w:rsid w:val="00B8062F"/>
    <w:rsid w:val="00B80D07"/>
    <w:rsid w:val="00B81550"/>
    <w:rsid w:val="00B81A76"/>
    <w:rsid w:val="00B81FEA"/>
    <w:rsid w:val="00B82B5F"/>
    <w:rsid w:val="00B82BA7"/>
    <w:rsid w:val="00B82F03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686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9D4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83"/>
    <w:rsid w:val="00BD15A1"/>
    <w:rsid w:val="00BD1AD5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BAA"/>
    <w:rsid w:val="00BE4F81"/>
    <w:rsid w:val="00BE602A"/>
    <w:rsid w:val="00BE74D4"/>
    <w:rsid w:val="00BE7FA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2EB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3B8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168E"/>
    <w:rsid w:val="00C422D9"/>
    <w:rsid w:val="00C426D8"/>
    <w:rsid w:val="00C43C7F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5C53"/>
    <w:rsid w:val="00C56A1D"/>
    <w:rsid w:val="00C573B9"/>
    <w:rsid w:val="00C57C4E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710"/>
    <w:rsid w:val="00C81D57"/>
    <w:rsid w:val="00C82231"/>
    <w:rsid w:val="00C829E1"/>
    <w:rsid w:val="00C82C85"/>
    <w:rsid w:val="00C83401"/>
    <w:rsid w:val="00C839E2"/>
    <w:rsid w:val="00C83E3D"/>
    <w:rsid w:val="00C83FFA"/>
    <w:rsid w:val="00C841A5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418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061"/>
    <w:rsid w:val="00CA31F6"/>
    <w:rsid w:val="00CA3A96"/>
    <w:rsid w:val="00CA4246"/>
    <w:rsid w:val="00CA4EE4"/>
    <w:rsid w:val="00CA54E7"/>
    <w:rsid w:val="00CA550E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942"/>
    <w:rsid w:val="00CB2B7D"/>
    <w:rsid w:val="00CB30E3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4009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F3A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687E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1BB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27EE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0492"/>
    <w:rsid w:val="00D617B1"/>
    <w:rsid w:val="00D618BA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53"/>
    <w:rsid w:val="00D85BD9"/>
    <w:rsid w:val="00D86198"/>
    <w:rsid w:val="00D86216"/>
    <w:rsid w:val="00D8681E"/>
    <w:rsid w:val="00D87950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319"/>
    <w:rsid w:val="00DB24DE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3D4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BB4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2EED"/>
    <w:rsid w:val="00DE3C32"/>
    <w:rsid w:val="00DE409A"/>
    <w:rsid w:val="00DE475D"/>
    <w:rsid w:val="00DE47D9"/>
    <w:rsid w:val="00DE5269"/>
    <w:rsid w:val="00DE5AB1"/>
    <w:rsid w:val="00DE5B20"/>
    <w:rsid w:val="00DE5F89"/>
    <w:rsid w:val="00DE6907"/>
    <w:rsid w:val="00DE7216"/>
    <w:rsid w:val="00DF0172"/>
    <w:rsid w:val="00DF0826"/>
    <w:rsid w:val="00DF0A29"/>
    <w:rsid w:val="00DF0AE5"/>
    <w:rsid w:val="00DF0DB8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780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630"/>
    <w:rsid w:val="00E35AAE"/>
    <w:rsid w:val="00E35DCA"/>
    <w:rsid w:val="00E361BB"/>
    <w:rsid w:val="00E36843"/>
    <w:rsid w:val="00E370E8"/>
    <w:rsid w:val="00E371C7"/>
    <w:rsid w:val="00E37DF2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967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7E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5C7"/>
    <w:rsid w:val="00E67F9C"/>
    <w:rsid w:val="00E70403"/>
    <w:rsid w:val="00E7047B"/>
    <w:rsid w:val="00E70756"/>
    <w:rsid w:val="00E70B97"/>
    <w:rsid w:val="00E70EDD"/>
    <w:rsid w:val="00E713C3"/>
    <w:rsid w:val="00E7214E"/>
    <w:rsid w:val="00E725B7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8E3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1FC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AA7"/>
    <w:rsid w:val="00EE6F89"/>
    <w:rsid w:val="00EF0244"/>
    <w:rsid w:val="00EF1276"/>
    <w:rsid w:val="00EF1B82"/>
    <w:rsid w:val="00EF1E0B"/>
    <w:rsid w:val="00EF1F20"/>
    <w:rsid w:val="00EF1FFE"/>
    <w:rsid w:val="00EF20BF"/>
    <w:rsid w:val="00EF26EB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502"/>
    <w:rsid w:val="00EF7D89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5E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8BE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EC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3914"/>
    <w:rsid w:val="00FA4701"/>
    <w:rsid w:val="00FA4E6B"/>
    <w:rsid w:val="00FA5B1F"/>
    <w:rsid w:val="00FA619D"/>
    <w:rsid w:val="00FA63D9"/>
    <w:rsid w:val="00FA65BB"/>
    <w:rsid w:val="00FA692D"/>
    <w:rsid w:val="00FA69DC"/>
    <w:rsid w:val="00FA69FD"/>
    <w:rsid w:val="00FA6D45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392"/>
    <w:rsid w:val="00FB5FD8"/>
    <w:rsid w:val="00FB602F"/>
    <w:rsid w:val="00FB64B4"/>
    <w:rsid w:val="00FB67E7"/>
    <w:rsid w:val="00FB6A5B"/>
    <w:rsid w:val="00FB7728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AF6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ACF"/>
    <w:rsid w:val="00FF3F77"/>
    <w:rsid w:val="00FF4143"/>
    <w:rsid w:val="00FF4B07"/>
    <w:rsid w:val="00FF6116"/>
    <w:rsid w:val="00FF6580"/>
    <w:rsid w:val="00FF65FC"/>
    <w:rsid w:val="00FF6B90"/>
    <w:rsid w:val="00FF6D62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1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62D7B-42DD-4EBB-BAA5-2784CD03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96</TotalTime>
  <Pages>20</Pages>
  <Words>5611</Words>
  <Characters>31986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58</cp:revision>
  <cp:lastPrinted>2021-08-13T08:19:00Z</cp:lastPrinted>
  <dcterms:created xsi:type="dcterms:W3CDTF">2021-08-07T04:49:00Z</dcterms:created>
  <dcterms:modified xsi:type="dcterms:W3CDTF">2021-08-13T10:39:00Z</dcterms:modified>
</cp:coreProperties>
</file>