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510A2" w14:textId="3DEF2326" w:rsidR="00EA6304" w:rsidRPr="00781025" w:rsidRDefault="00734D3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8E1326" w:rsidRDefault="00F458F5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8E1326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8E1326" w:rsidRDefault="00207F38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B4CD2F2" w14:textId="652AE199" w:rsidR="00B63EA7" w:rsidRPr="008E1326" w:rsidRDefault="00B63EA7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8E1326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666452E5" w:rsidR="00B63EA7" w:rsidRPr="008E1326" w:rsidRDefault="00B63EA7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CB3A9C" w:rsidRPr="008E13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="00FF14FB"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หกเดือน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91C6E" w:rsidRPr="00991C6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0F44AA" w:rsidRPr="008E132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F44AA"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991C6E" w:rsidRPr="00991C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6D8A07C0" w14:textId="77777777" w:rsidR="00B63EA7" w:rsidRPr="008E1326" w:rsidRDefault="00B63EA7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8E1326" w:rsidRDefault="00B63EA7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8E13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8E1326" w:rsidRDefault="00CA76C3" w:rsidP="008E1326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8E1326" w:rsidRDefault="00CA76C3" w:rsidP="008E1326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8E1326" w:rsidRDefault="00CA76C3" w:rsidP="008E1326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8E1326" w:rsidRDefault="007C2D5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8E1326" w:rsidSect="004B641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8E1326" w14:paraId="6BD06CC3" w14:textId="77777777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F05FC" w14:textId="77777777" w:rsidR="00562CEB" w:rsidRPr="008E1326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55909" w14:textId="77777777" w:rsidR="00562CEB" w:rsidRPr="008E1326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F56280" w14:textId="77777777" w:rsidR="00562CEB" w:rsidRPr="008E1326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8E1326" w14:paraId="2066BDC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5E971BF" w14:textId="77777777" w:rsidR="00562CEB" w:rsidRPr="008E1326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8E1326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8E1326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D3F68" w:rsidRPr="008E1326" w14:paraId="2E1833D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8B95A6" w14:textId="62F36230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2" w:name="_Hlk54780983"/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F3E1F41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D3F68" w:rsidRPr="008E1326" w14:paraId="7B5F1DD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89D628" w14:textId="4975EFF6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1C7A7BAB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E132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8E132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991C6E" w:rsidRPr="00991C6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2019</w:t>
            </w:r>
            <w:r w:rsidRPr="008E132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COVID-</w:t>
            </w:r>
            <w:r w:rsidR="00991C6E" w:rsidRPr="00991C6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19</w:t>
            </w:r>
            <w:r w:rsidRPr="008E132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2D3F68" w:rsidRPr="008E1326" w14:paraId="1F1FF23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0948A2" w14:textId="30C38D21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050E24E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D3F68" w:rsidRPr="008E1326" w14:paraId="477A152A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9C95CE" w14:textId="6BDB4266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26D5FD93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D3F68" w:rsidRPr="008E1326" w14:paraId="5F3B34C3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8AD2E9" w14:textId="6B1DCA33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6166D8D1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8E13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 และบริษัทร่วม</w:t>
            </w:r>
          </w:p>
        </w:tc>
      </w:tr>
      <w:bookmarkEnd w:id="2"/>
      <w:tr w:rsidR="002D3F68" w:rsidRPr="008E1326" w14:paraId="00481E14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A7EF72" w14:textId="23A3CEBF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41895E18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D3F68" w:rsidRPr="008E1326" w14:paraId="6E6F8640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63F434" w14:textId="51634345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61CFBD0D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D3F68" w:rsidRPr="008E1326" w14:paraId="069D2FD5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5836BA" w14:textId="7B640E33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524EC5E0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D3F68" w:rsidRPr="008E1326" w14:paraId="5344EB7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77E3B56" w14:textId="3A802989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23F1FB10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D3F68" w:rsidRPr="008E1326" w14:paraId="67767B4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0B1B97" w14:textId="2F0978DB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56DE13C5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D3F68" w:rsidRPr="008E1326" w14:paraId="16CFE452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1F442FF0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1BDEB459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2D3F68" w:rsidRPr="008E1326" w14:paraId="734E50B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6EB53644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85F18FB" w14:textId="6C850F8A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3F68" w:rsidRPr="008E1326" w14:paraId="2439B2B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6D34CF8B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A73B6D3" w14:textId="718F3A13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D3F68" w:rsidRPr="008E1326" w14:paraId="008207C1" w14:textId="77777777" w:rsidTr="00755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48AE0B0" w14:textId="7487078C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EDAAC95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61BB881" w14:textId="1E806225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2D3F68" w:rsidRPr="008E1326" w14:paraId="4A3336ED" w14:textId="77777777" w:rsidTr="00755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7703741" w14:textId="4DE843E3" w:rsidR="002D3F68" w:rsidRPr="008E1326" w:rsidRDefault="00991C6E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7047EAC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27C6B76" w14:textId="6488ACD9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D3F68" w:rsidRPr="008E1326" w14:paraId="51221F40" w14:textId="77777777" w:rsidTr="00526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9CF109E" w14:textId="7B533EFE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BD542B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2B623" w14:textId="06C62A59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D3F68" w:rsidRPr="008E1326" w14:paraId="5160227F" w14:textId="77777777" w:rsidTr="00755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17690" w14:textId="23120E95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E4C26" w14:textId="77777777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58C45D6" w14:textId="7C2B4564" w:rsidR="002D3F68" w:rsidRPr="008E1326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B65BF5E" w14:textId="77777777" w:rsidR="00562CEB" w:rsidRPr="008E1326" w:rsidRDefault="00562CEB" w:rsidP="008E1326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8E1326" w:rsidRDefault="00562CEB" w:rsidP="008E1326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8E1326" w:rsidRDefault="00562CEB" w:rsidP="008E1326">
      <w:pPr>
        <w:rPr>
          <w:rFonts w:asciiTheme="majorBidi" w:hAnsiTheme="majorBidi" w:cstheme="majorBidi"/>
        </w:rPr>
      </w:pPr>
    </w:p>
    <w:p w14:paraId="69F8A61B" w14:textId="4C9C6815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</w:rPr>
        <w:br w:type="page"/>
      </w:r>
      <w:r w:rsidRPr="008E13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6DDAD23" w14:textId="3A991ABB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งบการเงินระหว่างกาลนี้ได้รับอนุมัติให้ออกงบการเงินจากคณะกรรมการบริหารเมื่อวันที่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13</w:t>
      </w:r>
      <w:r w:rsidR="00A8185F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FF14FB" w:rsidRPr="008E1326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65695F" w:rsidRPr="008E1326">
        <w:rPr>
          <w:rFonts w:asciiTheme="majorBidi" w:hAnsiTheme="majorBidi" w:cstheme="majorBidi" w:hint="cs"/>
          <w:sz w:val="30"/>
          <w:szCs w:val="30"/>
          <w:cs/>
        </w:rPr>
        <w:t>คม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</w:p>
    <w:p w14:paraId="5147E125" w14:textId="77777777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ACF0A4" w14:textId="359DE5B2" w:rsidR="00562CEB" w:rsidRPr="008E1326" w:rsidRDefault="00562CEB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8E1326" w:rsidRDefault="00562CEB" w:rsidP="00DB0D7A">
      <w:pPr>
        <w:pStyle w:val="Heading6"/>
        <w:numPr>
          <w:ilvl w:val="0"/>
          <w:numId w:val="24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7A5BDE" w14:textId="78DB7DBD" w:rsidR="001169B4" w:rsidRPr="008E1326" w:rsidRDefault="001169B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8E1326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91C6E" w:rsidRPr="00991C6E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8E132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8E1326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8E1326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E132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1B06CB" w:rsidRPr="008E1326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1B06CB" w:rsidRPr="008E1326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B06CB" w:rsidRPr="008E1326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เหตุการณ์และสถานการณ์ใหม่ๆ</w:t>
      </w:r>
      <w:r w:rsidR="001B06CB" w:rsidRPr="008E1326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B06CB" w:rsidRPr="008E1326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B06CB" w:rsidRPr="008E1326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B06CB" w:rsidRPr="008E1326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B06CB" w:rsidRPr="008E1326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pacing w:val="8"/>
          <w:sz w:val="30"/>
          <w:szCs w:val="30"/>
        </w:rPr>
        <w:t>31</w:t>
      </w:r>
      <w:r w:rsidR="001B06CB" w:rsidRPr="008E1326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B06CB" w:rsidRPr="008E1326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="001B06CB" w:rsidRPr="008E1326">
        <w:rPr>
          <w:rFonts w:asciiTheme="majorBidi" w:hAnsiTheme="majorBidi"/>
          <w:spacing w:val="8"/>
          <w:sz w:val="30"/>
          <w:szCs w:val="30"/>
        </w:rPr>
        <w:t xml:space="preserve"> </w:t>
      </w:r>
      <w:r w:rsidR="00991C6E" w:rsidRPr="00991C6E">
        <w:rPr>
          <w:rFonts w:asciiTheme="majorBidi" w:hAnsiTheme="majorBidi"/>
          <w:spacing w:val="8"/>
          <w:sz w:val="30"/>
          <w:szCs w:val="30"/>
        </w:rPr>
        <w:t>2563</w:t>
      </w:r>
    </w:p>
    <w:p w14:paraId="5933ED1A" w14:textId="77777777" w:rsidR="008F7AE7" w:rsidRPr="008E1326" w:rsidRDefault="008F7AE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38E1F8A3" w14:textId="425F8F7B" w:rsidR="00562CEB" w:rsidRPr="008E1326" w:rsidRDefault="00D11F7E" w:rsidP="00DB0D7A">
      <w:pPr>
        <w:pStyle w:val="Heading6"/>
        <w:numPr>
          <w:ilvl w:val="0"/>
          <w:numId w:val="24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2CEB" w:rsidRPr="008E1326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62CEB" w:rsidRPr="008E1326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4D542688" w:rsidR="00F37EF6" w:rsidRPr="008E1326" w:rsidRDefault="00D11F7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1217C4" w:rsidRPr="008E1326">
        <w:rPr>
          <w:rFonts w:ascii="Angsana New" w:hAnsi="Angsana New" w:hint="cs"/>
          <w:sz w:val="30"/>
          <w:szCs w:val="30"/>
          <w:cs/>
        </w:rPr>
        <w:t xml:space="preserve"> </w:t>
      </w:r>
      <w:r w:rsidRPr="008E1326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8E1326">
        <w:rPr>
          <w:rFonts w:ascii="Angsana New" w:hAnsi="Angsana New" w:hint="cs"/>
          <w:sz w:val="30"/>
          <w:szCs w:val="30"/>
          <w:cs/>
        </w:rPr>
        <w:t>ไว้</w:t>
      </w:r>
      <w:r w:rsidRPr="008E1326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991C6E" w:rsidRPr="00991C6E">
        <w:rPr>
          <w:rFonts w:ascii="Angsana New" w:hAnsi="Angsana New"/>
          <w:sz w:val="30"/>
          <w:szCs w:val="30"/>
        </w:rPr>
        <w:t>31</w:t>
      </w:r>
      <w:r w:rsidRPr="008E1326">
        <w:rPr>
          <w:rFonts w:ascii="Angsana New" w:hAnsi="Angsana New"/>
          <w:sz w:val="30"/>
          <w:szCs w:val="30"/>
        </w:rPr>
        <w:t xml:space="preserve"> </w:t>
      </w:r>
      <w:r w:rsidRPr="008E1326">
        <w:rPr>
          <w:rFonts w:ascii="Angsana New" w:hAnsi="Angsana New"/>
          <w:sz w:val="30"/>
          <w:szCs w:val="30"/>
          <w:cs/>
        </w:rPr>
        <w:t xml:space="preserve">ธันวาคม </w:t>
      </w:r>
      <w:r w:rsidR="00991C6E" w:rsidRPr="00991C6E">
        <w:rPr>
          <w:rFonts w:ascii="Angsana New" w:hAnsi="Angsana New"/>
          <w:sz w:val="30"/>
          <w:szCs w:val="30"/>
        </w:rPr>
        <w:t>2563</w:t>
      </w:r>
    </w:p>
    <w:p w14:paraId="061264C3" w14:textId="77777777" w:rsidR="00AF1E13" w:rsidRPr="008E1326" w:rsidRDefault="00AF1E1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3E54A38A" w:rsidR="00996394" w:rsidRPr="008E1326" w:rsidRDefault="00996394" w:rsidP="00DB0D7A">
      <w:pPr>
        <w:pStyle w:val="Heading6"/>
        <w:numPr>
          <w:ilvl w:val="0"/>
          <w:numId w:val="24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8E1326" w:rsidRDefault="00212D4A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6AC8DB94" w:rsidR="00675D1B" w:rsidRPr="008E1326" w:rsidRDefault="00675D1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8E1326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991C6E" w:rsidRPr="00991C6E">
        <w:rPr>
          <w:rFonts w:asciiTheme="majorBidi" w:hAnsiTheme="majorBidi"/>
          <w:sz w:val="30"/>
          <w:szCs w:val="30"/>
        </w:rPr>
        <w:t>156</w:t>
      </w:r>
      <w:r w:rsidR="00652BEE" w:rsidRPr="008E1326">
        <w:rPr>
          <w:rFonts w:asciiTheme="majorBidi" w:hAnsiTheme="majorBidi"/>
          <w:sz w:val="30"/>
          <w:szCs w:val="30"/>
        </w:rPr>
        <w:t>.</w:t>
      </w:r>
      <w:r w:rsidR="00991C6E" w:rsidRPr="00991C6E">
        <w:rPr>
          <w:rFonts w:asciiTheme="majorBidi" w:hAnsiTheme="majorBidi"/>
          <w:sz w:val="30"/>
          <w:szCs w:val="30"/>
        </w:rPr>
        <w:t>4</w:t>
      </w:r>
      <w:r w:rsidR="001F16F7" w:rsidRPr="008E1326">
        <w:rPr>
          <w:rFonts w:asciiTheme="majorBidi" w:hAnsiTheme="majorBidi"/>
          <w:sz w:val="30"/>
          <w:szCs w:val="30"/>
        </w:rPr>
        <w:t xml:space="preserve"> </w:t>
      </w:r>
      <w:r w:rsidR="001F16F7" w:rsidRPr="008E1326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991C6E" w:rsidRPr="00991C6E">
        <w:rPr>
          <w:rFonts w:asciiTheme="majorBidi" w:hAnsiTheme="majorBidi"/>
          <w:sz w:val="30"/>
          <w:szCs w:val="30"/>
        </w:rPr>
        <w:t>149</w:t>
      </w:r>
      <w:r w:rsidR="00EE3689" w:rsidRPr="008E1326">
        <w:rPr>
          <w:rFonts w:asciiTheme="majorBidi" w:hAnsiTheme="majorBidi"/>
          <w:sz w:val="30"/>
          <w:szCs w:val="30"/>
        </w:rPr>
        <w:t>.</w:t>
      </w:r>
      <w:r w:rsidR="00991C6E" w:rsidRPr="00991C6E">
        <w:rPr>
          <w:rFonts w:asciiTheme="majorBidi" w:hAnsiTheme="majorBidi"/>
          <w:sz w:val="30"/>
          <w:szCs w:val="30"/>
        </w:rPr>
        <w:t>2</w:t>
      </w:r>
      <w:r w:rsidR="001F16F7" w:rsidRPr="008E1326">
        <w:rPr>
          <w:rFonts w:asciiTheme="majorBidi" w:hAnsiTheme="majorBidi"/>
          <w:sz w:val="30"/>
          <w:szCs w:val="30"/>
        </w:rPr>
        <w:t xml:space="preserve"> </w:t>
      </w:r>
      <w:r w:rsidR="001F16F7" w:rsidRPr="008E1326">
        <w:rPr>
          <w:rFonts w:asciiTheme="majorBidi" w:hAnsiTheme="majorBidi" w:hint="cs"/>
          <w:sz w:val="30"/>
          <w:szCs w:val="30"/>
          <w:cs/>
        </w:rPr>
        <w:t>ล้านบาท สำหรับงวด</w:t>
      </w:r>
      <w:r w:rsidR="00FF14FB" w:rsidRPr="008E1326">
        <w:rPr>
          <w:rFonts w:asciiTheme="majorBidi" w:hAnsiTheme="majorBidi" w:hint="cs"/>
          <w:sz w:val="30"/>
          <w:szCs w:val="30"/>
          <w:cs/>
        </w:rPr>
        <w:t>หกเดือน</w:t>
      </w:r>
      <w:r w:rsidR="00F96EB1" w:rsidRPr="008E1326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991C6E" w:rsidRPr="00991C6E">
        <w:rPr>
          <w:rFonts w:asciiTheme="majorBidi" w:hAnsiTheme="majorBidi"/>
          <w:sz w:val="30"/>
          <w:szCs w:val="30"/>
        </w:rPr>
        <w:t>30</w:t>
      </w:r>
      <w:r w:rsidR="000F44AA" w:rsidRPr="008E1326">
        <w:rPr>
          <w:rFonts w:asciiTheme="majorBidi" w:hAnsiTheme="majorBidi"/>
          <w:sz w:val="30"/>
          <w:szCs w:val="30"/>
        </w:rPr>
        <w:t xml:space="preserve"> </w:t>
      </w:r>
      <w:r w:rsidR="000F44AA" w:rsidRPr="008E1326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991C6E" w:rsidRPr="00991C6E">
        <w:rPr>
          <w:rFonts w:asciiTheme="majorBidi" w:hAnsiTheme="majorBidi"/>
          <w:sz w:val="30"/>
          <w:szCs w:val="30"/>
        </w:rPr>
        <w:t>2564</w:t>
      </w:r>
      <w:r w:rsidR="00F96EB1" w:rsidRPr="008E1326">
        <w:rPr>
          <w:rFonts w:asciiTheme="majorBidi" w:hAnsiTheme="majorBidi"/>
          <w:sz w:val="30"/>
          <w:szCs w:val="30"/>
        </w:rPr>
        <w:t xml:space="preserve"> </w:t>
      </w:r>
      <w:r w:rsidR="00F96EB1" w:rsidRPr="008E1326">
        <w:rPr>
          <w:rFonts w:asciiTheme="majorBidi" w:hAnsiTheme="majorBidi" w:hint="cs"/>
          <w:sz w:val="30"/>
          <w:szCs w:val="30"/>
          <w:cs/>
        </w:rPr>
        <w:t>และ</w:t>
      </w:r>
      <w:r w:rsidR="00817C4F" w:rsidRPr="008E1326">
        <w:rPr>
          <w:rFonts w:asciiTheme="majorBidi" w:hAnsiTheme="majorBidi" w:hint="cs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 </w:t>
      </w:r>
      <w:r w:rsidR="00991C6E" w:rsidRPr="00991C6E">
        <w:rPr>
          <w:rFonts w:asciiTheme="majorBidi" w:hAnsiTheme="majorBidi"/>
          <w:spacing w:val="-6"/>
          <w:sz w:val="30"/>
          <w:szCs w:val="30"/>
        </w:rPr>
        <w:t>269</w:t>
      </w:r>
      <w:r w:rsidR="001876A6" w:rsidRPr="008E1326">
        <w:rPr>
          <w:rFonts w:asciiTheme="majorBidi" w:hAnsiTheme="majorBidi"/>
          <w:spacing w:val="-6"/>
          <w:sz w:val="30"/>
          <w:szCs w:val="30"/>
        </w:rPr>
        <w:t>.</w:t>
      </w:r>
      <w:r w:rsidR="00991C6E" w:rsidRPr="00991C6E">
        <w:rPr>
          <w:rFonts w:asciiTheme="majorBidi" w:hAnsiTheme="majorBidi"/>
          <w:spacing w:val="-6"/>
          <w:sz w:val="30"/>
          <w:szCs w:val="30"/>
        </w:rPr>
        <w:t>3</w:t>
      </w:r>
      <w:r w:rsidR="001876A6" w:rsidRPr="008E1326">
        <w:rPr>
          <w:rFonts w:asciiTheme="majorBidi" w:hAnsiTheme="majorBidi"/>
          <w:spacing w:val="-6"/>
          <w:sz w:val="30"/>
          <w:szCs w:val="30"/>
        </w:rPr>
        <w:t xml:space="preserve"> </w:t>
      </w:r>
      <w:r w:rsidR="00817C4F" w:rsidRPr="008E1326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="00DF5212" w:rsidRPr="008E1326">
        <w:rPr>
          <w:rFonts w:asciiTheme="majorBidi" w:hAnsiTheme="majorBidi" w:hint="cs"/>
          <w:spacing w:val="-6"/>
          <w:sz w:val="30"/>
          <w:szCs w:val="30"/>
          <w:cs/>
        </w:rPr>
        <w:t xml:space="preserve"> และ </w:t>
      </w:r>
      <w:r w:rsidR="00991C6E" w:rsidRPr="00991C6E">
        <w:rPr>
          <w:rFonts w:asciiTheme="majorBidi" w:hAnsiTheme="majorBidi"/>
          <w:spacing w:val="-6"/>
          <w:sz w:val="30"/>
          <w:szCs w:val="30"/>
        </w:rPr>
        <w:t>246</w:t>
      </w:r>
      <w:r w:rsidR="00EE3689" w:rsidRPr="008E1326">
        <w:rPr>
          <w:rFonts w:asciiTheme="majorBidi" w:hAnsiTheme="majorBidi"/>
          <w:spacing w:val="-6"/>
          <w:sz w:val="30"/>
          <w:szCs w:val="30"/>
        </w:rPr>
        <w:t>.</w:t>
      </w:r>
      <w:r w:rsidR="00991C6E" w:rsidRPr="00991C6E">
        <w:rPr>
          <w:rFonts w:asciiTheme="majorBidi" w:hAnsiTheme="majorBidi"/>
          <w:spacing w:val="-6"/>
          <w:sz w:val="30"/>
          <w:szCs w:val="30"/>
        </w:rPr>
        <w:t>4</w:t>
      </w:r>
      <w:r w:rsidR="00455417" w:rsidRPr="008E1326">
        <w:rPr>
          <w:rFonts w:asciiTheme="majorBidi" w:hAnsiTheme="majorBidi"/>
          <w:spacing w:val="-6"/>
          <w:sz w:val="30"/>
          <w:szCs w:val="30"/>
        </w:rPr>
        <w:t xml:space="preserve"> </w:t>
      </w:r>
      <w:r w:rsidR="00455417" w:rsidRPr="008E1326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</w:t>
      </w:r>
      <w:r w:rsidR="00026F8E" w:rsidRPr="008E1326">
        <w:rPr>
          <w:rFonts w:asciiTheme="majorBidi" w:hAnsiTheme="majorBidi" w:hint="cs"/>
          <w:sz w:val="30"/>
          <w:szCs w:val="30"/>
          <w:cs/>
        </w:rPr>
        <w:t>ตามลำดับ</w:t>
      </w:r>
      <w:r w:rsidR="00455417" w:rsidRPr="008E1326">
        <w:rPr>
          <w:rFonts w:asciiTheme="majorBidi" w:hAnsiTheme="majorBidi" w:hint="cs"/>
          <w:sz w:val="30"/>
          <w:szCs w:val="30"/>
          <w:cs/>
        </w:rPr>
        <w:t xml:space="preserve"> </w:t>
      </w:r>
      <w:r w:rsidR="008632A3" w:rsidRPr="008E1326">
        <w:rPr>
          <w:rFonts w:asciiTheme="majorBidi" w:hAnsiTheme="majorBidi" w:hint="cs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</w:t>
      </w:r>
      <w:r w:rsidR="008632A3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8E1326">
        <w:rPr>
          <w:rFonts w:asciiTheme="majorBidi" w:hAnsiTheme="majorBidi"/>
          <w:sz w:val="30"/>
          <w:szCs w:val="30"/>
        </w:rPr>
        <w:t>COVID-</w:t>
      </w:r>
      <w:r w:rsidR="00991C6E" w:rsidRPr="00991C6E">
        <w:rPr>
          <w:rFonts w:asciiTheme="majorBidi" w:hAnsiTheme="majorBidi"/>
          <w:sz w:val="30"/>
          <w:szCs w:val="30"/>
        </w:rPr>
        <w:t>19</w:t>
      </w:r>
      <w:r w:rsidR="008632A3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8E1326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</w:t>
      </w:r>
      <w:r w:rsidR="008632A3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8E1326">
        <w:rPr>
          <w:rFonts w:asciiTheme="majorBidi" w:hAnsiTheme="majorBidi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0085234B" w14:textId="77777777" w:rsidR="00F86C04" w:rsidRPr="008E1326" w:rsidRDefault="00F86C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3225DA0D" w14:textId="6EB23A5A" w:rsidR="00012653" w:rsidRPr="008E1326" w:rsidRDefault="00012653" w:rsidP="008E13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pacing w:val="-2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8E1326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="00CF3982" w:rsidRPr="008E1326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</w:t>
      </w:r>
      <w:r w:rsidR="00DC6B6F" w:rsidRPr="008E1326">
        <w:rPr>
          <w:rFonts w:asciiTheme="majorBidi" w:hAnsiTheme="majorBidi" w:hint="cs"/>
          <w:spacing w:val="6"/>
          <w:sz w:val="30"/>
          <w:szCs w:val="30"/>
          <w:cs/>
        </w:rPr>
        <w:t>เชื่อมั่นว่ากลุ่มบริษัทและบริษัทจะสามารถหาแหล่งเงินทุนได้ในอนาคตอันใกล้</w:t>
      </w:r>
      <w:r w:rsidR="00DC6B6F" w:rsidRPr="008E1326">
        <w:rPr>
          <w:rFonts w:asciiTheme="majorBidi" w:hAnsiTheme="majorBidi"/>
          <w:spacing w:val="6"/>
          <w:sz w:val="30"/>
          <w:szCs w:val="30"/>
        </w:rPr>
        <w:t xml:space="preserve"> </w:t>
      </w:r>
      <w:r w:rsidR="00035B59" w:rsidRPr="008E1326">
        <w:rPr>
          <w:rFonts w:asciiTheme="majorBidi" w:hAnsiTheme="majorBidi" w:hint="cs"/>
          <w:spacing w:val="6"/>
          <w:sz w:val="30"/>
          <w:szCs w:val="30"/>
          <w:cs/>
        </w:rPr>
        <w:t>ทั้งนี้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งบการเงินรวมและ</w:t>
      </w:r>
      <w:r w:rsidR="002216B5" w:rsidRPr="008E1326">
        <w:rPr>
          <w:rFonts w:asciiTheme="majorBidi" w:hAnsiTheme="majorBidi"/>
          <w:sz w:val="30"/>
          <w:szCs w:val="30"/>
          <w:cs/>
        </w:rPr>
        <w:br/>
      </w:r>
      <w:r w:rsidRPr="008E1326">
        <w:rPr>
          <w:rFonts w:asciiTheme="majorBidi" w:hAnsiTheme="majorBidi" w:hint="cs"/>
          <w:sz w:val="30"/>
          <w:szCs w:val="30"/>
          <w:cs/>
        </w:rPr>
        <w:t>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8E1326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8E132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8E132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8E1326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8E1326" w:rsidRDefault="00606A3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18E6C" w14:textId="3AA67489" w:rsidR="00F37EF6" w:rsidRPr="008E1326" w:rsidRDefault="008A33CF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t>ผลกระทบจากการแพร่ระบาดของโรคติดเชื้อไวรัสโคโรนา</w:t>
      </w: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2019</w:t>
      </w: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Pr="008E1326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="00991C6E" w:rsidRPr="00991C6E">
        <w:rPr>
          <w:rFonts w:asciiTheme="majorBidi" w:hAnsiTheme="majorBidi" w:cstheme="majorBidi"/>
          <w:sz w:val="30"/>
          <w:szCs w:val="30"/>
        </w:rPr>
        <w:t>19</w:t>
      </w: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76E69BC2" w14:textId="77777777" w:rsidR="008A33CF" w:rsidRPr="008E1326" w:rsidRDefault="008A33C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60F43821" w14:textId="4B6BF636" w:rsidR="009109B8" w:rsidRPr="008E1326" w:rsidRDefault="008A33C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 xml:space="preserve">สถานการณ์การแพร่ระบาดของ </w:t>
      </w:r>
      <w:r w:rsidRPr="008E1326">
        <w:rPr>
          <w:rFonts w:asciiTheme="majorBidi" w:hAnsiTheme="majorBidi"/>
          <w:sz w:val="30"/>
          <w:szCs w:val="30"/>
        </w:rPr>
        <w:t>COVID-</w:t>
      </w:r>
      <w:r w:rsidR="00991C6E" w:rsidRPr="00991C6E">
        <w:rPr>
          <w:rFonts w:asciiTheme="majorBidi" w:hAnsiTheme="majorBidi"/>
          <w:sz w:val="30"/>
          <w:szCs w:val="30"/>
        </w:rPr>
        <w:t>19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ยังคงเกิดขึ้นอย่างต่อเนื่อง</w:t>
      </w:r>
      <w:r w:rsidR="00053F55" w:rsidRPr="008E1326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Pr="008E1326">
        <w:rPr>
          <w:rFonts w:asciiTheme="majorBidi" w:hAnsiTheme="majorBidi" w:hint="cs"/>
          <w:sz w:val="30"/>
          <w:szCs w:val="30"/>
          <w:cs/>
        </w:rPr>
        <w:t>จากความไม่แน่นอนของสถานการณ์ในปี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กลุ่มบริษัทจึงจัดทำงบการเงินสำหรับปีสิ้นสุดวันที่</w:t>
      </w:r>
      <w:r w:rsidR="0056202D" w:rsidRPr="008E1326">
        <w:rPr>
          <w:rFonts w:asciiTheme="majorBidi" w:hAnsiTheme="majorBidi" w:hint="cs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31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ธันวาคม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โดยถือปฏิบัติตามแนวปฏิบัติทางการบัญชี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เรื่อง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2019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ในเรื่องการไม่นำสถานการณ์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/>
          <w:sz w:val="30"/>
          <w:szCs w:val="30"/>
        </w:rPr>
        <w:t>COVID-</w:t>
      </w:r>
      <w:r w:rsidR="00991C6E" w:rsidRPr="00991C6E">
        <w:rPr>
          <w:rFonts w:asciiTheme="majorBidi" w:hAnsiTheme="majorBidi"/>
          <w:sz w:val="30"/>
          <w:szCs w:val="30"/>
        </w:rPr>
        <w:t>19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มาพิจารณา</w:t>
      </w:r>
      <w:r w:rsidR="009109B8" w:rsidRPr="008E1326">
        <w:rPr>
          <w:rFonts w:asciiTheme="majorBidi" w:hAnsiTheme="majorBidi" w:hint="cs"/>
          <w:sz w:val="30"/>
          <w:szCs w:val="30"/>
          <w:cs/>
        </w:rPr>
        <w:t>ในเรื่องดังต่อไปนี้</w:t>
      </w:r>
      <w:r w:rsidR="00C514C4" w:rsidRPr="008E1326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EE10611" w14:textId="77777777" w:rsidR="00C514C4" w:rsidRPr="008E1326" w:rsidRDefault="00C514C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sz w:val="30"/>
          <w:szCs w:val="30"/>
        </w:rPr>
      </w:pPr>
    </w:p>
    <w:p w14:paraId="6EA4B788" w14:textId="1021ED36" w:rsidR="001619E0" w:rsidRPr="008E1326" w:rsidRDefault="008A33CF" w:rsidP="00DB0D7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 xml:space="preserve">การด้อยค่าของสินทรัพย์ </w:t>
      </w:r>
      <w:r w:rsidR="001619E0" w:rsidRPr="008E1326">
        <w:rPr>
          <w:rFonts w:asciiTheme="majorBidi" w:hAnsiTheme="majorBidi" w:hint="cs"/>
          <w:sz w:val="30"/>
          <w:szCs w:val="30"/>
          <w:cs/>
        </w:rPr>
        <w:t>ในส่วนที่เกี่ยวข้องกั</w:t>
      </w:r>
      <w:r w:rsidR="00601979" w:rsidRPr="008E1326">
        <w:rPr>
          <w:rFonts w:asciiTheme="majorBidi" w:hAnsiTheme="majorBidi" w:hint="cs"/>
          <w:sz w:val="30"/>
          <w:szCs w:val="30"/>
          <w:cs/>
        </w:rPr>
        <w:t>บการพิจารณาการด้อยค่าของลูกหนี้และสินทรัพย์ที่เกิดจากสัญญา</w:t>
      </w:r>
      <w:r w:rsidR="00D87638" w:rsidRPr="008E1326">
        <w:rPr>
          <w:rFonts w:asciiTheme="majorBidi" w:hAnsiTheme="majorBidi" w:hint="cs"/>
          <w:sz w:val="30"/>
          <w:szCs w:val="30"/>
          <w:cs/>
        </w:rPr>
        <w:t xml:space="preserve">ตามวิธีการอย่างง่าย </w:t>
      </w:r>
      <w:r w:rsidR="00D87638" w:rsidRPr="008E1326">
        <w:rPr>
          <w:rFonts w:asciiTheme="majorBidi" w:hAnsiTheme="majorBidi"/>
          <w:sz w:val="30"/>
          <w:szCs w:val="30"/>
        </w:rPr>
        <w:t>(simplified approach)</w:t>
      </w:r>
      <w:r w:rsidR="00935DCE" w:rsidRPr="008E1326">
        <w:rPr>
          <w:rFonts w:asciiTheme="majorBidi" w:hAnsiTheme="majorBidi"/>
          <w:sz w:val="30"/>
          <w:szCs w:val="30"/>
        </w:rPr>
        <w:t xml:space="preserve"> </w:t>
      </w:r>
      <w:r w:rsidR="00935DCE" w:rsidRPr="008E1326">
        <w:rPr>
          <w:rFonts w:asciiTheme="majorBidi" w:hAnsiTheme="majorBidi" w:hint="cs"/>
          <w:sz w:val="30"/>
          <w:szCs w:val="30"/>
          <w:cs/>
        </w:rPr>
        <w:t xml:space="preserve">โดยใช้ข้อมูลผลขาดทุนด้านเครดิตในอดีตมาพิจารณาอัตราการสูญเสีย </w:t>
      </w:r>
      <w:r w:rsidR="00935DCE" w:rsidRPr="008E1326">
        <w:rPr>
          <w:rFonts w:asciiTheme="majorBidi" w:hAnsiTheme="majorBidi"/>
          <w:sz w:val="30"/>
          <w:szCs w:val="30"/>
        </w:rPr>
        <w:t xml:space="preserve">(loss rate) </w:t>
      </w:r>
      <w:r w:rsidR="00935DCE" w:rsidRPr="008E1326">
        <w:rPr>
          <w:rFonts w:asciiTheme="majorBidi" w:hAnsiTheme="majorBidi" w:hint="cs"/>
          <w:sz w:val="30"/>
          <w:szCs w:val="30"/>
          <w:cs/>
        </w:rPr>
        <w:t>และไม่นำข้อมูลที่มีการคาดการณ์ในอนาคต</w:t>
      </w:r>
      <w:r w:rsidR="001F6D1F" w:rsidRPr="008E1326">
        <w:rPr>
          <w:rFonts w:asciiTheme="majorBidi" w:hAnsiTheme="majorBidi" w:hint="cs"/>
          <w:sz w:val="30"/>
          <w:szCs w:val="30"/>
          <w:cs/>
        </w:rPr>
        <w:t xml:space="preserve"> </w:t>
      </w:r>
      <w:r w:rsidR="001F6D1F" w:rsidRPr="008E1326">
        <w:rPr>
          <w:rFonts w:asciiTheme="majorBidi" w:hAnsiTheme="majorBidi"/>
          <w:sz w:val="30"/>
          <w:szCs w:val="30"/>
        </w:rPr>
        <w:t xml:space="preserve">(Forward-looking) </w:t>
      </w:r>
      <w:r w:rsidR="001F6D1F" w:rsidRPr="008E1326">
        <w:rPr>
          <w:rFonts w:asciiTheme="majorBidi" w:hAnsiTheme="majorBidi" w:hint="cs"/>
          <w:sz w:val="30"/>
          <w:szCs w:val="30"/>
          <w:cs/>
        </w:rPr>
        <w:t>มาพิจารณา</w:t>
      </w:r>
    </w:p>
    <w:p w14:paraId="21968170" w14:textId="025DFEA4" w:rsidR="009109B8" w:rsidRPr="008E1326" w:rsidRDefault="008A33CF" w:rsidP="00DB0D7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>การวัดมูลค่ายุติธรรม</w:t>
      </w:r>
      <w:r w:rsidR="004066AA" w:rsidRPr="008E1326">
        <w:rPr>
          <w:rFonts w:asciiTheme="majorBidi" w:hAnsiTheme="majorBidi" w:hint="cs"/>
          <w:sz w:val="30"/>
          <w:szCs w:val="30"/>
          <w:cs/>
        </w:rPr>
        <w:t xml:space="preserve">ของเงินลงทุนในตราสารทุนที่ไม่อยู่ในความต้องการของตลาด ณ วันที่ </w:t>
      </w:r>
      <w:r w:rsidR="00991C6E" w:rsidRPr="00991C6E">
        <w:rPr>
          <w:rFonts w:asciiTheme="majorBidi" w:hAnsiTheme="majorBidi"/>
          <w:sz w:val="30"/>
          <w:szCs w:val="30"/>
        </w:rPr>
        <w:t>31</w:t>
      </w:r>
      <w:r w:rsidR="004066AA" w:rsidRPr="008E1326">
        <w:rPr>
          <w:rFonts w:asciiTheme="majorBidi" w:hAnsiTheme="majorBidi"/>
          <w:sz w:val="30"/>
          <w:szCs w:val="30"/>
        </w:rPr>
        <w:t xml:space="preserve"> </w:t>
      </w:r>
      <w:r w:rsidR="004066AA" w:rsidRPr="008E1326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="004066AA" w:rsidRPr="008E1326">
        <w:rPr>
          <w:rFonts w:asciiTheme="majorBidi" w:hAnsiTheme="majorBidi" w:hint="cs"/>
          <w:sz w:val="30"/>
          <w:szCs w:val="30"/>
          <w:cs/>
        </w:rPr>
        <w:t>ด้วย</w:t>
      </w:r>
      <w:r w:rsidR="001964CB" w:rsidRPr="008E1326">
        <w:rPr>
          <w:rFonts w:asciiTheme="majorBidi" w:hAnsiTheme="majorBidi" w:hint="cs"/>
          <w:sz w:val="30"/>
          <w:szCs w:val="30"/>
          <w:cs/>
        </w:rPr>
        <w:t xml:space="preserve">มูลค่ายุติธรรม ณ วันที่ </w:t>
      </w:r>
      <w:r w:rsidR="00991C6E" w:rsidRPr="00991C6E">
        <w:rPr>
          <w:rFonts w:asciiTheme="majorBidi" w:hAnsiTheme="majorBidi"/>
          <w:sz w:val="30"/>
          <w:szCs w:val="30"/>
        </w:rPr>
        <w:t>1</w:t>
      </w:r>
      <w:r w:rsidR="001964CB" w:rsidRPr="008E1326">
        <w:rPr>
          <w:rFonts w:asciiTheme="majorBidi" w:hAnsiTheme="majorBidi"/>
          <w:sz w:val="30"/>
          <w:szCs w:val="30"/>
        </w:rPr>
        <w:t xml:space="preserve"> </w:t>
      </w:r>
      <w:r w:rsidR="001964CB" w:rsidRPr="008E1326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="001964CB" w:rsidRPr="008E1326">
        <w:rPr>
          <w:rFonts w:asciiTheme="majorBidi" w:hAnsiTheme="majorBidi"/>
          <w:sz w:val="30"/>
          <w:szCs w:val="30"/>
        </w:rPr>
        <w:t xml:space="preserve"> </w:t>
      </w:r>
      <w:r w:rsidR="001964CB" w:rsidRPr="008E1326">
        <w:rPr>
          <w:rFonts w:asciiTheme="majorBidi" w:hAnsiTheme="majorBidi" w:hint="cs"/>
          <w:sz w:val="30"/>
          <w:szCs w:val="30"/>
          <w:cs/>
        </w:rPr>
        <w:t xml:space="preserve">และการเลือกไม่นำสถานการณ์ </w:t>
      </w:r>
      <w:r w:rsidR="001964CB" w:rsidRPr="008E1326">
        <w:rPr>
          <w:rFonts w:asciiTheme="majorBidi" w:hAnsiTheme="majorBidi"/>
          <w:sz w:val="30"/>
          <w:szCs w:val="30"/>
        </w:rPr>
        <w:t>COVID-</w:t>
      </w:r>
      <w:r w:rsidR="00991C6E" w:rsidRPr="00991C6E">
        <w:rPr>
          <w:rFonts w:asciiTheme="majorBidi" w:hAnsiTheme="majorBidi"/>
          <w:sz w:val="30"/>
          <w:szCs w:val="30"/>
        </w:rPr>
        <w:t>19</w:t>
      </w:r>
      <w:r w:rsidR="001964CB" w:rsidRPr="008E1326">
        <w:rPr>
          <w:rFonts w:asciiTheme="majorBidi" w:hAnsiTheme="majorBidi"/>
          <w:sz w:val="30"/>
          <w:szCs w:val="30"/>
        </w:rPr>
        <w:t xml:space="preserve"> </w:t>
      </w:r>
      <w:r w:rsidR="001964CB" w:rsidRPr="008E1326">
        <w:rPr>
          <w:rFonts w:asciiTheme="majorBidi" w:hAnsiTheme="majorBidi" w:hint="cs"/>
          <w:sz w:val="30"/>
          <w:szCs w:val="30"/>
          <w:cs/>
        </w:rPr>
        <w:t>ที่อาจจะกระทบต่อการวัดมูลค่ายุติธรรม</w:t>
      </w:r>
      <w:r w:rsidR="00513301" w:rsidRPr="008E1326">
        <w:rPr>
          <w:rFonts w:asciiTheme="majorBidi" w:hAnsiTheme="majorBidi" w:hint="cs"/>
          <w:sz w:val="30"/>
          <w:szCs w:val="30"/>
          <w:cs/>
        </w:rPr>
        <w:t>ของที่ดินในการพิจารณา</w:t>
      </w:r>
      <w:r w:rsidR="00B46C6E" w:rsidRPr="008E1326">
        <w:rPr>
          <w:rFonts w:asciiTheme="majorBidi" w:hAnsiTheme="majorBidi" w:hint="cs"/>
          <w:sz w:val="30"/>
          <w:szCs w:val="30"/>
          <w:cs/>
        </w:rPr>
        <w:t>การคำนวณราคา</w:t>
      </w:r>
    </w:p>
    <w:p w14:paraId="111DABFC" w14:textId="77777777" w:rsidR="009109B8" w:rsidRPr="008E1326" w:rsidRDefault="009109B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2B27F7" w14:textId="005B916E" w:rsidR="008A33CF" w:rsidRPr="008E1326" w:rsidRDefault="008A33C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>เนื่องด้วยแนวปฏิบัติดังกล่าวสิ้นสุดการมีผลบังคับใช้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ณ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วันที่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31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ธันวาคม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กลุ่มบริษัทจึงปรับปรุง</w:t>
      </w:r>
      <w:r w:rsidR="00992EA5" w:rsidRPr="008E1326">
        <w:rPr>
          <w:rFonts w:asciiTheme="majorBidi" w:hAnsiTheme="majorBidi" w:hint="cs"/>
          <w:sz w:val="30"/>
          <w:szCs w:val="30"/>
          <w:cs/>
        </w:rPr>
        <w:t>รายการ</w:t>
      </w:r>
      <w:r w:rsidR="00241DDE" w:rsidRPr="008E1326">
        <w:rPr>
          <w:rFonts w:asciiTheme="majorBidi" w:hAnsiTheme="majorBidi" w:hint="cs"/>
          <w:sz w:val="30"/>
          <w:szCs w:val="30"/>
          <w:cs/>
        </w:rPr>
        <w:t>ที่เกี่ยวข้อง</w:t>
      </w:r>
      <w:r w:rsidRPr="008E1326">
        <w:rPr>
          <w:rFonts w:asciiTheme="majorBidi" w:hAnsiTheme="majorBidi" w:hint="cs"/>
          <w:sz w:val="30"/>
          <w:szCs w:val="30"/>
          <w:cs/>
        </w:rPr>
        <w:t>ในปี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2564</w:t>
      </w:r>
      <w:r w:rsidR="00DB4EE5" w:rsidRPr="008E1326">
        <w:rPr>
          <w:rFonts w:asciiTheme="majorBidi" w:hAnsiTheme="majorBidi" w:hint="cs"/>
          <w:sz w:val="30"/>
          <w:szCs w:val="30"/>
          <w:cs/>
        </w:rPr>
        <w:t xml:space="preserve"> </w:t>
      </w:r>
      <w:r w:rsidR="00542235" w:rsidRPr="008E1326">
        <w:rPr>
          <w:rFonts w:asciiTheme="majorBidi" w:hAnsiTheme="majorBidi" w:hint="cs"/>
          <w:sz w:val="30"/>
          <w:szCs w:val="30"/>
          <w:cs/>
        </w:rPr>
        <w:t>ทั้งนี้การปรับรายการดังกล่าว ไม่มีผลกระทบอย่างมีสาระสำคัญต่องบการเงิน</w:t>
      </w:r>
    </w:p>
    <w:p w14:paraId="676199D9" w14:textId="77777777" w:rsidR="004944B2" w:rsidRPr="008E1326" w:rsidRDefault="004944B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E13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B7BA0C7" w14:textId="5A55CFBA" w:rsidR="006D7416" w:rsidRPr="008E1326" w:rsidRDefault="00562CEB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90F0044" w14:textId="77777777" w:rsidR="003121E1" w:rsidRPr="008E1326" w:rsidRDefault="003121E1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56C1535" w14:textId="5A1F4C4F" w:rsidR="00562CEB" w:rsidRPr="008E1326" w:rsidRDefault="00110F6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8E1326">
        <w:rPr>
          <w:rFonts w:ascii="Angsana New" w:eastAsia="Calibri" w:hAnsi="Angsana New"/>
          <w:sz w:val="30"/>
          <w:szCs w:val="30"/>
          <w:cs/>
          <w:lang w:eastAsia="x-none"/>
        </w:rPr>
        <w:t>ความสัมพันธ์ที่มีกับบริษัทย่อย บริษัทร่วมและการร่วมค้า 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รวมถึงนโยบายการกำหนดราคาไม่ได้มีการเปลี่ยนแปลงอย่างเป็นสาระสำคัญใน</w:t>
      </w:r>
      <w:r w:rsidR="00002BCA" w:rsidRPr="008E1326">
        <w:rPr>
          <w:rFonts w:ascii="Angsana New" w:eastAsia="Calibri" w:hAnsi="Angsana New" w:hint="cs"/>
          <w:sz w:val="30"/>
          <w:szCs w:val="30"/>
          <w:cs/>
          <w:lang w:eastAsia="x-none"/>
        </w:rPr>
        <w:t>ระหว่างงวด</w:t>
      </w:r>
      <w:r w:rsidR="00FF14FB" w:rsidRPr="008E1326">
        <w:rPr>
          <w:rFonts w:ascii="Angsana New" w:eastAsia="Calibri" w:hAnsi="Angsana New" w:hint="cs"/>
          <w:sz w:val="30"/>
          <w:szCs w:val="30"/>
          <w:cs/>
          <w:lang w:eastAsia="x-none"/>
        </w:rPr>
        <w:t>หกเดือน</w:t>
      </w:r>
      <w:r w:rsidR="00002BCA" w:rsidRPr="008E1326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สิ้นสุดวันที่ </w:t>
      </w:r>
      <w:r w:rsidR="004B74AB" w:rsidRPr="008E1326">
        <w:rPr>
          <w:rFonts w:ascii="Angsana New" w:eastAsia="Calibri" w:hAnsi="Angsana New"/>
          <w:sz w:val="30"/>
          <w:szCs w:val="30"/>
          <w:cs/>
          <w:lang w:eastAsia="x-none"/>
        </w:rPr>
        <w:br/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 w:rsidR="000F44AA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F44AA" w:rsidRPr="008E13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</w:p>
    <w:p w14:paraId="2CF76B74" w14:textId="77777777" w:rsidR="006D7416" w:rsidRPr="008E1326" w:rsidRDefault="006D741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47"/>
        <w:gridCol w:w="13"/>
      </w:tblGrid>
      <w:tr w:rsidR="00F81D6B" w:rsidRPr="008E1326" w14:paraId="5565779B" w14:textId="77777777" w:rsidTr="009C1C78">
        <w:tc>
          <w:tcPr>
            <w:tcW w:w="9180" w:type="dxa"/>
            <w:gridSpan w:val="9"/>
            <w:shd w:val="clear" w:color="auto" w:fill="auto"/>
          </w:tcPr>
          <w:p w14:paraId="009B0041" w14:textId="263818E0" w:rsidR="00F81D6B" w:rsidRPr="008E1326" w:rsidRDefault="00F81D6B" w:rsidP="008E1326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F81D6B" w:rsidRPr="008E1326" w14:paraId="5791A635" w14:textId="77777777" w:rsidTr="00FF14FB">
        <w:tc>
          <w:tcPr>
            <w:tcW w:w="3328" w:type="dxa"/>
            <w:shd w:val="clear" w:color="auto" w:fill="auto"/>
          </w:tcPr>
          <w:p w14:paraId="2A8BD375" w14:textId="6DCA2BA6" w:rsidR="00F81D6B" w:rsidRPr="008E1326" w:rsidRDefault="00F81D6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513BF616" w14:textId="77777777" w:rsidR="00F81D6B" w:rsidRPr="008E1326" w:rsidRDefault="00F81D6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045C87E2" w14:textId="77777777" w:rsidR="00F81D6B" w:rsidRPr="008E1326" w:rsidRDefault="00F81D6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6CD58D11" w14:textId="77777777" w:rsidR="00F81D6B" w:rsidRPr="008E1326" w:rsidRDefault="00F81D6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D6B" w:rsidRPr="008E1326" w14:paraId="70E53D44" w14:textId="77777777" w:rsidTr="00FF14FB">
        <w:tc>
          <w:tcPr>
            <w:tcW w:w="3328" w:type="dxa"/>
            <w:shd w:val="clear" w:color="auto" w:fill="auto"/>
          </w:tcPr>
          <w:p w14:paraId="09A221CA" w14:textId="64053F16" w:rsidR="00F81D6B" w:rsidRPr="008E1326" w:rsidRDefault="00B86F4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81D6B"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1D6B"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shd w:val="clear" w:color="auto" w:fill="auto"/>
          </w:tcPr>
          <w:p w14:paraId="2BF6F064" w14:textId="30A887A2" w:rsidR="00F81D6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B70F409" w14:textId="77777777" w:rsidR="00F81D6B" w:rsidRPr="008E1326" w:rsidRDefault="00F81D6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4ED096" w14:textId="4EFA29AB" w:rsidR="00F81D6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shd w:val="clear" w:color="auto" w:fill="auto"/>
          </w:tcPr>
          <w:p w14:paraId="25A50A19" w14:textId="77777777" w:rsidR="00F81D6B" w:rsidRPr="008E1326" w:rsidRDefault="00F81D6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812172" w14:textId="78608E92" w:rsidR="00F81D6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FECED61" w14:textId="77777777" w:rsidR="00F81D6B" w:rsidRPr="008E1326" w:rsidRDefault="00F81D6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F5B6957" w14:textId="6099F09E" w:rsidR="00F81D6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F14FB" w:rsidRPr="008E1326" w14:paraId="5C6134A5" w14:textId="77777777" w:rsidTr="00FF14FB">
        <w:trPr>
          <w:gridAfter w:val="1"/>
          <w:wAfter w:w="13" w:type="dxa"/>
          <w:trHeight w:val="344"/>
        </w:trPr>
        <w:tc>
          <w:tcPr>
            <w:tcW w:w="3328" w:type="dxa"/>
            <w:shd w:val="clear" w:color="auto" w:fill="auto"/>
          </w:tcPr>
          <w:p w14:paraId="256C53EA" w14:textId="77777777" w:rsidR="00FF14FB" w:rsidRPr="008E1326" w:rsidRDefault="00FF14FB" w:rsidP="008E132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39" w:type="dxa"/>
            <w:gridSpan w:val="7"/>
            <w:shd w:val="clear" w:color="auto" w:fill="auto"/>
          </w:tcPr>
          <w:p w14:paraId="47DBF560" w14:textId="77777777" w:rsidR="00FF14FB" w:rsidRPr="008E1326" w:rsidRDefault="00FF14FB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F14FB" w:rsidRPr="008E1326" w14:paraId="2C45FC2D" w14:textId="77777777" w:rsidTr="00FF14FB">
        <w:tc>
          <w:tcPr>
            <w:tcW w:w="3328" w:type="dxa"/>
            <w:shd w:val="clear" w:color="auto" w:fill="auto"/>
          </w:tcPr>
          <w:p w14:paraId="182D96CE" w14:textId="77777777" w:rsidR="00FF14FB" w:rsidRPr="008E1326" w:rsidRDefault="00FF14F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27FF0FCA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0D7FA3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E68674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7DC0DBE4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C0AC2B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99CEA6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399BF20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B45" w:rsidRPr="008E1326" w14:paraId="1DE520D1" w14:textId="77777777" w:rsidTr="00FF14FB">
        <w:tc>
          <w:tcPr>
            <w:tcW w:w="3328" w:type="dxa"/>
            <w:shd w:val="clear" w:color="auto" w:fill="auto"/>
          </w:tcPr>
          <w:p w14:paraId="13E8241D" w14:textId="77777777" w:rsidR="007B6B45" w:rsidRPr="008E1326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4BBE373D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9FCAB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63F2056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EC85284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127289" w14:textId="645F6E32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4CC0D0C7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C16486C" w14:textId="136CDB10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6B45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</w:tr>
      <w:tr w:rsidR="007B6B45" w:rsidRPr="008E1326" w14:paraId="1BEB3FF1" w14:textId="77777777" w:rsidTr="00FF14FB">
        <w:tc>
          <w:tcPr>
            <w:tcW w:w="3328" w:type="dxa"/>
            <w:shd w:val="clear" w:color="auto" w:fill="auto"/>
          </w:tcPr>
          <w:p w14:paraId="7A28B3A2" w14:textId="77777777" w:rsidR="007B6B45" w:rsidRPr="008E1326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06805986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70CFA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B97524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9CFA0E6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5C6196" w14:textId="306771D4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7C187CA6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272DF3E" w14:textId="45038A31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</w:tr>
      <w:tr w:rsidR="007B6B45" w:rsidRPr="008E1326" w14:paraId="4CACC118" w14:textId="77777777" w:rsidTr="00FF14FB">
        <w:tc>
          <w:tcPr>
            <w:tcW w:w="3328" w:type="dxa"/>
            <w:shd w:val="clear" w:color="auto" w:fill="auto"/>
          </w:tcPr>
          <w:p w14:paraId="2B00C20A" w14:textId="77777777" w:rsidR="007B6B45" w:rsidRPr="008E1326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5720CA08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36AED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59CDA7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8336B6B" w14:textId="77777777" w:rsidR="007B6B45" w:rsidRPr="008E1326" w:rsidRDefault="007B6B45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ACA2FE" w14:textId="3475E039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74F5A9CF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F806B9B" w14:textId="75A920A8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</w:tr>
      <w:tr w:rsidR="007B6B45" w:rsidRPr="008E1326" w14:paraId="028810A9" w14:textId="77777777" w:rsidTr="00FF14FB">
        <w:tc>
          <w:tcPr>
            <w:tcW w:w="3328" w:type="dxa"/>
            <w:shd w:val="clear" w:color="auto" w:fill="auto"/>
          </w:tcPr>
          <w:p w14:paraId="1A78A0DE" w14:textId="77777777" w:rsidR="007B6B45" w:rsidRPr="008E1326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0C034C0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463E6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69203C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B0661AE" w14:textId="77777777" w:rsidR="007B6B45" w:rsidRPr="008E1326" w:rsidRDefault="007B6B45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DE3FC8" w14:textId="41992222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B6B45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4F41A0E4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3C61E60" w14:textId="649ABA5F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B6B45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7B6B45" w:rsidRPr="008E1326" w14:paraId="6E1466B0" w14:textId="77777777" w:rsidTr="00FF14FB">
        <w:tc>
          <w:tcPr>
            <w:tcW w:w="3328" w:type="dxa"/>
            <w:shd w:val="clear" w:color="auto" w:fill="auto"/>
          </w:tcPr>
          <w:p w14:paraId="38F3D752" w14:textId="77777777" w:rsidR="007B6B45" w:rsidRPr="008E1326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D9839E8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2774F" w14:textId="77777777" w:rsidR="007B6B45" w:rsidRPr="008E1326" w:rsidRDefault="007B6B45" w:rsidP="008E132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D7FF9F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4763C25" w14:textId="77777777" w:rsidR="007B6B45" w:rsidRPr="008E1326" w:rsidRDefault="007B6B45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EE38EC" w14:textId="3F87E584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  <w:tc>
          <w:tcPr>
            <w:tcW w:w="270" w:type="dxa"/>
            <w:shd w:val="clear" w:color="auto" w:fill="auto"/>
          </w:tcPr>
          <w:p w14:paraId="0C0A9BA4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E019742" w14:textId="0ECAE378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</w:tr>
      <w:tr w:rsidR="007B6B45" w:rsidRPr="008E1326" w14:paraId="7BECBDBE" w14:textId="77777777" w:rsidTr="00FF14FB">
        <w:tc>
          <w:tcPr>
            <w:tcW w:w="3328" w:type="dxa"/>
            <w:shd w:val="clear" w:color="auto" w:fill="auto"/>
          </w:tcPr>
          <w:p w14:paraId="1FB4521E" w14:textId="77777777" w:rsidR="007B6B45" w:rsidRPr="008E1326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63BF1D31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FC7E7" w14:textId="77777777" w:rsidR="007B6B45" w:rsidRPr="008E1326" w:rsidRDefault="007B6B45" w:rsidP="008E132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34C05B" w14:textId="77777777" w:rsidR="007B6B45" w:rsidRPr="008E1326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5C4624A" w14:textId="77777777" w:rsidR="007B6B45" w:rsidRPr="008E1326" w:rsidRDefault="007B6B45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FB74D7" w14:textId="6C60CAA2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B6B45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3EBE52A4" w14:textId="77777777" w:rsidR="007B6B45" w:rsidRPr="008E1326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6754535" w14:textId="7AD4D5E7" w:rsidR="007B6B4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B6B45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FF14FB" w:rsidRPr="008E1326" w14:paraId="42D14A6F" w14:textId="77777777" w:rsidTr="00FF14FB">
        <w:tc>
          <w:tcPr>
            <w:tcW w:w="3328" w:type="dxa"/>
            <w:shd w:val="clear" w:color="auto" w:fill="auto"/>
          </w:tcPr>
          <w:p w14:paraId="44382AC5" w14:textId="77777777" w:rsidR="00FF14FB" w:rsidRPr="008E1326" w:rsidRDefault="00FF14FB" w:rsidP="008E132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39CD8E13" w14:textId="77777777" w:rsidR="00FF14FB" w:rsidRPr="008E1326" w:rsidRDefault="00FF14FB" w:rsidP="008E1326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D045D2" w14:textId="77777777" w:rsidR="00FF14FB" w:rsidRPr="008E1326" w:rsidRDefault="00FF14FB" w:rsidP="008E132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357BD" w14:textId="77777777" w:rsidR="00FF14FB" w:rsidRPr="008E1326" w:rsidRDefault="00FF14FB" w:rsidP="008E1326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319CE52" w14:textId="77777777" w:rsidR="00FF14FB" w:rsidRPr="008E1326" w:rsidRDefault="00FF14FB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0CDF68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E3546E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42AA38E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14FB" w:rsidRPr="008E1326" w14:paraId="35CD2B2B" w14:textId="77777777" w:rsidTr="00FF14FB">
        <w:tc>
          <w:tcPr>
            <w:tcW w:w="3328" w:type="dxa"/>
            <w:shd w:val="clear" w:color="auto" w:fill="auto"/>
          </w:tcPr>
          <w:p w14:paraId="72214F6B" w14:textId="77777777" w:rsidR="00FF14FB" w:rsidRPr="008E1326" w:rsidRDefault="00FF14F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02F0B45C" w14:textId="77777777" w:rsidR="00FF14FB" w:rsidRPr="008E1326" w:rsidRDefault="00FF14FB" w:rsidP="008E1326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43E3E5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8AA40F" w14:textId="77777777" w:rsidR="00FF14FB" w:rsidRPr="008E1326" w:rsidRDefault="00FF14FB" w:rsidP="008E1326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0BC49218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255081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E17AB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72EB471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2CB4" w:rsidRPr="008E1326" w14:paraId="6D4D9145" w14:textId="77777777" w:rsidTr="00FF14FB">
        <w:tc>
          <w:tcPr>
            <w:tcW w:w="3328" w:type="dxa"/>
            <w:shd w:val="clear" w:color="auto" w:fill="auto"/>
          </w:tcPr>
          <w:p w14:paraId="1AFDDB7A" w14:textId="77777777" w:rsidR="00F22CB4" w:rsidRPr="008E1326" w:rsidRDefault="00F22CB4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7D99C68" w14:textId="3B2159DE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12520765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F25759" w14:textId="551D4DA7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273" w:type="dxa"/>
            <w:shd w:val="clear" w:color="auto" w:fill="auto"/>
          </w:tcPr>
          <w:p w14:paraId="3F0DF13C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EC6709" w14:textId="442D2B9F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4C398EBF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726245B" w14:textId="00E037B0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</w:tr>
      <w:tr w:rsidR="00F22CB4" w:rsidRPr="008E1326" w14:paraId="35C35048" w14:textId="77777777" w:rsidTr="00FF14FB">
        <w:tc>
          <w:tcPr>
            <w:tcW w:w="3328" w:type="dxa"/>
            <w:shd w:val="clear" w:color="auto" w:fill="auto"/>
          </w:tcPr>
          <w:p w14:paraId="53CAF894" w14:textId="77777777" w:rsidR="00F22CB4" w:rsidRPr="008E1326" w:rsidRDefault="00F22CB4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2CAF30FD" w14:textId="4911FB31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57F730FA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1EC335" w14:textId="5A6ACE0B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3" w:type="dxa"/>
            <w:shd w:val="clear" w:color="auto" w:fill="auto"/>
          </w:tcPr>
          <w:p w14:paraId="5433A0AB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A7A6D9" w14:textId="21EBF104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49B8ADCB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CF03237" w14:textId="0F821733" w:rsidR="00F22CB4" w:rsidRPr="008E1326" w:rsidRDefault="00991C6E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F22CB4" w:rsidRPr="008E1326" w14:paraId="4E497E38" w14:textId="77777777" w:rsidTr="00FF14FB">
        <w:tc>
          <w:tcPr>
            <w:tcW w:w="3328" w:type="dxa"/>
            <w:shd w:val="clear" w:color="auto" w:fill="auto"/>
          </w:tcPr>
          <w:p w14:paraId="20EBAE01" w14:textId="77777777" w:rsidR="00F22CB4" w:rsidRPr="008E1326" w:rsidRDefault="00F22CB4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0C7F19A8" w14:textId="03E9CB2A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968C9" w:rsidRPr="00056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270" w:type="dxa"/>
            <w:shd w:val="clear" w:color="auto" w:fill="auto"/>
          </w:tcPr>
          <w:p w14:paraId="03080BD7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BAE75B" w14:textId="56DC87D4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3" w:type="dxa"/>
            <w:shd w:val="clear" w:color="auto" w:fill="auto"/>
          </w:tcPr>
          <w:p w14:paraId="2B4A8D5E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1E0A91" w14:textId="3F0000FA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359E5" w:rsidRPr="008E13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29883817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9DC94E8" w14:textId="575734D5" w:rsidR="00F22CB4" w:rsidRPr="008E1326" w:rsidRDefault="00991C6E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</w:tr>
      <w:tr w:rsidR="00F22CB4" w:rsidRPr="008E1326" w14:paraId="75342886" w14:textId="77777777" w:rsidTr="00FF14FB">
        <w:tc>
          <w:tcPr>
            <w:tcW w:w="3328" w:type="dxa"/>
            <w:shd w:val="clear" w:color="auto" w:fill="auto"/>
          </w:tcPr>
          <w:p w14:paraId="747C006F" w14:textId="77777777" w:rsidR="00F22CB4" w:rsidRPr="008E1326" w:rsidRDefault="00F22CB4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54299736" w14:textId="6B3ED5B6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5A9ADA3E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35E62" w14:textId="72FD25D4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  <w:tc>
          <w:tcPr>
            <w:tcW w:w="273" w:type="dxa"/>
            <w:shd w:val="clear" w:color="auto" w:fill="auto"/>
          </w:tcPr>
          <w:p w14:paraId="5938919E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74732" w14:textId="689E2905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22CB4" w:rsidRPr="008E13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65B3301D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649B868" w14:textId="78308BCC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</w:tr>
      <w:tr w:rsidR="00F22CB4" w:rsidRPr="008E1326" w14:paraId="4A14A918" w14:textId="77777777" w:rsidTr="00FF14FB">
        <w:tc>
          <w:tcPr>
            <w:tcW w:w="3328" w:type="dxa"/>
            <w:shd w:val="clear" w:color="auto" w:fill="auto"/>
          </w:tcPr>
          <w:p w14:paraId="6D03861A" w14:textId="77777777" w:rsidR="00F22CB4" w:rsidRPr="008E1326" w:rsidRDefault="00F22CB4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3B3C832A" w14:textId="59BCCE2C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14:paraId="1B80B581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BFE823" w14:textId="61C8DF21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3" w:type="dxa"/>
            <w:shd w:val="clear" w:color="auto" w:fill="auto"/>
          </w:tcPr>
          <w:p w14:paraId="64394B1F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03DE40" w14:textId="5FBAA34A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0071E5A4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C837462" w14:textId="16523CB8" w:rsidR="00F22CB4" w:rsidRPr="008E1326" w:rsidRDefault="00991C6E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</w:tr>
      <w:tr w:rsidR="00F22CB4" w:rsidRPr="008E1326" w14:paraId="6C790CFC" w14:textId="77777777" w:rsidTr="00FF14FB">
        <w:tc>
          <w:tcPr>
            <w:tcW w:w="3328" w:type="dxa"/>
            <w:shd w:val="clear" w:color="auto" w:fill="auto"/>
          </w:tcPr>
          <w:p w14:paraId="15A7ECBA" w14:textId="77777777" w:rsidR="00F22CB4" w:rsidRPr="008E1326" w:rsidRDefault="00F22CB4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6631660C" w14:textId="76E703D5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1024C955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4C75BA" w14:textId="6FE6FFB3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273" w:type="dxa"/>
            <w:shd w:val="clear" w:color="auto" w:fill="auto"/>
          </w:tcPr>
          <w:p w14:paraId="064D5516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C5F1DA" w14:textId="4B4ADBBD" w:rsidR="00F22CB4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47DC0F43" w14:textId="77777777" w:rsidR="00F22CB4" w:rsidRPr="008E1326" w:rsidRDefault="00F22CB4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04259BA" w14:textId="07F998C6" w:rsidR="00F22CB4" w:rsidRPr="008E1326" w:rsidRDefault="00991C6E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F22CB4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</w:tr>
      <w:tr w:rsidR="00FF14FB" w:rsidRPr="008E1326" w14:paraId="394638E6" w14:textId="77777777" w:rsidTr="00FF14FB">
        <w:tc>
          <w:tcPr>
            <w:tcW w:w="3328" w:type="dxa"/>
            <w:shd w:val="clear" w:color="auto" w:fill="auto"/>
          </w:tcPr>
          <w:p w14:paraId="7AF40645" w14:textId="77777777" w:rsidR="00FF14FB" w:rsidRPr="008E1326" w:rsidRDefault="00FF14FB" w:rsidP="008E132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7EA18677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B077BF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EE9F3F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6600AF4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10F08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FA57F5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F0D38BA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14FB" w:rsidRPr="008E1326" w14:paraId="62B4A12D" w14:textId="77777777" w:rsidTr="00FF14FB">
        <w:tc>
          <w:tcPr>
            <w:tcW w:w="3328" w:type="dxa"/>
            <w:shd w:val="clear" w:color="auto" w:fill="auto"/>
          </w:tcPr>
          <w:p w14:paraId="560196CF" w14:textId="77777777" w:rsidR="00FF14FB" w:rsidRPr="008E1326" w:rsidRDefault="00FF14F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16037970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56894B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DDC049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E2699A4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2C9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005CC0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1F30287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FF14FB" w:rsidRPr="008E1326" w14:paraId="09126213" w14:textId="77777777" w:rsidTr="00FF14FB">
        <w:tc>
          <w:tcPr>
            <w:tcW w:w="3328" w:type="dxa"/>
            <w:shd w:val="clear" w:color="auto" w:fill="auto"/>
          </w:tcPr>
          <w:p w14:paraId="469814AA" w14:textId="77777777" w:rsidR="00FF14FB" w:rsidRPr="008E1326" w:rsidRDefault="00FF14F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535D9C04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3732A0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9DF08D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722358C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6D4460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E51547" w14:textId="77777777" w:rsidR="00FF14FB" w:rsidRPr="008E1326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76E2F1D" w14:textId="77777777" w:rsidR="00FF14FB" w:rsidRPr="008E1326" w:rsidRDefault="00FF14FB" w:rsidP="008E1326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D3B17" w:rsidRPr="008E1326" w14:paraId="7E321EA1" w14:textId="77777777" w:rsidTr="00FF14FB">
        <w:tc>
          <w:tcPr>
            <w:tcW w:w="3328" w:type="dxa"/>
            <w:shd w:val="clear" w:color="auto" w:fill="auto"/>
          </w:tcPr>
          <w:p w14:paraId="21493404" w14:textId="77777777" w:rsidR="007D3B17" w:rsidRPr="008E1326" w:rsidRDefault="007D3B17" w:rsidP="008E1326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105D5160" w14:textId="758009B7" w:rsidR="007D3B1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D3B17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67079422" w14:textId="77777777" w:rsidR="007D3B17" w:rsidRPr="008E1326" w:rsidRDefault="007D3B17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CAC866" w14:textId="0C66C6EE" w:rsidR="007D3B1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D3B17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273" w:type="dxa"/>
            <w:shd w:val="clear" w:color="auto" w:fill="auto"/>
          </w:tcPr>
          <w:p w14:paraId="0676C80D" w14:textId="77777777" w:rsidR="007D3B17" w:rsidRPr="008E1326" w:rsidRDefault="007D3B17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E549C8" w14:textId="32B5308F" w:rsidR="007D3B1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D3B17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184C33D5" w14:textId="77777777" w:rsidR="007D3B17" w:rsidRPr="008E1326" w:rsidRDefault="007D3B17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E6D325E" w14:textId="7E4820B0" w:rsidR="007D3B1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D3B17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  <w:tr w:rsidR="007D3B17" w:rsidRPr="008E1326" w14:paraId="2AF39243" w14:textId="77777777" w:rsidTr="00FF14FB">
        <w:tc>
          <w:tcPr>
            <w:tcW w:w="3328" w:type="dxa"/>
            <w:shd w:val="clear" w:color="auto" w:fill="auto"/>
          </w:tcPr>
          <w:p w14:paraId="63CE0890" w14:textId="77777777" w:rsidR="007D3B17" w:rsidRPr="008E1326" w:rsidRDefault="007D3B17" w:rsidP="008E1326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22B62BD" w14:textId="6BA68A58" w:rsidR="007D3B1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  <w:shd w:val="clear" w:color="auto" w:fill="auto"/>
          </w:tcPr>
          <w:p w14:paraId="0577D21E" w14:textId="77777777" w:rsidR="007D3B17" w:rsidRPr="008E1326" w:rsidRDefault="007D3B17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C47A46" w14:textId="32ADBC53" w:rsidR="007D3B1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3" w:type="dxa"/>
            <w:shd w:val="clear" w:color="auto" w:fill="auto"/>
          </w:tcPr>
          <w:p w14:paraId="6C93C42A" w14:textId="77777777" w:rsidR="007D3B17" w:rsidRPr="008E1326" w:rsidRDefault="007D3B17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D97F4F" w14:textId="44AEE713" w:rsidR="007D3B1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  <w:shd w:val="clear" w:color="auto" w:fill="auto"/>
          </w:tcPr>
          <w:p w14:paraId="61F5E3DF" w14:textId="77777777" w:rsidR="007D3B17" w:rsidRPr="008E1326" w:rsidRDefault="007D3B17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33CAB0" w14:textId="03848472" w:rsidR="007D3B1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</w:tr>
    </w:tbl>
    <w:p w14:paraId="6F3F3C1E" w14:textId="46295B51" w:rsidR="00284152" w:rsidRPr="008E1326" w:rsidRDefault="0028415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19F11BD" w14:textId="77777777" w:rsidR="00E52E34" w:rsidRPr="008E1326" w:rsidRDefault="00E52E3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3C40C" w14:textId="77777777" w:rsidR="00E52E34" w:rsidRPr="008E1326" w:rsidRDefault="00E52E3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33627" w14:textId="31AAEA33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034FD7" w:rsidRPr="008E1326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8E132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E132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 w:rsidR="000F44AA" w:rsidRPr="008E132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91C6E" w:rsidRPr="00991C6E">
        <w:rPr>
          <w:rFonts w:asciiTheme="majorBidi" w:hAnsiTheme="majorBidi" w:cstheme="majorBidi"/>
          <w:sz w:val="30"/>
          <w:szCs w:val="30"/>
        </w:rPr>
        <w:t>31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2563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41CF44" w14:textId="77777777" w:rsidR="00026BA0" w:rsidRPr="008E1326" w:rsidRDefault="00026BA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D4608B" w:rsidRPr="008E1326" w14:paraId="4DD97E1B" w14:textId="77777777" w:rsidTr="2C7BF5E4">
        <w:tc>
          <w:tcPr>
            <w:tcW w:w="9180" w:type="dxa"/>
            <w:gridSpan w:val="8"/>
            <w:shd w:val="clear" w:color="auto" w:fill="auto"/>
          </w:tcPr>
          <w:p w14:paraId="12151BB0" w14:textId="0DBCBE0D" w:rsidR="00D4608B" w:rsidRPr="008E1326" w:rsidRDefault="00D4608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1993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1FCE7133" w14:textId="77777777" w:rsidR="00D4608B" w:rsidRPr="008E1326" w:rsidRDefault="00D4608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A59DF" w:rsidRPr="008E1326" w14:paraId="18ED4E9E" w14:textId="77777777" w:rsidTr="2C7BF5E4">
        <w:tc>
          <w:tcPr>
            <w:tcW w:w="3330" w:type="dxa"/>
            <w:shd w:val="clear" w:color="auto" w:fill="auto"/>
          </w:tcPr>
          <w:p w14:paraId="280D5488" w14:textId="77777777" w:rsidR="006A59DF" w:rsidRPr="008E1326" w:rsidRDefault="006A59D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270BECC" w14:textId="4AE6207D" w:rsidR="006A59DF" w:rsidRPr="008E1326" w:rsidRDefault="006A59DF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546655" w14:textId="77777777" w:rsidR="006A59DF" w:rsidRPr="008E1326" w:rsidRDefault="006A59DF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2E6BCFE" w14:textId="79793013" w:rsidR="006A59DF" w:rsidRPr="008E1326" w:rsidRDefault="006A59DF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9DF" w:rsidRPr="008E1326" w14:paraId="6E7F6728" w14:textId="77777777" w:rsidTr="2C7BF5E4">
        <w:tc>
          <w:tcPr>
            <w:tcW w:w="3330" w:type="dxa"/>
            <w:shd w:val="clear" w:color="auto" w:fill="auto"/>
          </w:tcPr>
          <w:p w14:paraId="3A1F5703" w14:textId="39B12E20" w:rsidR="006A59DF" w:rsidRPr="008E1326" w:rsidRDefault="006A59D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59E8AD" w14:textId="023A3794" w:rsidR="006A59DF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6A59DF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74025D8" w14:textId="77777777" w:rsidR="006A59DF" w:rsidRPr="008E1326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F87FA7" w14:textId="64A3A8C9" w:rsidR="006A59DF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6A59DF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A59DF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245D546" w14:textId="77777777" w:rsidR="006A59DF" w:rsidRPr="008E1326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13D3B2" w14:textId="0DE97E04" w:rsidR="006A59DF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6A59DF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FAD1169" w14:textId="77777777" w:rsidR="006A59DF" w:rsidRPr="008E1326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819007" w14:textId="3770941A" w:rsidR="006A59DF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6A59DF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A59DF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A59DF" w:rsidRPr="008E1326" w14:paraId="6B70744A" w14:textId="77777777" w:rsidTr="2C7BF5E4">
        <w:tc>
          <w:tcPr>
            <w:tcW w:w="3330" w:type="dxa"/>
            <w:shd w:val="clear" w:color="auto" w:fill="auto"/>
          </w:tcPr>
          <w:p w14:paraId="00B9E544" w14:textId="77777777" w:rsidR="006A59DF" w:rsidRPr="008E1326" w:rsidRDefault="006A59D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9D1699" w14:textId="3FC72CBC" w:rsidR="006A59DF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378F4EE" w14:textId="77777777" w:rsidR="006A59DF" w:rsidRPr="008E1326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590B87" w14:textId="032245BC" w:rsidR="006A59DF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1C154E" w14:textId="77777777" w:rsidR="006A59DF" w:rsidRPr="008E1326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6A3450" w14:textId="48A8E596" w:rsidR="006A59DF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A65DF3D" w14:textId="77777777" w:rsidR="006A59DF" w:rsidRPr="008E1326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3222DE" w14:textId="4DA98456" w:rsidR="006A59DF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6A59DF" w:rsidRPr="008E1326" w14:paraId="0B8B832C" w14:textId="77777777" w:rsidTr="2C7BF5E4">
        <w:trPr>
          <w:trHeight w:val="344"/>
        </w:trPr>
        <w:tc>
          <w:tcPr>
            <w:tcW w:w="3330" w:type="dxa"/>
            <w:shd w:val="clear" w:color="auto" w:fill="auto"/>
          </w:tcPr>
          <w:p w14:paraId="28A56B3C" w14:textId="77777777" w:rsidR="006A59DF" w:rsidRPr="008E1326" w:rsidRDefault="006A59DF" w:rsidP="008E132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D0FA074" w14:textId="77777777" w:rsidR="006A59DF" w:rsidRPr="008E1326" w:rsidRDefault="006A59DF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314081" w:rsidRPr="008E1326" w14:paraId="38623138" w14:textId="77777777" w:rsidTr="2C7BF5E4">
        <w:tc>
          <w:tcPr>
            <w:tcW w:w="3330" w:type="dxa"/>
            <w:shd w:val="clear" w:color="auto" w:fill="auto"/>
          </w:tcPr>
          <w:p w14:paraId="62A42484" w14:textId="6E0F6692" w:rsidR="00314081" w:rsidRPr="008E1326" w:rsidRDefault="00314081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9C1B5" w14:textId="27AF47E6" w:rsidR="00314081" w:rsidRPr="008E1326" w:rsidRDefault="00314081" w:rsidP="008E1326">
            <w:pPr>
              <w:pStyle w:val="a1"/>
              <w:tabs>
                <w:tab w:val="decimal" w:pos="611"/>
              </w:tabs>
              <w:ind w:right="6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909DB" w14:textId="77777777" w:rsidR="00314081" w:rsidRPr="008E1326" w:rsidRDefault="00314081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BECE0" w14:textId="05F55310" w:rsidR="00314081" w:rsidRPr="008E1326" w:rsidRDefault="00314081" w:rsidP="008E1326">
            <w:pPr>
              <w:pStyle w:val="a1"/>
              <w:tabs>
                <w:tab w:val="decimal" w:pos="699"/>
              </w:tabs>
              <w:ind w:right="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6B30CE" w14:textId="77777777" w:rsidR="00314081" w:rsidRPr="008E1326" w:rsidRDefault="00314081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3C2A1A" w14:textId="61CDA6C2" w:rsidR="00314081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14:paraId="1F27E411" w14:textId="77777777" w:rsidR="00314081" w:rsidRPr="008E1326" w:rsidRDefault="00314081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6511A1" w14:textId="0FCDF730" w:rsidR="00314081" w:rsidRPr="008E1326" w:rsidRDefault="00314081" w:rsidP="008E1326">
            <w:pPr>
              <w:pStyle w:val="a1"/>
              <w:tabs>
                <w:tab w:val="decimal" w:pos="699"/>
              </w:tabs>
              <w:ind w:right="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495" w:rsidRPr="008E1326" w14:paraId="5E56D772" w14:textId="77777777" w:rsidTr="2C7BF5E4">
        <w:tc>
          <w:tcPr>
            <w:tcW w:w="3330" w:type="dxa"/>
            <w:shd w:val="clear" w:color="auto" w:fill="auto"/>
          </w:tcPr>
          <w:p w14:paraId="2A07021E" w14:textId="5D33F71B" w:rsidR="00583495" w:rsidRPr="008E1326" w:rsidRDefault="0058349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E90B64" w14:textId="6425618B" w:rsidR="00583495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E55000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2C66FB02" w14:textId="77777777" w:rsidR="00583495" w:rsidRPr="008E1326" w:rsidRDefault="0058349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B842FD" w14:textId="7E769E39" w:rsidR="0058349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83495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  <w:shd w:val="clear" w:color="auto" w:fill="auto"/>
          </w:tcPr>
          <w:p w14:paraId="08EE8D6D" w14:textId="77777777" w:rsidR="00583495" w:rsidRPr="008E1326" w:rsidRDefault="0058349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B433D6" w14:textId="64274DBD" w:rsidR="0058349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E55000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16357D26" w14:textId="77777777" w:rsidR="00583495" w:rsidRPr="008E1326" w:rsidRDefault="0058349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0EDD91" w14:textId="304B85EC" w:rsidR="0058349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83495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</w:tr>
      <w:tr w:rsidR="00583495" w:rsidRPr="008E1326" w14:paraId="6F2DF443" w14:textId="77777777" w:rsidTr="2C7BF5E4">
        <w:tc>
          <w:tcPr>
            <w:tcW w:w="3330" w:type="dxa"/>
            <w:shd w:val="clear" w:color="auto" w:fill="auto"/>
          </w:tcPr>
          <w:p w14:paraId="5E1AE0D7" w14:textId="77777777" w:rsidR="00583495" w:rsidRPr="008E1326" w:rsidRDefault="0058349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308952" w14:textId="128F924B" w:rsidR="00583495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</w:t>
            </w:r>
            <w:r w:rsidR="00E55000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0910FA3D" w14:textId="77777777" w:rsidR="00583495" w:rsidRPr="008E1326" w:rsidRDefault="0058349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5CBBC4" w14:textId="093F38BF" w:rsidR="0058349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83495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  <w:shd w:val="clear" w:color="auto" w:fill="auto"/>
          </w:tcPr>
          <w:p w14:paraId="5F9C4497" w14:textId="77777777" w:rsidR="00583495" w:rsidRPr="008E1326" w:rsidRDefault="0058349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002E66" w14:textId="0C4F65A0" w:rsidR="0058349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</w:t>
            </w:r>
            <w:r w:rsidR="00E55000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6700B4DA" w14:textId="77777777" w:rsidR="00583495" w:rsidRPr="008E1326" w:rsidRDefault="0058349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26F912" w14:textId="504F695D" w:rsidR="00583495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83495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</w:tr>
      <w:tr w:rsidR="00367DAD" w:rsidRPr="008E1326" w14:paraId="565C4032" w14:textId="77777777" w:rsidTr="2C7BF5E4">
        <w:tc>
          <w:tcPr>
            <w:tcW w:w="3330" w:type="dxa"/>
            <w:shd w:val="clear" w:color="auto" w:fill="auto"/>
          </w:tcPr>
          <w:p w14:paraId="2690EC1A" w14:textId="77777777" w:rsidR="00367DAD" w:rsidRPr="008E1326" w:rsidRDefault="00367DAD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BE5F1D" w14:textId="77777777" w:rsidR="00367DAD" w:rsidRPr="008E1326" w:rsidRDefault="00367DAD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53A1D1" w14:textId="77777777" w:rsidR="00367DAD" w:rsidRPr="008E1326" w:rsidRDefault="00367DAD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73B74E" w14:textId="77777777" w:rsidR="00367DAD" w:rsidRPr="008E1326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4BDFC8" w14:textId="77777777" w:rsidR="00367DAD" w:rsidRPr="008E1326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D5018E" w14:textId="77777777" w:rsidR="00367DAD" w:rsidRPr="008E1326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A96ED8" w14:textId="77777777" w:rsidR="00367DAD" w:rsidRPr="008E1326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0E082C" w14:textId="77777777" w:rsidR="00367DAD" w:rsidRPr="008E1326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D2F" w:rsidRPr="008E1326" w14:paraId="3BC85BE2" w14:textId="77777777" w:rsidTr="2C7BF5E4">
        <w:tc>
          <w:tcPr>
            <w:tcW w:w="3330" w:type="dxa"/>
            <w:shd w:val="clear" w:color="auto" w:fill="auto"/>
          </w:tcPr>
          <w:p w14:paraId="1F5E15A8" w14:textId="7393D950" w:rsidR="007A4D2F" w:rsidRPr="008E1326" w:rsidRDefault="007A4D2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8E132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1A180" w14:textId="21AD2FFC" w:rsidR="007A4D2F" w:rsidRPr="008E1326" w:rsidRDefault="007A4D2F" w:rsidP="008E1326">
            <w:pPr>
              <w:pStyle w:val="a1"/>
              <w:tabs>
                <w:tab w:val="decimal" w:pos="429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4D92AD" w14:textId="77777777" w:rsidR="007A4D2F" w:rsidRPr="008E1326" w:rsidRDefault="007A4D2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D556" w14:textId="423CBF6E" w:rsidR="007A4D2F" w:rsidRPr="008E1326" w:rsidRDefault="007A4D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04F998" w14:textId="77777777" w:rsidR="007A4D2F" w:rsidRPr="008E1326" w:rsidRDefault="007A4D2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7FC48" w14:textId="5AC4D6CE" w:rsidR="007A4D2F" w:rsidRPr="008E1326" w:rsidRDefault="007A4D2F" w:rsidP="008E1326">
            <w:pPr>
              <w:pStyle w:val="a1"/>
              <w:tabs>
                <w:tab w:val="decimal" w:pos="792"/>
              </w:tabs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C63B9D" w14:textId="77777777" w:rsidR="007A4D2F" w:rsidRPr="008E1326" w:rsidRDefault="007A4D2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A76A" w14:textId="2D9EC5B2" w:rsidR="007A4D2F" w:rsidRPr="008E1326" w:rsidRDefault="007A4D2F" w:rsidP="008E1326">
            <w:pPr>
              <w:pStyle w:val="a1"/>
              <w:tabs>
                <w:tab w:val="decimal" w:pos="977"/>
              </w:tabs>
              <w:ind w:right="-17"/>
              <w:rPr>
                <w:b/>
                <w:b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4D2F" w:rsidRPr="008E1326" w14:paraId="46E2C68C" w14:textId="77777777" w:rsidTr="2C7BF5E4">
        <w:tc>
          <w:tcPr>
            <w:tcW w:w="3330" w:type="dxa"/>
            <w:shd w:val="clear" w:color="auto" w:fill="auto"/>
          </w:tcPr>
          <w:p w14:paraId="152C2436" w14:textId="7FD4E2C0" w:rsidR="007A4D2F" w:rsidRPr="008E1326" w:rsidRDefault="007A4D2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5E157" w14:textId="676F6A10" w:rsidR="007A4D2F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77A84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1A52A983" w14:textId="77777777" w:rsidR="007A4D2F" w:rsidRPr="008E1326" w:rsidRDefault="007A4D2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DD76F" w14:textId="760F8536" w:rsidR="007A4D2F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</w:t>
            </w:r>
            <w:r w:rsidR="007A4D2F"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0F7EBD28" w14:textId="77777777" w:rsidR="007A4D2F" w:rsidRPr="008E1326" w:rsidRDefault="007A4D2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B5684" w14:textId="0A909CB1" w:rsidR="007A4D2F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77A84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75A2B528" w14:textId="77777777" w:rsidR="007A4D2F" w:rsidRPr="008E1326" w:rsidRDefault="007A4D2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CAA00" w14:textId="770D21AF" w:rsidR="007A4D2F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</w:t>
            </w:r>
            <w:r w:rsidR="007A4D2F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937</w:t>
            </w:r>
          </w:p>
        </w:tc>
      </w:tr>
    </w:tbl>
    <w:p w14:paraId="1A4FA81B" w14:textId="77777777" w:rsidR="006A59DF" w:rsidRPr="008E1326" w:rsidRDefault="006A59D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3327EB" w:rsidRPr="008E1326" w14:paraId="56C51B02" w14:textId="77777777" w:rsidTr="00200D1B">
        <w:tc>
          <w:tcPr>
            <w:tcW w:w="3330" w:type="dxa"/>
            <w:shd w:val="clear" w:color="auto" w:fill="auto"/>
          </w:tcPr>
          <w:p w14:paraId="061C129F" w14:textId="062C590F" w:rsidR="003327EB" w:rsidRPr="008E1326" w:rsidRDefault="003327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E0311AF" w14:textId="77777777" w:rsidR="003327EB" w:rsidRPr="008E1326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CA620E" w14:textId="77777777" w:rsidR="003327EB" w:rsidRPr="008E1326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D209A1D" w14:textId="77777777" w:rsidR="003327EB" w:rsidRPr="008E1326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5781" w:rsidRPr="008E1326" w14:paraId="610956A7" w14:textId="77777777" w:rsidTr="00AA30BF">
        <w:tc>
          <w:tcPr>
            <w:tcW w:w="9180" w:type="dxa"/>
            <w:gridSpan w:val="8"/>
            <w:shd w:val="clear" w:color="auto" w:fill="auto"/>
          </w:tcPr>
          <w:p w14:paraId="6B3E3BBD" w14:textId="013AEB0F" w:rsidR="004F5781" w:rsidRPr="008E1326" w:rsidRDefault="004F5781" w:rsidP="008E132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1993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577D3E9" w14:textId="12B60082" w:rsidR="0072040A" w:rsidRPr="008E1326" w:rsidRDefault="0072040A" w:rsidP="008E132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3327EB" w:rsidRPr="008E1326" w14:paraId="37E676BA" w14:textId="77777777" w:rsidTr="00200D1B">
        <w:tc>
          <w:tcPr>
            <w:tcW w:w="3330" w:type="dxa"/>
            <w:shd w:val="clear" w:color="auto" w:fill="auto"/>
          </w:tcPr>
          <w:p w14:paraId="62A9F8B6" w14:textId="77777777" w:rsidR="003327EB" w:rsidRPr="008E1326" w:rsidRDefault="003327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DB747EB" w14:textId="77777777" w:rsidR="003327EB" w:rsidRPr="008E1326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4EC821" w14:textId="77777777" w:rsidR="003327EB" w:rsidRPr="008E1326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86077F3" w14:textId="77777777" w:rsidR="003327EB" w:rsidRPr="008E1326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7EB" w:rsidRPr="008E1326" w14:paraId="1FC4D815" w14:textId="77777777" w:rsidTr="00200D1B">
        <w:tc>
          <w:tcPr>
            <w:tcW w:w="3330" w:type="dxa"/>
            <w:shd w:val="clear" w:color="auto" w:fill="auto"/>
          </w:tcPr>
          <w:p w14:paraId="1F65820F" w14:textId="77777777" w:rsidR="003327EB" w:rsidRPr="008E1326" w:rsidRDefault="003327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3B2DAD" w14:textId="7F72B76B" w:rsidR="003327E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30</w:t>
            </w:r>
            <w:r w:rsidR="005B24E9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3327EB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D54107A" w14:textId="77777777" w:rsidR="003327EB" w:rsidRPr="008E1326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8EEDC" w14:textId="1060902B" w:rsidR="003327E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3327EB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327EB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AC06642" w14:textId="77777777" w:rsidR="003327EB" w:rsidRPr="008E1326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1FC0E1" w14:textId="5F730871" w:rsidR="003327E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3327EB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737357B" w14:textId="77777777" w:rsidR="003327EB" w:rsidRPr="008E1326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0B7CF0" w14:textId="385F9BB0" w:rsidR="003327E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3327EB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327EB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327EB" w:rsidRPr="008E1326" w14:paraId="295CB1CB" w14:textId="77777777" w:rsidTr="00200D1B">
        <w:tc>
          <w:tcPr>
            <w:tcW w:w="3330" w:type="dxa"/>
            <w:shd w:val="clear" w:color="auto" w:fill="auto"/>
          </w:tcPr>
          <w:p w14:paraId="5DA26FC0" w14:textId="77777777" w:rsidR="003327EB" w:rsidRPr="008E1326" w:rsidRDefault="003327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A5F596" w14:textId="3CD4AA6D" w:rsidR="003327E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8CB575A" w14:textId="77777777" w:rsidR="003327EB" w:rsidRPr="008E1326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E30C0F" w14:textId="651E9C7E" w:rsidR="003327E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05278A9" w14:textId="77777777" w:rsidR="003327EB" w:rsidRPr="008E1326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EBC3BC" w14:textId="132DC3D3" w:rsidR="003327E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DC0E30D" w14:textId="77777777" w:rsidR="003327EB" w:rsidRPr="008E1326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D36F2B" w14:textId="62C9ADD5" w:rsidR="003327EB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3327EB" w:rsidRPr="008E1326" w14:paraId="6539C21B" w14:textId="77777777" w:rsidTr="00200D1B">
        <w:trPr>
          <w:trHeight w:val="344"/>
        </w:trPr>
        <w:tc>
          <w:tcPr>
            <w:tcW w:w="3330" w:type="dxa"/>
            <w:shd w:val="clear" w:color="auto" w:fill="auto"/>
          </w:tcPr>
          <w:p w14:paraId="641D853F" w14:textId="77777777" w:rsidR="003327EB" w:rsidRPr="008E1326" w:rsidRDefault="003327EB" w:rsidP="008E132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B8DAD2F" w14:textId="77777777" w:rsidR="003327EB" w:rsidRPr="008E1326" w:rsidRDefault="003327EB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3327EB" w:rsidRPr="008E1326" w14:paraId="69CA7AB5" w14:textId="77777777" w:rsidTr="002423A0">
        <w:tc>
          <w:tcPr>
            <w:tcW w:w="3330" w:type="dxa"/>
            <w:shd w:val="clear" w:color="auto" w:fill="auto"/>
          </w:tcPr>
          <w:p w14:paraId="73D8846F" w14:textId="77777777" w:rsidR="003327EB" w:rsidRPr="008E1326" w:rsidRDefault="003327E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D957A" w14:textId="77777777" w:rsidR="003327EB" w:rsidRPr="008E1326" w:rsidRDefault="003327EB" w:rsidP="008E1326">
            <w:pPr>
              <w:pStyle w:val="a1"/>
              <w:tabs>
                <w:tab w:val="decimal" w:pos="69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C4C9A" w14:textId="77777777" w:rsidR="003327EB" w:rsidRPr="008E1326" w:rsidRDefault="003327E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537D46" w14:textId="77777777" w:rsidR="003327EB" w:rsidRPr="008E1326" w:rsidRDefault="003327EB" w:rsidP="008E1326">
            <w:pPr>
              <w:pStyle w:val="a1"/>
              <w:tabs>
                <w:tab w:val="decimal" w:pos="699"/>
              </w:tabs>
              <w:ind w:right="16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9AB4A" w14:textId="77777777" w:rsidR="003327EB" w:rsidRPr="008E1326" w:rsidRDefault="003327E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2D0CF4" w14:textId="76087910" w:rsidR="003327EB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44</w:t>
            </w:r>
            <w:r w:rsidR="004132A6" w:rsidRPr="008E132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5A56A2AA" w14:textId="77777777" w:rsidR="003327EB" w:rsidRPr="008E1326" w:rsidRDefault="003327E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AB2C2C" w14:textId="294C4923" w:rsidR="003327EB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36</w:t>
            </w:r>
            <w:r w:rsidR="00073F1B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991C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551</w:t>
            </w:r>
          </w:p>
        </w:tc>
      </w:tr>
      <w:tr w:rsidR="003327EB" w:rsidRPr="008E1326" w14:paraId="30299E7A" w14:textId="77777777" w:rsidTr="002423A0">
        <w:tc>
          <w:tcPr>
            <w:tcW w:w="3330" w:type="dxa"/>
            <w:shd w:val="clear" w:color="auto" w:fill="auto"/>
          </w:tcPr>
          <w:p w14:paraId="17D27315" w14:textId="77777777" w:rsidR="003327EB" w:rsidRPr="008E1326" w:rsidRDefault="003327E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95B3BB" w14:textId="75318CE9" w:rsidR="003327EB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F6A13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2D1D1B99" w14:textId="77777777" w:rsidR="003327EB" w:rsidRPr="008E1326" w:rsidRDefault="003327E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8906D" w14:textId="21F3192F" w:rsidR="003327EB" w:rsidRPr="008E1326" w:rsidRDefault="00C300BA" w:rsidP="008E1326">
            <w:pPr>
              <w:pStyle w:val="a1"/>
              <w:tabs>
                <w:tab w:val="decimal" w:pos="699"/>
              </w:tabs>
              <w:ind w:right="16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98940" w14:textId="77777777" w:rsidR="003327EB" w:rsidRPr="008E1326" w:rsidRDefault="003327E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634C6B" w14:textId="609021EC" w:rsidR="003327EB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4132A6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22777B7E" w14:textId="77777777" w:rsidR="003327EB" w:rsidRPr="008E1326" w:rsidRDefault="003327E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94359" w14:textId="290C0BEE" w:rsidR="003327EB" w:rsidRPr="008E1326" w:rsidRDefault="00C300BA" w:rsidP="008E1326">
            <w:pPr>
              <w:pStyle w:val="a1"/>
              <w:tabs>
                <w:tab w:val="decimal" w:pos="699"/>
              </w:tabs>
              <w:ind w:right="1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2977" w:rsidRPr="008E1326" w14:paraId="786348B0" w14:textId="77777777" w:rsidTr="002423A0">
        <w:tc>
          <w:tcPr>
            <w:tcW w:w="3330" w:type="dxa"/>
            <w:shd w:val="clear" w:color="auto" w:fill="auto"/>
          </w:tcPr>
          <w:p w14:paraId="5969BAFD" w14:textId="24F66360" w:rsidR="00382977" w:rsidRPr="008E1326" w:rsidRDefault="00C36380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75167" w14:textId="2557BBC9" w:rsidR="00382977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F6A13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0D3ABFED" w14:textId="77777777" w:rsidR="00382977" w:rsidRPr="008E1326" w:rsidRDefault="00382977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1A2F8" w14:textId="5BB5BE27" w:rsidR="00382977" w:rsidRPr="008E1326" w:rsidRDefault="00CC524B" w:rsidP="008E1326">
            <w:pPr>
              <w:pStyle w:val="a1"/>
              <w:tabs>
                <w:tab w:val="decimal" w:pos="699"/>
              </w:tabs>
              <w:ind w:righ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5BC96" w14:textId="77777777" w:rsidR="00382977" w:rsidRPr="008E1326" w:rsidRDefault="00382977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0C50B" w14:textId="75C45D84" w:rsidR="0038297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="00647D58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  <w:shd w:val="clear" w:color="auto" w:fill="auto"/>
          </w:tcPr>
          <w:p w14:paraId="7CE42F2D" w14:textId="77777777" w:rsidR="00382977" w:rsidRPr="008E1326" w:rsidRDefault="00382977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2DF09" w14:textId="1391F93F" w:rsidR="00382977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36</w:t>
            </w:r>
            <w:r w:rsidR="00CC524B"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551</w:t>
            </w:r>
          </w:p>
        </w:tc>
      </w:tr>
    </w:tbl>
    <w:p w14:paraId="345DE294" w14:textId="2165A1BA" w:rsidR="00D80D43" w:rsidRPr="008E1326" w:rsidRDefault="00D80D4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A10DF" w14:textId="5E660C9B" w:rsidR="006226D0" w:rsidRPr="008E1326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E8F19" w14:textId="3FC45E11" w:rsidR="006226D0" w:rsidRPr="008E1326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97D8D" w14:textId="63328015" w:rsidR="006226D0" w:rsidRPr="008E1326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689B32" w14:textId="7F168069" w:rsidR="006226D0" w:rsidRPr="008E1326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945A4" w14:textId="77777777" w:rsidR="006226D0" w:rsidRPr="008E1326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F909DD" w:rsidRPr="008E1326" w14:paraId="2AB40CDA" w14:textId="77777777" w:rsidTr="00200D1B">
        <w:tc>
          <w:tcPr>
            <w:tcW w:w="9180" w:type="dxa"/>
            <w:gridSpan w:val="8"/>
            <w:shd w:val="clear" w:color="auto" w:fill="auto"/>
          </w:tcPr>
          <w:p w14:paraId="6D1DBE40" w14:textId="255F2322" w:rsidR="00F909DD" w:rsidRPr="008E1326" w:rsidRDefault="00F909DD" w:rsidP="008E132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1993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36F078" w14:textId="7CB5FFA8" w:rsidR="009D19A4" w:rsidRPr="008E1326" w:rsidRDefault="009D19A4" w:rsidP="008E132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909DD" w:rsidRPr="008E1326" w14:paraId="7A006080" w14:textId="77777777" w:rsidTr="00200D1B">
        <w:tc>
          <w:tcPr>
            <w:tcW w:w="3330" w:type="dxa"/>
            <w:shd w:val="clear" w:color="auto" w:fill="auto"/>
          </w:tcPr>
          <w:p w14:paraId="585DD831" w14:textId="77777777" w:rsidR="00F909DD" w:rsidRPr="008E1326" w:rsidRDefault="00F909D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33BB734" w14:textId="77777777" w:rsidR="00F909DD" w:rsidRPr="008E1326" w:rsidRDefault="00F909DD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4F012D8" w14:textId="77777777" w:rsidR="00F909DD" w:rsidRPr="008E1326" w:rsidRDefault="00F909DD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90FB0D9" w14:textId="77777777" w:rsidR="00F909DD" w:rsidRPr="008E1326" w:rsidRDefault="00F909DD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9DD" w:rsidRPr="008E1326" w14:paraId="1A5FA606" w14:textId="77777777" w:rsidTr="00200D1B">
        <w:tc>
          <w:tcPr>
            <w:tcW w:w="3330" w:type="dxa"/>
            <w:shd w:val="clear" w:color="auto" w:fill="auto"/>
          </w:tcPr>
          <w:p w14:paraId="7B830F60" w14:textId="77777777" w:rsidR="00F909DD" w:rsidRPr="008E1326" w:rsidRDefault="00F909D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F1BFE5" w14:textId="58E14166" w:rsidR="00F909DD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F909DD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5BB54A" w14:textId="77777777" w:rsidR="00F909DD" w:rsidRPr="008E1326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46D6E3" w14:textId="3782F7E6" w:rsidR="00F909DD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F909DD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909DD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BAE97CE" w14:textId="77777777" w:rsidR="00F909DD" w:rsidRPr="008E1326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02B5C5" w14:textId="0CFAB8FA" w:rsidR="00F909DD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F909DD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7040AD4" w14:textId="77777777" w:rsidR="00F909DD" w:rsidRPr="008E1326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202CB4" w14:textId="7FA201E7" w:rsidR="00F909DD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F909DD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909DD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909DD" w:rsidRPr="008E1326" w14:paraId="4CC7A8E6" w14:textId="77777777" w:rsidTr="00200D1B">
        <w:tc>
          <w:tcPr>
            <w:tcW w:w="3330" w:type="dxa"/>
            <w:shd w:val="clear" w:color="auto" w:fill="auto"/>
          </w:tcPr>
          <w:p w14:paraId="6270E33C" w14:textId="77777777" w:rsidR="00F909DD" w:rsidRPr="008E1326" w:rsidRDefault="00F909D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CA5156" w14:textId="252E939D" w:rsidR="00F909DD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F9F103B" w14:textId="77777777" w:rsidR="00F909DD" w:rsidRPr="008E1326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3E85EC" w14:textId="1C95C6E1" w:rsidR="00F909DD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A46415" w14:textId="77777777" w:rsidR="00F909DD" w:rsidRPr="008E1326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A0600E" w14:textId="2120FC0C" w:rsidR="00F909DD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191DE9D" w14:textId="77777777" w:rsidR="00F909DD" w:rsidRPr="008E1326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160B99" w14:textId="78B85157" w:rsidR="00F909DD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F909DD" w:rsidRPr="008E1326" w14:paraId="70A90BD1" w14:textId="77777777" w:rsidTr="00200D1B">
        <w:trPr>
          <w:trHeight w:val="344"/>
        </w:trPr>
        <w:tc>
          <w:tcPr>
            <w:tcW w:w="3330" w:type="dxa"/>
            <w:shd w:val="clear" w:color="auto" w:fill="auto"/>
          </w:tcPr>
          <w:p w14:paraId="22A761DD" w14:textId="77777777" w:rsidR="00F909DD" w:rsidRPr="008E1326" w:rsidRDefault="00F909DD" w:rsidP="008E132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A621AC1" w14:textId="77777777" w:rsidR="00F909DD" w:rsidRPr="008E1326" w:rsidRDefault="00F909DD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909DD" w:rsidRPr="008E1326" w14:paraId="26CDBFCD" w14:textId="77777777" w:rsidTr="00200D1B">
        <w:tc>
          <w:tcPr>
            <w:tcW w:w="3330" w:type="dxa"/>
            <w:shd w:val="clear" w:color="auto" w:fill="auto"/>
          </w:tcPr>
          <w:p w14:paraId="2037497D" w14:textId="164EE7DB" w:rsidR="00F909DD" w:rsidRPr="008E1326" w:rsidRDefault="00D80D43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040AFDEE" w14:textId="473B99CC" w:rsidR="00F909DD" w:rsidRPr="008E1326" w:rsidRDefault="00F909DD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BC4BCF" w14:textId="77777777" w:rsidR="00F909DD" w:rsidRPr="008E1326" w:rsidRDefault="00F909DD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B50E74" w14:textId="496BCA45" w:rsidR="00F909DD" w:rsidRPr="008E1326" w:rsidRDefault="00F909DD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F85234" w14:textId="77777777" w:rsidR="00F909DD" w:rsidRPr="008E1326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767B79" w14:textId="6D073AE8" w:rsidR="00F909DD" w:rsidRPr="008E1326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6B779E" w14:textId="77777777" w:rsidR="00F909DD" w:rsidRPr="008E1326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D8DE1B" w14:textId="56649DD1" w:rsidR="00F909DD" w:rsidRPr="008E1326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050AA" w:rsidRPr="008E1326" w14:paraId="18322290" w14:textId="77777777" w:rsidTr="00200D1B">
        <w:tc>
          <w:tcPr>
            <w:tcW w:w="3330" w:type="dxa"/>
            <w:shd w:val="clear" w:color="auto" w:fill="auto"/>
          </w:tcPr>
          <w:p w14:paraId="69EB5FA8" w14:textId="755C157F" w:rsidR="00E050AA" w:rsidRPr="008E1326" w:rsidRDefault="00E050AA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05C19BDB" w14:textId="7F58C9A9" w:rsidR="00E050AA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E04268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14:paraId="6F84E2A5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7F7B5B9" w14:textId="372D84AB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E050AA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550355B2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BFB5F2F" w14:textId="4AFD7AC2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6C39B2" w:rsidRPr="008E132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270" w:type="dxa"/>
          </w:tcPr>
          <w:p w14:paraId="757F7FE3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75A245F" w14:textId="0D52871F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E050AA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</w:tr>
      <w:tr w:rsidR="00E050AA" w:rsidRPr="008E1326" w14:paraId="25BD65E1" w14:textId="77777777" w:rsidTr="00200D1B">
        <w:tc>
          <w:tcPr>
            <w:tcW w:w="3330" w:type="dxa"/>
            <w:shd w:val="clear" w:color="auto" w:fill="auto"/>
          </w:tcPr>
          <w:p w14:paraId="3E3C703E" w14:textId="68B1A67D" w:rsidR="00E050AA" w:rsidRPr="008E1326" w:rsidRDefault="00E050AA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2FAACCB9" w14:textId="6A5B8B13" w:rsidR="00E050AA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E04268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0" w:type="dxa"/>
          </w:tcPr>
          <w:p w14:paraId="467C92A6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412C20C" w14:textId="3D8F0E4B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="00E050AA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4EAB14BC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44749FD" w14:textId="277E5203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83</w:t>
            </w:r>
            <w:r w:rsidR="006C39B2"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991C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949</w:t>
            </w:r>
          </w:p>
        </w:tc>
        <w:tc>
          <w:tcPr>
            <w:tcW w:w="270" w:type="dxa"/>
          </w:tcPr>
          <w:p w14:paraId="0DEE32A6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19C594" w14:textId="42E3C1CA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E050AA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</w:tr>
      <w:tr w:rsidR="00574CFF" w:rsidRPr="008E1326" w14:paraId="73F8E569" w14:textId="77777777" w:rsidTr="00574CFF">
        <w:tc>
          <w:tcPr>
            <w:tcW w:w="3330" w:type="dxa"/>
            <w:shd w:val="clear" w:color="auto" w:fill="auto"/>
          </w:tcPr>
          <w:p w14:paraId="3E43D70B" w14:textId="51A56E4C" w:rsidR="00E050AA" w:rsidRPr="008E1326" w:rsidRDefault="00E050AA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B9D83FB" w14:textId="35859E50" w:rsidR="00E050AA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23</w:t>
            </w:r>
            <w:r w:rsidR="000D3FC7" w:rsidRPr="008E132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</w:tcPr>
          <w:p w14:paraId="74DD1CDB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1A8F43E" w14:textId="406E8146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E050AA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270" w:type="dxa"/>
          </w:tcPr>
          <w:p w14:paraId="29AEE3F0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56B39DE" w14:textId="4085E25D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F03122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766</w:t>
            </w:r>
          </w:p>
        </w:tc>
        <w:tc>
          <w:tcPr>
            <w:tcW w:w="270" w:type="dxa"/>
          </w:tcPr>
          <w:p w14:paraId="6D97BEA8" w14:textId="77777777" w:rsidR="00E050AA" w:rsidRPr="008E1326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17A1808" w14:textId="126720DF" w:rsidR="00E050A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E050AA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C300BA" w:rsidRPr="008E1326" w14:paraId="2A6F730C" w14:textId="77777777" w:rsidTr="00574CFF">
        <w:tc>
          <w:tcPr>
            <w:tcW w:w="3330" w:type="dxa"/>
            <w:shd w:val="clear" w:color="auto" w:fill="auto"/>
          </w:tcPr>
          <w:p w14:paraId="6FA41486" w14:textId="234F1912" w:rsidR="00C300BA" w:rsidRPr="008E1326" w:rsidRDefault="00D461D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B44F38" w14:textId="0A38BF1F" w:rsidR="00C300BA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C300BA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</w:tcPr>
          <w:p w14:paraId="144FD89C" w14:textId="77777777" w:rsidR="00C300BA" w:rsidRPr="008E1326" w:rsidRDefault="00C300BA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35942A" w14:textId="4A0086AB" w:rsidR="00C300B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300BA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14:paraId="6081F1A3" w14:textId="77777777" w:rsidR="00C300BA" w:rsidRPr="008E1326" w:rsidRDefault="00C300B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FE702" w14:textId="730DF130" w:rsidR="00C300B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C300BA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</w:tcPr>
          <w:p w14:paraId="06EE2E0B" w14:textId="77777777" w:rsidR="00C300BA" w:rsidRPr="008E1326" w:rsidRDefault="00C300B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690847" w14:textId="239BAF82" w:rsidR="00C300BA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300BA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</w:tr>
      <w:tr w:rsidR="00574CFF" w:rsidRPr="008E1326" w14:paraId="4C5D8AB0" w14:textId="77777777" w:rsidTr="00574CFF">
        <w:tc>
          <w:tcPr>
            <w:tcW w:w="3330" w:type="dxa"/>
            <w:shd w:val="clear" w:color="auto" w:fill="auto"/>
          </w:tcPr>
          <w:p w14:paraId="58647890" w14:textId="77777777" w:rsidR="00574CFF" w:rsidRPr="008E1326" w:rsidRDefault="00574CF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7215AA" w14:textId="06BDCA02" w:rsidR="00574CFF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192</w:t>
            </w:r>
            <w:r w:rsidR="000940B5" w:rsidRPr="008E132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270" w:type="dxa"/>
          </w:tcPr>
          <w:p w14:paraId="30B5DD12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EECBDD" w14:textId="37D331BF" w:rsidR="00574CFF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244</w:t>
            </w:r>
            <w:r w:rsidR="00574CFF"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230FAC56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532AEC" w14:textId="33259E2D" w:rsidR="00574CFF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124</w:t>
            </w:r>
            <w:r w:rsidR="00574CFF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997</w:t>
            </w:r>
          </w:p>
        </w:tc>
        <w:tc>
          <w:tcPr>
            <w:tcW w:w="270" w:type="dxa"/>
          </w:tcPr>
          <w:p w14:paraId="30A264BF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FFB206" w14:textId="6FE0A0D6" w:rsidR="00574CFF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162</w:t>
            </w:r>
            <w:r w:rsidR="00574CFF"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574CFF" w:rsidRPr="008E1326" w14:paraId="33BBD3D6" w14:textId="77777777" w:rsidTr="00200D1B">
        <w:tc>
          <w:tcPr>
            <w:tcW w:w="3330" w:type="dxa"/>
            <w:shd w:val="clear" w:color="auto" w:fill="auto"/>
          </w:tcPr>
          <w:p w14:paraId="542A0B6F" w14:textId="77777777" w:rsidR="00574CFF" w:rsidRPr="008E1326" w:rsidRDefault="00574CF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057B16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4FEC10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A1FD908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D60317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7415482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53E030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CCC4690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74CFF" w:rsidRPr="008E1326" w14:paraId="2DB1B2FE" w14:textId="77777777" w:rsidTr="00200D1B">
        <w:tc>
          <w:tcPr>
            <w:tcW w:w="3330" w:type="dxa"/>
            <w:shd w:val="clear" w:color="auto" w:fill="auto"/>
          </w:tcPr>
          <w:p w14:paraId="7AB3DF5C" w14:textId="4C258083" w:rsidR="00574CFF" w:rsidRPr="008E1326" w:rsidRDefault="00574CF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8E132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</w:tcPr>
          <w:p w14:paraId="3F0114F2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sz w:val="30"/>
                <w:szCs w:val="30"/>
              </w:rPr>
            </w:pPr>
          </w:p>
          <w:p w14:paraId="618CC67A" w14:textId="6484D809" w:rsidR="00574CFF" w:rsidRPr="008E1326" w:rsidRDefault="00A94A21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991C6E" w:rsidRPr="00991C6E">
              <w:rPr>
                <w:rFonts w:asciiTheme="majorBidi" w:hAnsiTheme="majorBidi" w:hint="cs"/>
                <w:sz w:val="30"/>
                <w:szCs w:val="30"/>
                <w:lang w:val="en-US"/>
              </w:rPr>
              <w:t>7</w:t>
            </w:r>
            <w:r w:rsidR="00991C6E" w:rsidRPr="00991C6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991C6E" w:rsidRPr="00991C6E">
              <w:rPr>
                <w:rFonts w:asciiTheme="majorBidi" w:hAnsiTheme="majorBidi" w:hint="cs"/>
                <w:sz w:val="30"/>
                <w:szCs w:val="30"/>
                <w:lang w:val="en-US"/>
              </w:rPr>
              <w:t>3</w:t>
            </w: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0A73279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6DBAC21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484B55" w14:textId="59DF1887" w:rsidR="00574CFF" w:rsidRPr="008E1326" w:rsidRDefault="00562B1A" w:rsidP="008E1326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57EF3FD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50D0BA6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</w:rPr>
            </w:pPr>
          </w:p>
          <w:p w14:paraId="32631145" w14:textId="10459B26" w:rsidR="00574CFF" w:rsidRPr="008E1326" w:rsidRDefault="00C968E7" w:rsidP="008E1326">
            <w:pPr>
              <w:pStyle w:val="a1"/>
              <w:tabs>
                <w:tab w:val="decimal" w:pos="792"/>
              </w:tabs>
              <w:ind w:right="-17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991C6E" w:rsidRPr="00991C6E">
              <w:rPr>
                <w:rFonts w:asciiTheme="majorBidi" w:hAnsiTheme="majorBidi"/>
                <w:sz w:val="30"/>
                <w:szCs w:val="30"/>
                <w:lang w:val="en-US"/>
              </w:rPr>
              <w:t>473</w:t>
            </w:r>
            <w:r w:rsidRPr="008E1326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D9A4E2C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13965DC" w14:textId="77777777" w:rsidR="00574CFF" w:rsidRPr="008E1326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B5BA1D" w14:textId="4829D732" w:rsidR="00574CFF" w:rsidRPr="008E1326" w:rsidRDefault="00437D42" w:rsidP="008E1326">
            <w:pPr>
              <w:pStyle w:val="a1"/>
              <w:tabs>
                <w:tab w:val="decimal" w:pos="792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91C6E" w:rsidRPr="00991C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522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F909DD" w:rsidRPr="008E1326" w14:paraId="48469CDC" w14:textId="77777777" w:rsidTr="00200D1B">
        <w:tc>
          <w:tcPr>
            <w:tcW w:w="3330" w:type="dxa"/>
            <w:shd w:val="clear" w:color="auto" w:fill="auto"/>
          </w:tcPr>
          <w:p w14:paraId="2E85ECC0" w14:textId="4BB31BD5" w:rsidR="00F909DD" w:rsidRPr="008E1326" w:rsidRDefault="00697FA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8421D" w14:textId="280B7EF8" w:rsidR="00F909DD" w:rsidRPr="008E1326" w:rsidRDefault="00991C6E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191</w:t>
            </w:r>
            <w:r w:rsidR="00B02D8B" w:rsidRPr="008E132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1D6D2D80" w14:textId="77777777" w:rsidR="00F909DD" w:rsidRPr="008E1326" w:rsidRDefault="00F909DD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74E9C" w14:textId="349490B4" w:rsidR="00F909DD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243</w:t>
            </w:r>
            <w:r w:rsidR="00A77F65"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7C0F789B" w14:textId="77777777" w:rsidR="00F909DD" w:rsidRPr="008E1326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2CC84" w14:textId="3A322F3B" w:rsidR="00F909DD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124</w:t>
            </w:r>
            <w:r w:rsidR="00C01D19" w:rsidRPr="008E132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  <w:shd w:val="clear" w:color="auto" w:fill="auto"/>
          </w:tcPr>
          <w:p w14:paraId="32BCD339" w14:textId="77777777" w:rsidR="00F909DD" w:rsidRPr="008E1326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00182" w14:textId="4A80189C" w:rsidR="00F909DD" w:rsidRPr="008E1326" w:rsidRDefault="00991C6E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162</w:t>
            </w:r>
            <w:r w:rsidR="00E76A6C"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91C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160</w:t>
            </w:r>
          </w:p>
        </w:tc>
      </w:tr>
    </w:tbl>
    <w:p w14:paraId="2475229E" w14:textId="77777777" w:rsidR="00F909DD" w:rsidRPr="008E1326" w:rsidRDefault="00F909D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BE4F84" w14:textId="4C6D5C41" w:rsidR="00D80D43" w:rsidRPr="008E1326" w:rsidRDefault="00D80D43" w:rsidP="008E132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991C6E" w:rsidRPr="00991C6E">
        <w:rPr>
          <w:rFonts w:ascii="Angsana New" w:hAnsi="Angsana New"/>
          <w:sz w:val="30"/>
          <w:szCs w:val="30"/>
        </w:rPr>
        <w:t>2563</w:t>
      </w:r>
      <w:r w:rsidRPr="008E1326">
        <w:rPr>
          <w:rFonts w:ascii="Angsana New" w:hAnsi="Angsana New"/>
          <w:sz w:val="30"/>
          <w:szCs w:val="30"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8E1326">
        <w:rPr>
          <w:rFonts w:ascii="Angsana New" w:hAnsi="Angsana New"/>
          <w:sz w:val="30"/>
          <w:szCs w:val="30"/>
        </w:rPr>
        <w:t>(</w:t>
      </w:r>
      <w:r w:rsidR="00991C6E" w:rsidRPr="00991C6E">
        <w:rPr>
          <w:rFonts w:ascii="Angsana New" w:hAnsi="Angsana New"/>
          <w:sz w:val="30"/>
          <w:szCs w:val="30"/>
        </w:rPr>
        <w:t>1993</w:t>
      </w:r>
      <w:r w:rsidRPr="008E1326">
        <w:rPr>
          <w:rFonts w:ascii="Angsana New" w:hAnsi="Angsana New"/>
          <w:sz w:val="30"/>
          <w:szCs w:val="30"/>
        </w:rPr>
        <w:t xml:space="preserve">) </w:t>
      </w:r>
      <w:r w:rsidRPr="008E1326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29FD2B49" w14:textId="3269DF21" w:rsidR="00D80D43" w:rsidRPr="008E1326" w:rsidRDefault="00D80D43" w:rsidP="00DB0D7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8E1326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8E13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91C6E" w:rsidRPr="00991C6E">
        <w:rPr>
          <w:rFonts w:ascii="Angsana New" w:hAnsi="Angsana New"/>
          <w:spacing w:val="-2"/>
          <w:sz w:val="30"/>
          <w:szCs w:val="30"/>
        </w:rPr>
        <w:t>2</w:t>
      </w:r>
      <w:r w:rsidRPr="008E1326">
        <w:rPr>
          <w:rFonts w:ascii="Angsana New" w:hAnsi="Angsana New"/>
          <w:spacing w:val="-2"/>
          <w:sz w:val="30"/>
          <w:szCs w:val="30"/>
        </w:rPr>
        <w:t>.</w:t>
      </w:r>
      <w:r w:rsidR="00991C6E" w:rsidRPr="00991C6E">
        <w:rPr>
          <w:rFonts w:ascii="Angsana New" w:hAnsi="Angsana New"/>
          <w:spacing w:val="-2"/>
          <w:sz w:val="30"/>
          <w:szCs w:val="30"/>
        </w:rPr>
        <w:t>3</w:t>
      </w:r>
      <w:r w:rsidRPr="008E13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8E13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91C6E" w:rsidRPr="00991C6E">
        <w:rPr>
          <w:rFonts w:ascii="Angsana New" w:hAnsi="Angsana New"/>
          <w:spacing w:val="-2"/>
          <w:sz w:val="30"/>
          <w:szCs w:val="30"/>
        </w:rPr>
        <w:t>71</w:t>
      </w:r>
      <w:r w:rsidRPr="008E13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8E13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8E13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91C6E" w:rsidRPr="00991C6E">
        <w:rPr>
          <w:rFonts w:ascii="Angsana New" w:hAnsi="Angsana New"/>
          <w:spacing w:val="-2"/>
          <w:sz w:val="30"/>
          <w:szCs w:val="30"/>
        </w:rPr>
        <w:t>4</w:t>
      </w:r>
      <w:r w:rsidRPr="008E1326">
        <w:rPr>
          <w:rFonts w:ascii="Angsana New" w:hAnsi="Angsana New"/>
          <w:spacing w:val="-2"/>
          <w:sz w:val="30"/>
          <w:szCs w:val="30"/>
        </w:rPr>
        <w:t>.</w:t>
      </w:r>
      <w:r w:rsidR="00991C6E" w:rsidRPr="00991C6E">
        <w:rPr>
          <w:rFonts w:ascii="Angsana New" w:hAnsi="Angsana New"/>
          <w:spacing w:val="-2"/>
          <w:sz w:val="30"/>
          <w:szCs w:val="30"/>
        </w:rPr>
        <w:t>52</w:t>
      </w:r>
      <w:r w:rsidRPr="008E13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049FB928" w:rsidR="00D80D43" w:rsidRPr="008E1326" w:rsidRDefault="00D80D43" w:rsidP="00DB0D7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8E1326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</w:rPr>
        <w:t>(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8E1326">
        <w:rPr>
          <w:rFonts w:asciiTheme="majorBidi" w:hAnsiTheme="majorBidi" w:cstheme="majorBidi"/>
          <w:sz w:val="30"/>
          <w:szCs w:val="30"/>
        </w:rPr>
        <w:t>)</w:t>
      </w:r>
      <w:r w:rsidRPr="008E1326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="00991C6E" w:rsidRPr="00991C6E">
        <w:rPr>
          <w:rFonts w:ascii="Angsana New" w:hAnsi="Angsana New"/>
          <w:sz w:val="30"/>
          <w:szCs w:val="30"/>
        </w:rPr>
        <w:t>1</w:t>
      </w:r>
      <w:r w:rsidRPr="008E1326">
        <w:rPr>
          <w:rFonts w:ascii="Angsana New" w:hAnsi="Angsana New"/>
          <w:sz w:val="30"/>
          <w:szCs w:val="30"/>
        </w:rPr>
        <w:t>.</w:t>
      </w:r>
      <w:r w:rsidR="00991C6E" w:rsidRPr="00991C6E">
        <w:rPr>
          <w:rFonts w:ascii="Angsana New" w:hAnsi="Angsana New"/>
          <w:sz w:val="30"/>
          <w:szCs w:val="30"/>
        </w:rPr>
        <w:t>1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="00991C6E" w:rsidRPr="00991C6E">
        <w:rPr>
          <w:rFonts w:ascii="Angsana New" w:hAnsi="Angsana New"/>
          <w:sz w:val="30"/>
          <w:szCs w:val="30"/>
        </w:rPr>
        <w:t>71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เดือน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="00991C6E" w:rsidRPr="00991C6E">
        <w:rPr>
          <w:rFonts w:ascii="Angsana New" w:hAnsi="Angsana New"/>
          <w:sz w:val="30"/>
          <w:szCs w:val="30"/>
        </w:rPr>
        <w:t>2</w:t>
      </w:r>
      <w:r w:rsidRPr="008E1326">
        <w:rPr>
          <w:rFonts w:ascii="Angsana New" w:hAnsi="Angsana New"/>
          <w:sz w:val="30"/>
          <w:szCs w:val="30"/>
        </w:rPr>
        <w:t>.</w:t>
      </w:r>
      <w:r w:rsidR="00991C6E" w:rsidRPr="00991C6E">
        <w:rPr>
          <w:rFonts w:ascii="Angsana New" w:hAnsi="Angsana New"/>
          <w:sz w:val="30"/>
          <w:szCs w:val="30"/>
        </w:rPr>
        <w:t>27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ล้านบาท</w:t>
      </w:r>
    </w:p>
    <w:p w14:paraId="4D0C9482" w14:textId="77777777" w:rsidR="001D25E1" w:rsidRPr="008E1326" w:rsidRDefault="001D25E1" w:rsidP="008E132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0E8B0" w14:textId="3A69F5C5" w:rsidR="00F909DD" w:rsidRPr="008E1326" w:rsidRDefault="001D25E1" w:rsidP="008E132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="00991C6E" w:rsidRPr="00991C6E">
        <w:rPr>
          <w:rFonts w:ascii="Angsana New" w:hAnsi="Angsana New"/>
          <w:sz w:val="30"/>
          <w:szCs w:val="30"/>
        </w:rPr>
        <w:t>7</w:t>
      </w:r>
      <w:r w:rsidRPr="008E1326">
        <w:rPr>
          <w:rFonts w:ascii="Angsana New" w:hAnsi="Angsana New"/>
          <w:sz w:val="30"/>
          <w:szCs w:val="30"/>
        </w:rPr>
        <w:t>.</w:t>
      </w:r>
      <w:r w:rsidR="00991C6E" w:rsidRPr="00991C6E">
        <w:rPr>
          <w:rFonts w:ascii="Angsana New" w:hAnsi="Angsana New"/>
          <w:sz w:val="30"/>
          <w:szCs w:val="30"/>
        </w:rPr>
        <w:t>5</w:t>
      </w:r>
      <w:r w:rsidRPr="008E1326">
        <w:rPr>
          <w:rFonts w:ascii="Angsana New" w:hAnsi="Angsana New"/>
          <w:sz w:val="30"/>
          <w:szCs w:val="30"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ต่อปี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โดยบริษัท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ขอนแก่น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ช</w:t>
      </w:r>
      <w:r w:rsidRPr="008E1326">
        <w:rPr>
          <w:rFonts w:ascii="Angsana New" w:hAnsi="Angsana New"/>
          <w:sz w:val="30"/>
          <w:szCs w:val="30"/>
          <w:cs/>
        </w:rPr>
        <w:t>.</w:t>
      </w:r>
      <w:r w:rsidRPr="008E1326">
        <w:rPr>
          <w:rFonts w:ascii="Angsana New" w:hAnsi="Angsana New" w:hint="cs"/>
          <w:sz w:val="30"/>
          <w:szCs w:val="30"/>
          <w:cs/>
        </w:rPr>
        <w:t>ทวี</w:t>
      </w:r>
      <w:r w:rsidRPr="008E1326">
        <w:rPr>
          <w:rFonts w:ascii="Angsana New" w:hAnsi="Angsana New"/>
          <w:sz w:val="30"/>
          <w:szCs w:val="30"/>
          <w:cs/>
        </w:rPr>
        <w:t xml:space="preserve"> (</w:t>
      </w:r>
      <w:r w:rsidR="00991C6E" w:rsidRPr="00991C6E">
        <w:rPr>
          <w:rFonts w:ascii="Angsana New" w:hAnsi="Angsana New"/>
          <w:sz w:val="30"/>
          <w:szCs w:val="30"/>
        </w:rPr>
        <w:t>1993</w:t>
      </w:r>
      <w:r w:rsidRPr="008E1326">
        <w:rPr>
          <w:rFonts w:ascii="Angsana New" w:hAnsi="Angsana New"/>
          <w:sz w:val="30"/>
          <w:szCs w:val="30"/>
        </w:rPr>
        <w:t xml:space="preserve">) </w:t>
      </w:r>
      <w:r w:rsidRPr="008E1326">
        <w:rPr>
          <w:rFonts w:ascii="Angsana New" w:hAnsi="Angsana New" w:hint="cs"/>
          <w:sz w:val="30"/>
          <w:szCs w:val="30"/>
          <w:cs/>
        </w:rPr>
        <w:t>จำกัด</w:t>
      </w:r>
      <w:r w:rsidRPr="008E1326">
        <w:rPr>
          <w:rFonts w:ascii="Angsana New" w:hAnsi="Angsana New"/>
          <w:sz w:val="30"/>
          <w:szCs w:val="30"/>
          <w:cs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  <w:r w:rsidRPr="008E1326">
        <w:rPr>
          <w:rFonts w:ascii="Angsana New" w:hAnsi="Angsana New" w:hint="cs"/>
          <w:spacing w:val="-4"/>
          <w:sz w:val="30"/>
          <w:szCs w:val="30"/>
          <w:cs/>
        </w:rPr>
        <w:t>ดอกเบี้ยค้างรับจากการผิดนัดชำระแสดงไว้ในบัญชีลูกหนี้การค้าและลูกหนี้หมุนเวียนอื่นในงบแสดงฐานะทางการเงิน</w:t>
      </w:r>
    </w:p>
    <w:p w14:paraId="07FE617C" w14:textId="275FA923" w:rsidR="00E81185" w:rsidRPr="008E1326" w:rsidRDefault="00E81185" w:rsidP="008E1326">
      <w:pPr>
        <w:rPr>
          <w:rFonts w:ascii="Angsana New" w:hAnsi="Angsana New"/>
          <w:sz w:val="20"/>
          <w:szCs w:val="20"/>
        </w:rPr>
      </w:pPr>
    </w:p>
    <w:p w14:paraId="1BE87012" w14:textId="3F201989" w:rsidR="009C1C78" w:rsidRPr="008E1326" w:rsidRDefault="009C1C78" w:rsidP="008E1326">
      <w:pPr>
        <w:rPr>
          <w:rFonts w:ascii="Angsana New" w:hAnsi="Angsana New"/>
          <w:sz w:val="20"/>
          <w:szCs w:val="20"/>
        </w:rPr>
      </w:pPr>
    </w:p>
    <w:p w14:paraId="4D80830C" w14:textId="56303AE0" w:rsidR="009C1C78" w:rsidRPr="008E1326" w:rsidRDefault="009C1C78" w:rsidP="008E1326">
      <w:pPr>
        <w:rPr>
          <w:rFonts w:ascii="Angsana New" w:hAnsi="Angsana New"/>
          <w:sz w:val="20"/>
          <w:szCs w:val="20"/>
        </w:rPr>
      </w:pPr>
    </w:p>
    <w:p w14:paraId="134F8336" w14:textId="77777777" w:rsidR="009C1C78" w:rsidRPr="008E1326" w:rsidRDefault="009C1C78" w:rsidP="008E1326">
      <w:pPr>
        <w:rPr>
          <w:rFonts w:ascii="Angsana New" w:hAnsi="Angsana New"/>
          <w:sz w:val="20"/>
          <w:szCs w:val="2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520FCC" w:rsidRPr="008E1326" w14:paraId="3A6B011E" w14:textId="77777777" w:rsidTr="00520FCC">
        <w:trPr>
          <w:tblHeader/>
        </w:trPr>
        <w:tc>
          <w:tcPr>
            <w:tcW w:w="2115" w:type="pct"/>
          </w:tcPr>
          <w:p w14:paraId="2A28F25C" w14:textId="77777777" w:rsidR="00520FCC" w:rsidRPr="008E1326" w:rsidRDefault="00520FC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7FE68B89" w14:textId="061A0041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A83F7FC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3CD6A12" w14:textId="0804573F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FCC" w:rsidRPr="008E1326" w14:paraId="79E091E4" w14:textId="77777777" w:rsidTr="00520FCC">
        <w:trPr>
          <w:tblHeader/>
        </w:trPr>
        <w:tc>
          <w:tcPr>
            <w:tcW w:w="2115" w:type="pct"/>
          </w:tcPr>
          <w:p w14:paraId="3616A7CD" w14:textId="77777777" w:rsidR="00520FCC" w:rsidRPr="008E1326" w:rsidRDefault="00520FC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303D64" w14:textId="41B11698" w:rsidR="00520FCC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BAFD79B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EF2A93" w14:textId="79071875" w:rsidR="00520FCC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9413E5D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026462" w14:textId="29B905EB" w:rsidR="00520FCC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1D1BAFA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5FEC536" w14:textId="30BCC92F" w:rsidR="00520FCC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0FCC" w:rsidRPr="008E1326" w14:paraId="05C695F7" w14:textId="77777777" w:rsidTr="00520FCC">
        <w:trPr>
          <w:trHeight w:val="209"/>
          <w:tblHeader/>
        </w:trPr>
        <w:tc>
          <w:tcPr>
            <w:tcW w:w="2115" w:type="pct"/>
          </w:tcPr>
          <w:p w14:paraId="3749D08A" w14:textId="7D079D80" w:rsidR="00520FCC" w:rsidRPr="008E1326" w:rsidRDefault="00520FC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25D20996" w14:textId="3DACBFED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0FCC" w:rsidRPr="008E1326" w14:paraId="20E5B9CA" w14:textId="77777777" w:rsidTr="00520FCC">
        <w:tc>
          <w:tcPr>
            <w:tcW w:w="2115" w:type="pct"/>
          </w:tcPr>
          <w:p w14:paraId="2E73C95F" w14:textId="5EBBFD50" w:rsidR="00520FCC" w:rsidRPr="008E1326" w:rsidRDefault="00411027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</w:t>
            </w:r>
            <w:r w:rsidR="00520FCC" w:rsidRPr="008E1326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ด้านเครดิตที่คาดว่าจะเกิดขึ้นของลูกหนี้การค้า</w:t>
            </w:r>
            <w:r w:rsidR="00520FCC" w:rsidRPr="008E1326">
              <w:rPr>
                <w:rFonts w:ascii="Angsana New" w:hAnsi="Angsana New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591" w:type="pct"/>
          </w:tcPr>
          <w:p w14:paraId="2B011489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37D8922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02D47C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19E91E9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B504A98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24A96D7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28985FA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0FCC" w:rsidRPr="008E1326" w14:paraId="1B11B314" w14:textId="77777777" w:rsidTr="00520FCC">
        <w:tc>
          <w:tcPr>
            <w:tcW w:w="2115" w:type="pct"/>
          </w:tcPr>
          <w:p w14:paraId="28153880" w14:textId="3290DCB1" w:rsidR="00520FCC" w:rsidRPr="008E1326" w:rsidRDefault="00520FC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FF14FB" w:rsidRPr="008E1326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="000F44AA"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44AA" w:rsidRPr="008E13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125503B" w14:textId="7DCA0B3E" w:rsidR="00520FCC" w:rsidRPr="008E1326" w:rsidRDefault="001A4D83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61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F83B716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B137DB1" w14:textId="614A758F" w:rsidR="00520FCC" w:rsidRPr="008E1326" w:rsidRDefault="00C66D6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90" w:hanging="18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5</w:t>
            </w:r>
            <w:r w:rsidR="002E387D" w:rsidRPr="008E1326">
              <w:rPr>
                <w:rFonts w:ascii="Angsana New" w:hAnsi="Angsana New"/>
                <w:sz w:val="30"/>
                <w:szCs w:val="30"/>
              </w:rPr>
              <w:t>,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630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5C9B9B4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36E61664" w14:textId="24CA31AC" w:rsidR="00520FCC" w:rsidRPr="008E1326" w:rsidRDefault="001A4D83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49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3F5D8AA" w14:textId="77777777" w:rsidR="00520FCC" w:rsidRPr="008E1326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985BF88" w14:textId="68C99D9C" w:rsidR="00520FCC" w:rsidRPr="008E1326" w:rsidRDefault="00C66D6F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</w:t>
            </w:r>
            <w:r w:rsidR="002E387D" w:rsidRPr="008E1326">
              <w:rPr>
                <w:rFonts w:ascii="Angsana New" w:hAnsi="Angsana New"/>
                <w:sz w:val="30"/>
                <w:szCs w:val="30"/>
              </w:rPr>
              <w:t>,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797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BB776AD" w14:textId="77777777" w:rsidR="007F2DBB" w:rsidRPr="008E1326" w:rsidRDefault="007F2DBB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8E1326" w14:paraId="37CDEB68" w14:textId="77777777" w:rsidTr="001218D9">
        <w:trPr>
          <w:cantSplit/>
        </w:trPr>
        <w:tc>
          <w:tcPr>
            <w:tcW w:w="6300" w:type="dxa"/>
            <w:gridSpan w:val="5"/>
          </w:tcPr>
          <w:p w14:paraId="269C343B" w14:textId="553CE82E" w:rsidR="0029573E" w:rsidRPr="008E1326" w:rsidRDefault="0029573E" w:rsidP="008E132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0" w:type="dxa"/>
          </w:tcPr>
          <w:p w14:paraId="518C8310" w14:textId="77777777" w:rsidR="0029573E" w:rsidRPr="008E1326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68CEF88" w14:textId="77777777" w:rsidR="0029573E" w:rsidRPr="008E1326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73E" w:rsidRPr="008E1326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8E1326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8E1326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8E1326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73E" w:rsidRPr="008E1326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35614F26" w:rsidR="0029573E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0F44AA" w:rsidRPr="008E132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F1C3EC2" w14:textId="77777777" w:rsidR="0029573E" w:rsidRPr="008E1326" w:rsidRDefault="0029573E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61F38BFC" w:rsidR="0029573E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29573E" w:rsidRPr="008E132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29573E" w:rsidRPr="008E132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D81C5C0" w14:textId="77777777" w:rsidR="0029573E" w:rsidRPr="008E1326" w:rsidRDefault="0029573E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6ED12386" w:rsidR="0029573E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0F44AA" w:rsidRPr="008E132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ACF26EC" w14:textId="77777777" w:rsidR="0029573E" w:rsidRPr="008E1326" w:rsidRDefault="0029573E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655EAD09" w:rsidR="0029573E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29573E" w:rsidRPr="008E132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29573E" w:rsidRPr="008E132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29573E" w:rsidRPr="008E1326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29573E" w:rsidRPr="008E1326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73E" w:rsidRPr="008E1326" w14:paraId="7E7A4E57" w14:textId="77777777" w:rsidTr="001218D9">
        <w:trPr>
          <w:cantSplit/>
        </w:trPr>
        <w:tc>
          <w:tcPr>
            <w:tcW w:w="2512" w:type="dxa"/>
          </w:tcPr>
          <w:p w14:paraId="52BD2B6B" w14:textId="27D61F3E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53" w:type="dxa"/>
          </w:tcPr>
          <w:p w14:paraId="3E379531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</w:tcPr>
          <w:p w14:paraId="75635329" w14:textId="77777777" w:rsidR="0029573E" w:rsidRPr="008E1326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9573E" w:rsidRPr="008E1326" w14:paraId="15F4F8CF" w14:textId="77777777" w:rsidTr="001218D9">
        <w:trPr>
          <w:cantSplit/>
        </w:trPr>
        <w:tc>
          <w:tcPr>
            <w:tcW w:w="2512" w:type="dxa"/>
            <w:hideMark/>
          </w:tcPr>
          <w:p w14:paraId="165D3644" w14:textId="64D42C45" w:rsidR="0029573E" w:rsidRPr="008E1326" w:rsidRDefault="0029573E" w:rsidP="008E132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นายสุรเดช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ทวีแสงสกุ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253" w:type="dxa"/>
          </w:tcPr>
          <w:p w14:paraId="10F78E3F" w14:textId="45732708" w:rsidR="0029573E" w:rsidRPr="008E1326" w:rsidRDefault="00991C6E" w:rsidP="008E1326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vAlign w:val="bottom"/>
          </w:tcPr>
          <w:p w14:paraId="0418BB91" w14:textId="57AA929B" w:rsidR="0029573E" w:rsidRPr="008E1326" w:rsidRDefault="00A36B43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E05163" w14:textId="77777777" w:rsidR="0029573E" w:rsidRPr="008E1326" w:rsidRDefault="0029573E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9F2726" w14:textId="41C843CD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AD8AA9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D5588" w14:textId="05C4E7FC" w:rsidR="0029573E" w:rsidRPr="008E1326" w:rsidRDefault="00A36B43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6F79C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5CDCC" w14:textId="20033DE5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73E" w:rsidRPr="008E1326" w14:paraId="6928579F" w14:textId="77777777" w:rsidTr="007062FD">
        <w:trPr>
          <w:cantSplit/>
        </w:trPr>
        <w:tc>
          <w:tcPr>
            <w:tcW w:w="2512" w:type="dxa"/>
          </w:tcPr>
          <w:p w14:paraId="351D5C8D" w14:textId="6FA1FD6D" w:rsidR="0029573E" w:rsidRPr="008E1326" w:rsidRDefault="0029573E" w:rsidP="008E132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42744AF7" w14:textId="77777777" w:rsidR="0029573E" w:rsidRPr="008E1326" w:rsidRDefault="0029573E" w:rsidP="008E1326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29573E" w:rsidRPr="008E1326" w:rsidRDefault="0029573E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29573E" w:rsidRPr="008E1326" w:rsidRDefault="0029573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B09" w:rsidRPr="008E1326" w14:paraId="22F657FB" w14:textId="77777777" w:rsidTr="009C1C78">
        <w:trPr>
          <w:cantSplit/>
        </w:trPr>
        <w:tc>
          <w:tcPr>
            <w:tcW w:w="2512" w:type="dxa"/>
            <w:hideMark/>
          </w:tcPr>
          <w:p w14:paraId="71F9CDAD" w14:textId="731E58FB" w:rsidR="00800B09" w:rsidRPr="008E1326" w:rsidRDefault="00800B09" w:rsidP="008E132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8E1326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500F6D2A" w:rsidR="00800B09" w:rsidRPr="008E1326" w:rsidRDefault="00991C6E" w:rsidP="008E1326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5D2E10F8" w:rsidR="00800B09" w:rsidRPr="008E1326" w:rsidRDefault="00800B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  <w:tab w:val="decimal" w:pos="1078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AE9C" w14:textId="77777777" w:rsidR="00800B09" w:rsidRPr="008E1326" w:rsidRDefault="00800B09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873F6" w14:textId="21D76308" w:rsidR="00800B09" w:rsidRPr="008E1326" w:rsidRDefault="00800B09" w:rsidP="008E1326">
            <w:pPr>
              <w:tabs>
                <w:tab w:val="clear" w:pos="227"/>
                <w:tab w:val="clear" w:pos="454"/>
                <w:tab w:val="clear" w:pos="680"/>
                <w:tab w:val="decimal" w:pos="340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800B09" w:rsidRPr="008E1326" w:rsidRDefault="00800B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1F33CF8D" w:rsidR="00800B0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B431B4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2CAD2F7D" w14:textId="77777777" w:rsidR="00800B09" w:rsidRPr="008E1326" w:rsidRDefault="00800B09" w:rsidP="008E132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10547AF7" w:rsidR="00800B0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800B0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</w:tbl>
    <w:p w14:paraId="7A229B0F" w14:textId="1CA39326" w:rsidR="00530FB9" w:rsidRPr="008E1326" w:rsidRDefault="00530FB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2BBD301" w14:textId="44060D29" w:rsidR="001218D9" w:rsidRPr="008E1326" w:rsidRDefault="00562CEB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="004608BD" w:rsidRPr="008E1326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8E1326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จการที่เกี่ยวข้องกันสำหรับงวด</w:t>
      </w:r>
      <w:r w:rsidR="00FF14FB" w:rsidRPr="008E1326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 w:rsidR="000F44AA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F44AA" w:rsidRPr="008E132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91C6E" w:rsidRPr="00991C6E">
        <w:rPr>
          <w:rFonts w:asciiTheme="majorBidi" w:hAnsiTheme="majorBidi" w:cstheme="majorBidi"/>
          <w:sz w:val="30"/>
          <w:szCs w:val="30"/>
        </w:rPr>
        <w:t>2563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3B4DFA" w:rsidRPr="008E13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2017997" w14:textId="77777777" w:rsidR="00406C17" w:rsidRPr="008E1326" w:rsidRDefault="00406C1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4"/>
        <w:gridCol w:w="1213"/>
        <w:gridCol w:w="236"/>
        <w:gridCol w:w="1011"/>
        <w:gridCol w:w="235"/>
        <w:gridCol w:w="918"/>
        <w:gridCol w:w="235"/>
        <w:gridCol w:w="983"/>
        <w:gridCol w:w="235"/>
        <w:gridCol w:w="1014"/>
      </w:tblGrid>
      <w:tr w:rsidR="00410CF2" w:rsidRPr="008E1326" w14:paraId="6A415961" w14:textId="77777777" w:rsidTr="00545E37">
        <w:trPr>
          <w:tblHeader/>
        </w:trPr>
        <w:tc>
          <w:tcPr>
            <w:tcW w:w="3104" w:type="dxa"/>
            <w:shd w:val="clear" w:color="auto" w:fill="auto"/>
            <w:vAlign w:val="bottom"/>
          </w:tcPr>
          <w:p w14:paraId="139AC4A4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3376835F" w14:textId="199F02DA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49AAB67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1" w:type="dxa"/>
            <w:gridSpan w:val="7"/>
          </w:tcPr>
          <w:p w14:paraId="1CAE6ABB" w14:textId="13581276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0CF2" w:rsidRPr="008E1326" w14:paraId="1986F3E0" w14:textId="77777777" w:rsidTr="00545E37">
        <w:trPr>
          <w:tblHeader/>
        </w:trPr>
        <w:tc>
          <w:tcPr>
            <w:tcW w:w="3104" w:type="dxa"/>
            <w:vAlign w:val="bottom"/>
          </w:tcPr>
          <w:p w14:paraId="680EC915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13" w:type="dxa"/>
            <w:vAlign w:val="bottom"/>
          </w:tcPr>
          <w:p w14:paraId="6AA5BDC1" w14:textId="043D31B3" w:rsidR="00410CF2" w:rsidRPr="008E1326" w:rsidRDefault="006C7BF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36D9204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D879BCA" w14:textId="20492772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0CF2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0CF2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6670636E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0A36502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7669C60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689CD84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F9E2098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7055756E" w14:textId="0A0ED2E8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10CF2" w:rsidRPr="008E1326" w14:paraId="52E39BDB" w14:textId="77777777" w:rsidTr="00545E37">
        <w:trPr>
          <w:tblHeader/>
        </w:trPr>
        <w:tc>
          <w:tcPr>
            <w:tcW w:w="3104" w:type="dxa"/>
            <w:vAlign w:val="bottom"/>
          </w:tcPr>
          <w:p w14:paraId="6946960A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53F6EA47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42868E2B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1" w:type="dxa"/>
            <w:gridSpan w:val="7"/>
            <w:vAlign w:val="bottom"/>
          </w:tcPr>
          <w:p w14:paraId="3F08E26F" w14:textId="61113E58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69C"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0CF2" w:rsidRPr="008E1326" w14:paraId="63E42833" w14:textId="77777777" w:rsidTr="00545E37">
        <w:tc>
          <w:tcPr>
            <w:tcW w:w="3104" w:type="dxa"/>
            <w:vAlign w:val="bottom"/>
          </w:tcPr>
          <w:p w14:paraId="00DF111B" w14:textId="57642A39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213" w:type="dxa"/>
            <w:vAlign w:val="bottom"/>
          </w:tcPr>
          <w:p w14:paraId="089FE58B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35C9D4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F8CC889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6F5EB09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346AC1C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945811E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A7738A9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AC5804A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75D76900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CF2" w:rsidRPr="008E1326" w14:paraId="5BDDDD90" w14:textId="77777777" w:rsidTr="00545E37">
        <w:tc>
          <w:tcPr>
            <w:tcW w:w="3104" w:type="dxa"/>
          </w:tcPr>
          <w:p w14:paraId="42E70877" w14:textId="7CB51955" w:rsidR="00410CF2" w:rsidRPr="008E1326" w:rsidRDefault="005771E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13" w:type="dxa"/>
          </w:tcPr>
          <w:p w14:paraId="343C9233" w14:textId="2B1AB6B9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2C1879F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57C911E" w14:textId="5963AA69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6E3FC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35" w:type="dxa"/>
          </w:tcPr>
          <w:p w14:paraId="36D7E1C6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12FD3369" w14:textId="688E728B" w:rsidR="00410CF2" w:rsidRPr="008E1326" w:rsidRDefault="006E3FC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16AA0BC1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14919EF7" w14:textId="4E4C9B02" w:rsidR="00410CF2" w:rsidRPr="008E1326" w:rsidRDefault="006E3FC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067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318C37E2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B489DE2" w14:textId="4E880864" w:rsidR="00410CF2" w:rsidRPr="008E1326" w:rsidRDefault="006E3FC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10CF2" w:rsidRPr="008E1326" w14:paraId="0F94FC5F" w14:textId="77777777" w:rsidTr="00AD3883">
        <w:tc>
          <w:tcPr>
            <w:tcW w:w="3104" w:type="dxa"/>
          </w:tcPr>
          <w:p w14:paraId="6989BDE5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3" w:type="dxa"/>
          </w:tcPr>
          <w:p w14:paraId="6446D933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75FA8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EED799C" w14:textId="124434C7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6E3FC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235" w:type="dxa"/>
          </w:tcPr>
          <w:p w14:paraId="275F3DC0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0BD0ADC5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FA708D3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</w:tcPr>
          <w:p w14:paraId="260A7194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9B3F5F5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7EFA4E1" w14:textId="618F3E23" w:rsidR="00410CF2" w:rsidRPr="008E1326" w:rsidRDefault="006E3FC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DFE1781" w14:textId="3DA27829" w:rsidR="00F95C7A" w:rsidRPr="008E1326" w:rsidRDefault="00F95C7A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E8A2B9" w14:textId="23B76747" w:rsidR="00406C17" w:rsidRPr="008E1326" w:rsidRDefault="00406C17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1E0FD" w14:textId="77777777" w:rsidR="00406C17" w:rsidRPr="008E1326" w:rsidRDefault="00406C17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CF4674" w:rsidRPr="008E1326" w14:paraId="0733A01F" w14:textId="77777777" w:rsidTr="00717BD1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56DDEDA9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AF35FDD" w14:textId="1671392A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5B1513E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7E867496" w14:textId="3503F200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674" w:rsidRPr="008E1326" w14:paraId="439966E5" w14:textId="77777777" w:rsidTr="00717BD1">
        <w:trPr>
          <w:tblHeader/>
        </w:trPr>
        <w:tc>
          <w:tcPr>
            <w:tcW w:w="3087" w:type="dxa"/>
            <w:vAlign w:val="bottom"/>
          </w:tcPr>
          <w:p w14:paraId="62928207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0E172CB7" w14:textId="7FDDA38B" w:rsidR="00CF4674" w:rsidRPr="008E1326" w:rsidRDefault="00F95C7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2A1B1870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C853DC0" w14:textId="473E45A8" w:rsidR="00CF4674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4674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4674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4E9EF060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787601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2253EA1E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8494E01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F422C50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8AB02DB" w14:textId="591FBE0C" w:rsidR="00CF4674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CF4674" w:rsidRPr="008E1326" w14:paraId="00704054" w14:textId="77777777" w:rsidTr="00717BD1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6F0D4923" w14:textId="7E4F64D0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BBBBDC5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1C6C2ABA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CAFD44B" w14:textId="21DE60FF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69C"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F4674" w:rsidRPr="008E1326" w14:paraId="3A5C7581" w14:textId="77777777" w:rsidTr="00717BD1">
        <w:tc>
          <w:tcPr>
            <w:tcW w:w="3087" w:type="dxa"/>
            <w:vAlign w:val="bottom"/>
          </w:tcPr>
          <w:p w14:paraId="6D608C63" w14:textId="5D6BB9AB" w:rsidR="00CF4674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09" w:type="dxa"/>
            <w:vAlign w:val="bottom"/>
          </w:tcPr>
          <w:p w14:paraId="2BF6A2CF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FD0B358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47D1021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E0C808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666D976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2B155C4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8340823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F28E893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F6F42A5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7BD1" w:rsidRPr="008E1326" w14:paraId="217D7454" w14:textId="77777777" w:rsidTr="00717BD1">
        <w:tc>
          <w:tcPr>
            <w:tcW w:w="3087" w:type="dxa"/>
          </w:tcPr>
          <w:p w14:paraId="45B978BE" w14:textId="4BEE5715" w:rsidR="00717BD1" w:rsidRPr="008E1326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59DD13" w14:textId="4A9E55F5" w:rsidR="00717BD1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4D8309C1" w14:textId="77777777" w:rsidR="00717BD1" w:rsidRPr="008E1326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71A01A9" w14:textId="54BC1BA8" w:rsidR="00717BD1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717BD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7BBE9458" w14:textId="77777777" w:rsidR="00717BD1" w:rsidRPr="008E1326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94E0002" w14:textId="59E9B1C1" w:rsidR="00717BD1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7BD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37" w:type="dxa"/>
          </w:tcPr>
          <w:p w14:paraId="2063394D" w14:textId="77777777" w:rsidR="00717BD1" w:rsidRPr="008E1326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999FA05" w14:textId="0612BECB" w:rsidR="00717BD1" w:rsidRPr="008E1326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194A63" w14:textId="77777777" w:rsidR="00717BD1" w:rsidRPr="008E1326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3C479720" w14:textId="2DAC2137" w:rsidR="00717BD1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717BD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CF4674" w:rsidRPr="008E1326" w14:paraId="7E0DDAA2" w14:textId="77777777" w:rsidTr="00717BD1">
        <w:tc>
          <w:tcPr>
            <w:tcW w:w="3087" w:type="dxa"/>
          </w:tcPr>
          <w:p w14:paraId="4BA194F7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0DCB594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E2EAD2D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FB6A350" w14:textId="2BB04499" w:rsidR="00CF4674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="0006359F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7CA41996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3E76946A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288956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C29987C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BAAA2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7A5DDDAB" w14:textId="228350CF" w:rsidR="00CF4674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D2775B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</w:tr>
      <w:tr w:rsidR="00522909" w:rsidRPr="008E1326" w14:paraId="6D328031" w14:textId="77777777" w:rsidTr="00717BD1">
        <w:trPr>
          <w:gridAfter w:val="1"/>
          <w:wAfter w:w="6" w:type="dxa"/>
        </w:trPr>
        <w:tc>
          <w:tcPr>
            <w:tcW w:w="3087" w:type="dxa"/>
          </w:tcPr>
          <w:p w14:paraId="57679C6A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15" w:type="dxa"/>
            <w:gridSpan w:val="2"/>
          </w:tcPr>
          <w:p w14:paraId="5A09D36B" w14:textId="5E00952C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08451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AE842A4" w14:textId="0A1F568D" w:rsidR="00522909" w:rsidRPr="008E1326" w:rsidRDefault="001B1BE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518D8E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2B063B7" w14:textId="35B4B80E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3EE493D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77C4FE5" w14:textId="2CC25146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200E0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1A62050" w14:textId="2CF2B37A" w:rsidR="00522909" w:rsidRPr="008E1326" w:rsidRDefault="0054011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4674" w:rsidRPr="008E1326" w14:paraId="6EF20DE0" w14:textId="77777777" w:rsidTr="00717BD1">
        <w:tc>
          <w:tcPr>
            <w:tcW w:w="3087" w:type="dxa"/>
          </w:tcPr>
          <w:p w14:paraId="456CBD8E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77B0BDD5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526F9EFF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F3377FA" w14:textId="1ECCB392" w:rsidR="00CF4674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="001B1BE8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148E7569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383AEA7A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742200A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ED3F1AE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B7614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1DBD3F" w14:textId="1AC4D454" w:rsidR="00CF4674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B90ED0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</w:tr>
      <w:tr w:rsidR="00CF4674" w:rsidRPr="008E1326" w14:paraId="2F8D2370" w14:textId="77777777" w:rsidTr="00717BD1">
        <w:tc>
          <w:tcPr>
            <w:tcW w:w="3087" w:type="dxa"/>
          </w:tcPr>
          <w:p w14:paraId="570B2B1B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628197D4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0AA84DF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48B82538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8B6C0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07C2AF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1C492BB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D3E03FF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C3556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</w:tcBorders>
          </w:tcPr>
          <w:p w14:paraId="3E070D11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674" w:rsidRPr="008E1326" w14:paraId="61258592" w14:textId="77777777" w:rsidTr="00717BD1">
        <w:tc>
          <w:tcPr>
            <w:tcW w:w="3087" w:type="dxa"/>
          </w:tcPr>
          <w:p w14:paraId="5495467E" w14:textId="187E4BB2" w:rsidR="00CF4674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09" w:type="dxa"/>
          </w:tcPr>
          <w:p w14:paraId="7DBE428F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70C72A5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0396DFD0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4E70F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2F102A5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2FF1F66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0647361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B3C96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1C4012FF" w14:textId="77777777" w:rsidR="00CF4674" w:rsidRPr="008E1326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CF2" w:rsidRPr="008E1326" w14:paraId="1B6BD8F5" w14:textId="77777777" w:rsidTr="00717BD1">
        <w:tc>
          <w:tcPr>
            <w:tcW w:w="3087" w:type="dxa"/>
          </w:tcPr>
          <w:p w14:paraId="69989EE8" w14:textId="6FDB7402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F151A60" w14:textId="3997FEFF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07A1A487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F3185BD" w14:textId="6D5A684A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B44758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36" w:type="dxa"/>
          </w:tcPr>
          <w:p w14:paraId="09E4946E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211F019A" w14:textId="37FB6C61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FF14FB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37" w:type="dxa"/>
          </w:tcPr>
          <w:p w14:paraId="3D8D28EB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B678D25" w14:textId="426CEE65" w:rsidR="00410CF2" w:rsidRPr="008E1326" w:rsidRDefault="002648E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FF14FB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010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9EB31B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294A1DF4" w14:textId="42989641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FF14FB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410CF2" w:rsidRPr="008E1326" w14:paraId="575AD4FE" w14:textId="77777777" w:rsidTr="00717BD1">
        <w:tc>
          <w:tcPr>
            <w:tcW w:w="3087" w:type="dxa"/>
          </w:tcPr>
          <w:p w14:paraId="77821012" w14:textId="3B64B808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53AF812B" w14:textId="21F4D430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EFB2790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4298A17" w14:textId="2AE9FEAC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="00B44758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36" w:type="dxa"/>
          </w:tcPr>
          <w:p w14:paraId="58A378D5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25F737A" w14:textId="7736AE84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2DDB89A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EFFEF5F" w14:textId="07D1FB29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8EDA10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32508DC0" w14:textId="053B4C9E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="00FF14FB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</w:tr>
      <w:tr w:rsidR="00522909" w:rsidRPr="008E1326" w14:paraId="6DC7882B" w14:textId="77777777" w:rsidTr="00717BD1">
        <w:trPr>
          <w:gridAfter w:val="1"/>
          <w:wAfter w:w="6" w:type="dxa"/>
        </w:trPr>
        <w:tc>
          <w:tcPr>
            <w:tcW w:w="3087" w:type="dxa"/>
          </w:tcPr>
          <w:p w14:paraId="1009223F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15" w:type="dxa"/>
            <w:gridSpan w:val="2"/>
          </w:tcPr>
          <w:p w14:paraId="3CAC3B0B" w14:textId="17A780E9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1EFCF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F4A717A" w14:textId="35245C80" w:rsidR="00522909" w:rsidRPr="008E1326" w:rsidRDefault="00B232C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5F0286A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94B5535" w14:textId="074F2BE0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109EE7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AACFD26" w14:textId="7105D1D1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78971D" w14:textId="77777777" w:rsidR="00522909" w:rsidRPr="008E1326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A273922" w14:textId="55456590" w:rsidR="00522909" w:rsidRPr="008E1326" w:rsidRDefault="002648E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0CF2" w:rsidRPr="008E1326" w14:paraId="52A52F7D" w14:textId="77777777" w:rsidTr="00717BD1">
        <w:tc>
          <w:tcPr>
            <w:tcW w:w="3087" w:type="dxa"/>
          </w:tcPr>
          <w:p w14:paraId="1ABFCA04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AB5C09D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9AB139D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31C39EF" w14:textId="072F7593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="002648E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36" w:type="dxa"/>
          </w:tcPr>
          <w:p w14:paraId="1CE7861B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9106C15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0F5D44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679A218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C2286" w14:textId="77777777" w:rsidR="00410CF2" w:rsidRPr="008E1326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D5442D" w14:textId="53796322" w:rsidR="00410CF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="00FF14FB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</w:tr>
    </w:tbl>
    <w:p w14:paraId="31A9B6FE" w14:textId="77777777" w:rsidR="0080112B" w:rsidRPr="008E1326" w:rsidRDefault="0080112B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084"/>
        <w:gridCol w:w="274"/>
        <w:gridCol w:w="1078"/>
        <w:gridCol w:w="272"/>
        <w:gridCol w:w="1170"/>
        <w:gridCol w:w="274"/>
        <w:gridCol w:w="1348"/>
      </w:tblGrid>
      <w:tr w:rsidR="006717A5" w:rsidRPr="008E1326" w14:paraId="7ACC5F3E" w14:textId="77777777" w:rsidTr="00965E35">
        <w:trPr>
          <w:tblHeader/>
        </w:trPr>
        <w:tc>
          <w:tcPr>
            <w:tcW w:w="2005" w:type="pct"/>
          </w:tcPr>
          <w:p w14:paraId="3AEFDCC2" w14:textId="77777777" w:rsidR="006717A5" w:rsidRPr="008E1326" w:rsidRDefault="006717A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EF4E4E8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3FE575F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</w:tcPr>
          <w:p w14:paraId="3F6AAF1A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7A5" w:rsidRPr="008E1326" w14:paraId="7B4CA531" w14:textId="77777777" w:rsidTr="00965E35">
        <w:trPr>
          <w:tblHeader/>
        </w:trPr>
        <w:tc>
          <w:tcPr>
            <w:tcW w:w="2005" w:type="pct"/>
          </w:tcPr>
          <w:p w14:paraId="0D6ED5D2" w14:textId="77777777" w:rsidR="006717A5" w:rsidRPr="008E1326" w:rsidRDefault="006717A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0D9C59" w14:textId="23ADC327" w:rsidR="006717A5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533F1F9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D6D02C" w14:textId="7AEEE55A" w:rsidR="006717A5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FFD0557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C2E73F" w14:textId="208BB14E" w:rsidR="006717A5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82E337A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F79B61E" w14:textId="53B56376" w:rsidR="006717A5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717A5" w:rsidRPr="008E1326" w14:paraId="2051BCC5" w14:textId="77777777" w:rsidTr="000020A7">
        <w:trPr>
          <w:trHeight w:val="209"/>
          <w:tblHeader/>
        </w:trPr>
        <w:tc>
          <w:tcPr>
            <w:tcW w:w="2005" w:type="pct"/>
          </w:tcPr>
          <w:p w14:paraId="466A323A" w14:textId="77777777" w:rsidR="006717A5" w:rsidRPr="008E1326" w:rsidRDefault="006717A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7315A46C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17A5" w:rsidRPr="008E1326" w14:paraId="1B5E77F5" w14:textId="77777777" w:rsidTr="00965E35">
        <w:tc>
          <w:tcPr>
            <w:tcW w:w="2005" w:type="pct"/>
          </w:tcPr>
          <w:p w14:paraId="7AC39D04" w14:textId="5E9955B6" w:rsidR="006717A5" w:rsidRPr="008E1326" w:rsidRDefault="005D6343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</w:t>
            </w:r>
            <w:r w:rsidR="006717A5" w:rsidRPr="008E1326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ด้านเครดิตที่คาดว่าจะเกิดขึ้นของ</w:t>
            </w:r>
            <w:r w:rsidR="00ED5630" w:rsidRPr="008E1326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591" w:type="pct"/>
          </w:tcPr>
          <w:p w14:paraId="3D6B9F49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4CA7EAC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76A6D71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56389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8F876A7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EECD67C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6EED2983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7A5" w:rsidRPr="008E1326" w14:paraId="1DA46D77" w14:textId="77777777" w:rsidTr="00965E35">
        <w:tc>
          <w:tcPr>
            <w:tcW w:w="2005" w:type="pct"/>
          </w:tcPr>
          <w:p w14:paraId="122CC51A" w14:textId="2FBB62F0" w:rsidR="006717A5" w:rsidRPr="008E1326" w:rsidRDefault="006717A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FF14FB" w:rsidRPr="008E1326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="000F44AA"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44AA" w:rsidRPr="008E13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A923AC7" w14:textId="627403EF" w:rsidR="006717A5" w:rsidRPr="008E1326" w:rsidRDefault="00A12CC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6E5D74F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2A81C492" w14:textId="137163C0" w:rsidR="006717A5" w:rsidRPr="008E1326" w:rsidRDefault="00182A5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5EEAD5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763C666" w14:textId="17793380" w:rsidR="006717A5" w:rsidRPr="008E1326" w:rsidRDefault="00A86BD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71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19BEE271" w14:textId="77777777" w:rsidR="006717A5" w:rsidRPr="008E1326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4B01C30C" w14:textId="2792F62A" w:rsidR="006717A5" w:rsidRPr="008E1326" w:rsidRDefault="00A701D3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81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BB35C7C" w14:textId="77777777" w:rsidR="006717A5" w:rsidRPr="008E1326" w:rsidRDefault="006717A5" w:rsidP="008E1326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70"/>
        <w:gridCol w:w="1080"/>
        <w:gridCol w:w="270"/>
        <w:gridCol w:w="1170"/>
        <w:gridCol w:w="270"/>
        <w:gridCol w:w="1341"/>
        <w:gridCol w:w="9"/>
      </w:tblGrid>
      <w:tr w:rsidR="00562CEB" w:rsidRPr="008E1326" w14:paraId="20045665" w14:textId="77777777" w:rsidTr="007A4D2F">
        <w:trPr>
          <w:cantSplit/>
          <w:tblHeader/>
        </w:trPr>
        <w:tc>
          <w:tcPr>
            <w:tcW w:w="6120" w:type="dxa"/>
            <w:gridSpan w:val="4"/>
          </w:tcPr>
          <w:p w14:paraId="50BEF3B0" w14:textId="77777777" w:rsidR="00562CEB" w:rsidRPr="008E1326" w:rsidRDefault="00562C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</w:rPr>
              <w:br w:type="column"/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8E1326" w:rsidRDefault="00562CEB" w:rsidP="008E1326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79A3E7E6" w14:textId="77777777" w:rsidR="00562CEB" w:rsidRPr="008E1326" w:rsidRDefault="00562CEB" w:rsidP="008E1326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8E1326" w14:paraId="7F2669C7" w14:textId="77777777" w:rsidTr="007A4D2F">
        <w:trPr>
          <w:cantSplit/>
          <w:tblHeader/>
        </w:trPr>
        <w:tc>
          <w:tcPr>
            <w:tcW w:w="3672" w:type="dxa"/>
          </w:tcPr>
          <w:p w14:paraId="617333A3" w14:textId="77777777" w:rsidR="00562CEB" w:rsidRPr="008E1326" w:rsidRDefault="00562CEB" w:rsidP="008E132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1B90D0FB" w14:textId="77777777" w:rsidR="00562CEB" w:rsidRPr="008E1326" w:rsidRDefault="00562CEB" w:rsidP="008E1326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8E1326" w:rsidRDefault="00562CE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31D2CD9A" w14:textId="77777777" w:rsidR="00562CEB" w:rsidRPr="008E1326" w:rsidRDefault="00562CEB" w:rsidP="008E1326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5BB" w:rsidRPr="008E1326" w14:paraId="68A36C5B" w14:textId="77777777" w:rsidTr="00CF644B">
        <w:trPr>
          <w:cantSplit/>
          <w:tblHeader/>
        </w:trPr>
        <w:tc>
          <w:tcPr>
            <w:tcW w:w="3672" w:type="dxa"/>
          </w:tcPr>
          <w:p w14:paraId="7FB4F984" w14:textId="77777777" w:rsidR="008E25BB" w:rsidRPr="008E1326" w:rsidRDefault="008E25BB" w:rsidP="008E132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5CD53177" w14:textId="28587397" w:rsidR="008E25BB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D78D73" w14:textId="77777777" w:rsidR="008E25BB" w:rsidRPr="008E1326" w:rsidRDefault="008E25B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A7235" w14:textId="000A97AA" w:rsidR="008E25BB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8E25BB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E25BB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8E25BB" w:rsidRPr="008E1326" w:rsidRDefault="008E25B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526BD" w14:textId="22A1F7AD" w:rsidR="008E25BB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5BBD8EE" w14:textId="77777777" w:rsidR="008E25BB" w:rsidRPr="008E1326" w:rsidRDefault="008E25B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27E0C1B" w14:textId="41EE6ABF" w:rsidR="008E25BB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8E25BB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E25BB"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E25BB" w:rsidRPr="008E1326" w14:paraId="29341F84" w14:textId="77777777" w:rsidTr="00CF644B">
        <w:trPr>
          <w:cantSplit/>
          <w:tblHeader/>
        </w:trPr>
        <w:tc>
          <w:tcPr>
            <w:tcW w:w="3672" w:type="dxa"/>
          </w:tcPr>
          <w:p w14:paraId="6080C556" w14:textId="77777777" w:rsidR="008E25BB" w:rsidRPr="008E1326" w:rsidRDefault="008E25BB" w:rsidP="008E132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71F4BC2" w14:textId="7F9D6127" w:rsidR="008E25BB" w:rsidRPr="008E1326" w:rsidRDefault="00991C6E" w:rsidP="008E132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6AA3150" w14:textId="77777777" w:rsidR="008E25BB" w:rsidRPr="008E1326" w:rsidRDefault="008E25BB" w:rsidP="008E132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A3289C1" w14:textId="7F1AB04A" w:rsidR="008E25BB" w:rsidRPr="008E1326" w:rsidRDefault="00991C6E" w:rsidP="008E132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FDB73BA" w14:textId="77777777" w:rsidR="008E25BB" w:rsidRPr="008E1326" w:rsidRDefault="008E25BB" w:rsidP="008E132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40F36C67" w14:textId="5649C6DF" w:rsidR="008E25BB" w:rsidRPr="008E1326" w:rsidRDefault="00991C6E" w:rsidP="008E132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5929058" w14:textId="77777777" w:rsidR="008E25BB" w:rsidRPr="008E1326" w:rsidRDefault="008E25BB" w:rsidP="008E132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gridSpan w:val="2"/>
          </w:tcPr>
          <w:p w14:paraId="72B87381" w14:textId="4E7015DA" w:rsidR="008E25BB" w:rsidRPr="008E1326" w:rsidRDefault="00991C6E" w:rsidP="008E132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62CEB" w:rsidRPr="008E1326" w14:paraId="4E1EE326" w14:textId="77777777" w:rsidTr="00CF644B">
        <w:trPr>
          <w:gridAfter w:val="1"/>
          <w:wAfter w:w="9" w:type="dxa"/>
          <w:cantSplit/>
          <w:tblHeader/>
        </w:trPr>
        <w:tc>
          <w:tcPr>
            <w:tcW w:w="3672" w:type="dxa"/>
          </w:tcPr>
          <w:p w14:paraId="4FA9C3F9" w14:textId="77777777" w:rsidR="00562CEB" w:rsidRPr="008E1326" w:rsidRDefault="00562C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14:paraId="3ED00A10" w14:textId="77777777" w:rsidR="00562CEB" w:rsidRPr="008E1326" w:rsidRDefault="00E02666" w:rsidP="008E1326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2AB2" w:rsidRPr="008E1326" w14:paraId="14C6A4BB" w14:textId="77777777" w:rsidTr="00CF644B">
        <w:trPr>
          <w:cantSplit/>
        </w:trPr>
        <w:tc>
          <w:tcPr>
            <w:tcW w:w="3672" w:type="dxa"/>
          </w:tcPr>
          <w:p w14:paraId="11FD12C2" w14:textId="77777777" w:rsidR="00BA2AB2" w:rsidRPr="008E1326" w:rsidRDefault="00BA2AB2" w:rsidP="008E132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34C549CF" w14:textId="66342F40" w:rsidR="00BA2AB2" w:rsidRPr="008E1326" w:rsidRDefault="00BA2AB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58C6C" w14:textId="56030D4B" w:rsidR="00BA2AB2" w:rsidRPr="008E1326" w:rsidRDefault="00BA2AB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BABD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0C4A4" w14:textId="683D6F20" w:rsidR="00BA2AB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A2AB2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70" w:type="dxa"/>
          </w:tcPr>
          <w:p w14:paraId="39D4BB91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2C8A69" w14:textId="176D8E47" w:rsidR="00BA2AB2" w:rsidRPr="008E1326" w:rsidRDefault="00991C6E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BA2AB2" w:rsidRPr="008E1326" w14:paraId="39A4CDD0" w14:textId="77777777" w:rsidTr="00CF644B">
        <w:trPr>
          <w:cantSplit/>
          <w:trHeight w:val="389"/>
        </w:trPr>
        <w:tc>
          <w:tcPr>
            <w:tcW w:w="3672" w:type="dxa"/>
          </w:tcPr>
          <w:p w14:paraId="23AA5175" w14:textId="77777777" w:rsidR="00BA2AB2" w:rsidRPr="008E1326" w:rsidRDefault="00BA2AB2" w:rsidP="008E132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98" w:type="dxa"/>
          </w:tcPr>
          <w:p w14:paraId="5803BFD5" w14:textId="6E8E8EBF" w:rsidR="00BA2AB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A2AB2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22E32F6A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EB19B" w14:textId="25C5DA2B" w:rsidR="00BA2AB2" w:rsidRPr="008E1326" w:rsidRDefault="00991C6E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2AB2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63102E58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ED828" w14:textId="49C98B34" w:rsidR="00BA2AB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A2AB2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60477B4D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523415" w14:textId="2979A3FF" w:rsidR="00BA2AB2" w:rsidRPr="008E1326" w:rsidRDefault="00991C6E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2AB2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BA2AB2" w:rsidRPr="008E1326" w14:paraId="2A590D28" w14:textId="77777777" w:rsidTr="00CF644B">
        <w:trPr>
          <w:cantSplit/>
          <w:trHeight w:val="389"/>
        </w:trPr>
        <w:tc>
          <w:tcPr>
            <w:tcW w:w="3672" w:type="dxa"/>
          </w:tcPr>
          <w:p w14:paraId="027889A5" w14:textId="77777777" w:rsidR="00BA2AB2" w:rsidRPr="008E1326" w:rsidRDefault="00BA2AB2" w:rsidP="008E132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7AEFD77F" w:rsidR="00BA2AB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BA2AB2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2ADCE259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09434342" w:rsidR="00BA2AB2" w:rsidRPr="008E1326" w:rsidRDefault="00991C6E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A2AB2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2D9F9B6F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603A1928" w:rsidR="00BA2AB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BA2AB2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227AD5B9" w14:textId="77777777" w:rsidR="00BA2AB2" w:rsidRPr="008E1326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65ED9A" w14:textId="5638A5A1" w:rsidR="00BA2AB2" w:rsidRPr="008E1326" w:rsidRDefault="00991C6E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A2AB2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</w:tbl>
    <w:p w14:paraId="22244FFC" w14:textId="77777777" w:rsidR="00D175DB" w:rsidRPr="008E1326" w:rsidRDefault="00D175DB" w:rsidP="008E1326">
      <w:pPr>
        <w:spacing w:before="240"/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68DC14" w14:textId="537DF4C7" w:rsidR="00757623" w:rsidRPr="008E1326" w:rsidRDefault="00757623" w:rsidP="008E1326">
      <w:pPr>
        <w:spacing w:before="240"/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14:paraId="40CFC481" w14:textId="46EA5D8C" w:rsidR="00757623" w:rsidRPr="008E1326" w:rsidRDefault="00757623" w:rsidP="008E1326">
      <w:pPr>
        <w:tabs>
          <w:tab w:val="clear" w:pos="680"/>
          <w:tab w:val="left" w:pos="630"/>
        </w:tabs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 w:rsidR="000F44AA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F44AA" w:rsidRPr="008E13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416CEEF3" w14:textId="1B855096" w:rsidR="00757623" w:rsidRPr="008E1326" w:rsidRDefault="00757623" w:rsidP="00DB0D7A">
      <w:pPr>
        <w:pStyle w:val="ListParagraph"/>
        <w:numPr>
          <w:ilvl w:val="0"/>
          <w:numId w:val="20"/>
        </w:numPr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="00991C6E" w:rsidRPr="00991C6E">
        <w:rPr>
          <w:rFonts w:asciiTheme="majorBidi" w:hAnsiTheme="majorBidi" w:cstheme="majorBidi"/>
          <w:sz w:val="30"/>
          <w:szCs w:val="30"/>
        </w:rPr>
        <w:t>1993</w:t>
      </w:r>
      <w:r w:rsidRPr="008E1326">
        <w:rPr>
          <w:rFonts w:asciiTheme="majorBidi" w:hAnsiTheme="majorBidi" w:cstheme="majorBidi"/>
          <w:sz w:val="30"/>
          <w:szCs w:val="30"/>
          <w:cs/>
        </w:rPr>
        <w:t>) จำกัด เพื่อใช้ในการดำเนินงานสำหรับ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จอดรถขนส่งมวลชน โดยมีอัตราค่าเช่าตามที่ตกลงกัน มีกำหนดระยะเวลา </w:t>
      </w:r>
      <w:r w:rsidR="00991C6E" w:rsidRPr="00991C6E">
        <w:rPr>
          <w:rFonts w:asciiTheme="majorBidi" w:hAnsiTheme="majorBidi" w:cstheme="majorBidi"/>
          <w:sz w:val="30"/>
          <w:szCs w:val="30"/>
        </w:rPr>
        <w:t>3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ซึ่งจะครบกำหนดภายในเดือนพฤศจิกายน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</w:p>
    <w:p w14:paraId="0B17AB95" w14:textId="77777777" w:rsidR="00757623" w:rsidRPr="008E1326" w:rsidRDefault="00757623" w:rsidP="008E1326">
      <w:pPr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1E3BA9" w14:textId="77777777" w:rsidR="00757623" w:rsidRPr="008E1326" w:rsidRDefault="00757623" w:rsidP="00DB0D7A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70E395A3" w14:textId="77777777" w:rsidR="00757623" w:rsidRPr="008E1326" w:rsidRDefault="00757623" w:rsidP="008E1326">
      <w:pPr>
        <w:pStyle w:val="ListParagraph"/>
        <w:ind w:left="900"/>
        <w:rPr>
          <w:rFonts w:asciiTheme="majorBidi" w:hAnsiTheme="majorBidi" w:cstheme="majorBidi"/>
          <w:sz w:val="22"/>
          <w:cs/>
        </w:rPr>
      </w:pPr>
    </w:p>
    <w:p w14:paraId="65F086D9" w14:textId="256C1576" w:rsidR="00757623" w:rsidRPr="008E1326" w:rsidRDefault="00757623" w:rsidP="00DB0D7A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031608" w:rsidRPr="008E1326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="00991C6E" w:rsidRPr="00991C6E">
        <w:rPr>
          <w:rFonts w:asciiTheme="majorBidi" w:hAnsiTheme="majorBidi" w:cstheme="majorBidi"/>
          <w:sz w:val="30"/>
          <w:szCs w:val="30"/>
        </w:rPr>
        <w:t>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ซึ่งจะครบกำหนดภายในเดือนกรกฎาคม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2565</w:t>
      </w:r>
    </w:p>
    <w:p w14:paraId="57721DC1" w14:textId="77777777" w:rsidR="00757623" w:rsidRPr="008E1326" w:rsidRDefault="00757623" w:rsidP="008E1326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4FEC56AB" w14:textId="54CD01EF" w:rsidR="00757623" w:rsidRPr="008E1326" w:rsidRDefault="00757623" w:rsidP="00DB0D7A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031608" w:rsidRPr="008E1326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8E1326">
        <w:rPr>
          <w:rFonts w:asciiTheme="majorBidi" w:hAnsiTheme="majorBidi" w:cstheme="majorBidi"/>
          <w:sz w:val="30"/>
          <w:szCs w:val="30"/>
          <w:cs/>
        </w:rPr>
        <w:t>เช่าอาคารสำนักงานกับ</w:t>
      </w:r>
      <w:r w:rsidR="00337413" w:rsidRPr="008E1326">
        <w:rPr>
          <w:rFonts w:asciiTheme="majorBidi" w:hAnsiTheme="majorBidi" w:cstheme="majorBidi" w:hint="cs"/>
          <w:sz w:val="30"/>
          <w:szCs w:val="30"/>
          <w:cs/>
        </w:rPr>
        <w:t>กิจการอื่นที่เกี่ยวข้องกัน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แห่งหนึ่ง โดยมีกำหนดระยะเวลา </w:t>
      </w:r>
      <w:r w:rsidR="00991C6E" w:rsidRPr="00991C6E">
        <w:rPr>
          <w:rFonts w:asciiTheme="majorBidi" w:hAnsiTheme="majorBidi" w:cstheme="majorBidi"/>
          <w:sz w:val="30"/>
          <w:szCs w:val="30"/>
        </w:rPr>
        <w:t>3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ซึ่งจะครบกำหนดภายในเดือนธันวาคม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</w:p>
    <w:p w14:paraId="38C5CAFE" w14:textId="77777777" w:rsidR="00757623" w:rsidRPr="008E1326" w:rsidRDefault="00757623" w:rsidP="008E1326">
      <w:pPr>
        <w:pStyle w:val="ListParagraph"/>
        <w:ind w:left="900"/>
        <w:rPr>
          <w:rFonts w:asciiTheme="majorBidi" w:hAnsiTheme="majorBidi" w:cstheme="majorBidi"/>
          <w:sz w:val="22"/>
        </w:rPr>
      </w:pPr>
    </w:p>
    <w:p w14:paraId="7CF96ECE" w14:textId="7B7DE0D1" w:rsidR="00337413" w:rsidRPr="008E1326" w:rsidRDefault="00757623" w:rsidP="00DB0D7A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ความช่วยเหลือ</w:t>
      </w:r>
      <w:r w:rsidRPr="008E1326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8E1326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14:paraId="1305284E" w14:textId="77777777" w:rsidR="00337413" w:rsidRPr="008E1326" w:rsidRDefault="00337413" w:rsidP="008E1326">
      <w:pPr>
        <w:pStyle w:val="ListParagraph"/>
        <w:spacing w:before="240"/>
        <w:ind w:left="900"/>
        <w:jc w:val="thaiDistribute"/>
        <w:rPr>
          <w:rFonts w:asciiTheme="majorBidi" w:hAnsiTheme="majorBidi" w:cstheme="majorBidi"/>
          <w:sz w:val="22"/>
        </w:rPr>
      </w:pPr>
    </w:p>
    <w:p w14:paraId="573B96E8" w14:textId="1D371ECE" w:rsidR="00757623" w:rsidRPr="008E1326" w:rsidRDefault="00757623" w:rsidP="00DB0D7A">
      <w:pPr>
        <w:pStyle w:val="ListParagraph"/>
        <w:numPr>
          <w:ilvl w:val="0"/>
          <w:numId w:val="20"/>
        </w:numPr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="00991C6E" w:rsidRPr="00991C6E">
        <w:rPr>
          <w:rFonts w:asciiTheme="majorBidi" w:hAnsiTheme="majorBidi" w:cstheme="majorBidi"/>
          <w:sz w:val="30"/>
          <w:szCs w:val="30"/>
        </w:rPr>
        <w:t>1993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8E1326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="00991C6E" w:rsidRPr="00991C6E">
        <w:rPr>
          <w:rFonts w:asciiTheme="majorBidi" w:hAnsiTheme="majorBidi" w:cstheme="majorBidi"/>
          <w:spacing w:val="-6"/>
          <w:sz w:val="30"/>
          <w:szCs w:val="30"/>
        </w:rPr>
        <w:t>70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8E1326">
        <w:rPr>
          <w:rFonts w:asciiTheme="majorBidi" w:hAnsiTheme="majorBidi" w:cstheme="majorBidi"/>
          <w:sz w:val="30"/>
          <w:szCs w:val="30"/>
          <w:cs/>
        </w:rPr>
        <w:t>(</w:t>
      </w:r>
      <w:r w:rsidR="00991C6E" w:rsidRPr="00991C6E">
        <w:rPr>
          <w:rFonts w:asciiTheme="majorBidi" w:hAnsiTheme="majorBidi" w:cstheme="majorBidi"/>
          <w:sz w:val="30"/>
          <w:szCs w:val="30"/>
        </w:rPr>
        <w:t>1993</w:t>
      </w:r>
      <w:r w:rsidRPr="008E1326">
        <w:rPr>
          <w:rFonts w:asciiTheme="majorBidi" w:hAnsiTheme="majorBidi" w:cstheme="majorBidi"/>
          <w:sz w:val="30"/>
          <w:szCs w:val="30"/>
          <w:cs/>
        </w:rPr>
        <w:t>)</w:t>
      </w:r>
      <w:r w:rsidRPr="008E132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="00991C6E" w:rsidRPr="00991C6E">
        <w:rPr>
          <w:rFonts w:asciiTheme="majorBidi" w:hAnsiTheme="majorBidi" w:cstheme="majorBidi"/>
          <w:sz w:val="30"/>
          <w:szCs w:val="30"/>
        </w:rPr>
        <w:t>101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="00991C6E" w:rsidRPr="00991C6E">
        <w:rPr>
          <w:rFonts w:asciiTheme="majorBidi" w:hAnsiTheme="majorBidi" w:cstheme="majorBidi"/>
          <w:sz w:val="30"/>
          <w:szCs w:val="30"/>
        </w:rPr>
        <w:t>0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6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E1326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="00991C6E" w:rsidRPr="00991C6E">
        <w:rPr>
          <w:rFonts w:asciiTheme="majorBidi" w:hAnsiTheme="majorBidi" w:cstheme="majorBidi"/>
          <w:sz w:val="30"/>
          <w:szCs w:val="30"/>
        </w:rPr>
        <w:t>1993</w:t>
      </w:r>
      <w:r w:rsidRPr="008E1326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24192843" w14:textId="77777777" w:rsidR="00757623" w:rsidRPr="008E1326" w:rsidRDefault="00757623" w:rsidP="008E1326">
      <w:pPr>
        <w:pStyle w:val="ListParagraph"/>
        <w:ind w:left="900"/>
        <w:jc w:val="thaiDistribute"/>
        <w:rPr>
          <w:rFonts w:asciiTheme="majorBidi" w:hAnsiTheme="majorBidi" w:cstheme="majorBidi"/>
          <w:sz w:val="22"/>
        </w:rPr>
      </w:pPr>
    </w:p>
    <w:p w14:paraId="742A4DFB" w14:textId="1A448F4E" w:rsidR="007A4D2F" w:rsidRPr="008E1326" w:rsidRDefault="00757623" w:rsidP="00DB0D7A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บริษัทมีสัญญาให้เงินกู้ยืมระยะสั้นแก่บริษัทย่อยแห่งหนึ่งในวงเงิน </w:t>
      </w:r>
      <w:r w:rsidR="00991C6E" w:rsidRPr="00991C6E">
        <w:rPr>
          <w:rFonts w:asciiTheme="majorBidi" w:hAnsiTheme="majorBidi" w:cstheme="majorBidi"/>
          <w:sz w:val="30"/>
          <w:szCs w:val="30"/>
        </w:rPr>
        <w:t>270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7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ต่อปี กำหนดชำระคืนเมื่อทวงถาม</w:t>
      </w:r>
    </w:p>
    <w:p w14:paraId="7B3D8652" w14:textId="27CF2677" w:rsidR="00733202" w:rsidRPr="008E1326" w:rsidRDefault="00733202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1035A4D" w14:textId="08AC2939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FB61CBD" w14:textId="18795EDF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3394D2F" w14:textId="4852B214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7869757" w14:textId="7168A890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71792D9" w14:textId="661D3A48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A51BDCB" w14:textId="77777777" w:rsidR="00D175DB" w:rsidRPr="008E1326" w:rsidRDefault="00D175DB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EF2485C" w14:textId="5FCED3CD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CA04C59" w14:textId="4C9DA2E3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67EACEA" w14:textId="54BC6DAA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BC7F8BC" w14:textId="77777777" w:rsidR="0035678F" w:rsidRPr="008E1326" w:rsidRDefault="0035678F" w:rsidP="008E1326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36F8BA8" w14:textId="6DAA0320" w:rsidR="00CE420F" w:rsidRPr="008E1326" w:rsidRDefault="00CD4502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6AC99DDA" w14:textId="73CACC73" w:rsidR="00F2727B" w:rsidRPr="008E1326" w:rsidRDefault="00F2727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D04F76" w:rsidRPr="008E1326" w14:paraId="7489294A" w14:textId="77777777" w:rsidTr="00D04F76">
        <w:trPr>
          <w:cantSplit/>
          <w:tblHeader/>
        </w:trPr>
        <w:tc>
          <w:tcPr>
            <w:tcW w:w="3330" w:type="dxa"/>
            <w:vAlign w:val="bottom"/>
          </w:tcPr>
          <w:p w14:paraId="7B84BFB6" w14:textId="348F36E6" w:rsidR="00D04F76" w:rsidRPr="008E1326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8E1326" w:rsidRDefault="00D04F76" w:rsidP="008E132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8E1326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59AF3D7" w14:textId="40783E15" w:rsidR="00D04F76" w:rsidRPr="008E1326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F76" w:rsidRPr="008E1326" w14:paraId="0BF98E12" w14:textId="77777777" w:rsidTr="0066325B">
        <w:trPr>
          <w:cantSplit/>
          <w:tblHeader/>
        </w:trPr>
        <w:tc>
          <w:tcPr>
            <w:tcW w:w="3330" w:type="dxa"/>
            <w:vAlign w:val="bottom"/>
          </w:tcPr>
          <w:p w14:paraId="4D01DFD6" w14:textId="7539D22C" w:rsidR="00D04F76" w:rsidRPr="008E1326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7B1C3AE5" w:rsidR="00D04F76" w:rsidRPr="008E1326" w:rsidRDefault="00991C6E" w:rsidP="008E132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91C6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0F44AA" w:rsidRPr="008E132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0F44AA" w:rsidRPr="008E132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991C6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03D871B" w14:textId="77777777" w:rsidR="00D04F76" w:rsidRPr="008E1326" w:rsidRDefault="00D04F76" w:rsidP="008E132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4662360B" w:rsidR="00D04F76" w:rsidRPr="008E1326" w:rsidRDefault="00991C6E" w:rsidP="008E132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91C6E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D04F76" w:rsidRPr="008E132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D04F76" w:rsidRPr="008E1326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D04F76" w:rsidRPr="008E132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991C6E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2CDB6CF4" w14:textId="77777777" w:rsidR="00D04F76" w:rsidRPr="008E1326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8EFA461" w14:textId="2525CDD7" w:rsidR="00D04F76" w:rsidRPr="008E1326" w:rsidRDefault="00991C6E" w:rsidP="008E132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="000F44AA"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44AA" w:rsidRPr="008E132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91C6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C8211FB" w14:textId="77777777" w:rsidR="00D04F76" w:rsidRPr="008E1326" w:rsidRDefault="00D04F76" w:rsidP="008E132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4F87DA9" w14:textId="2C578E8D" w:rsidR="00D04F76" w:rsidRPr="008E1326" w:rsidRDefault="00991C6E" w:rsidP="008E132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91C6E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D04F76" w:rsidRPr="008E132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D04F76" w:rsidRPr="008E1326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D04F76" w:rsidRPr="008E132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991C6E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D04F76" w:rsidRPr="008E1326" w14:paraId="4B61E4AC" w14:textId="77777777" w:rsidTr="0066325B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7FCBFB90" w14:textId="77777777" w:rsidR="00D04F76" w:rsidRPr="008E1326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4F7EB7E6" w14:textId="6A6EEC25" w:rsidR="00D04F76" w:rsidRPr="008E1326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F76" w:rsidRPr="008E1326" w14:paraId="0180E408" w14:textId="77777777" w:rsidTr="00733202">
        <w:trPr>
          <w:cantSplit/>
        </w:trPr>
        <w:tc>
          <w:tcPr>
            <w:tcW w:w="3330" w:type="dxa"/>
            <w:hideMark/>
          </w:tcPr>
          <w:p w14:paraId="058E6677" w14:textId="77777777" w:rsidR="00D04F76" w:rsidRPr="008E1326" w:rsidRDefault="00D04F76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662FDC26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A95A15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</w:tcPr>
          <w:p w14:paraId="1699A346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6A3B3BCE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52203AE0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78" w:type="dxa"/>
          </w:tcPr>
          <w:p w14:paraId="2C130832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12E4026" w14:textId="17F3D8E4" w:rsidR="00D04F76" w:rsidRPr="008E1326" w:rsidRDefault="00991C6E" w:rsidP="008E1326">
            <w:pPr>
              <w:pStyle w:val="acctfourfigures"/>
              <w:tabs>
                <w:tab w:val="decimal" w:pos="701"/>
                <w:tab w:val="left" w:pos="102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4E7A8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180" w:type="dxa"/>
          </w:tcPr>
          <w:p w14:paraId="165FF7C8" w14:textId="77777777" w:rsidR="00D04F76" w:rsidRPr="008E1326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7AB15E70" w14:textId="21E42CF1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6A0540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D04F76" w:rsidRPr="008E1326" w14:paraId="2C24B21D" w14:textId="77777777" w:rsidTr="0066325B">
        <w:trPr>
          <w:cantSplit/>
        </w:trPr>
        <w:tc>
          <w:tcPr>
            <w:tcW w:w="3330" w:type="dxa"/>
            <w:hideMark/>
          </w:tcPr>
          <w:p w14:paraId="48B8A567" w14:textId="77777777" w:rsidR="00D04F76" w:rsidRPr="008E1326" w:rsidRDefault="00D04F76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D04F76" w:rsidRPr="008E1326" w:rsidRDefault="00D04F7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F2C0EBC" w14:textId="77777777" w:rsidR="00D04F76" w:rsidRPr="008E1326" w:rsidRDefault="00D04F7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D04F76" w:rsidRPr="008E1326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ED63E66" w14:textId="77777777" w:rsidR="00D04F76" w:rsidRPr="008E1326" w:rsidRDefault="00D04F7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4F76" w:rsidRPr="008E1326" w14:paraId="32C5A27F" w14:textId="77777777" w:rsidTr="00733202">
        <w:trPr>
          <w:cantSplit/>
        </w:trPr>
        <w:tc>
          <w:tcPr>
            <w:tcW w:w="3330" w:type="dxa"/>
            <w:hideMark/>
          </w:tcPr>
          <w:p w14:paraId="16D1BB1C" w14:textId="3EC0A0EC" w:rsidR="00D04F76" w:rsidRPr="008E1326" w:rsidRDefault="00D04F76" w:rsidP="008E132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="1FC2EAD1" w:rsidRPr="008E1326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="1FC2EAD1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1FC2EAD1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1FC2EAD1" w:rsidRPr="008E1326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0703D9F9" w14:textId="700D9CD4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95A15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80" w:type="dxa"/>
          </w:tcPr>
          <w:p w14:paraId="39CDCCCC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02042583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93596A5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78" w:type="dxa"/>
          </w:tcPr>
          <w:p w14:paraId="6E5E513C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35F6F6C" w14:textId="091F1DE5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8402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180" w:type="dxa"/>
          </w:tcPr>
          <w:p w14:paraId="6F424930" w14:textId="77777777" w:rsidR="00D04F76" w:rsidRPr="008E1326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5CFEB72A" w14:textId="01A80FBC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72ACF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</w:tr>
      <w:tr w:rsidR="00D04F76" w:rsidRPr="008E1326" w14:paraId="4FF8E82C" w14:textId="77777777" w:rsidTr="00733202">
        <w:trPr>
          <w:cantSplit/>
        </w:trPr>
        <w:tc>
          <w:tcPr>
            <w:tcW w:w="3330" w:type="dxa"/>
            <w:hideMark/>
          </w:tcPr>
          <w:p w14:paraId="62F7AC9D" w14:textId="716E5DF3" w:rsidR="00D04F76" w:rsidRPr="008E1326" w:rsidRDefault="00D04F76" w:rsidP="008E132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0C0DCDB3" w:rsidRPr="008E1326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2A5F201" w14:textId="3FBCE065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8A3C59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064</w:t>
            </w:r>
          </w:p>
        </w:tc>
        <w:tc>
          <w:tcPr>
            <w:tcW w:w="180" w:type="dxa"/>
          </w:tcPr>
          <w:p w14:paraId="4341EA94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2AFE4F90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522AEF9C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178" w:type="dxa"/>
          </w:tcPr>
          <w:p w14:paraId="36A9E528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C8FFA2" w14:textId="1A105405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A7512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072</w:t>
            </w:r>
          </w:p>
        </w:tc>
        <w:tc>
          <w:tcPr>
            <w:tcW w:w="180" w:type="dxa"/>
          </w:tcPr>
          <w:p w14:paraId="7003A3FE" w14:textId="77777777" w:rsidR="00D04F76" w:rsidRPr="008E1326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56B745AD" w14:textId="1E90895E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D72ACF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</w:tr>
      <w:tr w:rsidR="00D04F76" w:rsidRPr="008E1326" w14:paraId="0423DE35" w14:textId="77777777" w:rsidTr="00733202">
        <w:trPr>
          <w:cantSplit/>
        </w:trPr>
        <w:tc>
          <w:tcPr>
            <w:tcW w:w="3330" w:type="dxa"/>
            <w:hideMark/>
          </w:tcPr>
          <w:p w14:paraId="1AEFB029" w14:textId="352C63F0" w:rsidR="00D04F76" w:rsidRPr="008E1326" w:rsidRDefault="00D04F76" w:rsidP="008E132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5F6D5C16" w:rsidRPr="008E1326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845D601" w14:textId="7E3D27F2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022B0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180" w:type="dxa"/>
          </w:tcPr>
          <w:p w14:paraId="2A2FDEA6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59959EF3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2DD76013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78" w:type="dxa"/>
          </w:tcPr>
          <w:p w14:paraId="26A2625C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A43A6A" w14:textId="4325E506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53DCB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</w:p>
        </w:tc>
        <w:tc>
          <w:tcPr>
            <w:tcW w:w="180" w:type="dxa"/>
          </w:tcPr>
          <w:p w14:paraId="3D61C9ED" w14:textId="77777777" w:rsidR="00D04F76" w:rsidRPr="008E1326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6B8C65A2" w14:textId="7DC5E92F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D72ACF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</w:tr>
      <w:tr w:rsidR="00D04F76" w:rsidRPr="008E1326" w14:paraId="3709CF9A" w14:textId="77777777" w:rsidTr="00733202">
        <w:trPr>
          <w:cantSplit/>
        </w:trPr>
        <w:tc>
          <w:tcPr>
            <w:tcW w:w="3330" w:type="dxa"/>
            <w:hideMark/>
          </w:tcPr>
          <w:p w14:paraId="6F104F86" w14:textId="194CDACB" w:rsidR="00D04F76" w:rsidRPr="008E1326" w:rsidRDefault="00D04F76" w:rsidP="008E132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="46213C6B" w:rsidRPr="008E1326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1CE2C0F6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="00957E14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</w:tcPr>
          <w:p w14:paraId="0AEAC1DB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2FD28390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="5072BF9E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78" w:type="dxa"/>
          </w:tcPr>
          <w:p w14:paraId="1C5539C4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09DA2F4D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="009036B4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  <w:tc>
          <w:tcPr>
            <w:tcW w:w="180" w:type="dxa"/>
          </w:tcPr>
          <w:p w14:paraId="6ABDDD00" w14:textId="77777777" w:rsidR="00D04F76" w:rsidRPr="008E1326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3C115CC2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  <w:r w:rsidR="00D72ACF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</w:tr>
      <w:tr w:rsidR="00D04F76" w:rsidRPr="008E1326" w14:paraId="64A9E720" w14:textId="77777777" w:rsidTr="00733202">
        <w:trPr>
          <w:cantSplit/>
        </w:trPr>
        <w:tc>
          <w:tcPr>
            <w:tcW w:w="3330" w:type="dxa"/>
            <w:hideMark/>
          </w:tcPr>
          <w:p w14:paraId="0E6E29A1" w14:textId="77777777" w:rsidR="00D04F76" w:rsidRPr="008E1326" w:rsidRDefault="00D04F76" w:rsidP="008E13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1A790078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 w:rsidR="009036B4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180" w:type="dxa"/>
          </w:tcPr>
          <w:p w14:paraId="2FEC7ECA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6DD6BF21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  <w:r w:rsidR="0A851EE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178" w:type="dxa"/>
          </w:tcPr>
          <w:p w14:paraId="1B313757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609A9335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  <w:r w:rsidR="009036B4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180" w:type="dxa"/>
          </w:tcPr>
          <w:p w14:paraId="7F351E19" w14:textId="77777777" w:rsidR="00D04F76" w:rsidRPr="008E1326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1D313F26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="00D72ACF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  <w:tr w:rsidR="00D04F76" w:rsidRPr="008E1326" w14:paraId="567AC7CA" w14:textId="77777777" w:rsidTr="00A95A15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55A524BF" w14:textId="77777777" w:rsidR="00D04F76" w:rsidRPr="008E1326" w:rsidRDefault="00D04F76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7B205D4B" w:rsidR="00D04F76" w:rsidRPr="008E1326" w:rsidRDefault="00D04F76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4BCDD4E1" w:rsidR="00D04F76" w:rsidRPr="008E1326" w:rsidRDefault="00A95A15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43873F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23009" w14:textId="77777777" w:rsidR="00D04F76" w:rsidRPr="008E1326" w:rsidRDefault="00D04F76" w:rsidP="008E13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847A4" w14:textId="02A162C8" w:rsidR="00D04F76" w:rsidRPr="008E1326" w:rsidRDefault="3F15E520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DD12A8E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34C12E6A" w:rsidR="00D04F76" w:rsidRPr="008E1326" w:rsidRDefault="004D655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9344F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B3521C" w14:textId="77777777" w:rsidR="00D04F76" w:rsidRPr="008E1326" w:rsidRDefault="00D04F76" w:rsidP="008E13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</w:tcPr>
          <w:p w14:paraId="77CAFB36" w14:textId="77777777" w:rsidR="00D04F76" w:rsidRPr="008E1326" w:rsidRDefault="00D04F76" w:rsidP="008E13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61F82D" w14:textId="03777BD8" w:rsidR="00D04F76" w:rsidRPr="008E1326" w:rsidRDefault="007A5E8B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834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04F76" w:rsidRPr="008E1326" w14:paraId="76E14176" w14:textId="77777777" w:rsidTr="00733202">
        <w:trPr>
          <w:cantSplit/>
        </w:trPr>
        <w:tc>
          <w:tcPr>
            <w:tcW w:w="3330" w:type="dxa"/>
            <w:hideMark/>
          </w:tcPr>
          <w:p w14:paraId="3F4F6A86" w14:textId="77777777" w:rsidR="00D04F76" w:rsidRPr="008E1326" w:rsidRDefault="00D04F76" w:rsidP="008E13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25216165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  <w:r w:rsidR="009036B4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80" w:type="dxa"/>
          </w:tcPr>
          <w:p w14:paraId="433BB031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5D956284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="1AFFD44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048</w:t>
            </w:r>
          </w:p>
        </w:tc>
        <w:tc>
          <w:tcPr>
            <w:tcW w:w="178" w:type="dxa"/>
          </w:tcPr>
          <w:p w14:paraId="1A0A53B6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76900887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  <w:r w:rsidR="009036B4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180" w:type="dxa"/>
          </w:tcPr>
          <w:p w14:paraId="68D2B86D" w14:textId="77777777" w:rsidR="00D04F76" w:rsidRPr="008E1326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6FA2EC5" w14:textId="15BA1BF8" w:rsidR="00D04F76" w:rsidRPr="008E1326" w:rsidRDefault="00991C6E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  <w:r w:rsidR="007A5E8B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</w:p>
        </w:tc>
      </w:tr>
    </w:tbl>
    <w:p w14:paraId="46123EA7" w14:textId="079567A0" w:rsidR="00D04F76" w:rsidRPr="008E1326" w:rsidRDefault="00D04F7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D04F76" w:rsidRPr="008E1326" w14:paraId="76477871" w14:textId="77777777" w:rsidTr="0066325B">
        <w:trPr>
          <w:cantSplit/>
          <w:tblHeader/>
        </w:trPr>
        <w:tc>
          <w:tcPr>
            <w:tcW w:w="4950" w:type="dxa"/>
            <w:vAlign w:val="bottom"/>
            <w:hideMark/>
          </w:tcPr>
          <w:p w14:paraId="2626D0F1" w14:textId="661EB8F1" w:rsidR="00D04F76" w:rsidRPr="008E1326" w:rsidRDefault="00D04F76" w:rsidP="008E132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3A2A8465" w14:textId="77B13971" w:rsidR="00D04F76" w:rsidRPr="008E1326" w:rsidRDefault="00D04F76" w:rsidP="008E132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C25DE2D" w14:textId="77777777" w:rsidR="00D04F76" w:rsidRPr="008E1326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3C922C4" w14:textId="061F9A9E" w:rsidR="00D04F76" w:rsidRPr="008E1326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F76" w:rsidRPr="008E1326" w14:paraId="0C5BC934" w14:textId="77777777" w:rsidTr="0066325B">
        <w:trPr>
          <w:cantSplit/>
          <w:tblHeader/>
        </w:trPr>
        <w:tc>
          <w:tcPr>
            <w:tcW w:w="4950" w:type="dxa"/>
            <w:vAlign w:val="bottom"/>
          </w:tcPr>
          <w:p w14:paraId="2EE46C94" w14:textId="16C1A97D" w:rsidR="00D04F76" w:rsidRPr="008E1326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F14FB"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0F44AA"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0C264867" w14:textId="7EC59B91" w:rsidR="00D04F76" w:rsidRPr="008E1326" w:rsidRDefault="00991C6E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3B45AB4" w14:textId="77777777" w:rsidR="00D04F76" w:rsidRPr="008E1326" w:rsidRDefault="00D04F76" w:rsidP="008E132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088994" w14:textId="3082088A" w:rsidR="00D04F76" w:rsidRPr="008E1326" w:rsidRDefault="00991C6E" w:rsidP="008E132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792B29B" w14:textId="77777777" w:rsidR="00D04F76" w:rsidRPr="008E1326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1DAB4DB" w14:textId="79FDE814" w:rsidR="00D04F76" w:rsidRPr="008E1326" w:rsidRDefault="00991C6E" w:rsidP="008E13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E591984" w14:textId="77777777" w:rsidR="00D04F76" w:rsidRPr="008E1326" w:rsidRDefault="00D04F76" w:rsidP="008E132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49C44" w14:textId="263783A6" w:rsidR="00D04F76" w:rsidRPr="008E1326" w:rsidRDefault="00991C6E" w:rsidP="008E132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D04F76" w:rsidRPr="008E1326" w14:paraId="685F66CD" w14:textId="77777777" w:rsidTr="0066325B">
        <w:trPr>
          <w:cantSplit/>
          <w:tblHeader/>
        </w:trPr>
        <w:tc>
          <w:tcPr>
            <w:tcW w:w="4950" w:type="dxa"/>
            <w:vAlign w:val="bottom"/>
            <w:hideMark/>
          </w:tcPr>
          <w:p w14:paraId="384283F7" w14:textId="69880752" w:rsidR="00D04F76" w:rsidRPr="008E1326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ACD7DC9" w14:textId="4713AFF9" w:rsidR="00D04F76" w:rsidRPr="008E1326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694A17E4" w:rsidRPr="008E1326" w14:paraId="1CA51319" w14:textId="77777777" w:rsidTr="006F24F1">
        <w:trPr>
          <w:cantSplit/>
        </w:trPr>
        <w:tc>
          <w:tcPr>
            <w:tcW w:w="4950" w:type="dxa"/>
          </w:tcPr>
          <w:p w14:paraId="350F8536" w14:textId="7A2D35F6" w:rsidR="24DDFB07" w:rsidRPr="008E1326" w:rsidRDefault="0ED1549F" w:rsidP="00DB0D7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E1326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900" w:type="dxa"/>
            <w:vAlign w:val="bottom"/>
          </w:tcPr>
          <w:p w14:paraId="46944BA9" w14:textId="7CDE25E2" w:rsidR="24DDFB07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uto"/>
              <w:ind w:left="-261" w:right="177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80" w:type="dxa"/>
          </w:tcPr>
          <w:p w14:paraId="044DE808" w14:textId="2E27B347" w:rsidR="694A17E4" w:rsidRPr="008E1326" w:rsidRDefault="694A17E4" w:rsidP="008E1326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CAF1336" w14:textId="6C4A9C8F" w:rsidR="694A17E4" w:rsidRPr="008E1326" w:rsidRDefault="00C145D5" w:rsidP="008E1326">
            <w:pPr>
              <w:pStyle w:val="acctfourfigures"/>
              <w:tabs>
                <w:tab w:val="clear" w:pos="765"/>
              </w:tabs>
              <w:spacing w:line="240" w:lineRule="auto"/>
              <w:ind w:left="-443" w:right="105" w:hanging="4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22DBCC0" w14:textId="0FA1DFC4" w:rsidR="694A17E4" w:rsidRPr="008E1326" w:rsidRDefault="694A17E4" w:rsidP="008E1326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3C79968" w14:textId="33C2BC0D" w:rsidR="694A17E4" w:rsidRPr="008E1326" w:rsidRDefault="00991C6E" w:rsidP="008E132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B62C4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180" w:type="dxa"/>
          </w:tcPr>
          <w:p w14:paraId="5BF04651" w14:textId="75BB9FD5" w:rsidR="694A17E4" w:rsidRPr="008E1326" w:rsidRDefault="694A17E4" w:rsidP="008E1326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1863A5" w14:textId="7462DA01" w:rsidR="694A17E4" w:rsidRPr="008E1326" w:rsidRDefault="001D0EBA" w:rsidP="008E1326">
            <w:pPr>
              <w:pStyle w:val="acctfourfigures"/>
              <w:tabs>
                <w:tab w:val="clear" w:pos="765"/>
              </w:tabs>
              <w:spacing w:line="240" w:lineRule="auto"/>
              <w:ind w:left="-264" w:right="-5" w:firstLine="1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4F76" w:rsidRPr="008E1326" w14:paraId="59427937" w14:textId="77777777" w:rsidTr="00264EFD">
        <w:trPr>
          <w:cantSplit/>
        </w:trPr>
        <w:tc>
          <w:tcPr>
            <w:tcW w:w="4950" w:type="dxa"/>
          </w:tcPr>
          <w:p w14:paraId="4E73C11B" w14:textId="1C118580" w:rsidR="00D04F76" w:rsidRPr="008E1326" w:rsidRDefault="00D04F76" w:rsidP="00DB0D7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  <w:vAlign w:val="bottom"/>
          </w:tcPr>
          <w:p w14:paraId="49C40917" w14:textId="6062D275" w:rsidR="00D04F76" w:rsidRPr="008E1326" w:rsidRDefault="00715730" w:rsidP="008E1326">
            <w:pPr>
              <w:pStyle w:val="acctfourfigures"/>
              <w:tabs>
                <w:tab w:val="clear" w:pos="765"/>
              </w:tabs>
              <w:spacing w:line="240" w:lineRule="auto"/>
              <w:ind w:left="-261" w:right="1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9DA0DC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30C1CF" w14:textId="4C8B1565" w:rsidR="00D04F76" w:rsidRPr="008E1326" w:rsidRDefault="00800B09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46D93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B87EA47" w14:textId="77777777" w:rsidR="00D04F76" w:rsidRPr="008E1326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833A76C" w14:textId="0BE2363A" w:rsidR="00D04F76" w:rsidRPr="008E1326" w:rsidRDefault="00CB62C4" w:rsidP="008E1326">
            <w:pPr>
              <w:pStyle w:val="acctfourfigures"/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AA9700" w14:textId="77777777" w:rsidR="00D04F76" w:rsidRPr="008E1326" w:rsidRDefault="00D04F76" w:rsidP="008E13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6FC0C2" w14:textId="2A8003D5" w:rsidR="00D04F76" w:rsidRPr="008E1326" w:rsidRDefault="00800B09" w:rsidP="008E132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271E5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9B507AC" w14:textId="2DA49B8C" w:rsidR="00D04F76" w:rsidRPr="008E1326" w:rsidRDefault="00D04F7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EB80C8" w14:textId="132BDEFD" w:rsidR="009C50C9" w:rsidRPr="009C50C9" w:rsidRDefault="002275E8" w:rsidP="00D06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Segoe UI" w:eastAsia="Times New Roman" w:hAnsi="Segoe UI" w:cs="Segoe UI"/>
          <w:sz w:val="21"/>
          <w:szCs w:val="21"/>
        </w:rPr>
      </w:pPr>
      <w:r w:rsidRPr="008E1326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84406D" w:rsidRPr="008E1326">
        <w:rPr>
          <w:rFonts w:asciiTheme="majorBidi" w:hAnsiTheme="majorBidi" w:hint="cs"/>
          <w:sz w:val="30"/>
          <w:szCs w:val="30"/>
          <w:cs/>
        </w:rPr>
        <w:t>ปี</w:t>
      </w:r>
      <w:r w:rsidRPr="008E1326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31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="0084406D" w:rsidRPr="008E1326">
        <w:rPr>
          <w:rFonts w:asciiTheme="majorBidi" w:hAnsiTheme="majorBidi" w:hint="cs"/>
          <w:sz w:val="30"/>
          <w:szCs w:val="30"/>
          <w:cs/>
        </w:rPr>
        <w:t>ธันวา</w:t>
      </w:r>
      <w:r w:rsidRPr="008E1326">
        <w:rPr>
          <w:rFonts w:asciiTheme="majorBidi" w:hAnsiTheme="majorBidi" w:hint="cs"/>
          <w:sz w:val="30"/>
          <w:szCs w:val="30"/>
          <w:cs/>
        </w:rPr>
        <w:t>คม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โดย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ณ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วันที่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31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="001833F1" w:rsidRPr="008E1326">
        <w:rPr>
          <w:rFonts w:asciiTheme="majorBidi" w:hAnsiTheme="majorBidi" w:hint="cs"/>
          <w:sz w:val="30"/>
          <w:szCs w:val="30"/>
          <w:cs/>
        </w:rPr>
        <w:t>ธันวาคม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51</w:t>
      </w:r>
      <w:r w:rsidRPr="008E1326">
        <w:rPr>
          <w:rFonts w:asciiTheme="majorBidi" w:hAnsiTheme="majorBidi"/>
          <w:sz w:val="30"/>
          <w:szCs w:val="30"/>
        </w:rPr>
        <w:t>.</w:t>
      </w:r>
      <w:r w:rsidR="00991C6E" w:rsidRPr="00991C6E">
        <w:rPr>
          <w:rFonts w:asciiTheme="majorBidi" w:hAnsiTheme="majorBidi"/>
          <w:sz w:val="30"/>
          <w:szCs w:val="30"/>
        </w:rPr>
        <w:t>75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</w:t>
      </w:r>
      <w:r w:rsidR="00120DAB">
        <w:rPr>
          <w:rFonts w:asciiTheme="majorBidi" w:hAnsiTheme="majorBidi" w:hint="cs"/>
          <w:sz w:val="30"/>
          <w:szCs w:val="30"/>
          <w:cs/>
        </w:rPr>
        <w:t>ซึ่ง</w:t>
      </w:r>
      <w:r w:rsidR="00E327DC" w:rsidRPr="008E1326">
        <w:rPr>
          <w:rFonts w:asciiTheme="majorBidi" w:hAnsiTheme="majorBidi" w:hint="cs"/>
          <w:sz w:val="30"/>
          <w:szCs w:val="30"/>
          <w:cs/>
        </w:rPr>
        <w:t>บริษัท</w:t>
      </w:r>
      <w:r w:rsidR="002B44BE" w:rsidRPr="008E1326">
        <w:rPr>
          <w:rFonts w:asciiTheme="majorBidi" w:hAnsiTheme="majorBidi" w:hint="cs"/>
          <w:sz w:val="30"/>
          <w:szCs w:val="30"/>
          <w:cs/>
        </w:rPr>
        <w:t>ได้</w:t>
      </w:r>
      <w:r w:rsidR="00C3475F">
        <w:rPr>
          <w:rFonts w:asciiTheme="majorBidi" w:hAnsiTheme="majorBidi" w:hint="cs"/>
          <w:sz w:val="30"/>
          <w:szCs w:val="30"/>
          <w:cs/>
        </w:rPr>
        <w:t>พิจารณาและ</w:t>
      </w:r>
      <w:r w:rsidR="002B44BE" w:rsidRPr="008E1326">
        <w:rPr>
          <w:rFonts w:asciiTheme="majorBidi" w:hAnsiTheme="majorBidi" w:hint="cs"/>
          <w:sz w:val="30"/>
          <w:szCs w:val="30"/>
          <w:cs/>
        </w:rPr>
        <w:t>บันทึก</w:t>
      </w:r>
      <w:r w:rsidRPr="008E1326">
        <w:rPr>
          <w:rFonts w:asciiTheme="majorBidi" w:hAnsiTheme="majorBidi" w:hint="cs"/>
          <w:sz w:val="30"/>
          <w:szCs w:val="30"/>
          <w:cs/>
        </w:rPr>
        <w:t>ผลกระทบการด้อยค่า</w:t>
      </w:r>
      <w:r w:rsidR="002B44BE" w:rsidRPr="008E1326">
        <w:rPr>
          <w:rFonts w:asciiTheme="majorBidi" w:hAnsiTheme="majorBidi" w:hint="cs"/>
          <w:sz w:val="30"/>
          <w:szCs w:val="30"/>
          <w:cs/>
        </w:rPr>
        <w:t>ดังกล่าว</w:t>
      </w:r>
      <w:r w:rsidRPr="008E1326">
        <w:rPr>
          <w:rFonts w:asciiTheme="majorBidi" w:hAnsiTheme="majorBidi" w:hint="cs"/>
          <w:sz w:val="30"/>
          <w:szCs w:val="30"/>
          <w:cs/>
        </w:rPr>
        <w:t>แล้ว</w:t>
      </w:r>
      <w:r w:rsidR="002B44BE" w:rsidRPr="008E1326">
        <w:rPr>
          <w:rFonts w:asciiTheme="majorBidi" w:hAnsiTheme="majorBidi" w:hint="cs"/>
          <w:sz w:val="30"/>
          <w:szCs w:val="30"/>
          <w:cs/>
        </w:rPr>
        <w:t>สำหรับ</w:t>
      </w:r>
      <w:r w:rsidR="00A82DD4" w:rsidRPr="00442273">
        <w:rPr>
          <w:rFonts w:asciiTheme="majorBidi" w:hAnsiTheme="majorBidi" w:hint="cs"/>
          <w:sz w:val="30"/>
          <w:szCs w:val="30"/>
          <w:cs/>
        </w:rPr>
        <w:t>ปี</w:t>
      </w:r>
      <w:r w:rsidR="002B44BE" w:rsidRPr="00442273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991C6E" w:rsidRPr="00991C6E">
        <w:rPr>
          <w:rFonts w:asciiTheme="majorBidi" w:hAnsiTheme="majorBidi"/>
          <w:sz w:val="30"/>
          <w:szCs w:val="30"/>
        </w:rPr>
        <w:t>31</w:t>
      </w:r>
      <w:r w:rsidR="002B44BE" w:rsidRPr="00442273">
        <w:rPr>
          <w:rFonts w:asciiTheme="majorBidi" w:hAnsiTheme="majorBidi"/>
          <w:sz w:val="30"/>
          <w:szCs w:val="30"/>
        </w:rPr>
        <w:t xml:space="preserve"> </w:t>
      </w:r>
      <w:r w:rsidR="00A82DD4" w:rsidRPr="00442273">
        <w:rPr>
          <w:rFonts w:asciiTheme="majorBidi" w:hAnsiTheme="majorBidi" w:hint="cs"/>
          <w:sz w:val="30"/>
          <w:szCs w:val="30"/>
          <w:cs/>
        </w:rPr>
        <w:t>ธันวาคม</w:t>
      </w:r>
      <w:r w:rsidR="002B44BE" w:rsidRPr="00442273">
        <w:rPr>
          <w:rFonts w:asciiTheme="majorBidi" w:hAnsiTheme="majorBidi" w:hint="cs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="00120DAB" w:rsidRPr="00442273">
        <w:rPr>
          <w:rFonts w:asciiTheme="majorBidi" w:hAnsiTheme="majorBidi" w:hint="cs"/>
          <w:sz w:val="30"/>
          <w:szCs w:val="30"/>
          <w:cs/>
        </w:rPr>
        <w:t xml:space="preserve"> ทั้งนี้</w:t>
      </w:r>
      <w:r w:rsidR="00EE5877" w:rsidRPr="00442273">
        <w:rPr>
          <w:rFonts w:asciiTheme="majorBidi" w:hAnsiTheme="majorBidi" w:hint="cs"/>
          <w:sz w:val="30"/>
          <w:szCs w:val="30"/>
          <w:cs/>
        </w:rPr>
        <w:t xml:space="preserve"> </w:t>
      </w:r>
      <w:r w:rsidR="009C50C9" w:rsidRPr="009C50C9">
        <w:rPr>
          <w:rFonts w:ascii="Angsana New" w:eastAsia="Times New Roman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991C6E" w:rsidRPr="00991C6E">
        <w:rPr>
          <w:rFonts w:ascii="Angsana New" w:eastAsia="Times New Roman" w:hAnsi="Angsana New"/>
          <w:sz w:val="30"/>
          <w:szCs w:val="30"/>
        </w:rPr>
        <w:t>30</w:t>
      </w:r>
      <w:r w:rsidR="009C50C9" w:rsidRPr="009C50C9">
        <w:rPr>
          <w:rFonts w:ascii="Angsana New" w:eastAsia="Times New Roman" w:hAnsi="Angsana New"/>
          <w:sz w:val="30"/>
          <w:szCs w:val="30"/>
        </w:rPr>
        <w:t xml:space="preserve"> </w:t>
      </w:r>
      <w:r w:rsidR="009C50C9" w:rsidRPr="009C50C9">
        <w:rPr>
          <w:rFonts w:ascii="Angsana New" w:eastAsia="Times New Roman" w:hAnsi="Angsana New"/>
          <w:sz w:val="30"/>
          <w:szCs w:val="30"/>
          <w:cs/>
        </w:rPr>
        <w:t xml:space="preserve">มิถุนายน </w:t>
      </w:r>
      <w:r w:rsidR="00991C6E" w:rsidRPr="00991C6E">
        <w:rPr>
          <w:rFonts w:ascii="Angsana New" w:eastAsia="Times New Roman" w:hAnsi="Angsana New"/>
          <w:sz w:val="30"/>
          <w:szCs w:val="30"/>
        </w:rPr>
        <w:t>2564</w:t>
      </w:r>
      <w:r w:rsidR="009C50C9" w:rsidRPr="009C50C9">
        <w:rPr>
          <w:rFonts w:ascii="Angsana New" w:eastAsia="Times New Roman" w:hAnsi="Angsana New"/>
          <w:sz w:val="30"/>
          <w:szCs w:val="30"/>
        </w:rPr>
        <w:t xml:space="preserve"> </w:t>
      </w:r>
      <w:r w:rsidR="009C50C9" w:rsidRPr="009C50C9">
        <w:rPr>
          <w:rFonts w:ascii="Angsana New" w:eastAsia="Times New Roman" w:hAnsi="Angsana New"/>
          <w:sz w:val="30"/>
          <w:szCs w:val="30"/>
          <w:cs/>
        </w:rPr>
        <w:t>แผนฟื้นฟูกิจการดังกล่าวได้รับอนุมัติจากศาลล้มละลายกลางและบริษัทได้พิจารณาเรื่องการด้อยค่าที่เกี่ยวข้อง โดยจากการพิจารณาแผนฟื้นฟูกิจการที่ได้รับอนุมัติดังกล่าว ไม่ส่งผลต่อการเปลี่ยนแปลงการด้อยค่าที่เป็นสาระสำคัญ</w:t>
      </w:r>
    </w:p>
    <w:p w14:paraId="3C45ECE4" w14:textId="3CB85B43" w:rsidR="00894556" w:rsidRPr="008E1326" w:rsidRDefault="0089455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3FC1F27" w14:textId="15598A7B" w:rsidR="00C7657C" w:rsidRPr="008E1326" w:rsidRDefault="00F9308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  <w:r w:rsidRPr="008E1326">
        <w:rPr>
          <w:rFonts w:asciiTheme="majorBidi" w:hAnsiTheme="majorBidi" w:hint="cs"/>
          <w:sz w:val="30"/>
          <w:szCs w:val="30"/>
          <w:cs/>
        </w:rPr>
        <w:lastRenderedPageBreak/>
        <w:t>รายการลูกหนี้การค้าที่เกินกำหนดชำระ</w:t>
      </w:r>
      <w:r w:rsidR="0078525A" w:rsidRPr="008E1326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991C6E" w:rsidRPr="00991C6E">
        <w:rPr>
          <w:rFonts w:asciiTheme="majorBidi" w:hAnsiTheme="majorBidi"/>
          <w:sz w:val="30"/>
          <w:szCs w:val="30"/>
        </w:rPr>
        <w:t>12</w:t>
      </w:r>
      <w:r w:rsidR="0078525A" w:rsidRPr="008E1326">
        <w:rPr>
          <w:rFonts w:asciiTheme="majorBidi" w:hAnsiTheme="majorBidi"/>
          <w:sz w:val="30"/>
          <w:szCs w:val="30"/>
        </w:rPr>
        <w:t xml:space="preserve"> </w:t>
      </w:r>
      <w:r w:rsidR="0078525A" w:rsidRPr="008E1326">
        <w:rPr>
          <w:rFonts w:asciiTheme="majorBidi" w:hAnsiTheme="majorBidi" w:hint="cs"/>
          <w:sz w:val="30"/>
          <w:szCs w:val="30"/>
          <w:cs/>
        </w:rPr>
        <w:t>เดือน</w:t>
      </w:r>
      <w:r w:rsidRPr="008E1326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8E1326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8E1326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991C6E" w:rsidRPr="00991C6E">
        <w:rPr>
          <w:rFonts w:asciiTheme="majorBidi" w:hAnsiTheme="majorBidi" w:cstheme="majorBidi"/>
          <w:sz w:val="30"/>
          <w:szCs w:val="30"/>
        </w:rPr>
        <w:t>1993</w:t>
      </w:r>
      <w:r w:rsidR="00CC14C5" w:rsidRPr="008E1326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8E1326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8E1326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="00A41904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A41904" w:rsidRPr="008E132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2563</w:t>
      </w:r>
      <w:r w:rsidR="00A91E12"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8E1326">
        <w:rPr>
          <w:rFonts w:asciiTheme="majorBidi" w:hAnsiTheme="majorBidi" w:cstheme="majorBidi"/>
          <w:sz w:val="30"/>
          <w:szCs w:val="30"/>
        </w:rPr>
        <w:t>(</w:t>
      </w:r>
      <w:r w:rsidR="00A5580A" w:rsidRPr="008E1326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991C6E" w:rsidRPr="00991C6E">
        <w:rPr>
          <w:rFonts w:asciiTheme="majorBidi" w:hAnsiTheme="majorBidi" w:cstheme="majorBidi"/>
          <w:sz w:val="30"/>
          <w:szCs w:val="30"/>
        </w:rPr>
        <w:t>3</w:t>
      </w:r>
      <w:r w:rsidR="00A5580A" w:rsidRPr="008E1326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8E132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8E1326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8E132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 w:rsidR="000F44AA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F44AA" w:rsidRPr="008E13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="001829F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E6192D" w:rsidRPr="008E1326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8E1326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8E1326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8E1326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8E132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8E1326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8E1326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991C6E" w:rsidRPr="00991C6E">
        <w:rPr>
          <w:rFonts w:asciiTheme="majorBidi" w:hAnsiTheme="majorBidi" w:cstheme="majorBidi"/>
          <w:sz w:val="30"/>
          <w:szCs w:val="30"/>
        </w:rPr>
        <w:t>12</w:t>
      </w:r>
      <w:r w:rsidR="001917C2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1917C2" w:rsidRPr="008E1326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1EF0026F" w14:textId="77777777" w:rsidR="002275E8" w:rsidRPr="008E1326" w:rsidRDefault="002275E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564E98A" w14:textId="7D230150" w:rsidR="00562CEB" w:rsidRPr="008E1326" w:rsidRDefault="00562CEB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="00B86D02"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t>ย่อยและบริษัท</w:t>
      </w: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>ร่วม</w:t>
      </w:r>
    </w:p>
    <w:p w14:paraId="6B604732" w14:textId="77777777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102"/>
        <w:gridCol w:w="236"/>
        <w:gridCol w:w="1106"/>
        <w:gridCol w:w="8"/>
      </w:tblGrid>
      <w:tr w:rsidR="00562CEB" w:rsidRPr="008E1326" w14:paraId="2C79ECC8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79830DD" w14:textId="39D58F6D" w:rsidR="00562CEB" w:rsidRPr="008E1326" w:rsidRDefault="00562C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5497771C" w14:textId="77777777" w:rsidR="00562CEB" w:rsidRPr="008E1326" w:rsidRDefault="00562CEB" w:rsidP="008E13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C14B6E" w14:textId="77777777" w:rsidR="00562CEB" w:rsidRPr="008E1326" w:rsidRDefault="00562CEB" w:rsidP="008E13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F77A821" w14:textId="77777777" w:rsidR="00562CEB" w:rsidRPr="008E1326" w:rsidRDefault="00562CEB" w:rsidP="008E13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646" w:rsidRPr="008E1326" w14:paraId="69F27148" w14:textId="77777777" w:rsidTr="007935CF">
        <w:tc>
          <w:tcPr>
            <w:tcW w:w="3870" w:type="dxa"/>
            <w:shd w:val="clear" w:color="auto" w:fill="auto"/>
          </w:tcPr>
          <w:p w14:paraId="5C7D729F" w14:textId="66D87DC0" w:rsidR="00BE3646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shd w:val="clear" w:color="auto" w:fill="auto"/>
          </w:tcPr>
          <w:p w14:paraId="53A31FEB" w14:textId="258F475A" w:rsidR="00BE3646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0C5243" w14:textId="77777777" w:rsidR="00BE3646" w:rsidRPr="008E1326" w:rsidRDefault="00BE3646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BCB0A6" w14:textId="18C548F0" w:rsidR="00BE3646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D1C81D" w14:textId="77777777" w:rsidR="00BE3646" w:rsidRPr="008E1326" w:rsidRDefault="00BE3646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6F6EB63" w14:textId="08201E49" w:rsidR="00BE3646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9B0E958" w14:textId="77777777" w:rsidR="00BE3646" w:rsidRPr="008E1326" w:rsidRDefault="00BE3646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2F4872C" w14:textId="6CF73D37" w:rsidR="00BE3646" w:rsidRPr="008E1326" w:rsidRDefault="00991C6E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62CEB" w:rsidRPr="008E1326" w14:paraId="236F447F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14F0D03E" w14:textId="77777777" w:rsidR="00562CEB" w:rsidRPr="008E1326" w:rsidRDefault="00562C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7571A260" w14:textId="77777777" w:rsidR="00562CEB" w:rsidRPr="008E1326" w:rsidRDefault="00BE364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6254"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935CF" w:rsidRPr="008E1326" w14:paraId="6AB690DA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2B70C8A" w14:textId="28D605A5" w:rsidR="007935CF" w:rsidRPr="008E1326" w:rsidRDefault="007935C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0368E8C5" w14:textId="77777777" w:rsidR="007935CF" w:rsidRPr="008E1326" w:rsidRDefault="007935CF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D7939" w:rsidRPr="008E1326" w14:paraId="72BEB69D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EA38D48" w14:textId="6C1F5C3A" w:rsidR="00AD7939" w:rsidRPr="008E1326" w:rsidRDefault="00AD7939" w:rsidP="008E1326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636FF87E" w14:textId="47B59962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9CE4FF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09E1B3" w14:textId="46EB30A2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492C7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F1FB4C8" w14:textId="34E173F6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D793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36" w:type="dxa"/>
            <w:shd w:val="clear" w:color="auto" w:fill="auto"/>
          </w:tcPr>
          <w:p w14:paraId="5E674A5A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9C358A" w14:textId="2D8F9CCB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D793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AD7939" w:rsidRPr="008E1326" w14:paraId="1CA520A5" w14:textId="77777777" w:rsidTr="00AD79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BF31C0F" w14:textId="3A9DE6A1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18886549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A26255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A3354A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402CA0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7FCE0AC" w14:textId="503AA393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440B90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0C7C6E6E" w14:textId="4BC57BCB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AD7939" w:rsidRPr="008E1326" w14:paraId="7EC55FFD" w14:textId="77777777" w:rsidTr="00AD79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E89E451" w14:textId="2771B623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shd w:val="clear" w:color="auto" w:fill="auto"/>
          </w:tcPr>
          <w:p w14:paraId="3B08E413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226F10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0BA190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41E89B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54D3D" w14:textId="0641168E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36" w:type="dxa"/>
            <w:shd w:val="clear" w:color="auto" w:fill="auto"/>
          </w:tcPr>
          <w:p w14:paraId="07F0E937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FA478" w14:textId="20078160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AD7939" w:rsidRPr="008E1326" w14:paraId="19D532C7" w14:textId="77777777" w:rsidTr="00AD79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4E0CD0A" w14:textId="5486474B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3F269A80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01FE3C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83268E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6AD87F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5A0061D8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B66FE9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F032B0" w14:textId="7E0E23FD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AD7939" w:rsidRPr="008E1326" w14:paraId="6FB8B092" w14:textId="77777777" w:rsidTr="00AD79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CBEEC4F" w14:textId="04BFBABD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37C6F16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BE7768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F7B783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47D131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0310BE9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A2AB94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1F9D46FA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939" w:rsidRPr="008E1326" w14:paraId="48A37F35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20C9CE5" w14:textId="4B744ACA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9" w:type="dxa"/>
            <w:shd w:val="clear" w:color="auto" w:fill="auto"/>
          </w:tcPr>
          <w:p w14:paraId="58EBB9A8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3E5246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E72503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83DF45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B194B96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757416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8F34B7B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939" w:rsidRPr="008E1326" w14:paraId="44D91E3D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77A2796" w14:textId="0EDE6969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244DA88B" w14:textId="0150BA56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5247AA7F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4A75A" w14:textId="0F4B5DBC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0A74D9AD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FCF7B3E" w14:textId="26F922F3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15B7D89C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8FD9F67" w14:textId="0D7EC89B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AD7939" w:rsidRPr="008E1326" w14:paraId="44C24AC8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197089D1" w14:textId="77777777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0D63D63E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ECEA8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ADD79" w14:textId="0C46999A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3F27A6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E0EA16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814593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15714B5" w14:textId="152374DA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939" w:rsidRPr="008E1326" w14:paraId="2FA83EA1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CBBAB20" w14:textId="77777777" w:rsidR="00AD7939" w:rsidRPr="008E1326" w:rsidRDefault="00AD7939" w:rsidP="008E1326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6A0EDF9" w14:textId="7FFF4352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65355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7B0AE" w14:textId="364740B5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62"/>
              </w:tabs>
              <w:spacing w:line="240" w:lineRule="auto"/>
              <w:ind w:left="-108" w:right="-11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51E404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4A5615E" w14:textId="2184F582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52CEA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70E8D7B5" w14:textId="360589B3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7939" w:rsidRPr="008E1326" w14:paraId="00A0997A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4777456" w14:textId="301B5612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6FCE1" w14:textId="0A6630FB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68102452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E3CCC" w14:textId="177FAD0E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2A7F443D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9A1BD" w14:textId="69FA91B4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426EB7BC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B8CAD" w14:textId="2BF0D195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  <w:tr w:rsidR="00AD7939" w:rsidRPr="008E1326" w14:paraId="48B1D799" w14:textId="77777777" w:rsidTr="00AD79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C2C7B85" w14:textId="5934F2BD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418B5883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F6B9A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5FB22F" w14:textId="6D3ABA88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03439A9B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538EE481" w14:textId="77777777" w:rsidR="00AD7939" w:rsidRPr="008E1326" w:rsidRDefault="00AD7939" w:rsidP="008E1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10B8C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84CCCD" w14:textId="5F2F8C2D" w:rsidR="00AD79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  <w:tr w:rsidR="00AD7939" w:rsidRPr="008E1326" w14:paraId="345A6954" w14:textId="77777777" w:rsidTr="00AD79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AAADB04" w14:textId="77777777" w:rsidR="00AD7939" w:rsidRPr="008E1326" w:rsidRDefault="00AD7939" w:rsidP="008E132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7A0FE9F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54EF42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6B741F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528521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4CA21DA" w14:textId="77777777" w:rsidR="00AD7939" w:rsidRPr="008E1326" w:rsidRDefault="00AD7939" w:rsidP="008E1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815A06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62676A00" w14:textId="77777777" w:rsidR="00AD7939" w:rsidRPr="008E1326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9002AF5" w14:textId="4F3E5223" w:rsidR="0028218D" w:rsidRPr="005D1DF4" w:rsidRDefault="0028218D" w:rsidP="002821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>เมื่อวันที่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 xml:space="preserve"> 9 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 xml:space="preserve">มิถุนายน 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 xml:space="preserve">2564 </w:t>
      </w:r>
      <w:r w:rsidR="006360B8">
        <w:rPr>
          <w:rFonts w:asciiTheme="majorBidi" w:eastAsiaTheme="minorHAnsi" w:hAnsiTheme="majorBidi" w:cstheme="majorBidi" w:hint="cs"/>
          <w:sz w:val="30"/>
          <w:szCs w:val="30"/>
          <w:cs/>
        </w:rPr>
        <w:t>ได้มีการ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 xml:space="preserve">จัดตั้งบริษัทย่อย 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 xml:space="preserve">2 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>แห่งคือ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 xml:space="preserve"> Koo Dom Investment Limited Liability Company (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 xml:space="preserve">บริษัทย่อยทางตรง) และ 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>AROGO Capital Acquisition Corporation (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 xml:space="preserve">บริษัทย่อยของบริษัท 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>Koo Dom</w:t>
      </w:r>
      <w:r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 xml:space="preserve">Investment Limited Liability Company) 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>ทั้งสองบริษัทจดทะเบียนในประเทศสหรัฐอเมริกา โดยมีทุน</w:t>
      </w:r>
      <w:r w:rsidR="006360B8">
        <w:rPr>
          <w:rFonts w:asciiTheme="majorBidi" w:eastAsiaTheme="minorHAnsi" w:hAnsiTheme="majorBidi" w:cstheme="majorBidi" w:hint="cs"/>
          <w:sz w:val="30"/>
          <w:szCs w:val="30"/>
          <w:cs/>
        </w:rPr>
        <w:t>ที่ออกและชำระแล้ว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 xml:space="preserve"> </w:t>
      </w:r>
      <w:r w:rsidR="005E5E09">
        <w:rPr>
          <w:rFonts w:asciiTheme="majorBidi" w:eastAsiaTheme="minorHAnsi" w:hAnsiTheme="majorBidi" w:cstheme="majorBidi"/>
          <w:sz w:val="30"/>
          <w:szCs w:val="30"/>
          <w:cs/>
        </w:rPr>
        <w:br/>
      </w:r>
      <w:r w:rsidRPr="005D1DF4">
        <w:rPr>
          <w:rFonts w:asciiTheme="majorBidi" w:eastAsiaTheme="minorHAnsi" w:hAnsiTheme="majorBidi" w:cstheme="majorBidi"/>
          <w:sz w:val="30"/>
          <w:szCs w:val="30"/>
        </w:rPr>
        <w:t xml:space="preserve">100 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 xml:space="preserve">ดอลลาร์สหรัฐ และ 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 xml:space="preserve">287.50 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>ดอลลาร์สหรัฐ ตามลำดับ เพื่อวัตถุประสงค์ในการ</w:t>
      </w:r>
      <w:r w:rsidRPr="00671E0D">
        <w:rPr>
          <w:rFonts w:asciiTheme="majorBidi" w:eastAsiaTheme="minorHAnsi" w:hAnsiTheme="majorBidi" w:cstheme="majorBidi"/>
          <w:sz w:val="30"/>
          <w:szCs w:val="30"/>
          <w:cs/>
        </w:rPr>
        <w:t>ลงทุน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 xml:space="preserve">ในรูปแบบ 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>Special Purpose</w:t>
      </w:r>
      <w:r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5D1DF4">
        <w:rPr>
          <w:rFonts w:asciiTheme="majorBidi" w:eastAsiaTheme="minorHAnsi" w:hAnsiTheme="majorBidi" w:cstheme="majorBidi"/>
          <w:sz w:val="30"/>
          <w:szCs w:val="30"/>
        </w:rPr>
        <w:t xml:space="preserve">Acquisition Company (SPAC) 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>ในประเทศสหรัฐอเมริกา</w:t>
      </w:r>
      <w:r w:rsidRPr="00671E0D">
        <w:rPr>
          <w:rFonts w:asciiTheme="majorBidi" w:eastAsiaTheme="minorHAnsi" w:hAnsiTheme="majorBidi" w:cstheme="majorBidi"/>
          <w:sz w:val="30"/>
          <w:szCs w:val="30"/>
          <w:cs/>
        </w:rPr>
        <w:t xml:space="preserve"> </w:t>
      </w:r>
      <w:r w:rsidR="006360B8">
        <w:rPr>
          <w:rFonts w:asciiTheme="majorBidi" w:eastAsiaTheme="minorHAnsi" w:hAnsiTheme="majorBidi" w:cstheme="majorBidi" w:hint="cs"/>
          <w:sz w:val="30"/>
          <w:szCs w:val="30"/>
          <w:cs/>
        </w:rPr>
        <w:t>เงินลงทุนใน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>บริษัทที่จัดตั้งขึ้นใหม่</w:t>
      </w:r>
      <w:r w:rsidR="006360B8">
        <w:rPr>
          <w:rFonts w:asciiTheme="majorBidi" w:eastAsiaTheme="minorHAnsi" w:hAnsiTheme="majorBidi" w:cstheme="majorBidi" w:hint="cs"/>
          <w:sz w:val="30"/>
          <w:szCs w:val="30"/>
          <w:cs/>
        </w:rPr>
        <w:t>นี้</w:t>
      </w:r>
      <w:r w:rsidRPr="005D1DF4">
        <w:rPr>
          <w:rFonts w:asciiTheme="majorBidi" w:eastAsiaTheme="minorHAnsi" w:hAnsiTheme="majorBidi" w:cstheme="majorBidi"/>
          <w:sz w:val="30"/>
          <w:szCs w:val="30"/>
          <w:cs/>
        </w:rPr>
        <w:t>ไม่เป็นสาระสำคัญต่องบการเงินรวม</w:t>
      </w:r>
      <w:r w:rsidR="006360B8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และงบการเงินเฉพาะกิจการ ณ วันที่ </w:t>
      </w:r>
      <w:r w:rsidR="006360B8">
        <w:rPr>
          <w:rFonts w:asciiTheme="majorBidi" w:eastAsiaTheme="minorHAnsi" w:hAnsiTheme="majorBidi" w:cstheme="majorBidi"/>
          <w:sz w:val="30"/>
          <w:szCs w:val="30"/>
        </w:rPr>
        <w:t xml:space="preserve">30 </w:t>
      </w:r>
      <w:r w:rsidR="006360B8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มิถุนายน </w:t>
      </w:r>
      <w:r w:rsidR="006360B8">
        <w:rPr>
          <w:rFonts w:asciiTheme="majorBidi" w:eastAsiaTheme="minorHAnsi" w:hAnsiTheme="majorBidi" w:cstheme="majorBidi"/>
          <w:sz w:val="30"/>
          <w:szCs w:val="30"/>
        </w:rPr>
        <w:t>2564</w:t>
      </w:r>
    </w:p>
    <w:p w14:paraId="0D624DB3" w14:textId="421DF573" w:rsidR="00AF03D9" w:rsidRPr="005E5E09" w:rsidRDefault="00AF03D9" w:rsidP="00AF03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AF03D9" w:rsidRPr="005E5E09" w:rsidSect="000F1066">
          <w:head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4BC4E73" w14:textId="77777777" w:rsidR="009D499E" w:rsidRPr="008E1326" w:rsidRDefault="009D499E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BCD5C01" w14:textId="1BE3AA1A" w:rsidR="009D499E" w:rsidRPr="008E1326" w:rsidRDefault="009D499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E905487" w14:textId="759D4F9D" w:rsidR="00D04F76" w:rsidRPr="008E1326" w:rsidRDefault="00D04F76" w:rsidP="008E132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3</w:t>
      </w:r>
    </w:p>
    <w:p w14:paraId="7D4C50B3" w14:textId="77777777" w:rsidR="00D04F76" w:rsidRPr="008E1326" w:rsidRDefault="00D04F76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6D84D" w14:textId="11EDA85F" w:rsidR="006E1039" w:rsidRPr="008E1326" w:rsidRDefault="00D5509E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 w:hint="cs"/>
          <w:sz w:val="30"/>
          <w:szCs w:val="30"/>
          <w:cs/>
        </w:rPr>
        <w:t>ในระหว่าง</w:t>
      </w:r>
      <w:r w:rsidR="00413395" w:rsidRPr="008E1326">
        <w:rPr>
          <w:rFonts w:ascii="Angsana New" w:hAnsi="Angsana New" w:hint="cs"/>
          <w:sz w:val="30"/>
          <w:szCs w:val="30"/>
          <w:cs/>
        </w:rPr>
        <w:t>งวด</w:t>
      </w:r>
      <w:r w:rsidR="00FF14FB" w:rsidRPr="008E1326">
        <w:rPr>
          <w:rFonts w:ascii="Angsana New" w:hAnsi="Angsana New" w:hint="cs"/>
          <w:sz w:val="30"/>
          <w:szCs w:val="30"/>
          <w:cs/>
        </w:rPr>
        <w:t>หกเดือน</w:t>
      </w:r>
      <w:r w:rsidR="00413395" w:rsidRPr="008E132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91C6E" w:rsidRPr="00991C6E">
        <w:rPr>
          <w:rFonts w:ascii="Angsana New" w:hAnsi="Angsana New"/>
          <w:sz w:val="30"/>
          <w:szCs w:val="30"/>
        </w:rPr>
        <w:t>30</w:t>
      </w:r>
      <w:r w:rsidR="000F44AA" w:rsidRPr="008E1326">
        <w:rPr>
          <w:rFonts w:ascii="Angsana New" w:hAnsi="Angsana New"/>
          <w:sz w:val="30"/>
          <w:szCs w:val="30"/>
        </w:rPr>
        <w:t xml:space="preserve"> </w:t>
      </w:r>
      <w:r w:rsidR="000F44AA" w:rsidRPr="008E132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91C6E" w:rsidRPr="00991C6E">
        <w:rPr>
          <w:rFonts w:ascii="Angsana New" w:hAnsi="Angsana New"/>
          <w:sz w:val="30"/>
          <w:szCs w:val="30"/>
        </w:rPr>
        <w:t>2564</w:t>
      </w:r>
      <w:r w:rsidR="009E568C" w:rsidRPr="008E1326">
        <w:rPr>
          <w:rFonts w:ascii="Angsana New" w:hAnsi="Angsana New"/>
          <w:sz w:val="30"/>
          <w:szCs w:val="30"/>
        </w:rPr>
        <w:t xml:space="preserve"> </w:t>
      </w:r>
      <w:r w:rsidR="00E44802" w:rsidRPr="008E1326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</w:t>
      </w:r>
      <w:r w:rsidR="008B35C4" w:rsidRPr="008E1326">
        <w:rPr>
          <w:rFonts w:ascii="Angsana New" w:hAnsi="Angsana New" w:hint="cs"/>
          <w:sz w:val="30"/>
          <w:szCs w:val="30"/>
          <w:cs/>
        </w:rPr>
        <w:t>ของ</w:t>
      </w:r>
      <w:r w:rsidR="00F41EC8" w:rsidRPr="008E1326">
        <w:rPr>
          <w:rFonts w:ascii="Angsana New" w:hAnsi="Angsana New" w:hint="cs"/>
          <w:sz w:val="30"/>
          <w:szCs w:val="30"/>
          <w:cs/>
        </w:rPr>
        <w:t>ที่ดินที่เป็น</w:t>
      </w:r>
      <w:r w:rsidR="008B35C4" w:rsidRPr="008E132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F41EC8" w:rsidRPr="008E1326">
        <w:rPr>
          <w:rFonts w:ascii="Angsana New" w:hAnsi="Angsana New" w:hint="cs"/>
          <w:sz w:val="30"/>
          <w:szCs w:val="30"/>
          <w:cs/>
        </w:rPr>
        <w:t>อย่าง</w:t>
      </w:r>
      <w:r w:rsidR="008B35C4" w:rsidRPr="008E1326">
        <w:rPr>
          <w:rFonts w:ascii="Angsana New" w:hAnsi="Angsana New" w:hint="cs"/>
          <w:sz w:val="30"/>
          <w:szCs w:val="30"/>
          <w:cs/>
        </w:rPr>
        <w:t>เป็นสาระสำคัญ</w:t>
      </w:r>
    </w:p>
    <w:p w14:paraId="0F26235D" w14:textId="77777777" w:rsidR="009D499E" w:rsidRPr="008E1326" w:rsidRDefault="009D499E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C4CB1DD" w14:textId="571A6CD0" w:rsidR="00562CEB" w:rsidRPr="008E1326" w:rsidRDefault="00B7515C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25505A55" w14:textId="77777777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38518D" w:rsidRPr="008E1326" w14:paraId="4A8D439A" w14:textId="77777777" w:rsidTr="00FC544C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766D7" w14:textId="553BA964" w:rsidR="0038518D" w:rsidRPr="008E1326" w:rsidRDefault="0038518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หกเดือน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991C6E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8242C6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91C6E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1172E" w14:textId="67BC8720" w:rsidR="0038518D" w:rsidRPr="008E1326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307B8" w14:textId="77777777" w:rsidR="0038518D" w:rsidRPr="008E1326" w:rsidRDefault="0038518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A6A4" w14:textId="77777777" w:rsidR="00FC544C" w:rsidRPr="008E1326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3BBE6AD" w14:textId="78EAD7ED" w:rsidR="0038518D" w:rsidRPr="008E1326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18D" w:rsidRPr="008E1326" w14:paraId="5231F4CE" w14:textId="77777777" w:rsidTr="00FC544C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75319" w14:textId="77777777" w:rsidR="0038518D" w:rsidRPr="008E1326" w:rsidRDefault="0038518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BABFE" w14:textId="77777777" w:rsidR="0038518D" w:rsidRPr="008E1326" w:rsidRDefault="0038518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C544C" w:rsidRPr="008E1326" w14:paraId="1ED7BD14" w14:textId="77777777" w:rsidTr="007F7F4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97241" w14:textId="542D8094" w:rsidR="00FC544C" w:rsidRPr="008E1326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10545" w14:textId="24BEB03A" w:rsidR="00FC544C" w:rsidRPr="008E1326" w:rsidRDefault="001215A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2A37" w14:textId="77777777" w:rsidR="00FC544C" w:rsidRPr="008E1326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46D73" w14:textId="2F213D56" w:rsidR="00FC544C" w:rsidRPr="008E1326" w:rsidRDefault="001215A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C544C" w:rsidRPr="008E1326" w14:paraId="31C11639" w14:textId="77777777" w:rsidTr="003124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D7C1C" w14:textId="04CA7FD4" w:rsidR="00FC544C" w:rsidRPr="008E1326" w:rsidRDefault="004A392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  <w:r w:rsidR="00FC544C" w:rsidRPr="008E13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สินทรัพย์ - ราคา</w:t>
            </w:r>
            <w:r w:rsidRPr="008E13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F21D4" w14:textId="12018031" w:rsidR="00FC544C" w:rsidRPr="008E1326" w:rsidRDefault="004A392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8BD2" w14:textId="77777777" w:rsidR="00FC544C" w:rsidRPr="008E1326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CDE9" w14:textId="2B47221A" w:rsidR="00FC544C" w:rsidRPr="008E1326" w:rsidRDefault="004A392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754602E" w14:textId="77777777" w:rsidR="0038518D" w:rsidRPr="008E1326" w:rsidRDefault="0038518D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E44A32" w14:textId="32011465" w:rsidR="000573F5" w:rsidRPr="008E1326" w:rsidRDefault="000573F5" w:rsidP="008E1326">
      <w:pPr>
        <w:ind w:left="540"/>
        <w:jc w:val="both"/>
        <w:rPr>
          <w:rFonts w:ascii="Calibri" w:hAnsi="Calibri"/>
          <w:sz w:val="30"/>
          <w:szCs w:val="30"/>
        </w:rPr>
      </w:pPr>
      <w:r w:rsidRPr="008E1326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8E1326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8E1326" w:rsidRDefault="000573F5" w:rsidP="008E1326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DB4E8D1" w14:textId="40472A30" w:rsidR="000573F5" w:rsidRPr="008E1326" w:rsidRDefault="000573F5" w:rsidP="008E1326">
      <w:pPr>
        <w:ind w:left="540"/>
        <w:jc w:val="both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8E132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8E1326" w:rsidRDefault="000573F5" w:rsidP="008E132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A4F4DA6" w14:textId="11F9BE6E" w:rsidR="000B3772" w:rsidRPr="008E1326" w:rsidRDefault="000573F5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8E1326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8E1326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8E1326">
        <w:rPr>
          <w:rFonts w:ascii="Angsana New" w:hAnsi="Angsana New" w:hint="cs"/>
          <w:sz w:val="30"/>
          <w:szCs w:val="30"/>
          <w:cs/>
        </w:rPr>
        <w:t>ใช้</w:t>
      </w:r>
      <w:r w:rsidRPr="008E1326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="00991C6E" w:rsidRPr="00991C6E">
        <w:rPr>
          <w:rFonts w:ascii="Angsana New" w:hAnsi="Angsana New" w:hint="cs"/>
          <w:sz w:val="30"/>
          <w:szCs w:val="30"/>
        </w:rPr>
        <w:t>3</w:t>
      </w:r>
      <w:r w:rsidRPr="008E1326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  <w:r w:rsidR="000B3772" w:rsidRPr="008E1326">
        <w:rPr>
          <w:rFonts w:ascii="Angsana New" w:hAnsi="Angsana New"/>
          <w:sz w:val="30"/>
          <w:szCs w:val="30"/>
        </w:rPr>
        <w:t xml:space="preserve"> </w:t>
      </w:r>
      <w:r w:rsidR="00CB21BF" w:rsidRPr="008E1326">
        <w:rPr>
          <w:rFonts w:ascii="Angsana New" w:hAnsi="Angsana New" w:hint="cs"/>
          <w:sz w:val="30"/>
          <w:szCs w:val="30"/>
          <w:cs/>
        </w:rPr>
        <w:t>ทั้งนี้</w:t>
      </w:r>
      <w:r w:rsidR="002D2FF3" w:rsidRPr="008E1326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8E1326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FF14FB" w:rsidRPr="008E1326">
        <w:rPr>
          <w:rFonts w:ascii="Angsana New" w:hAnsi="Angsana New" w:hint="cs"/>
          <w:sz w:val="30"/>
          <w:szCs w:val="30"/>
          <w:cs/>
        </w:rPr>
        <w:t>หกเดือน</w:t>
      </w:r>
      <w:r w:rsidR="000B3772" w:rsidRPr="008E132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53B06" w:rsidRPr="008E1326">
        <w:rPr>
          <w:rFonts w:ascii="Angsana New" w:hAnsi="Angsana New"/>
          <w:sz w:val="30"/>
          <w:szCs w:val="30"/>
        </w:rPr>
        <w:br/>
      </w:r>
      <w:r w:rsidR="00991C6E" w:rsidRPr="00991C6E">
        <w:rPr>
          <w:rFonts w:ascii="Angsana New" w:hAnsi="Angsana New"/>
          <w:sz w:val="30"/>
          <w:szCs w:val="30"/>
        </w:rPr>
        <w:t>30</w:t>
      </w:r>
      <w:r w:rsidR="000F44AA" w:rsidRPr="008E1326">
        <w:rPr>
          <w:rFonts w:ascii="Angsana New" w:hAnsi="Angsana New"/>
          <w:sz w:val="30"/>
          <w:szCs w:val="30"/>
        </w:rPr>
        <w:t xml:space="preserve"> </w:t>
      </w:r>
      <w:r w:rsidR="000F44AA" w:rsidRPr="008E132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91C6E" w:rsidRPr="00991C6E">
        <w:rPr>
          <w:rFonts w:ascii="Angsana New" w:hAnsi="Angsana New"/>
          <w:sz w:val="30"/>
          <w:szCs w:val="30"/>
        </w:rPr>
        <w:t>2564</w:t>
      </w:r>
      <w:r w:rsidR="000B3772" w:rsidRPr="008E1326">
        <w:rPr>
          <w:rFonts w:ascii="Angsana New" w:hAnsi="Angsana New"/>
          <w:sz w:val="30"/>
          <w:szCs w:val="30"/>
        </w:rPr>
        <w:t xml:space="preserve"> </w:t>
      </w:r>
      <w:r w:rsidR="000B3772" w:rsidRPr="008E1326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ไม่มีการเปลี่ยนแปลงมูลค่ายุติธรรมของที่ดินอย่างเป็นสาระสำคัญ</w:t>
      </w:r>
    </w:p>
    <w:p w14:paraId="310F1240" w14:textId="3F62AF3F" w:rsidR="00511CA1" w:rsidRPr="008E1326" w:rsidRDefault="00511CA1" w:rsidP="008E132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E0A979" w14:textId="43F63469" w:rsidR="00AC61C0" w:rsidRPr="008E1326" w:rsidRDefault="00AC61C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/>
          <w:sz w:val="30"/>
          <w:szCs w:val="30"/>
        </w:rPr>
        <w:br w:type="page"/>
      </w:r>
    </w:p>
    <w:p w14:paraId="57456BBF" w14:textId="43A48BFC" w:rsidR="0066515A" w:rsidRPr="008E1326" w:rsidRDefault="00AC61C0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r w:rsidR="009438E7"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3D31C882" w14:textId="39E5F6FF" w:rsidR="00AC61C0" w:rsidRPr="008E1326" w:rsidRDefault="00AC61C0" w:rsidP="008E1326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46"/>
        <w:gridCol w:w="1107"/>
        <w:gridCol w:w="246"/>
        <w:gridCol w:w="1194"/>
        <w:gridCol w:w="246"/>
        <w:gridCol w:w="1104"/>
      </w:tblGrid>
      <w:tr w:rsidR="00AC61C0" w:rsidRPr="008E1326" w14:paraId="70FD4BCF" w14:textId="77777777" w:rsidTr="00F467A0">
        <w:trPr>
          <w:tblHeader/>
        </w:trPr>
        <w:tc>
          <w:tcPr>
            <w:tcW w:w="3690" w:type="dxa"/>
          </w:tcPr>
          <w:p w14:paraId="57A54B14" w14:textId="77777777" w:rsidR="00AC61C0" w:rsidRPr="008E1326" w:rsidRDefault="00AC61C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E1481" w14:textId="77777777" w:rsidR="00AC61C0" w:rsidRPr="008E1326" w:rsidRDefault="00AC61C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17A59BB1" w14:textId="77777777" w:rsidR="00AC61C0" w:rsidRPr="008E1326" w:rsidRDefault="00AC61C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E13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7528E79" w14:textId="77777777" w:rsidR="00AC61C0" w:rsidRPr="008E1326" w:rsidRDefault="00AC61C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45308223" w14:textId="77777777" w:rsidR="00AC61C0" w:rsidRPr="008E1326" w:rsidRDefault="00AC61C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E13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739" w:rsidRPr="008E1326" w14:paraId="308FE96F" w14:textId="77777777" w:rsidTr="00F467A0">
        <w:trPr>
          <w:tblHeader/>
        </w:trPr>
        <w:tc>
          <w:tcPr>
            <w:tcW w:w="3690" w:type="dxa"/>
          </w:tcPr>
          <w:p w14:paraId="40522EE6" w14:textId="77777777" w:rsidR="006F4739" w:rsidRPr="008E1326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BDDFA35" w14:textId="77777777" w:rsidR="006F4739" w:rsidRPr="008E1326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D4961F" w14:textId="61DAEED0" w:rsidR="006F47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</w:tcPr>
          <w:p w14:paraId="5F901F6B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71224F6" w14:textId="0F27856A" w:rsidR="006F47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739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739"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6" w:type="dxa"/>
          </w:tcPr>
          <w:p w14:paraId="4E20CA15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AF563DD" w14:textId="04047F87" w:rsidR="006F47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</w:tcPr>
          <w:p w14:paraId="13050621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2C8E898" w14:textId="15AFD63B" w:rsidR="006F47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739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739"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F4739" w:rsidRPr="008E1326" w14:paraId="3FCBDC05" w14:textId="77777777" w:rsidTr="00F467A0">
        <w:trPr>
          <w:tblHeader/>
        </w:trPr>
        <w:tc>
          <w:tcPr>
            <w:tcW w:w="3690" w:type="dxa"/>
          </w:tcPr>
          <w:p w14:paraId="1BFB157A" w14:textId="77777777" w:rsidR="006F4739" w:rsidRPr="008E1326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3AE1C" w14:textId="77777777" w:rsidR="006F4739" w:rsidRPr="008E1326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EB11E9" w14:textId="09C31EBA" w:rsidR="006F47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  <w:shd w:val="clear" w:color="auto" w:fill="auto"/>
          </w:tcPr>
          <w:p w14:paraId="5F1AD1CA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2EF0A6D" w14:textId="16B4A185" w:rsidR="006F47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</w:tcPr>
          <w:p w14:paraId="476FBB7C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4784D41" w14:textId="1BB7E221" w:rsidR="006F47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  <w:shd w:val="clear" w:color="auto" w:fill="auto"/>
          </w:tcPr>
          <w:p w14:paraId="36387BD9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FF40761" w14:textId="31C18F98" w:rsidR="006F4739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F4739" w:rsidRPr="008E1326" w14:paraId="31B0F919" w14:textId="77777777" w:rsidTr="00F467A0">
        <w:trPr>
          <w:tblHeader/>
        </w:trPr>
        <w:tc>
          <w:tcPr>
            <w:tcW w:w="3690" w:type="dxa"/>
          </w:tcPr>
          <w:p w14:paraId="0AC4861C" w14:textId="77777777" w:rsidR="006F4739" w:rsidRPr="008E1326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598EEE" w14:textId="77777777" w:rsidR="006F4739" w:rsidRPr="008E1326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13" w:type="dxa"/>
            <w:gridSpan w:val="7"/>
          </w:tcPr>
          <w:p w14:paraId="76CD011F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E132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8E132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E132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F4739" w:rsidRPr="008E1326" w14:paraId="0413AF62" w14:textId="77777777" w:rsidTr="00F467A0">
        <w:tc>
          <w:tcPr>
            <w:tcW w:w="3690" w:type="dxa"/>
          </w:tcPr>
          <w:p w14:paraId="6D511137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A0E62B7" w14:textId="77777777" w:rsidR="006F4739" w:rsidRPr="008E1326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EDEA82" w14:textId="77777777" w:rsidR="006F4739" w:rsidRPr="008E1326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64A69DF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4FCC7889" w14:textId="77777777" w:rsidR="006F4739" w:rsidRPr="008E1326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2390884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1108AD9C" w14:textId="77777777" w:rsidR="006F4739" w:rsidRPr="008E1326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4F904AE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3533DF" w14:textId="77777777" w:rsidR="006F4739" w:rsidRPr="008E1326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739" w:rsidRPr="008E1326" w14:paraId="22FCFDB5" w14:textId="77777777" w:rsidTr="00F467A0">
        <w:tc>
          <w:tcPr>
            <w:tcW w:w="3690" w:type="dxa"/>
          </w:tcPr>
          <w:p w14:paraId="023BED04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E1326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เงินเบิกเกินบัญชีธนาคาร</w:t>
            </w:r>
            <w:r w:rsidRPr="008E132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0005E96" w14:textId="77777777" w:rsidR="006F4739" w:rsidRPr="008E1326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3979CF" w14:textId="77777777" w:rsidR="006F4739" w:rsidRPr="008E1326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D02D875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36EDAD" w14:textId="77777777" w:rsidR="006F4739" w:rsidRPr="008E1326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1326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5348D259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2BBA8BA2" w14:textId="77777777" w:rsidR="006F4739" w:rsidRPr="008E1326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E8B7D86" w14:textId="77777777" w:rsidR="006F4739" w:rsidRPr="008E1326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5B55F2" w14:textId="77777777" w:rsidR="006F4739" w:rsidRPr="008E1326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8E1326" w14:paraId="6A881A6E" w14:textId="77777777" w:rsidTr="00F467A0">
        <w:tc>
          <w:tcPr>
            <w:tcW w:w="3690" w:type="dxa"/>
          </w:tcPr>
          <w:p w14:paraId="5E9DC598" w14:textId="77777777" w:rsidR="00B61D88" w:rsidRPr="008E1326" w:rsidRDefault="00B61D88" w:rsidP="00DB0D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8E132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65B244F0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0B9A89" w14:textId="31BE580F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564</w:t>
            </w:r>
            <w:r w:rsidR="00EE4939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246" w:type="dxa"/>
          </w:tcPr>
          <w:p w14:paraId="6F342A19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F3FE0FE" w14:textId="63403F4D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46" w:type="dxa"/>
          </w:tcPr>
          <w:p w14:paraId="10A74E0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D68857B" w14:textId="434A7959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  <w:r w:rsidR="00EE4939" w:rsidRPr="008E1326">
              <w:rPr>
                <w:rFonts w:ascii="Angsana New" w:hAnsi="Angsana New"/>
                <w:sz w:val="28"/>
                <w:szCs w:val="28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246" w:type="dxa"/>
          </w:tcPr>
          <w:p w14:paraId="2DD5A8F6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8BFA0C8" w14:textId="79B1D7AA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</w:p>
        </w:tc>
      </w:tr>
      <w:tr w:rsidR="00B61D88" w:rsidRPr="008E1326" w14:paraId="15C70DC5" w14:textId="77777777" w:rsidTr="00F467A0">
        <w:tc>
          <w:tcPr>
            <w:tcW w:w="3690" w:type="dxa"/>
          </w:tcPr>
          <w:p w14:paraId="026ADEE2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8E132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58F52D50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82C28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1022E010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4FA7E03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8C0F568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D937916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D9926D1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7731A5B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8E1326" w14:paraId="003EDF67" w14:textId="77777777" w:rsidTr="00F467A0">
        <w:tc>
          <w:tcPr>
            <w:tcW w:w="3690" w:type="dxa"/>
          </w:tcPr>
          <w:p w14:paraId="10680A06" w14:textId="30AFDEA5" w:rsidR="00B61D88" w:rsidRPr="008E1326" w:rsidRDefault="00B61D88" w:rsidP="00DB0D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8E132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255384A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5D1386" w14:textId="7E336E62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63665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46" w:type="dxa"/>
          </w:tcPr>
          <w:p w14:paraId="7FC2CEB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F80A3C2" w14:textId="6D3F8CFA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46" w:type="dxa"/>
          </w:tcPr>
          <w:p w14:paraId="351737B2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6C088FF" w14:textId="067191A6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D4EF0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46" w:type="dxa"/>
          </w:tcPr>
          <w:p w14:paraId="3354769B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A56D53A" w14:textId="1D5115E5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</w:tr>
      <w:tr w:rsidR="00B61D88" w:rsidRPr="008E1326" w14:paraId="685BED31" w14:textId="77777777" w:rsidTr="00CF6CA2">
        <w:trPr>
          <w:trHeight w:val="720"/>
        </w:trPr>
        <w:tc>
          <w:tcPr>
            <w:tcW w:w="3690" w:type="dxa"/>
          </w:tcPr>
          <w:p w14:paraId="070D10EB" w14:textId="398440F8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E132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1B4EB814" w14:textId="77777777" w:rsidR="00B61D88" w:rsidRPr="008E1326" w:rsidRDefault="00B61D88" w:rsidP="00DB0D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E1326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5F89BAB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78B37F" w14:textId="768BC6D2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973C41" w:rsidRPr="008E1326">
              <w:rPr>
                <w:rFonts w:ascii="Angsana New" w:hAnsi="Angsana New"/>
                <w:sz w:val="28"/>
                <w:szCs w:val="28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</w:p>
        </w:tc>
        <w:tc>
          <w:tcPr>
            <w:tcW w:w="246" w:type="dxa"/>
          </w:tcPr>
          <w:p w14:paraId="3A8ACC21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9C5E248" w14:textId="2C9D9A41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46" w:type="dxa"/>
          </w:tcPr>
          <w:p w14:paraId="3786CB42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9307A6B" w14:textId="3428EB93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2358B3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6" w:type="dxa"/>
          </w:tcPr>
          <w:p w14:paraId="63D533BC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52E9D79" w14:textId="7240821B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</w:tr>
      <w:tr w:rsidR="00B61D88" w:rsidRPr="008E1326" w14:paraId="65E9C805" w14:textId="77777777" w:rsidTr="00B61D88">
        <w:trPr>
          <w:trHeight w:val="218"/>
        </w:trPr>
        <w:tc>
          <w:tcPr>
            <w:tcW w:w="3690" w:type="dxa"/>
          </w:tcPr>
          <w:p w14:paraId="27607CAB" w14:textId="5B1CA00A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E1326">
              <w:rPr>
                <w:rFonts w:ascii="Angsana New" w:hAnsi="Angsana New"/>
                <w:spacing w:val="-8"/>
                <w:sz w:val="28"/>
                <w:szCs w:val="28"/>
              </w:rPr>
              <w:t xml:space="preserve">       - </w:t>
            </w:r>
            <w:r w:rsidRPr="008E1326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</w:t>
            </w:r>
            <w:r w:rsidRPr="008E132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ไม่</w:t>
            </w:r>
            <w:r w:rsidRPr="008E1326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3B9B831D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01C4F4" w14:textId="1376BC5A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782726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46" w:type="dxa"/>
          </w:tcPr>
          <w:p w14:paraId="56EDA12D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54D21B2" w14:textId="6E15FB7B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46" w:type="dxa"/>
          </w:tcPr>
          <w:p w14:paraId="2B12AE8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6BDB361" w14:textId="0E12A5DC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782726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246" w:type="dxa"/>
          </w:tcPr>
          <w:p w14:paraId="36975745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6FBD365" w14:textId="0BAA7FCE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B61D88" w:rsidRPr="008E1326" w14:paraId="73E06192" w14:textId="77777777" w:rsidTr="00CF6CA2">
        <w:tc>
          <w:tcPr>
            <w:tcW w:w="3690" w:type="dxa"/>
          </w:tcPr>
          <w:p w14:paraId="29A76085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</w:rPr>
            </w:pPr>
            <w:r w:rsidRPr="008E1326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</w:t>
            </w:r>
            <w:r w:rsidRPr="008E1326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8E1326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152EA17D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F603B7" w14:textId="303BA7B1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26FD7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46" w:type="dxa"/>
          </w:tcPr>
          <w:p w14:paraId="50F94C0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6E5E257" w14:textId="013EA8D6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46" w:type="dxa"/>
          </w:tcPr>
          <w:p w14:paraId="3C28CF84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ADBF5E" w14:textId="4E37E9FF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26FD7"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46" w:type="dxa"/>
          </w:tcPr>
          <w:p w14:paraId="18932668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0353287" w14:textId="33C53B08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</w:tr>
      <w:tr w:rsidR="00B61D88" w:rsidRPr="008E1326" w14:paraId="0D7896E3" w14:textId="77777777" w:rsidTr="00270A2B">
        <w:trPr>
          <w:trHeight w:val="154"/>
        </w:trPr>
        <w:tc>
          <w:tcPr>
            <w:tcW w:w="3690" w:type="dxa"/>
          </w:tcPr>
          <w:p w14:paraId="19EF907E" w14:textId="0E86B93A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8E1326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1686F8A9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E186D" w14:textId="49A9BE38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443</w:t>
            </w:r>
            <w:r w:rsidR="0042435A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46" w:type="dxa"/>
          </w:tcPr>
          <w:p w14:paraId="78FBEDCD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3DEDA5D" w14:textId="0060C9B6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46" w:type="dxa"/>
          </w:tcPr>
          <w:p w14:paraId="476C1C98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991C1F9" w14:textId="1D66D163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 w:rsidR="0042435A"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46" w:type="dxa"/>
          </w:tcPr>
          <w:p w14:paraId="07CB1D44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2E68D6" w14:textId="7BA60EBD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</w:tr>
      <w:tr w:rsidR="00B61D88" w:rsidRPr="008E1326" w14:paraId="45EFC423" w14:textId="77777777" w:rsidTr="00270A2B">
        <w:trPr>
          <w:trHeight w:val="154"/>
        </w:trPr>
        <w:tc>
          <w:tcPr>
            <w:tcW w:w="3690" w:type="dxa"/>
          </w:tcPr>
          <w:p w14:paraId="41268DC7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3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7F19ECD9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02DB5" w14:textId="23F992C1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82726" w:rsidRPr="008E13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041</w:t>
            </w:r>
            <w:r w:rsidR="00782726" w:rsidRPr="008E13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246" w:type="dxa"/>
          </w:tcPr>
          <w:p w14:paraId="3C062962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36E6A05" w14:textId="3BDA0F09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61D88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572</w:t>
            </w:r>
            <w:r w:rsidR="00B61D88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46" w:type="dxa"/>
          </w:tcPr>
          <w:p w14:paraId="4DE61E5A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7490D" w14:textId="6FC3E309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82726" w:rsidRPr="008E13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015</w:t>
            </w:r>
            <w:r w:rsidR="00782726" w:rsidRPr="008E13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46" w:type="dxa"/>
          </w:tcPr>
          <w:p w14:paraId="4E2A2FD8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37A4D2E" w14:textId="1B35C121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61D88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546</w:t>
            </w:r>
            <w:r w:rsidR="00B61D88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875</w:t>
            </w:r>
          </w:p>
        </w:tc>
      </w:tr>
      <w:tr w:rsidR="00B61D88" w:rsidRPr="008E1326" w14:paraId="3A84E4D8" w14:textId="77777777" w:rsidTr="00276701">
        <w:trPr>
          <w:trHeight w:val="350"/>
        </w:trPr>
        <w:tc>
          <w:tcPr>
            <w:tcW w:w="3690" w:type="dxa"/>
          </w:tcPr>
          <w:p w14:paraId="4AF74136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A8D9B6C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59039CD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390656D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14:paraId="433D9F1D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E0DF9CC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14:paraId="6934CDEA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9CC7CCD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24DC8271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B61D88" w:rsidRPr="008E1326" w14:paraId="6AE17AE3" w14:textId="77777777" w:rsidTr="00F467A0">
        <w:tc>
          <w:tcPr>
            <w:tcW w:w="3690" w:type="dxa"/>
          </w:tcPr>
          <w:p w14:paraId="174C0A5D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13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B3647BB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6AC8BE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7A40BDF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B68449A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A1C929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52FE7F3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9E200E2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E48D35E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1D88" w:rsidRPr="008E1326" w14:paraId="02D9E41B" w14:textId="77777777" w:rsidTr="00F467A0">
        <w:tc>
          <w:tcPr>
            <w:tcW w:w="3690" w:type="dxa"/>
          </w:tcPr>
          <w:p w14:paraId="67344A14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132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C0AC598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4B3A60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14:paraId="750B4CC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D8CD784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2F34B467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3F997E8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9455381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3A16CDB" w14:textId="77777777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8E1326" w14:paraId="5C476211" w14:textId="77777777" w:rsidTr="00F467A0">
        <w:tc>
          <w:tcPr>
            <w:tcW w:w="3690" w:type="dxa"/>
          </w:tcPr>
          <w:p w14:paraId="7C108B6A" w14:textId="77777777" w:rsidR="00B61D88" w:rsidRPr="008E1326" w:rsidRDefault="00B61D88" w:rsidP="00DB0D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132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1C156C6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ABEAD" w14:textId="34A48DE9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85E09" w:rsidRPr="008E132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912</w:t>
            </w:r>
          </w:p>
        </w:tc>
        <w:tc>
          <w:tcPr>
            <w:tcW w:w="246" w:type="dxa"/>
          </w:tcPr>
          <w:p w14:paraId="2FE1B709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13792FD" w14:textId="12D55E26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246" w:type="dxa"/>
          </w:tcPr>
          <w:p w14:paraId="4C0EA8A9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9693070" w14:textId="29F7EF7B" w:rsidR="00B61D88" w:rsidRPr="008E1326" w:rsidRDefault="00985647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</w:tcPr>
          <w:p w14:paraId="03742437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99DF832" w14:textId="7771E953" w:rsidR="00B61D88" w:rsidRPr="008E1326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61D88" w:rsidRPr="008E1326" w14:paraId="44F5B227" w14:textId="77777777" w:rsidTr="00616E09">
        <w:tc>
          <w:tcPr>
            <w:tcW w:w="3690" w:type="dxa"/>
          </w:tcPr>
          <w:p w14:paraId="398A0017" w14:textId="77777777" w:rsidR="00B61D88" w:rsidRPr="008E1326" w:rsidRDefault="00B61D88" w:rsidP="00DB0D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1326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8E1326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E1326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7E324AFE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73EDE7" w14:textId="1D9CBF8A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217</w:t>
            </w:r>
            <w:r w:rsidR="00F072FD" w:rsidRPr="008E132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246" w:type="dxa"/>
          </w:tcPr>
          <w:p w14:paraId="7C7AAC07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9268514" w14:textId="20DE963B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246" w:type="dxa"/>
          </w:tcPr>
          <w:p w14:paraId="25CBFF8C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E1768F1" w14:textId="3561DD64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215</w:t>
            </w:r>
            <w:r w:rsidR="00331B82" w:rsidRPr="008E132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46" w:type="dxa"/>
          </w:tcPr>
          <w:p w14:paraId="0321992E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AFE32F5" w14:textId="7387FB8C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997</w:t>
            </w:r>
          </w:p>
        </w:tc>
      </w:tr>
      <w:tr w:rsidR="00B61D88" w:rsidRPr="008E1326" w14:paraId="7B5F9668" w14:textId="77777777" w:rsidTr="006D1152">
        <w:tc>
          <w:tcPr>
            <w:tcW w:w="3690" w:type="dxa"/>
          </w:tcPr>
          <w:p w14:paraId="20C06826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8E132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0683573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D746BC" w14:textId="0DA6D828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A86FE2" w:rsidRPr="008E1326">
              <w:rPr>
                <w:rFonts w:ascii="Angsana New" w:hAnsi="Angsana New"/>
                <w:sz w:val="28"/>
                <w:szCs w:val="28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/>
              </w:rPr>
              <w:t>026</w:t>
            </w:r>
          </w:p>
        </w:tc>
        <w:tc>
          <w:tcPr>
            <w:tcW w:w="246" w:type="dxa"/>
          </w:tcPr>
          <w:p w14:paraId="45C1587D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56C841C" w14:textId="600D2185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246" w:type="dxa"/>
          </w:tcPr>
          <w:p w14:paraId="4F14F1B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893D76" w14:textId="46566DE8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A86FE2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246" w:type="dxa"/>
          </w:tcPr>
          <w:p w14:paraId="3907C51D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A21BD14" w14:textId="66016AA2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</w:tr>
      <w:tr w:rsidR="00B61D88" w:rsidRPr="008E1326" w14:paraId="6072C212" w14:textId="77777777" w:rsidTr="00FE5AC4">
        <w:tc>
          <w:tcPr>
            <w:tcW w:w="3690" w:type="dxa"/>
          </w:tcPr>
          <w:p w14:paraId="3D5D1E7E" w14:textId="032CCC45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32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38679A92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A1A1DC" w14:textId="2136CF09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  <w:r w:rsidR="004E01EC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246" w:type="dxa"/>
          </w:tcPr>
          <w:p w14:paraId="48CB786C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0D798AF" w14:textId="1667AF1A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46" w:type="dxa"/>
          </w:tcPr>
          <w:p w14:paraId="2A09360F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E6BB80A" w14:textId="05652055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  <w:r w:rsidR="004E01EC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246" w:type="dxa"/>
          </w:tcPr>
          <w:p w14:paraId="45802243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FAF3AE1" w14:textId="1FB57C9E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B61D88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</w:tr>
      <w:tr w:rsidR="00616E09" w:rsidRPr="008E1326" w14:paraId="282B306E" w14:textId="77777777" w:rsidTr="00FE5AC4">
        <w:tc>
          <w:tcPr>
            <w:tcW w:w="3690" w:type="dxa"/>
          </w:tcPr>
          <w:p w14:paraId="3133B204" w14:textId="3A8A2E38" w:rsidR="00616E09" w:rsidRPr="008E1326" w:rsidRDefault="00616E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8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1326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  <w:r w:rsidR="008973FD" w:rsidRPr="008E1326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70" w:type="dxa"/>
          </w:tcPr>
          <w:p w14:paraId="274122E0" w14:textId="77777777" w:rsidR="00616E09" w:rsidRPr="008E1326" w:rsidRDefault="00616E0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E3BE49" w14:textId="138A4554" w:rsidR="00616E09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FE5AC4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46" w:type="dxa"/>
          </w:tcPr>
          <w:p w14:paraId="2407BC9E" w14:textId="77777777" w:rsidR="00616E09" w:rsidRPr="008E1326" w:rsidRDefault="00616E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7DBBD2C" w14:textId="1869B1CC" w:rsidR="00616E09" w:rsidRPr="008E1326" w:rsidRDefault="00616E0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23F512EC" w14:textId="77777777" w:rsidR="00616E09" w:rsidRPr="008E1326" w:rsidRDefault="00616E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BE39FEF" w14:textId="1D2F4323" w:rsidR="00616E09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FE5AC4" w:rsidRPr="008E13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46" w:type="dxa"/>
          </w:tcPr>
          <w:p w14:paraId="367B5024" w14:textId="77777777" w:rsidR="00616E09" w:rsidRPr="008E1326" w:rsidRDefault="00616E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3BE5763" w14:textId="7D839615" w:rsidR="00616E09" w:rsidRPr="008E1326" w:rsidRDefault="00616E0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A0E0A" w:rsidRPr="008E1326" w14:paraId="05A01DC8" w14:textId="77777777" w:rsidTr="00FE5AC4">
        <w:tc>
          <w:tcPr>
            <w:tcW w:w="3690" w:type="dxa"/>
          </w:tcPr>
          <w:p w14:paraId="279AEF58" w14:textId="3718312E" w:rsidR="00DA0E0A" w:rsidRPr="008E1326" w:rsidRDefault="00DA0E0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8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0E0A">
              <w:rPr>
                <w:rFonts w:ascii="Angsana New" w:hAnsi="Angsana New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7DDCC7C0" w14:textId="77777777" w:rsidR="00DA0E0A" w:rsidRPr="008E1326" w:rsidRDefault="00DA0E0A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80737" w14:textId="663A2CEB" w:rsidR="00DA0E0A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DA0E0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246" w:type="dxa"/>
          </w:tcPr>
          <w:p w14:paraId="75698332" w14:textId="77777777" w:rsidR="00DA0E0A" w:rsidRPr="008E1326" w:rsidRDefault="00DA0E0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BDB1A89" w14:textId="32F41402" w:rsidR="00DA0E0A" w:rsidRPr="008E1326" w:rsidRDefault="00DA0E0A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F95DFE5" w14:textId="77777777" w:rsidR="00DA0E0A" w:rsidRPr="008E1326" w:rsidRDefault="00DA0E0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43BB4436" w14:textId="2C3EB3FE" w:rsidR="00DA0E0A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DA0E0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246" w:type="dxa"/>
          </w:tcPr>
          <w:p w14:paraId="0234944D" w14:textId="77777777" w:rsidR="00DA0E0A" w:rsidRPr="008E1326" w:rsidRDefault="00DA0E0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62A08CB" w14:textId="7AC6AD52" w:rsidR="00DA0E0A" w:rsidRPr="008E1326" w:rsidRDefault="00DA0E0A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61D88" w:rsidRPr="008E1326" w14:paraId="3A7B9319" w14:textId="77777777" w:rsidTr="00737866">
        <w:tc>
          <w:tcPr>
            <w:tcW w:w="3690" w:type="dxa"/>
          </w:tcPr>
          <w:p w14:paraId="6C6445B8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3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5DD38E51" w14:textId="77777777" w:rsidR="00B61D88" w:rsidRPr="008E1326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7979D" w14:textId="1CFBD63F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957</w:t>
            </w:r>
            <w:r w:rsidR="009A113B" w:rsidRPr="008E13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46" w:type="dxa"/>
          </w:tcPr>
          <w:p w14:paraId="765021DF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05EEB" w14:textId="5E7D7B9C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</w:t>
            </w:r>
            <w:r w:rsidR="00B61D88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246" w:type="dxa"/>
          </w:tcPr>
          <w:p w14:paraId="09B667C4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79090" w14:textId="556B5FB6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953</w:t>
            </w:r>
            <w:r w:rsidR="00DA0E0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46" w:type="dxa"/>
          </w:tcPr>
          <w:p w14:paraId="5E31AD4B" w14:textId="77777777" w:rsidR="00B61D88" w:rsidRPr="008E1326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1ECF0" w14:textId="53AF3FAD" w:rsidR="00B61D88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</w:t>
            </w:r>
            <w:r w:rsidR="00B61D88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743</w:t>
            </w:r>
          </w:p>
        </w:tc>
      </w:tr>
    </w:tbl>
    <w:p w14:paraId="46417153" w14:textId="6B59A2F7" w:rsidR="00064A20" w:rsidRPr="008E1326" w:rsidRDefault="00064A20" w:rsidP="008E132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8CDD6E3" w14:textId="52054A59" w:rsidR="00064A20" w:rsidRDefault="00064A2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/>
          <w:sz w:val="30"/>
          <w:szCs w:val="30"/>
        </w:rPr>
        <w:br w:type="page"/>
      </w:r>
    </w:p>
    <w:p w14:paraId="30020788" w14:textId="54AFBEA8" w:rsidR="0024231B" w:rsidRDefault="0024231B" w:rsidP="00242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ab/>
      </w:r>
      <w:r w:rsidRPr="0024231B">
        <w:rPr>
          <w:rFonts w:ascii="Angsana New" w:hAnsi="Angsana New" w:hint="cs"/>
          <w:i/>
          <w:iCs/>
          <w:sz w:val="30"/>
          <w:szCs w:val="30"/>
          <w:cs/>
        </w:rPr>
        <w:t>หุ้นกู้</w:t>
      </w:r>
    </w:p>
    <w:p w14:paraId="33BA645A" w14:textId="77777777" w:rsidR="0024231B" w:rsidRPr="00307FCB" w:rsidRDefault="0024231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tbl>
      <w:tblPr>
        <w:tblW w:w="985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229"/>
        <w:gridCol w:w="270"/>
        <w:gridCol w:w="1171"/>
        <w:gridCol w:w="259"/>
        <w:gridCol w:w="1158"/>
        <w:gridCol w:w="260"/>
        <w:gridCol w:w="1113"/>
        <w:gridCol w:w="260"/>
        <w:gridCol w:w="1134"/>
      </w:tblGrid>
      <w:tr w:rsidR="003C48D4" w:rsidRPr="008E1326" w14:paraId="3F8F2442" w14:textId="77777777" w:rsidTr="007212A7">
        <w:trPr>
          <w:trHeight w:val="415"/>
          <w:tblHeader/>
        </w:trPr>
        <w:tc>
          <w:tcPr>
            <w:tcW w:w="4229" w:type="dxa"/>
            <w:shd w:val="clear" w:color="auto" w:fill="auto"/>
          </w:tcPr>
          <w:p w14:paraId="50AFC181" w14:textId="14BDD79C" w:rsidR="0066515A" w:rsidRPr="008E1326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9F4EA1" w14:textId="77777777" w:rsidR="0066515A" w:rsidRPr="008E1326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57982505" w14:textId="6541396F" w:rsidR="0066515A" w:rsidRPr="008E1326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8E132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02D102F1" w14:textId="77777777" w:rsidR="0066515A" w:rsidRPr="008E1326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14:paraId="276A997D" w14:textId="77777777" w:rsidR="0066515A" w:rsidRPr="008E1326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E6C" w:rsidRPr="008E1326" w14:paraId="7E3FC2A7" w14:textId="77777777" w:rsidTr="007212A7">
        <w:trPr>
          <w:trHeight w:val="401"/>
          <w:tblHeader/>
        </w:trPr>
        <w:tc>
          <w:tcPr>
            <w:tcW w:w="4229" w:type="dxa"/>
            <w:shd w:val="clear" w:color="auto" w:fill="auto"/>
          </w:tcPr>
          <w:p w14:paraId="716ECC45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9F5A2B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652FB0F" w14:textId="54B27BA0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9" w:type="dxa"/>
            <w:shd w:val="clear" w:color="auto" w:fill="auto"/>
          </w:tcPr>
          <w:p w14:paraId="68766DAD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25A702C" w14:textId="79126CAF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70A2B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0A2B"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028E1829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0419E02" w14:textId="068956D6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0" w:type="dxa"/>
            <w:shd w:val="clear" w:color="auto" w:fill="auto"/>
          </w:tcPr>
          <w:p w14:paraId="105786A7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D56992" w14:textId="504DE87D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70A2B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0A2B"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37E6C" w:rsidRPr="008E1326" w14:paraId="1DC6C5BA" w14:textId="77777777" w:rsidTr="007212A7">
        <w:trPr>
          <w:trHeight w:val="401"/>
          <w:tblHeader/>
        </w:trPr>
        <w:tc>
          <w:tcPr>
            <w:tcW w:w="4229" w:type="dxa"/>
            <w:shd w:val="clear" w:color="auto" w:fill="auto"/>
          </w:tcPr>
          <w:p w14:paraId="6F1B7ED8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DE202E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08533FE" w14:textId="70E0DB5A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9" w:type="dxa"/>
            <w:shd w:val="clear" w:color="auto" w:fill="auto"/>
          </w:tcPr>
          <w:p w14:paraId="5128625A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551F0B0" w14:textId="685794F9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038B4930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183613A" w14:textId="7399BCFB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783596AE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E27C49" w14:textId="049B82AF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93A11" w:rsidRPr="008E1326" w14:paraId="49F06FC3" w14:textId="77777777" w:rsidTr="007212A7">
        <w:trPr>
          <w:trHeight w:val="387"/>
          <w:tblHeader/>
        </w:trPr>
        <w:tc>
          <w:tcPr>
            <w:tcW w:w="4229" w:type="dxa"/>
            <w:shd w:val="clear" w:color="auto" w:fill="auto"/>
          </w:tcPr>
          <w:p w14:paraId="6D9C35CD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C8F362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642DBE75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18C" w:rsidRPr="008E1326" w14:paraId="0B04DB4D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1ACA5C7F" w14:textId="28C82716" w:rsidR="00276701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64D8834A" w14:textId="7E27A532" w:rsidR="00757CF2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จำนวน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545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ชำระดอกเบี้ยทุก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A93908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14C8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โดย</w:t>
            </w:r>
            <w:r w:rsidR="00A93908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93908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93908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110F10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110F10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="008F7E7E" w:rsidRPr="008E1326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การไถ่ถอนหุ้นกู้</w:t>
            </w:r>
            <w:r w:rsidR="00C105F8" w:rsidRPr="008E1326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โดยขยายเวลาครบกำหนดไถ่ถอน</w:t>
            </w:r>
            <w:r w:rsidR="00524A09" w:rsidRPr="008E1326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จาก</w:t>
            </w:r>
            <w:r w:rsidR="00801A4D" w:rsidRPr="008E1326">
              <w:rPr>
                <w:rFonts w:asciiTheme="majorBidi" w:hAnsiTheme="majorBidi" w:hint="cs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="00801A4D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F65A61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991C6E">
              <w:rPr>
                <w:rFonts w:asciiTheme="majorBidi" w:hAnsiTheme="majorBidi"/>
                <w:color w:val="000000"/>
                <w:sz w:val="28"/>
                <w:szCs w:val="28"/>
              </w:rPr>
              <w:t>22</w:t>
            </w:r>
            <w:r w:rsidR="00801A4D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01A4D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กุมภาพันธ์</w:t>
            </w:r>
            <w:r w:rsidR="00801A4D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/>
                <w:color w:val="000000"/>
                <w:sz w:val="28"/>
                <w:szCs w:val="28"/>
              </w:rPr>
              <w:t>2564</w:t>
            </w:r>
            <w:r w:rsidR="00801A4D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B9579E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เป็นการทยอยจ่าย</w:t>
            </w:r>
            <w:r w:rsidR="00F65A6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F65A6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65A6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</w:t>
            </w:r>
            <w:r w:rsidR="00BA1242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BA1242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BA1242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A1242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ต่อปี</w:t>
            </w:r>
          </w:p>
          <w:p w14:paraId="24A6BD35" w14:textId="3E63A9F4" w:rsidR="00E82DBC" w:rsidRPr="008E1326" w:rsidRDefault="00E82DB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การทยอยชำระคืนเงินต้นจำนวน</w:t>
            </w:r>
            <w:r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ครั้ง</w:t>
            </w:r>
            <w:r w:rsidR="009346E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3370B1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มี</w:t>
            </w:r>
            <w:r w:rsidR="009346E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ดังนี้</w:t>
            </w:r>
          </w:p>
          <w:p w14:paraId="2BB56376" w14:textId="450504E0" w:rsidR="00E82DBC" w:rsidRPr="008E1326" w:rsidRDefault="00EB5C5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82DBC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สิงหาคม</w:t>
            </w:r>
            <w:r w:rsidR="00E82DBC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E82DBC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82DBC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68B56B19" w14:textId="40D785B8" w:rsidR="00E82DBC" w:rsidRPr="008E1326" w:rsidRDefault="00EB5C55" w:rsidP="00721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4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กุมภาพันธ์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7212A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2DA97FE" w14:textId="3BB6A3B1" w:rsidR="00E82DBC" w:rsidRPr="008E1326" w:rsidRDefault="00EB5C5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สิงหาคม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28F157B4" w14:textId="7F1B036F" w:rsidR="00276701" w:rsidRPr="008E1326" w:rsidRDefault="00EB5C5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พฤศจิกายน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="00E82DBC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4DBE6862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CB76932" w14:textId="3BBE09A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434B64BA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E640AF0" w14:textId="2E945357" w:rsidR="00276701" w:rsidRPr="008E1326" w:rsidRDefault="00276701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F046B16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7A553D1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8D5802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02D759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8CF2ED" w14:textId="4847055B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5502FF6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A3A0BD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5A59D6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4CBD3F" w14:textId="408E7F82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25384" w:rsidRPr="008E1326" w14:paraId="7664D39D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121AC7F0" w14:textId="52758B79" w:rsidR="00F25384" w:rsidRPr="008E1326" w:rsidRDefault="00F25384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8750C25" w14:textId="77777777" w:rsidR="00F25384" w:rsidRPr="008E1326" w:rsidRDefault="00F25384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D5FA5A2" w14:textId="2E1F95BE" w:rsidR="00F2538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F25384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59" w:type="dxa"/>
            <w:shd w:val="clear" w:color="auto" w:fill="auto"/>
          </w:tcPr>
          <w:p w14:paraId="4962088D" w14:textId="77777777" w:rsidR="00F25384" w:rsidRPr="008E1326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0EED4C0" w14:textId="2E6AF435" w:rsidR="00F2538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</w:t>
            </w:r>
            <w:r w:rsidR="00F25384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</w:p>
        </w:tc>
        <w:tc>
          <w:tcPr>
            <w:tcW w:w="260" w:type="dxa"/>
            <w:shd w:val="clear" w:color="auto" w:fill="auto"/>
          </w:tcPr>
          <w:p w14:paraId="7564A72F" w14:textId="77777777" w:rsidR="00F25384" w:rsidRPr="008E1326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16EA352" w14:textId="1E3A34A7" w:rsidR="00F2538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F25384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60" w:type="dxa"/>
            <w:shd w:val="clear" w:color="auto" w:fill="auto"/>
          </w:tcPr>
          <w:p w14:paraId="7C7C5455" w14:textId="77777777" w:rsidR="00F25384" w:rsidRPr="008E1326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BC2F06" w14:textId="14280453" w:rsidR="00F2538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</w:t>
            </w:r>
            <w:r w:rsidR="00F25384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</w:p>
        </w:tc>
      </w:tr>
      <w:tr w:rsidR="00F25384" w:rsidRPr="008E1326" w14:paraId="31D82F72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43D85D8A" w14:textId="60C7FC3B" w:rsidR="00F25384" w:rsidRPr="008E1326" w:rsidRDefault="00F25384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E894F19" w14:textId="77777777" w:rsidR="00F25384" w:rsidRPr="008E1326" w:rsidRDefault="00F25384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4AC555C" w14:textId="266D500E" w:rsidR="00F2538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F25384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259" w:type="dxa"/>
            <w:shd w:val="clear" w:color="auto" w:fill="auto"/>
          </w:tcPr>
          <w:p w14:paraId="72539E1C" w14:textId="77777777" w:rsidR="00F25384" w:rsidRPr="008E1326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CE58366" w14:textId="5414D455" w:rsidR="00F25384" w:rsidRPr="008E1326" w:rsidRDefault="00F25384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BEE90D5" w14:textId="77777777" w:rsidR="00F25384" w:rsidRPr="008E1326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A371EBB" w14:textId="34AAEF96" w:rsidR="00F2538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F25384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260" w:type="dxa"/>
            <w:shd w:val="clear" w:color="auto" w:fill="auto"/>
          </w:tcPr>
          <w:p w14:paraId="5FA2E697" w14:textId="77777777" w:rsidR="00F25384" w:rsidRPr="008E1326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77515F6" w14:textId="3E22910D" w:rsidR="00F25384" w:rsidRPr="008E1326" w:rsidRDefault="00F25384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2418C" w:rsidRPr="008E1326" w14:paraId="64575F32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2412C863" w14:textId="197184B2" w:rsidR="00276701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จำนวน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9E3A34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42BDE97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520730E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8EB0279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ACADAE2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33C04EB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09565BE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6CF09B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B63B0" w:rsidRPr="008E1326" w14:paraId="4216D3A4" w14:textId="77777777" w:rsidTr="007212A7">
        <w:trPr>
          <w:trHeight w:val="380"/>
        </w:trPr>
        <w:tc>
          <w:tcPr>
            <w:tcW w:w="4229" w:type="dxa"/>
            <w:shd w:val="clear" w:color="auto" w:fill="auto"/>
          </w:tcPr>
          <w:p w14:paraId="59B7E2F0" w14:textId="77777777" w:rsidR="00276701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  <w:p w14:paraId="0F855521" w14:textId="77777777" w:rsidR="00307FCB" w:rsidRDefault="00307FC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7AA6999" w14:textId="77777777" w:rsidR="00307FCB" w:rsidRDefault="00307FC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6EBE8CB" w14:textId="091F7A7B" w:rsidR="00307FCB" w:rsidRPr="008E1326" w:rsidRDefault="00307FC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4E6F3E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30E598B" w14:textId="3E176B6E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  <w:r w:rsidR="00BB2086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59" w:type="dxa"/>
            <w:shd w:val="clear" w:color="auto" w:fill="auto"/>
          </w:tcPr>
          <w:p w14:paraId="288DEFEE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83A4D68" w14:textId="2FD062C4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260" w:type="dxa"/>
            <w:shd w:val="clear" w:color="auto" w:fill="auto"/>
          </w:tcPr>
          <w:p w14:paraId="1FB887B8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53B57C4" w14:textId="723D628E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  <w:r w:rsidR="00BB486A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60" w:type="dxa"/>
            <w:shd w:val="clear" w:color="auto" w:fill="auto"/>
          </w:tcPr>
          <w:p w14:paraId="30F02FB9" w14:textId="77777777" w:rsidR="00276701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50A2BD57" w14:textId="54E35993" w:rsidR="0024231B" w:rsidRPr="008E1326" w:rsidRDefault="0024231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4682DB" w14:textId="2BB83688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</w:p>
        </w:tc>
      </w:tr>
      <w:tr w:rsidR="00D2418C" w:rsidRPr="008E1326" w14:paraId="3AAB40A0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0DAC455A" w14:textId="5CC32B69" w:rsidR="00276701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>1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276701" w:rsidRPr="008E13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 </w:t>
            </w:r>
            <w:r w:rsidRPr="00991C6E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991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บาท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="00276701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4ED5853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0623EB2" w14:textId="1BF614C3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140C04A3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C1AB01E" w14:textId="7AEAC78B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6E32CA4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4345CD5" w14:textId="5B9EECAE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7DA1546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6ED341" w14:textId="0A904475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418C" w:rsidRPr="008E1326" w14:paraId="2AFA962B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6D3CCD5A" w14:textId="0FF8FE1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09ED887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8E58888" w14:textId="37CD69C2" w:rsidR="00276701" w:rsidRPr="008E1326" w:rsidRDefault="00991C6E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8107F7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59" w:type="dxa"/>
            <w:shd w:val="clear" w:color="auto" w:fill="auto"/>
          </w:tcPr>
          <w:p w14:paraId="18B3D347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5BD06A9" w14:textId="7DA71EEF" w:rsidR="00276701" w:rsidRPr="008E1326" w:rsidRDefault="00991C6E" w:rsidP="008E132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7FB56040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C3A75CD" w14:textId="25D8FD1E" w:rsidR="00276701" w:rsidRPr="008E1326" w:rsidRDefault="00991C6E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8107F7" w:rsidRPr="008E13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19C631BC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6EC14D" w14:textId="2D9D04A4" w:rsidR="00276701" w:rsidRPr="008E1326" w:rsidRDefault="00991C6E" w:rsidP="008E132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</w:tr>
      <w:tr w:rsidR="008107F7" w:rsidRPr="008E1326" w14:paraId="5D3C0213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52344FDB" w14:textId="32C22364" w:rsidR="008107F7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จำนวน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หน่วย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มูลค่าที่ตราไว้หน่วยละ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บาท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อัตราดอกเบี้ยคงที่ร้อยละ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ต่อปี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ชำระดอกเบี้ยทุก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เดือน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มีอายุ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ปี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="00301B4E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เดือน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01B4E" w:rsidRPr="008E13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ครบกำหนดไถ่ถอนในเดือนสิงหาคม</w:t>
            </w:r>
            <w:r w:rsidR="00301B4E" w:rsidRPr="008E13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BE85AE0" w14:textId="77777777" w:rsidR="008107F7" w:rsidRPr="008E1326" w:rsidRDefault="008107F7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BF326CE" w14:textId="77777777" w:rsidR="008107F7" w:rsidRPr="008E1326" w:rsidRDefault="008107F7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A24881A" w14:textId="77777777" w:rsidR="008107F7" w:rsidRPr="008E1326" w:rsidRDefault="008107F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6860A11" w14:textId="77777777" w:rsidR="008107F7" w:rsidRPr="008E1326" w:rsidRDefault="008107F7" w:rsidP="008E132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F3CDFA0" w14:textId="77777777" w:rsidR="008107F7" w:rsidRPr="008E1326" w:rsidRDefault="008107F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D5BF8D5" w14:textId="77777777" w:rsidR="008107F7" w:rsidRPr="008E1326" w:rsidRDefault="008107F7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65D8F3" w14:textId="77777777" w:rsidR="008107F7" w:rsidRPr="008E1326" w:rsidRDefault="008107F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40A663" w14:textId="77777777" w:rsidR="008107F7" w:rsidRPr="008E1326" w:rsidRDefault="008107F7" w:rsidP="008E132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7F7" w:rsidRPr="008E1326" w14:paraId="0E790E5D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3E97E1E2" w14:textId="60D35DB2" w:rsidR="008107F7" w:rsidRPr="008E1326" w:rsidRDefault="00301B4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</w:t>
            </w:r>
            <w:r w:rsidR="00AA6DB7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ไม่</w:t>
            </w: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63C16833" w14:textId="77777777" w:rsidR="008107F7" w:rsidRPr="008E1326" w:rsidRDefault="008107F7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DC76936" w14:textId="5FC2CD1B" w:rsidR="008107F7" w:rsidRPr="008E1326" w:rsidRDefault="00991C6E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301B4E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59" w:type="dxa"/>
            <w:shd w:val="clear" w:color="auto" w:fill="auto"/>
          </w:tcPr>
          <w:p w14:paraId="361BF9AF" w14:textId="77777777" w:rsidR="008107F7" w:rsidRPr="008E1326" w:rsidRDefault="008107F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A4689D6" w14:textId="10D3F66D" w:rsidR="008107F7" w:rsidRPr="008E1326" w:rsidRDefault="00301B4E" w:rsidP="008E132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F22B9B9" w14:textId="77777777" w:rsidR="008107F7" w:rsidRPr="008E1326" w:rsidRDefault="008107F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23BC605" w14:textId="664DDB14" w:rsidR="008107F7" w:rsidRPr="008E1326" w:rsidRDefault="00991C6E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301B4E" w:rsidRPr="008E13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0" w:type="dxa"/>
            <w:shd w:val="clear" w:color="auto" w:fill="auto"/>
          </w:tcPr>
          <w:p w14:paraId="2A28A986" w14:textId="77777777" w:rsidR="008107F7" w:rsidRPr="008E1326" w:rsidRDefault="008107F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4FC4F3F" w14:textId="2EA173D0" w:rsidR="008107F7" w:rsidRPr="008E1326" w:rsidRDefault="00301B4E" w:rsidP="008E132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18C" w:rsidRPr="008E1326" w14:paraId="28A681D4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09BD56AB" w14:textId="001A3FFB" w:rsidR="00276701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76701" w:rsidRPr="008E1326">
              <w:rPr>
                <w:rFonts w:asciiTheme="majorBidi" w:hAnsiTheme="majorBidi" w:hint="cs"/>
                <w:sz w:val="28"/>
                <w:szCs w:val="28"/>
                <w:cs/>
              </w:rPr>
              <w:t>หุ้นกู้ระยะสั้น</w:t>
            </w:r>
            <w:r w:rsidR="00276701" w:rsidRPr="008E13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8E1326">
              <w:rPr>
                <w:rFonts w:asciiTheme="majorBidi" w:hAnsiTheme="majorBidi" w:hint="cs"/>
                <w:sz w:val="28"/>
                <w:szCs w:val="28"/>
                <w:cs/>
              </w:rPr>
              <w:t>ประเภทไม่ด้อยสิทธิและมีหลักประกัน</w:t>
            </w:r>
            <w:r w:rsidR="00276701" w:rsidRPr="008E13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8E1326">
              <w:rPr>
                <w:rFonts w:asciiTheme="majorBidi" w:hAnsiTheme="majorBidi" w:hint="cs"/>
                <w:sz w:val="28"/>
                <w:szCs w:val="28"/>
                <w:cs/>
              </w:rPr>
              <w:t>อัตราดอกเบี้ยร้อยละ</w:t>
            </w:r>
            <w:r w:rsidR="00276701" w:rsidRPr="008E13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hint="cs"/>
                <w:sz w:val="28"/>
                <w:szCs w:val="28"/>
                <w:cs/>
              </w:rPr>
              <w:t>ต่อปีชำระดอกเบี้ยทุกเดือน</w:t>
            </w:r>
            <w:r w:rsidR="00276701" w:rsidRPr="008E13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8E1326">
              <w:rPr>
                <w:rFonts w:asciiTheme="majorBidi" w:hAnsiTheme="majorBidi" w:hint="cs"/>
                <w:sz w:val="28"/>
                <w:szCs w:val="28"/>
                <w:cs/>
              </w:rPr>
              <w:t>มีอายุ</w:t>
            </w:r>
            <w:r w:rsidR="00276701" w:rsidRPr="008E13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6701" w:rsidRPr="008E1326">
              <w:rPr>
                <w:rFonts w:asciiTheme="majorBidi" w:hAnsiTheme="majorBidi" w:hint="cs"/>
                <w:sz w:val="28"/>
                <w:szCs w:val="28"/>
                <w:cs/>
              </w:rPr>
              <w:t>เดือน</w:t>
            </w:r>
            <w:r w:rsidR="00276701" w:rsidRPr="008E13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8E1326">
              <w:rPr>
                <w:rFonts w:asciiTheme="majorBidi" w:hAnsiTheme="majorBidi" w:hint="cs"/>
                <w:sz w:val="28"/>
                <w:szCs w:val="28"/>
                <w:cs/>
              </w:rPr>
              <w:t>ครบกำหนดไถ่ถอนเดือนมิถุนายน</w:t>
            </w:r>
            <w:r w:rsidR="00276701" w:rsidRPr="008E13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91C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DD3DEB"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08C5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ทั้งนี้ </w:t>
            </w:r>
            <w:r w:rsidR="00DD3DEB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ผู้ถือหุ้นกู้มีมติอนุมัติการเปลี่ยนแปลงเงื่อนไข</w:t>
            </w:r>
            <w:r w:rsidR="00DD3DEB" w:rsidRPr="008E1326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การไถ่ถอนหุ้นกู้โดยขยายเวลาครบกำหนดไถ่ถอน</w:t>
            </w:r>
            <w:r w:rsidR="00A85E4B" w:rsidRPr="008E1326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เป็น</w:t>
            </w:r>
            <w:r w:rsidR="00134D76" w:rsidRPr="008E1326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วันที่ </w:t>
            </w:r>
            <w:r w:rsidRPr="00991C6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16</w:t>
            </w:r>
            <w:r w:rsidR="00134D76" w:rsidRPr="008E1326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 xml:space="preserve"> </w:t>
            </w:r>
            <w:r w:rsidR="00A85E4B" w:rsidRPr="008E1326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991C6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2564</w:t>
            </w:r>
            <w:r w:rsidR="00001FF5" w:rsidRPr="008E1326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 xml:space="preserve"> </w:t>
            </w:r>
            <w:r w:rsidR="00001FF5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001FF5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001FF5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01FF5"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  <w:shd w:val="clear" w:color="auto" w:fill="auto"/>
          </w:tcPr>
          <w:p w14:paraId="3FB29246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0A24B17" w14:textId="77777777" w:rsidR="00276701" w:rsidRPr="008E1326" w:rsidRDefault="00276701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D278C05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1336D69" w14:textId="77777777" w:rsidR="00276701" w:rsidRPr="008E1326" w:rsidRDefault="00276701" w:rsidP="008E132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CF94DEF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32F75CE" w14:textId="77777777" w:rsidR="00276701" w:rsidRPr="008E1326" w:rsidRDefault="00276701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EC75193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916A44" w14:textId="77777777" w:rsidR="00276701" w:rsidRPr="008E1326" w:rsidRDefault="00276701" w:rsidP="008E132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18C" w:rsidRPr="008E1326" w14:paraId="519BCB56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53F7FFBC" w14:textId="4F713B70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  : 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C1A9ECB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44AC73C" w14:textId="00F28881" w:rsidR="00276701" w:rsidRPr="008E1326" w:rsidRDefault="00991C6E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301B4E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53CA1B7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B8BA54E" w14:textId="7C1AA744" w:rsidR="00276701" w:rsidRPr="008E1326" w:rsidRDefault="00991C6E" w:rsidP="008E132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0" w:type="dxa"/>
            <w:shd w:val="clear" w:color="auto" w:fill="auto"/>
          </w:tcPr>
          <w:p w14:paraId="0751605B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7EA2D51" w14:textId="1ABAA79E" w:rsidR="00276701" w:rsidRPr="008E1326" w:rsidRDefault="00991C6E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301B4E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0" w:type="dxa"/>
            <w:shd w:val="clear" w:color="auto" w:fill="auto"/>
          </w:tcPr>
          <w:p w14:paraId="4DD96759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5EA2E4" w14:textId="4251ECF8" w:rsidR="00276701" w:rsidRPr="008E1326" w:rsidRDefault="00991C6E" w:rsidP="008E132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276701" w:rsidRPr="008E13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197BC3" w:rsidRPr="008E1326" w14:paraId="5611781F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545DE267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0C3638F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2CF2C21" w14:textId="065B8008" w:rsidR="00276701" w:rsidRPr="008E1326" w:rsidRDefault="00991C6E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47222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</w:t>
            </w:r>
            <w:r w:rsidR="00947222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59" w:type="dxa"/>
            <w:shd w:val="clear" w:color="auto" w:fill="auto"/>
          </w:tcPr>
          <w:p w14:paraId="70DCDD4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420FCB3" w14:textId="172EA08A" w:rsidR="00276701" w:rsidRPr="008E1326" w:rsidRDefault="00991C6E" w:rsidP="008E132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002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60" w:type="dxa"/>
            <w:shd w:val="clear" w:color="auto" w:fill="auto"/>
          </w:tcPr>
          <w:p w14:paraId="608B430E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59985CBB" w14:textId="7E28A860" w:rsidR="00276701" w:rsidRPr="008E1326" w:rsidRDefault="00991C6E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47222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</w:t>
            </w:r>
            <w:r w:rsidR="00947222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60" w:type="dxa"/>
            <w:shd w:val="clear" w:color="auto" w:fill="auto"/>
          </w:tcPr>
          <w:p w14:paraId="452A5A4F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D76384" w14:textId="113E060C" w:rsidR="00276701" w:rsidRPr="008E1326" w:rsidRDefault="00991C6E" w:rsidP="008E132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002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</w:p>
        </w:tc>
      </w:tr>
      <w:tr w:rsidR="00197BC3" w:rsidRPr="008E1326" w14:paraId="138238ED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7751A18D" w14:textId="627B82FF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8E13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1AF92E4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7A2E143" w14:textId="075C8808" w:rsidR="00276701" w:rsidRPr="008E1326" w:rsidRDefault="00E71BB7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5EA8962A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495A666" w14:textId="0D750D22" w:rsidR="00276701" w:rsidRPr="008E1326" w:rsidRDefault="00276701" w:rsidP="008E132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C1D420F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97C43B2" w14:textId="4417613F" w:rsidR="00276701" w:rsidRPr="008E1326" w:rsidRDefault="00E71BB7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F3DBC15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656936" w14:textId="5A0D528B" w:rsidR="00276701" w:rsidRPr="008E1326" w:rsidRDefault="00276701" w:rsidP="008E132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  <w:r w:rsidRPr="008E1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13A1B" w:rsidRPr="008E1326" w14:paraId="1E235AA8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64E74B20" w14:textId="75CE39F5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8E13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8E13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1839F3AD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600A7" w14:textId="335DB2DE" w:rsidR="00276701" w:rsidRPr="008E1326" w:rsidRDefault="00991C6E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663</w:t>
            </w:r>
            <w:r w:rsidR="00892C28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259" w:type="dxa"/>
            <w:shd w:val="clear" w:color="auto" w:fill="auto"/>
          </w:tcPr>
          <w:p w14:paraId="5293C11C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44318" w14:textId="04C36FA5" w:rsidR="00276701" w:rsidRPr="008E1326" w:rsidRDefault="00991C6E" w:rsidP="008E132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666E93C2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7617A" w14:textId="1E8F2047" w:rsidR="00276701" w:rsidRPr="008E1326" w:rsidRDefault="00991C6E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663</w:t>
            </w:r>
            <w:r w:rsidR="00892C28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260" w:type="dxa"/>
            <w:shd w:val="clear" w:color="auto" w:fill="auto"/>
          </w:tcPr>
          <w:p w14:paraId="70D363A7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2F1CE" w14:textId="5B5FF087" w:rsidR="00276701" w:rsidRPr="008E1326" w:rsidRDefault="00991C6E" w:rsidP="008E132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</w:tr>
    </w:tbl>
    <w:p w14:paraId="6297B045" w14:textId="70522C97" w:rsidR="00001FF5" w:rsidRPr="008E1326" w:rsidRDefault="00001FF5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A276B" w14:textId="39936F19" w:rsidR="00E526A6" w:rsidRPr="008E1326" w:rsidRDefault="00E526A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การเปลี่ยนแปลงเงื่อนไขการไถ่ถอน</w:t>
      </w:r>
      <w:r w:rsidR="00E854FA"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7ED4F2FC" w14:textId="77777777" w:rsidR="00E526A6" w:rsidRPr="008E1326" w:rsidRDefault="00E526A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CD42C" w14:textId="031E5339" w:rsidR="001D1642" w:rsidRPr="008E1326" w:rsidRDefault="001D164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8E1326">
        <w:rPr>
          <w:rFonts w:asciiTheme="majorBidi" w:hAnsiTheme="majorBidi" w:cstheme="majorBidi"/>
          <w:sz w:val="30"/>
          <w:szCs w:val="30"/>
        </w:rPr>
        <w:t>CHO</w:t>
      </w:r>
      <w:r w:rsidR="00991C6E" w:rsidRPr="00991C6E">
        <w:rPr>
          <w:rFonts w:asciiTheme="majorBidi" w:hAnsiTheme="majorBidi" w:cstheme="majorBidi"/>
          <w:sz w:val="30"/>
          <w:szCs w:val="30"/>
        </w:rPr>
        <w:t>212</w:t>
      </w:r>
      <w:r w:rsidRPr="008E1326">
        <w:rPr>
          <w:rFonts w:asciiTheme="majorBidi" w:hAnsiTheme="majorBidi" w:cstheme="majorBidi"/>
          <w:sz w:val="30"/>
          <w:szCs w:val="30"/>
        </w:rPr>
        <w:t xml:space="preserve">A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91C6E" w:rsidRPr="00991C6E">
        <w:rPr>
          <w:rFonts w:asciiTheme="majorBidi" w:hAnsiTheme="majorBidi" w:cstheme="majorBidi"/>
          <w:sz w:val="30"/>
          <w:szCs w:val="30"/>
        </w:rPr>
        <w:t>545</w:t>
      </w:r>
      <w:r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300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000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บาท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6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75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="00991C6E" w:rsidRPr="00991C6E">
        <w:rPr>
          <w:rFonts w:asciiTheme="majorBidi" w:hAnsiTheme="majorBidi" w:cstheme="majorBidi"/>
          <w:sz w:val="30"/>
          <w:szCs w:val="30"/>
        </w:rPr>
        <w:t>3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="00991C6E" w:rsidRPr="00991C6E">
        <w:rPr>
          <w:rFonts w:asciiTheme="majorBidi" w:hAnsiTheme="majorBidi" w:cstheme="majorBidi"/>
          <w:sz w:val="30"/>
          <w:szCs w:val="30"/>
        </w:rPr>
        <w:t>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ปี ครบกำหนดไถ่ถอน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73C7E104" w14:textId="4DDF88BA" w:rsidR="001D1642" w:rsidRPr="008E1326" w:rsidRDefault="001D164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8D16EC" w14:textId="77777777" w:rsidR="00AE08C5" w:rsidRPr="008E1326" w:rsidRDefault="00AE08C5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45BBF" w14:textId="2DC4B171" w:rsidR="001D1642" w:rsidRPr="008E1326" w:rsidRDefault="001D1642" w:rsidP="00DB0D7A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 xml:space="preserve">การขยายเวลาครบกำหนดไถ่ถอนหุ้นกู้ 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>CHO</w:t>
      </w:r>
      <w:r w:rsidR="00991C6E" w:rsidRPr="00991C6E">
        <w:rPr>
          <w:rFonts w:asciiTheme="majorBidi" w:hAnsiTheme="majorBidi" w:cstheme="majorBidi"/>
          <w:spacing w:val="-6"/>
          <w:sz w:val="30"/>
          <w:szCs w:val="30"/>
        </w:rPr>
        <w:t>212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ออกไปอีก </w:t>
      </w:r>
      <w:r w:rsidR="00991C6E" w:rsidRPr="00991C6E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ปี </w:t>
      </w:r>
      <w:r w:rsidR="00991C6E" w:rsidRPr="00991C6E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>เดือน จากเดิม</w:t>
      </w:r>
      <w:r w:rsidR="00A018B1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กุมภาพันธ์ </w:t>
      </w:r>
      <w:r w:rsidR="00991C6E" w:rsidRPr="00991C6E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="00A018B1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22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2565</w:t>
      </w:r>
    </w:p>
    <w:p w14:paraId="7BD09E54" w14:textId="1FE09E8E" w:rsidR="001D1642" w:rsidRPr="008E1326" w:rsidRDefault="001D1642" w:rsidP="00DB0D7A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7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8E1326">
        <w:rPr>
          <w:rFonts w:asciiTheme="majorBidi" w:hAnsiTheme="majorBidi" w:cstheme="majorBidi"/>
          <w:sz w:val="30"/>
          <w:szCs w:val="30"/>
        </w:rPr>
        <w:t>(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จากเดิมร้อยละ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6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75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8E1326">
        <w:rPr>
          <w:rFonts w:asciiTheme="majorBidi" w:hAnsiTheme="majorBidi" w:cstheme="majorBidi"/>
          <w:sz w:val="30"/>
          <w:szCs w:val="30"/>
        </w:rPr>
        <w:t>)</w:t>
      </w:r>
    </w:p>
    <w:p w14:paraId="0D56E498" w14:textId="704EDC44" w:rsidR="001D1642" w:rsidRPr="008E1326" w:rsidRDefault="001D1642" w:rsidP="00DB0D7A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 w:rsidR="00991C6E" w:rsidRPr="00991C6E">
        <w:rPr>
          <w:rFonts w:asciiTheme="majorBidi" w:hAnsiTheme="majorBidi" w:cstheme="majorBidi"/>
          <w:sz w:val="30"/>
          <w:szCs w:val="30"/>
        </w:rPr>
        <w:t>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598C5A3B" w14:textId="332A11CC" w:rsidR="001D1642" w:rsidRPr="008E1326" w:rsidRDefault="001D1642" w:rsidP="008E13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</w:rPr>
        <w:t xml:space="preserve">: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786E806B" w14:textId="52F23088" w:rsidR="001D1642" w:rsidRPr="008E1326" w:rsidRDefault="001D1642" w:rsidP="008E13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</w:rPr>
        <w:t xml:space="preserve">: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91C6E" w:rsidRPr="00991C6E">
        <w:rPr>
          <w:rFonts w:asciiTheme="majorBidi" w:hAnsiTheme="majorBidi" w:cstheme="majorBidi"/>
          <w:sz w:val="30"/>
          <w:szCs w:val="30"/>
        </w:rPr>
        <w:t>2565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424173CB" w14:textId="20F5B368" w:rsidR="001D1642" w:rsidRPr="008E1326" w:rsidRDefault="001D1642" w:rsidP="008E13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</w:rPr>
        <w:t xml:space="preserve">: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10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64041460" w14:textId="77782A51" w:rsidR="001D1642" w:rsidRPr="008E1326" w:rsidRDefault="001D1642" w:rsidP="008E13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</w:rPr>
        <w:t xml:space="preserve">: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80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627BF685" w14:textId="3F4D6846" w:rsidR="00C2378D" w:rsidRPr="008E1326" w:rsidRDefault="00C2378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0F44F" w14:textId="32191213" w:rsidR="00D9774E" w:rsidRPr="008E1326" w:rsidRDefault="00D9774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หุ้นกู้แปลงสภาพ</w:t>
      </w:r>
    </w:p>
    <w:p w14:paraId="309BB6A6" w14:textId="77777777" w:rsidR="00D9774E" w:rsidRPr="008E1326" w:rsidRDefault="00D9774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3552B82" w14:textId="3615DD14" w:rsidR="00121890" w:rsidRPr="008E1326" w:rsidRDefault="00F327D2" w:rsidP="00307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ที่ประชุมวิสามัญผู้ถือหุ้นครั้งที่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>/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</w:t>
      </w:r>
      <w:r w:rsidR="00307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53B9">
        <w:rPr>
          <w:rFonts w:asciiTheme="majorBidi" w:hAnsiTheme="majorBidi" w:cstheme="majorBidi"/>
          <w:sz w:val="30"/>
          <w:szCs w:val="30"/>
          <w:cs/>
        </w:rPr>
        <w:br/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DB056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เงินไม่เกิน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400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ซึ่งบริษัทได้ทำสัญญาการออกหุ้นกู้แปลงสภาพ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เพื่อออกหุ้นกู้แปลงสภาพโดยเฉพาะเจาะจงให้แก่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8E1326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8E1326">
        <w:rPr>
          <w:rFonts w:asciiTheme="majorBidi" w:hAnsiTheme="majorBidi" w:cstheme="majorBidi"/>
          <w:sz w:val="30"/>
          <w:szCs w:val="30"/>
        </w:rPr>
        <w:t xml:space="preserve">Advance Opportunities Fund I 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ซึ่งการออกและเสนอขายหุ้นกู้แปลงสภาพจะทำเป็นคราว</w:t>
      </w:r>
      <w:r w:rsidR="00121890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ๆ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จนกว่าจะครบ</w:t>
      </w:r>
      <w:r w:rsidR="00D44355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400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8E132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21890" w:rsidRPr="008E1326">
        <w:rPr>
          <w:rFonts w:asciiTheme="majorBidi" w:hAnsiTheme="majorBidi" w:cstheme="majorBidi"/>
          <w:sz w:val="30"/>
          <w:szCs w:val="30"/>
          <w:cs/>
        </w:rPr>
        <w:t>โดยมีข้อกำหนดและเงื่อนไขหลักของหุ้นกู้แปลงสภาพดังนี้</w:t>
      </w:r>
    </w:p>
    <w:p w14:paraId="1E0955B3" w14:textId="77777777" w:rsidR="00121890" w:rsidRPr="008E1326" w:rsidRDefault="0012189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21890" w:rsidRPr="008E1326" w14:paraId="7A95AB0B" w14:textId="77777777" w:rsidTr="001034DD">
        <w:trPr>
          <w:cantSplit/>
          <w:trHeight w:val="1190"/>
        </w:trPr>
        <w:tc>
          <w:tcPr>
            <w:tcW w:w="3420" w:type="dxa"/>
            <w:shd w:val="clear" w:color="auto" w:fill="auto"/>
          </w:tcPr>
          <w:p w14:paraId="4572D08D" w14:textId="77777777" w:rsidR="00121890" w:rsidRPr="008E1326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0B77F25" w14:textId="77777777" w:rsidR="00121890" w:rsidRPr="008E1326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 ที่ให้สิทธิแปลงสภาพเป็นหุ้นสามัญของบริษัท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ประเภทไม่ด้อยสิทธิ และไม่มีประกัน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E1326">
              <w:rPr>
                <w:rFonts w:ascii="Angsana New" w:hAnsi="Angsana New"/>
                <w:sz w:val="30"/>
                <w:szCs w:val="30"/>
              </w:rPr>
              <w:t>Senior Unsecured Convertible Debentures)</w:t>
            </w:r>
          </w:p>
        </w:tc>
      </w:tr>
      <w:tr w:rsidR="00121890" w:rsidRPr="008E1326" w14:paraId="3B4042D5" w14:textId="77777777" w:rsidTr="00121890">
        <w:trPr>
          <w:cantSplit/>
          <w:trHeight w:val="137"/>
        </w:trPr>
        <w:tc>
          <w:tcPr>
            <w:tcW w:w="3420" w:type="dxa"/>
            <w:shd w:val="clear" w:color="auto" w:fill="auto"/>
          </w:tcPr>
          <w:p w14:paraId="5ACFC7D2" w14:textId="77777777" w:rsidR="00121890" w:rsidRPr="008E1326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7031A2D2" w14:textId="725EF2D4" w:rsidR="00121890" w:rsidRPr="008E1326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21890" w:rsidRPr="008E1326" w14:paraId="10731C16" w14:textId="77777777" w:rsidTr="00121890">
        <w:tc>
          <w:tcPr>
            <w:tcW w:w="3420" w:type="dxa"/>
            <w:shd w:val="clear" w:color="auto" w:fill="auto"/>
          </w:tcPr>
          <w:p w14:paraId="2B50B8A0" w14:textId="7C579156" w:rsidR="00121890" w:rsidRPr="008E1326" w:rsidRDefault="00756600" w:rsidP="008E1326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br w:type="page"/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>จำนวนต้นเงินรวมของหุ้นกู้แปลงสภาพ</w:t>
            </w:r>
            <w:r w:rsidR="00121890" w:rsidRPr="008E13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5670" w:type="dxa"/>
            <w:shd w:val="clear" w:color="auto" w:fill="auto"/>
          </w:tcPr>
          <w:p w14:paraId="52C7A465" w14:textId="1061EFA1" w:rsidR="00121890" w:rsidRPr="008E1326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400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บาท โดยแบ่งออกเป็น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4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ชุด ด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งต่อไปนี้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129D23F" w14:textId="55D5CE10" w:rsidR="001034DD" w:rsidRPr="008E1326" w:rsidRDefault="001034DD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100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 ออกเป็น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40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2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5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488AA01" w14:textId="259C3B35" w:rsidR="001034DD" w:rsidRPr="008E1326" w:rsidRDefault="001034DD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2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2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2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100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 ออกเป็น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20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5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C4EA082" w14:textId="6BBD1F1B" w:rsidR="001034DD" w:rsidRPr="008E1326" w:rsidRDefault="001034DD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100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 ออกเป็น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20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5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5E5EAF1" w14:textId="3693A18E" w:rsidR="001034DD" w:rsidRPr="008E1326" w:rsidRDefault="001034DD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4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4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4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100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 ออกเป็น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121890" w:rsidRPr="008E1326" w14:paraId="6B1EF700" w14:textId="77777777" w:rsidTr="00121890">
        <w:tc>
          <w:tcPr>
            <w:tcW w:w="3420" w:type="dxa"/>
            <w:shd w:val="clear" w:color="auto" w:fill="auto"/>
          </w:tcPr>
          <w:p w14:paraId="2B092746" w14:textId="77777777" w:rsidR="00121890" w:rsidRPr="008E1326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8E1326">
              <w:rPr>
                <w:sz w:val="30"/>
                <w:szCs w:val="30"/>
                <w:cs/>
              </w:rPr>
              <w:lastRenderedPageBreak/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19347383" w14:textId="6E7B5102" w:rsidR="00121890" w:rsidRPr="008E1326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บริษัทจะทยอยออกหุ้นกู้แปลงสภาพเป็นชุด ๆ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ทีละชุดตามลำดับ</w:t>
            </w:r>
            <w:r w:rsidR="007426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ตามความต้องการใช้เงินของบริษัท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ทั้งนี้การออกหุ้นกู้แปลงสภาพอยู่ภายใต้ความสำเร็จของเงื่อนไขบังคับก่อน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ซึ่งได้แก่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11F785F5" w14:textId="77777777" w:rsidR="00EF1074" w:rsidRPr="008E1326" w:rsidRDefault="00EF1074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2874998" w14:textId="5ED96EFF" w:rsidR="00121890" w:rsidRPr="008E1326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ทั้งนี้กำหนดให้ระยะเวลาในการออกหุ้นกู้แปลงสภาพมีระยะเวลาภายใน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ปีนับแต่วันที่ที่ประชุมผู้ถือหุ้นมีมติอนุมัติให้ออกหุ้นกู้แปลงสภาพ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หากบริษัทมิได้ออกหุ้นกู้แปลงสภาพครบจำนวนภายใน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ปีบริษัทอาจขอมติที่ประชุมผู้ถือหุ้น</w:t>
            </w:r>
            <w:r w:rsidR="002767EE">
              <w:rPr>
                <w:rFonts w:ascii="Angsana New" w:hAnsi="Angsana New" w:hint="cs"/>
                <w:sz w:val="30"/>
                <w:szCs w:val="30"/>
                <w:cs/>
              </w:rPr>
              <w:t>อนุมัติ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ในการออกหุ้นกู้แปลงสภาพส่วนที่</w:t>
            </w:r>
            <w:r w:rsidR="001C04CA">
              <w:rPr>
                <w:rFonts w:ascii="Angsana New" w:hAnsi="Angsana New" w:hint="cs"/>
                <w:sz w:val="30"/>
                <w:szCs w:val="30"/>
                <w:cs/>
              </w:rPr>
              <w:t>เหลือ</w:t>
            </w:r>
          </w:p>
        </w:tc>
      </w:tr>
      <w:tr w:rsidR="00121890" w:rsidRPr="008E1326" w14:paraId="3EB2B24C" w14:textId="77777777" w:rsidTr="00121890">
        <w:tc>
          <w:tcPr>
            <w:tcW w:w="3420" w:type="dxa"/>
            <w:shd w:val="clear" w:color="auto" w:fill="auto"/>
          </w:tcPr>
          <w:p w14:paraId="1DF6B057" w14:textId="77777777" w:rsidR="00121890" w:rsidRPr="008E1326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8E1326">
              <w:rPr>
                <w:sz w:val="30"/>
                <w:szCs w:val="30"/>
                <w:cs/>
              </w:rPr>
              <w:t>อัตราดอกเบ</w:t>
            </w:r>
            <w:r w:rsidRPr="008E1326">
              <w:rPr>
                <w:rFonts w:hint="cs"/>
                <w:sz w:val="30"/>
                <w:szCs w:val="30"/>
                <w:cs/>
              </w:rPr>
              <w:t>ี้</w:t>
            </w:r>
            <w:r w:rsidRPr="008E1326">
              <w:rPr>
                <w:sz w:val="30"/>
                <w:szCs w:val="30"/>
                <w:cs/>
              </w:rPr>
              <w:t>ย</w:t>
            </w:r>
          </w:p>
        </w:tc>
        <w:tc>
          <w:tcPr>
            <w:tcW w:w="5670" w:type="dxa"/>
            <w:shd w:val="clear" w:color="auto" w:fill="auto"/>
          </w:tcPr>
          <w:p w14:paraId="1BD7BE78" w14:textId="71EF4915" w:rsidR="00121890" w:rsidRPr="008E1326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2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อปี โดยชำระดอกเบี้ยเป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นรายไตรมาสน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บจากวันที่ออกหุ้นกู้แปลงสภาพ</w:t>
            </w:r>
          </w:p>
        </w:tc>
      </w:tr>
      <w:tr w:rsidR="00121890" w:rsidRPr="008E1326" w14:paraId="48EF3D73" w14:textId="77777777" w:rsidTr="00121890">
        <w:tc>
          <w:tcPr>
            <w:tcW w:w="3420" w:type="dxa"/>
            <w:shd w:val="clear" w:color="auto" w:fill="auto"/>
          </w:tcPr>
          <w:p w14:paraId="686EE9FE" w14:textId="77777777" w:rsidR="00121890" w:rsidRPr="008E1326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8E1326">
              <w:rPr>
                <w:sz w:val="30"/>
                <w:szCs w:val="30"/>
                <w:cs/>
              </w:rPr>
              <w:t>อาย</w:t>
            </w:r>
            <w:r w:rsidRPr="008E1326">
              <w:rPr>
                <w:rFonts w:hint="cs"/>
                <w:sz w:val="30"/>
                <w:szCs w:val="30"/>
                <w:cs/>
              </w:rPr>
              <w:t>ุ</w:t>
            </w:r>
          </w:p>
        </w:tc>
        <w:tc>
          <w:tcPr>
            <w:tcW w:w="5670" w:type="dxa"/>
            <w:shd w:val="clear" w:color="auto" w:fill="auto"/>
          </w:tcPr>
          <w:p w14:paraId="0213B40E" w14:textId="44AF410E" w:rsidR="00121890" w:rsidRPr="008E1326" w:rsidRDefault="00991C6E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3</w:t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 xml:space="preserve"> ปีนับจากวันที่ออกหุ้นกู้แปลงสภาพแต่ละชุด</w:t>
            </w:r>
          </w:p>
        </w:tc>
      </w:tr>
      <w:tr w:rsidR="00121890" w:rsidRPr="008E1326" w14:paraId="22320996" w14:textId="77777777" w:rsidTr="00121890">
        <w:tc>
          <w:tcPr>
            <w:tcW w:w="3420" w:type="dxa"/>
            <w:shd w:val="clear" w:color="auto" w:fill="auto"/>
          </w:tcPr>
          <w:p w14:paraId="1D153FBF" w14:textId="75BCAD04" w:rsidR="00121890" w:rsidRPr="008E1326" w:rsidRDefault="009562E1" w:rsidP="008E1326">
            <w:pPr>
              <w:tabs>
                <w:tab w:val="left" w:pos="840"/>
              </w:tabs>
              <w:ind w:left="-10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เงื่อนไข</w:t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>การชำระคืนเง</w:t>
            </w:r>
            <w:r w:rsidR="00121890" w:rsidRPr="008E1326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>นต</w:t>
            </w:r>
            <w:r w:rsidR="00121890" w:rsidRPr="008E1326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5670" w:type="dxa"/>
            <w:shd w:val="clear" w:color="auto" w:fill="auto"/>
          </w:tcPr>
          <w:p w14:paraId="533B3A22" w14:textId="793230F8" w:rsidR="00121890" w:rsidRPr="008E1326" w:rsidRDefault="00121890" w:rsidP="008E1326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ชำระงวดเดียวเมื่อครบกำหนดไถ่ถอนหุ้นกู้แต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ละช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ุด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3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ปีนับจากว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นที่ออกหุ้นกู้แปลงสภาพ</w:t>
            </w:r>
          </w:p>
        </w:tc>
      </w:tr>
      <w:tr w:rsidR="00121890" w:rsidRPr="008E1326" w14:paraId="4247273B" w14:textId="77777777" w:rsidTr="00121890">
        <w:trPr>
          <w:trHeight w:val="2448"/>
        </w:trPr>
        <w:tc>
          <w:tcPr>
            <w:tcW w:w="3420" w:type="dxa"/>
            <w:shd w:val="clear" w:color="auto" w:fill="auto"/>
          </w:tcPr>
          <w:p w14:paraId="74A69429" w14:textId="77777777" w:rsidR="00121890" w:rsidRPr="008E1326" w:rsidRDefault="00121890" w:rsidP="008E1326">
            <w:pPr>
              <w:tabs>
                <w:tab w:val="left" w:pos="840"/>
              </w:tabs>
              <w:ind w:left="75" w:right="-43" w:hanging="156"/>
              <w:jc w:val="thaiDistribute"/>
              <w:rPr>
                <w:sz w:val="30"/>
                <w:szCs w:val="30"/>
              </w:rPr>
            </w:pPr>
            <w:r w:rsidRPr="008E1326">
              <w:rPr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58ECC7A" w14:textId="77777777" w:rsidR="00121890" w:rsidRPr="008E1326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sz w:val="30"/>
                <w:szCs w:val="30"/>
                <w:cs/>
              </w:rPr>
            </w:pPr>
            <w:r w:rsidRPr="008E1326">
              <w:rPr>
                <w:sz w:val="30"/>
                <w:szCs w:val="30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</w:t>
            </w:r>
            <w:r w:rsidRPr="008E1326">
              <w:rPr>
                <w:rFonts w:hint="cs"/>
                <w:sz w:val="30"/>
                <w:szCs w:val="30"/>
                <w:cs/>
              </w:rPr>
              <w:t>่</w:t>
            </w:r>
            <w:r w:rsidRPr="008E1326">
              <w:rPr>
                <w:sz w:val="30"/>
                <w:szCs w:val="30"/>
                <w:cs/>
              </w:rPr>
              <w:t>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</w:t>
            </w:r>
            <w:r w:rsidRPr="008E132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8E1326">
              <w:rPr>
                <w:sz w:val="30"/>
                <w:szCs w:val="30"/>
                <w:cs/>
              </w:rPr>
              <w:t>หรือประกาศที่เกี่ยวข้อง รวมถึงการขออนุญาตจากหน่วยงานราชการใด</w:t>
            </w:r>
            <w:r w:rsidRPr="008E132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8E1326">
              <w:rPr>
                <w:sz w:val="30"/>
                <w:szCs w:val="30"/>
                <w:cs/>
              </w:rPr>
              <w:t>ๆ ที่เกี่ยวข้อง</w:t>
            </w:r>
          </w:p>
        </w:tc>
      </w:tr>
      <w:tr w:rsidR="00121890" w:rsidRPr="008E1326" w14:paraId="34737773" w14:textId="77777777" w:rsidTr="00121890">
        <w:tc>
          <w:tcPr>
            <w:tcW w:w="3420" w:type="dxa"/>
            <w:shd w:val="clear" w:color="auto" w:fill="auto"/>
          </w:tcPr>
          <w:p w14:paraId="3EB8E424" w14:textId="77777777" w:rsidR="00121890" w:rsidRPr="008E1326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56150D85" w14:textId="43EABC26" w:rsidR="00121890" w:rsidRPr="008E1326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ไม่ต่ำกว่าร้อยละ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90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ของราคาตลาด</w:t>
            </w:r>
          </w:p>
          <w:p w14:paraId="00B49C5C" w14:textId="77777777" w:rsidR="00121890" w:rsidRPr="008E1326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DF1E42" w14:textId="68B330E9" w:rsidR="00121890" w:rsidRPr="008E1326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="005B1699">
              <w:rPr>
                <w:rFonts w:ascii="Angsana New" w:hAnsi="Angsana New" w:hint="cs"/>
                <w:sz w:val="30"/>
                <w:szCs w:val="30"/>
                <w:cs/>
              </w:rPr>
              <w:t>แห่งประเทศไทย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 xml:space="preserve"> ไม่น้อยกว่า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7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วันทำการติดต่อกันแต่ไม่เกิน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15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วันทำการติดต่อกันก่อนวันที่ผู้ถือหุ้นกู้แปลงสภาพจะใช้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สิทธิแปลงสภาพหุ้นกู้</w:t>
            </w:r>
            <w:r w:rsidR="00E27ACB"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ทั้งนี้ราคาถัวเฉลี่ยถ่วงน้ำหนักคำนวณจากราคาปิด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 xml:space="preserve">ถ่วงน้ำหนักด้วยปริมาณการซื้อขายในแต่ละวันทำการติดต่อกัน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eastAsia"/>
                <w:sz w:val="30"/>
                <w:szCs w:val="30"/>
                <w:cs/>
              </w:rPr>
              <w:t>“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ราคาใช้สิทธิแปลงสภาพลอยตัว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E1326">
              <w:rPr>
                <w:rFonts w:ascii="Angsana New" w:hAnsi="Angsana New"/>
                <w:sz w:val="30"/>
                <w:szCs w:val="30"/>
              </w:rPr>
              <w:t>“Floating Conversion Price”)</w:t>
            </w:r>
          </w:p>
          <w:p w14:paraId="2998A398" w14:textId="77777777" w:rsidR="00121890" w:rsidRPr="008E1326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FC8C67C" w14:textId="77777777" w:rsidR="00121890" w:rsidRPr="008E1326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อย่างไรก็ตาม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ถ้าราคาแปลงสภาพที่คำนวณข้างต้นต่ำกว่ามูลค่าที่ตราไว้ของหุ้นของบริษัท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121890" w:rsidRPr="008E1326" w14:paraId="4A223EF8" w14:textId="77777777" w:rsidTr="00121890">
        <w:trPr>
          <w:trHeight w:val="1179"/>
        </w:trPr>
        <w:tc>
          <w:tcPr>
            <w:tcW w:w="3420" w:type="dxa"/>
            <w:shd w:val="clear" w:color="auto" w:fill="auto"/>
          </w:tcPr>
          <w:p w14:paraId="4CBA4441" w14:textId="77777777" w:rsidR="00121890" w:rsidRPr="008E1326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sz w:val="30"/>
                <w:szCs w:val="30"/>
                <w:cs/>
              </w:rPr>
              <w:lastRenderedPageBreak/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20D94469" w14:textId="3D737605" w:rsidR="00121890" w:rsidRPr="008E1326" w:rsidRDefault="00121890" w:rsidP="008E1326">
            <w:pPr>
              <w:spacing w:after="24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ผู้ถือหุ้นกู้แปลงสภาพแต่ละชุดสามารถใช้สิทธิแปลงสภาพหุ้นกู้แปลงสภาพได้ทุกวันน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7</w:t>
            </w:r>
            <w:r w:rsidR="00D41F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1FD7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</w:tr>
      <w:tr w:rsidR="00121890" w:rsidRPr="008E1326" w14:paraId="78877FB6" w14:textId="77777777" w:rsidTr="00121890">
        <w:trPr>
          <w:trHeight w:val="1179"/>
        </w:trPr>
        <w:tc>
          <w:tcPr>
            <w:tcW w:w="3420" w:type="dxa"/>
            <w:shd w:val="clear" w:color="auto" w:fill="auto"/>
          </w:tcPr>
          <w:p w14:paraId="1ED68D3B" w14:textId="79B9F4B2" w:rsidR="00121890" w:rsidRPr="008E1326" w:rsidRDefault="00121890" w:rsidP="008E1326">
            <w:pPr>
              <w:tabs>
                <w:tab w:val="left" w:pos="840"/>
              </w:tabs>
              <w:ind w:left="75" w:right="-43" w:hanging="156"/>
              <w:jc w:val="thaiDistribute"/>
              <w:rPr>
                <w:sz w:val="30"/>
                <w:szCs w:val="30"/>
                <w:cs/>
              </w:rPr>
            </w:pPr>
            <w:r w:rsidRPr="008E1326">
              <w:rPr>
                <w:sz w:val="30"/>
                <w:szCs w:val="30"/>
                <w:cs/>
              </w:rPr>
              <w:t>จำนวนหุ้นสาม</w:t>
            </w:r>
            <w:r w:rsidRPr="008E1326">
              <w:rPr>
                <w:rFonts w:hint="cs"/>
                <w:sz w:val="30"/>
                <w:szCs w:val="30"/>
                <w:cs/>
              </w:rPr>
              <w:t>ั</w:t>
            </w:r>
            <w:r w:rsidRPr="008E1326">
              <w:rPr>
                <w:sz w:val="30"/>
                <w:szCs w:val="30"/>
                <w:cs/>
              </w:rPr>
              <w:t>ญที่จัดสรรไว</w:t>
            </w:r>
            <w:r w:rsidRPr="008E1326">
              <w:rPr>
                <w:rFonts w:hint="cs"/>
                <w:sz w:val="30"/>
                <w:szCs w:val="30"/>
                <w:cs/>
              </w:rPr>
              <w:t>้</w:t>
            </w:r>
            <w:r w:rsidRPr="008E1326">
              <w:rPr>
                <w:sz w:val="30"/>
                <w:szCs w:val="30"/>
                <w:cs/>
              </w:rPr>
              <w:t>เพ</w:t>
            </w:r>
            <w:r w:rsidRPr="008E1326">
              <w:rPr>
                <w:rFonts w:hint="cs"/>
                <w:sz w:val="30"/>
                <w:szCs w:val="30"/>
                <w:cs/>
              </w:rPr>
              <w:t>ื่อ</w:t>
            </w:r>
            <w:r w:rsidRPr="008E1326">
              <w:rPr>
                <w:sz w:val="30"/>
                <w:szCs w:val="30"/>
                <w:cs/>
              </w:rPr>
              <w:t>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27F4E1CF" w14:textId="4DACE716" w:rsidR="00121890" w:rsidRPr="008E1326" w:rsidRDefault="00991C6E" w:rsidP="008E1326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432</w:t>
            </w:r>
            <w:r w:rsidR="008B74E8" w:rsidRPr="008E1326">
              <w:rPr>
                <w:rFonts w:ascii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sz w:val="30"/>
                <w:szCs w:val="30"/>
              </w:rPr>
              <w:t>675</w:t>
            </w:r>
            <w:r w:rsidR="008B74E8" w:rsidRPr="008E1326">
              <w:rPr>
                <w:rFonts w:ascii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sz w:val="30"/>
                <w:szCs w:val="30"/>
              </w:rPr>
              <w:t>407</w:t>
            </w:r>
            <w:r w:rsidR="00121890"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 xml:space="preserve">หุ้น (คิดเป็นร้อยละ </w:t>
            </w:r>
            <w:r w:rsidRPr="00991C6E">
              <w:rPr>
                <w:rFonts w:ascii="Angsana New" w:hAnsi="Angsana New"/>
                <w:sz w:val="30"/>
                <w:szCs w:val="30"/>
              </w:rPr>
              <w:t>24</w:t>
            </w:r>
            <w:r w:rsidR="00121890"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66</w:t>
            </w:r>
            <w:r w:rsidR="00121890"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บนสมมติฐานว่ามีการใช้สิทธิแปลงสภาพหุ้นกู้แปลงสภาพนั้นทั้งจำนวน</w:t>
            </w:r>
            <w:r w:rsidR="002C5857">
              <w:rPr>
                <w:rFonts w:ascii="Angsana New" w:hAnsi="Angsana New"/>
                <w:sz w:val="30"/>
                <w:szCs w:val="30"/>
              </w:rPr>
              <w:t>)</w:t>
            </w:r>
            <w:r w:rsidR="00121890" w:rsidRPr="008E13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21890" w:rsidRPr="008E1326" w14:paraId="584AAB26" w14:textId="77777777" w:rsidTr="00121890">
        <w:trPr>
          <w:trHeight w:val="1395"/>
        </w:trPr>
        <w:tc>
          <w:tcPr>
            <w:tcW w:w="3420" w:type="dxa"/>
            <w:shd w:val="clear" w:color="auto" w:fill="auto"/>
          </w:tcPr>
          <w:p w14:paraId="013B6E32" w14:textId="77777777" w:rsidR="00121890" w:rsidRPr="008E1326" w:rsidRDefault="00121890" w:rsidP="008E1326">
            <w:pPr>
              <w:tabs>
                <w:tab w:val="left" w:pos="840"/>
              </w:tabs>
              <w:ind w:left="75" w:right="-43" w:hanging="156"/>
              <w:jc w:val="thaiDistribute"/>
              <w:rPr>
                <w:sz w:val="30"/>
                <w:szCs w:val="30"/>
                <w:cs/>
              </w:rPr>
            </w:pPr>
            <w:r w:rsidRPr="008E1326">
              <w:rPr>
                <w:sz w:val="30"/>
                <w:szCs w:val="30"/>
                <w:cs/>
              </w:rPr>
              <w:t>ตลาดรองของห</w:t>
            </w:r>
            <w:r w:rsidRPr="008E1326">
              <w:rPr>
                <w:rFonts w:hint="cs"/>
                <w:sz w:val="30"/>
                <w:szCs w:val="30"/>
                <w:cs/>
              </w:rPr>
              <w:t>ุ้</w:t>
            </w:r>
            <w:r w:rsidRPr="008E1326">
              <w:rPr>
                <w:sz w:val="30"/>
                <w:szCs w:val="30"/>
                <w:cs/>
              </w:rPr>
              <w:t>นสาม</w:t>
            </w:r>
            <w:r w:rsidRPr="008E1326">
              <w:rPr>
                <w:rFonts w:hint="cs"/>
                <w:sz w:val="30"/>
                <w:szCs w:val="30"/>
                <w:cs/>
              </w:rPr>
              <w:t>ัญ</w:t>
            </w:r>
            <w:r w:rsidRPr="008E1326">
              <w:rPr>
                <w:sz w:val="30"/>
                <w:szCs w:val="30"/>
                <w:cs/>
              </w:rPr>
              <w:t>ที่เก</w:t>
            </w:r>
            <w:r w:rsidRPr="008E1326">
              <w:rPr>
                <w:rFonts w:hint="cs"/>
                <w:sz w:val="30"/>
                <w:szCs w:val="30"/>
                <w:cs/>
              </w:rPr>
              <w:t>ิ</w:t>
            </w:r>
            <w:r w:rsidRPr="008E1326">
              <w:rPr>
                <w:sz w:val="30"/>
                <w:szCs w:val="30"/>
                <w:cs/>
              </w:rPr>
              <w:t>ดจาก</w:t>
            </w:r>
            <w:r w:rsidRPr="008E1326">
              <w:rPr>
                <w:rFonts w:hint="cs"/>
                <w:sz w:val="30"/>
                <w:szCs w:val="30"/>
                <w:cs/>
              </w:rPr>
              <w:t>ก</w:t>
            </w:r>
            <w:r w:rsidRPr="008E1326">
              <w:rPr>
                <w:sz w:val="30"/>
                <w:szCs w:val="30"/>
                <w:cs/>
              </w:rPr>
              <w:t>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5FFF180E" w14:textId="57D33B31" w:rsidR="00121890" w:rsidRPr="008E1326" w:rsidRDefault="00121890" w:rsidP="008E1326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1326">
              <w:rPr>
                <w:sz w:val="30"/>
                <w:szCs w:val="30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</w:t>
            </w:r>
            <w:r w:rsidRPr="008E1326">
              <w:rPr>
                <w:rFonts w:hint="cs"/>
                <w:sz w:val="30"/>
                <w:szCs w:val="30"/>
                <w:cs/>
              </w:rPr>
              <w:t>ั</w:t>
            </w:r>
            <w:r w:rsidRPr="008E1326">
              <w:rPr>
                <w:sz w:val="30"/>
                <w:szCs w:val="30"/>
                <w:cs/>
              </w:rPr>
              <w:t>พย</w:t>
            </w:r>
            <w:r w:rsidRPr="008E1326">
              <w:rPr>
                <w:rFonts w:hint="cs"/>
                <w:sz w:val="30"/>
                <w:szCs w:val="30"/>
                <w:cs/>
              </w:rPr>
              <w:t>์</w:t>
            </w:r>
            <w:r w:rsidRPr="008E1326">
              <w:rPr>
                <w:sz w:val="30"/>
                <w:szCs w:val="30"/>
                <w:cs/>
              </w:rPr>
              <w:t>จดทะเบียนในตลาดหลักทรัพย์</w:t>
            </w:r>
            <w:r w:rsidR="002E77EF" w:rsidRPr="002E77EF">
              <w:rPr>
                <w:sz w:val="30"/>
                <w:szCs w:val="30"/>
                <w:cs/>
              </w:rPr>
              <w:t>เอ็มเอไอ</w:t>
            </w:r>
            <w:r w:rsidRPr="008E1326">
              <w:rPr>
                <w:sz w:val="30"/>
                <w:szCs w:val="30"/>
                <w:cs/>
              </w:rPr>
              <w:t>หรือตลาดหลักทรัพย์ที่หุ้นสามัญของบริษัทเป็นหลักทรัพย์จดทะเบียนอยู่ในขณะนั้น</w:t>
            </w:r>
            <w:r w:rsidR="002E77EF">
              <w:rPr>
                <w:sz w:val="30"/>
                <w:szCs w:val="30"/>
              </w:rPr>
              <w:t xml:space="preserve"> </w:t>
            </w:r>
          </w:p>
        </w:tc>
      </w:tr>
    </w:tbl>
    <w:p w14:paraId="4EBEF7C8" w14:textId="77777777" w:rsidR="00567EE5" w:rsidRPr="008E1326" w:rsidRDefault="00567EE5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B664FA" w14:textId="7EE01445" w:rsidR="009D1306" w:rsidRDefault="0006316F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="009D1306">
        <w:rPr>
          <w:rFonts w:asciiTheme="majorBidi" w:hAnsiTheme="majorBidi" w:cstheme="majorBidi"/>
          <w:sz w:val="30"/>
          <w:szCs w:val="30"/>
        </w:rPr>
        <w:t xml:space="preserve"> </w:t>
      </w:r>
    </w:p>
    <w:p w14:paraId="38C29D35" w14:textId="77777777" w:rsidR="009D1306" w:rsidRDefault="009D1306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C7E1A" w14:textId="79181CD4" w:rsidR="009D1306" w:rsidRDefault="009D1306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หุ้นกู้แปลงสภาพดังกล่าว</w:t>
      </w:r>
      <w:r w:rsidR="0078454D"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="0078454D" w:rsidRPr="008E1326">
        <w:rPr>
          <w:rFonts w:ascii="Angsana New" w:hAnsi="Angsana New" w:hint="cs"/>
          <w:sz w:val="30"/>
          <w:szCs w:val="30"/>
          <w:cs/>
        </w:rPr>
        <w:t>ราคาใช้สิทธิแปลงสภาพลอยตัว</w:t>
      </w:r>
      <w:r w:rsidR="0078454D" w:rsidRPr="008E1326">
        <w:rPr>
          <w:rFonts w:ascii="Angsana New" w:hAnsi="Angsana New"/>
          <w:sz w:val="30"/>
          <w:szCs w:val="30"/>
          <w:cs/>
        </w:rPr>
        <w:t xml:space="preserve"> (</w:t>
      </w:r>
      <w:r w:rsidR="0078454D" w:rsidRPr="008E1326">
        <w:rPr>
          <w:rFonts w:ascii="Angsana New" w:hAnsi="Angsana New"/>
          <w:sz w:val="30"/>
          <w:szCs w:val="30"/>
        </w:rPr>
        <w:t>“Floating Conversion Price”)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78751014"/>
      <w:r w:rsidRPr="009D1306">
        <w:rPr>
          <w:rFonts w:asciiTheme="majorBidi" w:hAnsiTheme="majorBidi" w:cstheme="majorBidi"/>
          <w:sz w:val="30"/>
          <w:szCs w:val="30"/>
        </w:rPr>
        <w:t>(</w:t>
      </w:r>
      <w:r w:rsidRPr="009D1306">
        <w:rPr>
          <w:rFonts w:asciiTheme="majorBidi" w:eastAsia="Times New Roman" w:hAnsiTheme="majorBidi" w:cstheme="majorBidi"/>
          <w:sz w:val="30"/>
          <w:szCs w:val="30"/>
        </w:rPr>
        <w:t>Fixed – for – variable convertible debentures</w:t>
      </w:r>
      <w:r w:rsidRPr="009D1306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>
        <w:rPr>
          <w:rFonts w:asciiTheme="majorBidi" w:hAnsiTheme="majorBidi" w:cstheme="majorBidi" w:hint="cs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2D16F21E" w14:textId="64534189" w:rsidR="00137082" w:rsidRDefault="00137082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62066" w14:textId="2B15DE05" w:rsidR="00137082" w:rsidRDefault="00137082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F32E0D" w14:textId="0C3A6019" w:rsidR="00137082" w:rsidRDefault="00137082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55B7A" w14:textId="77777777" w:rsidR="00137082" w:rsidRDefault="00137082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DF755" w14:textId="31179B40" w:rsidR="0006316F" w:rsidRDefault="0006316F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lastRenderedPageBreak/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</w:t>
      </w:r>
      <w:r w:rsidR="00DE1A36">
        <w:rPr>
          <w:rFonts w:asciiTheme="majorBidi" w:hAnsiTheme="majorBidi" w:cstheme="majorBidi" w:hint="cs"/>
          <w:sz w:val="30"/>
          <w:szCs w:val="30"/>
          <w:cs/>
        </w:rPr>
        <w:t>ผ่านกำไรหรือขาดทุน</w:t>
      </w:r>
      <w:r w:rsidRPr="008E1326">
        <w:rPr>
          <w:rFonts w:asciiTheme="majorBidi" w:hAnsiTheme="majorBidi" w:cstheme="majorBidi"/>
          <w:sz w:val="30"/>
          <w:szCs w:val="30"/>
          <w:cs/>
        </w:rPr>
        <w:t>จนกว่ามีการใช้สิทธิในการแปลงสภาพเป็นหุ้นสามัญ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520E80F0" w14:textId="77777777" w:rsidR="00DE1A36" w:rsidRPr="008E1326" w:rsidRDefault="00DE1A36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E1C2E" w14:textId="4F529BD0" w:rsidR="00F327D2" w:rsidRPr="008E1326" w:rsidRDefault="00121890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การเปลี่ยนแปลงของบัญชีหุ้นกู้แปลงสภาพ</w:t>
      </w:r>
      <w:r w:rsidR="0006316F" w:rsidRPr="008E1326">
        <w:rPr>
          <w:rFonts w:ascii="Angsana New" w:hAnsi="Angsana New"/>
          <w:sz w:val="30"/>
          <w:szCs w:val="30"/>
          <w:cs/>
        </w:rPr>
        <w:t>และสิทธิในการเลือกแปลงสภาพ</w:t>
      </w:r>
      <w:r w:rsidRPr="008E1326">
        <w:rPr>
          <w:rFonts w:ascii="Angsana New" w:hAnsi="Angsana New"/>
          <w:sz w:val="30"/>
          <w:szCs w:val="30"/>
          <w:cs/>
        </w:rPr>
        <w:t>สำหรับ</w:t>
      </w:r>
      <w:r w:rsidRPr="008E1326">
        <w:rPr>
          <w:rFonts w:ascii="Angsana New" w:hAnsi="Angsana New" w:hint="cs"/>
          <w:sz w:val="30"/>
          <w:szCs w:val="30"/>
          <w:cs/>
        </w:rPr>
        <w:t>งวด</w:t>
      </w:r>
      <w:r w:rsidR="005677A4" w:rsidRPr="008E1326">
        <w:rPr>
          <w:rFonts w:ascii="Angsana New" w:hAnsi="Angsana New" w:hint="cs"/>
          <w:sz w:val="30"/>
          <w:szCs w:val="30"/>
          <w:cs/>
        </w:rPr>
        <w:t>หก</w:t>
      </w:r>
      <w:r w:rsidRPr="008E1326">
        <w:rPr>
          <w:rFonts w:ascii="Angsana New" w:hAnsi="Angsana New" w:hint="cs"/>
          <w:sz w:val="30"/>
          <w:szCs w:val="30"/>
          <w:cs/>
        </w:rPr>
        <w:t>เดือนสิ้น</w:t>
      </w:r>
      <w:r w:rsidRPr="008E1326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06316F" w:rsidRPr="008E1326">
        <w:rPr>
          <w:rFonts w:ascii="Angsana New" w:hAnsi="Angsana New"/>
          <w:sz w:val="30"/>
          <w:szCs w:val="30"/>
        </w:rPr>
        <w:br/>
      </w:r>
      <w:r w:rsidR="00991C6E" w:rsidRPr="00991C6E">
        <w:rPr>
          <w:rFonts w:ascii="Angsana New" w:hAnsi="Angsana New"/>
          <w:sz w:val="30"/>
          <w:szCs w:val="30"/>
        </w:rPr>
        <w:t>30</w:t>
      </w:r>
      <w:r w:rsidR="005677A4" w:rsidRPr="008E1326">
        <w:rPr>
          <w:rFonts w:ascii="Angsana New" w:hAnsi="Angsana New"/>
          <w:sz w:val="30"/>
          <w:szCs w:val="30"/>
        </w:rPr>
        <w:t xml:space="preserve"> </w:t>
      </w:r>
      <w:r w:rsidR="005677A4" w:rsidRPr="008E1326">
        <w:rPr>
          <w:rFonts w:ascii="Angsana New" w:hAnsi="Angsana New" w:hint="cs"/>
          <w:sz w:val="30"/>
          <w:szCs w:val="30"/>
          <w:cs/>
        </w:rPr>
        <w:t>มิถุนายน</w:t>
      </w:r>
      <w:r w:rsidRPr="008E1326">
        <w:rPr>
          <w:rFonts w:ascii="Angsana New" w:hAnsi="Angsana New"/>
          <w:sz w:val="30"/>
          <w:szCs w:val="30"/>
        </w:rPr>
        <w:t xml:space="preserve"> </w:t>
      </w:r>
      <w:r w:rsidR="00991C6E" w:rsidRPr="00991C6E">
        <w:rPr>
          <w:rFonts w:ascii="Angsana New" w:hAnsi="Angsana New"/>
          <w:sz w:val="30"/>
          <w:szCs w:val="30"/>
        </w:rPr>
        <w:t>2564</w:t>
      </w:r>
      <w:r w:rsidRPr="008E1326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12C51B3C" w14:textId="228F9E4C" w:rsidR="00F327D2" w:rsidRPr="008E1326" w:rsidRDefault="00F327D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5778E2" w:rsidRPr="008E1326" w14:paraId="4F2DD791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0CA15" w14:textId="6AAD15E6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หกเดือน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991C6E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91C6E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F9041" w14:textId="2044091E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E132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และ</w:t>
            </w:r>
            <w:r w:rsidRPr="008E13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78E2" w:rsidRPr="008E1326" w14:paraId="30DC795D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5393" w14:textId="77777777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F9DD" w14:textId="77777777" w:rsidR="00D464BD" w:rsidRPr="008E1326" w:rsidRDefault="00D464B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30CFCC26" w14:textId="64001262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7ABEB" w14:textId="77777777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1DA1" w14:textId="7B76AC4D" w:rsidR="005778E2" w:rsidRPr="008E1326" w:rsidRDefault="00D464B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5778E2" w:rsidRPr="008E1326" w14:paraId="384EF5E1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3BA3B" w14:textId="77777777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3A23" w14:textId="77777777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778E2" w:rsidRPr="008E1326" w14:paraId="4B98E73D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B962C" w14:textId="0C65DD77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D033B" w14:textId="72505122" w:rsidR="005778E2" w:rsidRPr="008E1326" w:rsidRDefault="00567EE5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1C1D3" w14:textId="77777777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5C23A" w14:textId="0E458CD3" w:rsidR="005778E2" w:rsidRPr="008E1326" w:rsidRDefault="00567EE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778E2" w:rsidRPr="008E1326" w14:paraId="3ACF1DC3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BE388" w14:textId="44F820DC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ออกจำหน่ายระหว่างงวด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A01D" w14:textId="5DFA3EC4" w:rsidR="005778E2" w:rsidRPr="008E1326" w:rsidRDefault="00991C6E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91C6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</w:t>
            </w:r>
            <w:r w:rsidR="0015221D"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358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F4BDB" w14:textId="77777777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DE9CD" w14:textId="0B38425C" w:rsidR="005778E2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91C6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="0015221D"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392</w:t>
            </w:r>
          </w:p>
        </w:tc>
      </w:tr>
      <w:tr w:rsidR="005778E2" w:rsidRPr="008E1326" w14:paraId="73FCAAD7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595D6" w14:textId="19196923" w:rsidR="005778E2" w:rsidRPr="008E1326" w:rsidRDefault="0015221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A2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ต้นทุนทางตรงตัดจ่าย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1FDF8" w14:textId="5C99F2B7" w:rsidR="005778E2" w:rsidRPr="008E1326" w:rsidRDefault="00991C6E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8FB05" w14:textId="77777777" w:rsidR="005778E2" w:rsidRPr="008E1326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2C642" w14:textId="4C1D9A2A" w:rsidR="005778E2" w:rsidRPr="008E1326" w:rsidRDefault="0015221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E0A2A" w:rsidRPr="008E1326" w14:paraId="7B9D6BE9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2E447" w14:textId="643B394A" w:rsidR="001E0A2A" w:rsidRPr="008E1326" w:rsidRDefault="0015221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0A2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มูลค่าในการใช้สิทธิแปลงสภาพ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C6078" w14:textId="57E9081B" w:rsidR="001E0A2A" w:rsidRPr="008E1326" w:rsidRDefault="001E0A2A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991C6E" w:rsidRPr="00991C6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</w:t>
            </w:r>
            <w:r w:rsidR="0015221D"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991C6E" w:rsidRPr="00991C6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551</w:t>
            </w:r>
            <w:r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ABEB" w14:textId="77777777" w:rsidR="001E0A2A" w:rsidRPr="008E1326" w:rsidRDefault="001E0A2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9256D" w14:textId="474D0FB8" w:rsidR="001E0A2A" w:rsidRPr="008E1326" w:rsidRDefault="001E0A2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991C6E" w:rsidRPr="00991C6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15221D"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991C6E" w:rsidRPr="00991C6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033</w:t>
            </w:r>
            <w:r w:rsidRPr="008E132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E0A2A" w:rsidRPr="008E1326" w14:paraId="42D69544" w14:textId="77777777" w:rsidTr="00567EE5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15E47" w14:textId="0977CDFE" w:rsidR="001E0A2A" w:rsidRPr="008E1326" w:rsidRDefault="001E0A2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DAA668" w14:textId="76EB74EF" w:rsidR="001E0A2A" w:rsidRPr="008E1326" w:rsidRDefault="00991C6E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991C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="0015221D" w:rsidRPr="008E13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927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EAABD" w14:textId="77777777" w:rsidR="001E0A2A" w:rsidRPr="008E1326" w:rsidRDefault="001E0A2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58EF06" w14:textId="76BA08AC" w:rsidR="001E0A2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15221D"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359</w:t>
            </w:r>
          </w:p>
        </w:tc>
      </w:tr>
    </w:tbl>
    <w:p w14:paraId="2D0E4DAA" w14:textId="230F5B95" w:rsidR="005778E2" w:rsidRDefault="005778E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E91310" w14:textId="280ADB3D" w:rsidR="007303DB" w:rsidRDefault="00E72380" w:rsidP="007303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บริษัทจ่ายเงินล่วงหน้าค่าธรรมเนียมในการออกหุ้นกู้แปลงสภาพจำนวน</w:t>
      </w:r>
      <w:r w:rsidR="007303DB">
        <w:rPr>
          <w:rFonts w:asciiTheme="majorBidi" w:hAnsiTheme="majorBidi" w:cstheme="majorBidi" w:hint="cs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34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โดยบันทึกไว้ในบัญชี</w:t>
      </w:r>
      <w:r w:rsidR="007303DB">
        <w:rPr>
          <w:rFonts w:asciiTheme="majorBidi" w:hAnsiTheme="majorBidi" w:cstheme="majorBidi" w:hint="cs"/>
          <w:sz w:val="30"/>
          <w:szCs w:val="30"/>
          <w:cs/>
        </w:rPr>
        <w:t xml:space="preserve"> “ลูกหนี้การค้าและลูกหนี้หมุนเวียนอื่น” และทยอย</w:t>
      </w:r>
      <w:r w:rsidR="007303DB" w:rsidRPr="008E1326">
        <w:rPr>
          <w:rFonts w:asciiTheme="majorBidi" w:hAnsiTheme="majorBidi" w:cstheme="majorBidi"/>
          <w:sz w:val="30"/>
          <w:szCs w:val="30"/>
          <w:cs/>
        </w:rPr>
        <w:t>ตัดจำหน่ายตามอายุของหุ้นกู้แปลงสภาพ</w:t>
      </w:r>
      <w:r w:rsidR="00D44355">
        <w:rPr>
          <w:rFonts w:asciiTheme="majorBidi" w:hAnsiTheme="majorBidi" w:cstheme="majorBidi" w:hint="cs"/>
          <w:sz w:val="30"/>
          <w:szCs w:val="30"/>
          <w:cs/>
        </w:rPr>
        <w:t>เมื่อมีการออกจำหน่าย</w:t>
      </w:r>
      <w:r w:rsidR="007303DB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741B935" w:rsidRPr="401AC9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 w:rsidR="6741B935" w:rsidRPr="401AC9F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="6741B935" w:rsidRPr="401AC9F2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D44355">
        <w:rPr>
          <w:rFonts w:asciiTheme="majorBidi" w:hAnsiTheme="majorBidi" w:cstheme="majorBidi" w:hint="cs"/>
          <w:sz w:val="30"/>
          <w:szCs w:val="30"/>
          <w:cs/>
        </w:rPr>
        <w:t>ออกจำหน่าย</w:t>
      </w:r>
      <w:r w:rsidR="6741B935" w:rsidRPr="401AC9F2">
        <w:rPr>
          <w:rFonts w:asciiTheme="majorBidi" w:hAnsiTheme="majorBidi" w:cstheme="majorBidi"/>
          <w:sz w:val="30"/>
          <w:szCs w:val="30"/>
          <w:cs/>
        </w:rPr>
        <w:t>หุ้นกู้แปลงสภาพจำนวน</w:t>
      </w:r>
      <w:r w:rsidR="00D434EB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6741B935" w:rsidRPr="401AC9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50</w:t>
      </w:r>
      <w:r w:rsidR="6741B935" w:rsidRPr="401AC9F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376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97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="00A37641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="6741B935" w:rsidRPr="401AC9F2">
        <w:rPr>
          <w:rFonts w:asciiTheme="majorBidi" w:hAnsiTheme="majorBidi" w:cstheme="majorBidi"/>
          <w:sz w:val="30"/>
          <w:szCs w:val="30"/>
          <w:cs/>
        </w:rPr>
        <w:t>ค่าธรรมเนียมในการ</w:t>
      </w:r>
      <w:r w:rsidR="1D82FA31" w:rsidRPr="401AC9F2">
        <w:rPr>
          <w:rFonts w:asciiTheme="majorBidi" w:hAnsiTheme="majorBidi" w:cstheme="majorBidi"/>
          <w:sz w:val="30"/>
          <w:szCs w:val="30"/>
          <w:cs/>
        </w:rPr>
        <w:t xml:space="preserve">ออกหุ้นกู้แปลงสภาพจำนวนเงิน </w:t>
      </w:r>
      <w:r w:rsidR="00991C6E" w:rsidRPr="00991C6E">
        <w:rPr>
          <w:rFonts w:asciiTheme="majorBidi" w:hAnsiTheme="majorBidi" w:cstheme="majorBidi"/>
          <w:sz w:val="30"/>
          <w:szCs w:val="30"/>
        </w:rPr>
        <w:t>4</w:t>
      </w:r>
      <w:r w:rsidR="00D44355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25</w:t>
      </w:r>
      <w:r w:rsidR="1D82FA31" w:rsidRPr="401AC9F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1D4974">
        <w:rPr>
          <w:rFonts w:asciiTheme="majorBidi" w:hAnsiTheme="majorBidi" w:cstheme="majorBidi" w:hint="cs"/>
          <w:sz w:val="30"/>
          <w:szCs w:val="30"/>
          <w:cs/>
        </w:rPr>
        <w:t xml:space="preserve"> คงเหลือ</w:t>
      </w:r>
      <w:r w:rsidR="00D434EB">
        <w:rPr>
          <w:rFonts w:asciiTheme="majorBidi" w:hAnsiTheme="majorBidi" w:cstheme="majorBidi" w:hint="cs"/>
          <w:sz w:val="30"/>
          <w:szCs w:val="30"/>
          <w:cs/>
        </w:rPr>
        <w:t>จำนวนเงินสุทธิ</w:t>
      </w:r>
      <w:r w:rsidR="001D49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974">
        <w:rPr>
          <w:rFonts w:asciiTheme="majorBidi" w:hAnsiTheme="majorBidi" w:cstheme="majorBidi"/>
          <w:sz w:val="30"/>
          <w:szCs w:val="30"/>
        </w:rPr>
        <w:t xml:space="preserve">45.75 </w:t>
      </w:r>
      <w:r w:rsidR="001D497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F392D89" w14:textId="5AB7B037" w:rsidR="00E72380" w:rsidRPr="008E1326" w:rsidRDefault="00E7238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08FEAB7B" w14:textId="11E99CE9" w:rsidR="00D30F78" w:rsidRPr="008E1326" w:rsidRDefault="00D30F7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 w:rsidR="000F44AA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F44AA" w:rsidRPr="008E13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91C6E" w:rsidRPr="00991C6E">
        <w:rPr>
          <w:rFonts w:asciiTheme="majorBidi" w:hAnsiTheme="majorBidi" w:cstheme="majorBidi"/>
          <w:sz w:val="30"/>
          <w:szCs w:val="30"/>
        </w:rPr>
        <w:t>31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2563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1BD65B8F" w:rsidR="002C01A6" w:rsidRPr="008E1326" w:rsidRDefault="003D4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8E1326" w14:paraId="311012C1" w14:textId="77777777" w:rsidTr="00276701">
        <w:tc>
          <w:tcPr>
            <w:tcW w:w="2519" w:type="dxa"/>
            <w:shd w:val="clear" w:color="auto" w:fill="auto"/>
          </w:tcPr>
          <w:p w14:paraId="3FC69ADE" w14:textId="77777777" w:rsidR="00D30F78" w:rsidRPr="008E1326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8E1326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8E1326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E13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8E1326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8E1326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A2B" w:rsidRPr="008E1326" w14:paraId="6A5BB119" w14:textId="77777777" w:rsidTr="00276701">
        <w:tc>
          <w:tcPr>
            <w:tcW w:w="2519" w:type="dxa"/>
          </w:tcPr>
          <w:p w14:paraId="50AC4816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4477939B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081C37A7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70A2B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A2B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4EC8CB3B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A856AED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70A2B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A2B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0A2B" w:rsidRPr="008E1326" w14:paraId="68F1ACA8" w14:textId="77777777" w:rsidTr="00276701">
        <w:tc>
          <w:tcPr>
            <w:tcW w:w="2519" w:type="dxa"/>
          </w:tcPr>
          <w:p w14:paraId="5AA607A3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7A271065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505993AA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0BD6016C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495A3F3E" w:rsidR="00270A2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70A2B" w:rsidRPr="008E1326" w14:paraId="279E0A1B" w14:textId="77777777" w:rsidTr="00276701">
        <w:tc>
          <w:tcPr>
            <w:tcW w:w="2519" w:type="dxa"/>
          </w:tcPr>
          <w:p w14:paraId="1A7991B5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270A2B" w:rsidRPr="008E1326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701" w:rsidRPr="008E1326" w14:paraId="2F445E67" w14:textId="77777777" w:rsidTr="00276701">
        <w:tc>
          <w:tcPr>
            <w:tcW w:w="2519" w:type="dxa"/>
          </w:tcPr>
          <w:p w14:paraId="74F672D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7B6BAE6B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B54AC9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39EA7979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7A334D68" w:rsidR="00276701" w:rsidRPr="008E1326" w:rsidRDefault="00991C6E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6AFCC9B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47612487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5E0FFC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6BFFBF79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004E9D65" w:rsidR="00276701" w:rsidRPr="008E1326" w:rsidRDefault="00991C6E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496447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76701" w:rsidRPr="008E1326" w14:paraId="5993AB5E" w14:textId="77777777" w:rsidTr="00276701">
        <w:tc>
          <w:tcPr>
            <w:tcW w:w="2519" w:type="dxa"/>
          </w:tcPr>
          <w:p w14:paraId="6CE6722D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3EFBA5E4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B5149A" w:rsidRPr="008E1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49A20FAB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4F68F993" w:rsidR="00276701" w:rsidRPr="008E1326" w:rsidRDefault="00991C6E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5421EEA9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7B8AC672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  <w:r w:rsidR="00B5149A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36" w:type="dxa"/>
          </w:tcPr>
          <w:p w14:paraId="4FF646BA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1BA3E6F1" w:rsidR="00276701" w:rsidRPr="008E1326" w:rsidRDefault="00991C6E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496447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276701" w:rsidRPr="008E1326" w14:paraId="518FC986" w14:textId="77777777" w:rsidTr="00276701">
        <w:tc>
          <w:tcPr>
            <w:tcW w:w="2519" w:type="dxa"/>
          </w:tcPr>
          <w:p w14:paraId="112207F3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60E42751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4E1FF1" w:rsidRPr="008E1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480EBB7B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2212EF12" w:rsidR="00276701" w:rsidRPr="008E1326" w:rsidRDefault="00991C6E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70" w:type="dxa"/>
          </w:tcPr>
          <w:p w14:paraId="144F1006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0EECFAE8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4E1FF1" w:rsidRPr="008E1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36" w:type="dxa"/>
          </w:tcPr>
          <w:p w14:paraId="3819FC64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2400E215" w:rsidR="00276701" w:rsidRPr="008E1326" w:rsidRDefault="00991C6E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A73488"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</w:tr>
      <w:tr w:rsidR="00276701" w:rsidRPr="008E1326" w14:paraId="63C23E75" w14:textId="77777777" w:rsidTr="00276701">
        <w:tc>
          <w:tcPr>
            <w:tcW w:w="2519" w:type="dxa"/>
          </w:tcPr>
          <w:p w14:paraId="0C23DC30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55E449D7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  <w:r w:rsidR="00F019E8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7AAFE5BC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61D1AFBA" w:rsidR="00276701" w:rsidRPr="008E1326" w:rsidRDefault="00991C6E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22277979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1EED9ACC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</w:t>
            </w:r>
            <w:r w:rsidR="004C1C7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236" w:type="dxa"/>
          </w:tcPr>
          <w:p w14:paraId="45A0B1BA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207FDE62" w:rsidR="00276701" w:rsidRPr="008E1326" w:rsidRDefault="00991C6E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</w:t>
            </w:r>
            <w:r w:rsidR="00F87B37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</w:tr>
    </w:tbl>
    <w:p w14:paraId="21C52C97" w14:textId="47BD1837" w:rsidR="00DB7EE9" w:rsidRPr="008E1326" w:rsidRDefault="00DB7EE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1C22E02B" w:rsidR="00E526A6" w:rsidRPr="008E1326" w:rsidRDefault="00E526A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 w:rsidR="000F44AA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F44AA" w:rsidRPr="008E13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</w:t>
      </w: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เงินรวม </w:t>
      </w:r>
      <w:r w:rsidR="00991C6E" w:rsidRPr="00991C6E">
        <w:rPr>
          <w:rFonts w:asciiTheme="majorBidi" w:hAnsiTheme="majorBidi" w:cstheme="majorBidi"/>
          <w:sz w:val="30"/>
          <w:szCs w:val="30"/>
        </w:rPr>
        <w:t>456</w:t>
      </w: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8E132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991C6E" w:rsidRPr="00991C6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E132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991C6E" w:rsidRPr="00991C6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8E132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991C6E" w:rsidRPr="00991C6E">
        <w:rPr>
          <w:rFonts w:asciiTheme="majorBidi" w:hAnsiTheme="majorBidi" w:cstheme="majorBidi"/>
          <w:i/>
          <w:iCs/>
          <w:sz w:val="30"/>
          <w:szCs w:val="30"/>
        </w:rPr>
        <w:t>435</w:t>
      </w:r>
      <w:r w:rsidRPr="008E132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71CF748D" w14:textId="0C7B02F8" w:rsidR="00470074" w:rsidRPr="008E1326" w:rsidRDefault="0047007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3E8F5A57" w14:textId="2D5DCC48" w:rsidR="00470074" w:rsidRDefault="0080232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2B65E6" w:rsidRPr="008E1326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904127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2B65E6" w:rsidRPr="008E1326">
        <w:rPr>
          <w:rFonts w:asciiTheme="majorBidi" w:hAnsiTheme="majorBidi" w:cstheme="majorBidi" w:hint="cs"/>
          <w:sz w:val="30"/>
          <w:szCs w:val="30"/>
          <w:cs/>
        </w:rPr>
        <w:t>วงเงินสินเชื่อกับ</w:t>
      </w:r>
      <w:r w:rsidR="00071054" w:rsidRPr="008E1326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2B65E6"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4127">
        <w:rPr>
          <w:rFonts w:asciiTheme="majorBidi" w:hAnsiTheme="majorBidi" w:cstheme="majorBidi" w:hint="cs"/>
          <w:sz w:val="30"/>
          <w:szCs w:val="30"/>
          <w:cs/>
        </w:rPr>
        <w:t>ซึ่งกำหนด</w:t>
      </w:r>
      <w:r w:rsidR="002B7F7B" w:rsidRPr="008E1326">
        <w:rPr>
          <w:rFonts w:asciiTheme="majorBidi" w:hAnsiTheme="majorBidi" w:cstheme="majorBidi" w:hint="cs"/>
          <w:sz w:val="30"/>
          <w:szCs w:val="30"/>
          <w:cs/>
        </w:rPr>
        <w:t>การดำรง</w:t>
      </w:r>
      <w:r w:rsidR="002B65E6" w:rsidRPr="008E1326">
        <w:rPr>
          <w:rFonts w:asciiTheme="majorBidi" w:hAnsiTheme="majorBidi" w:cstheme="majorBidi" w:hint="cs"/>
          <w:sz w:val="30"/>
          <w:szCs w:val="30"/>
          <w:cs/>
        </w:rPr>
        <w:t>อัตราส่วนทางการเงิน</w:t>
      </w:r>
      <w:r w:rsidR="00904127">
        <w:rPr>
          <w:rFonts w:asciiTheme="majorBidi" w:hAnsiTheme="majorBidi" w:cstheme="majorBidi" w:hint="cs"/>
          <w:sz w:val="30"/>
          <w:szCs w:val="30"/>
          <w:cs/>
        </w:rPr>
        <w:t>ตามที่ระบุในสัญญา</w:t>
      </w:r>
      <w:r w:rsidR="002B65E6"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5E61" w:rsidRPr="008E1326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34073D" w:rsidRPr="008E1326">
        <w:rPr>
          <w:rFonts w:asciiTheme="majorBidi" w:hAnsiTheme="majorBidi" w:cstheme="majorBidi" w:hint="cs"/>
          <w:sz w:val="30"/>
          <w:szCs w:val="30"/>
          <w:cs/>
        </w:rPr>
        <w:t>บริษัทได้รับผลกระทบจาก</w:t>
      </w:r>
      <w:r w:rsidR="005D5E61" w:rsidRPr="008E1326">
        <w:rPr>
          <w:rFonts w:asciiTheme="majorBidi" w:hAnsiTheme="majorBidi" w:cstheme="majorBidi" w:hint="cs"/>
          <w:sz w:val="30"/>
          <w:szCs w:val="30"/>
          <w:cs/>
        </w:rPr>
        <w:t xml:space="preserve">สถานการณ์ </w:t>
      </w:r>
      <w:r w:rsidR="005D5E61" w:rsidRPr="008E1326">
        <w:rPr>
          <w:rFonts w:asciiTheme="majorBidi" w:hAnsiTheme="majorBidi" w:cstheme="majorBidi"/>
          <w:sz w:val="30"/>
          <w:szCs w:val="30"/>
        </w:rPr>
        <w:t>COVID-</w:t>
      </w:r>
      <w:r w:rsidR="00991C6E" w:rsidRPr="00991C6E">
        <w:rPr>
          <w:rFonts w:asciiTheme="majorBidi" w:hAnsiTheme="majorBidi" w:cstheme="majorBidi"/>
          <w:sz w:val="30"/>
          <w:szCs w:val="30"/>
        </w:rPr>
        <w:t>19</w:t>
      </w:r>
      <w:r w:rsidR="005D5E61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5D5E61" w:rsidRPr="008E1326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="0034073D" w:rsidRPr="008E1326">
        <w:rPr>
          <w:rFonts w:asciiTheme="majorBidi" w:hAnsiTheme="majorBidi" w:cstheme="majorBidi" w:hint="cs"/>
          <w:sz w:val="30"/>
          <w:szCs w:val="30"/>
          <w:cs/>
        </w:rPr>
        <w:t>ไม่สามารถ</w:t>
      </w:r>
      <w:r w:rsidR="00904127">
        <w:rPr>
          <w:rFonts w:asciiTheme="majorBidi" w:hAnsiTheme="majorBidi" w:cstheme="majorBidi" w:hint="cs"/>
          <w:sz w:val="30"/>
          <w:szCs w:val="30"/>
          <w:cs/>
        </w:rPr>
        <w:t>ดำรงบางอัตรา</w:t>
      </w:r>
      <w:r w:rsidR="009F4A97" w:rsidRPr="008E1326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904127">
        <w:rPr>
          <w:rFonts w:asciiTheme="majorBidi" w:hAnsiTheme="majorBidi" w:cstheme="majorBidi" w:hint="cs"/>
          <w:sz w:val="30"/>
          <w:szCs w:val="30"/>
          <w:cs/>
        </w:rPr>
        <w:t>ทางการเงินตามที่กำหนด</w:t>
      </w:r>
      <w:r w:rsidR="00763CF1" w:rsidRPr="008E1326">
        <w:rPr>
          <w:rFonts w:asciiTheme="majorBidi" w:hAnsiTheme="majorBidi" w:cstheme="majorBidi" w:hint="cs"/>
          <w:sz w:val="30"/>
          <w:szCs w:val="30"/>
          <w:cs/>
        </w:rPr>
        <w:t xml:space="preserve">ได้ </w:t>
      </w:r>
      <w:r w:rsidR="002E7F6E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377A60" w:rsidRPr="008E1326">
        <w:rPr>
          <w:rFonts w:asciiTheme="majorBidi" w:hAnsiTheme="majorBidi" w:hint="cs"/>
          <w:sz w:val="30"/>
          <w:szCs w:val="30"/>
          <w:cs/>
        </w:rPr>
        <w:t>บริษัท</w:t>
      </w:r>
      <w:r w:rsidR="002E7F6E">
        <w:rPr>
          <w:rFonts w:asciiTheme="majorBidi" w:hAnsiTheme="majorBidi" w:hint="cs"/>
          <w:sz w:val="30"/>
          <w:szCs w:val="30"/>
          <w:cs/>
        </w:rPr>
        <w:t>ได้รับการ</w:t>
      </w:r>
      <w:r w:rsidR="00377A60" w:rsidRPr="008E1326">
        <w:rPr>
          <w:rFonts w:asciiTheme="majorBidi" w:hAnsiTheme="majorBidi" w:hint="cs"/>
          <w:sz w:val="30"/>
          <w:szCs w:val="30"/>
          <w:cs/>
        </w:rPr>
        <w:t>ผ่อน</w:t>
      </w:r>
      <w:r w:rsidR="002200A7">
        <w:rPr>
          <w:rFonts w:asciiTheme="majorBidi" w:hAnsiTheme="majorBidi" w:hint="cs"/>
          <w:sz w:val="30"/>
          <w:szCs w:val="30"/>
          <w:cs/>
        </w:rPr>
        <w:t>ปรน</w:t>
      </w:r>
      <w:r w:rsidR="00E933C0">
        <w:rPr>
          <w:rFonts w:asciiTheme="majorBidi" w:hAnsiTheme="majorBidi" w:hint="cs"/>
          <w:sz w:val="30"/>
          <w:szCs w:val="30"/>
          <w:cs/>
        </w:rPr>
        <w:t>เงื่อนไขอัตราส่วนทางการเงินดังกล่าว</w:t>
      </w:r>
      <w:r w:rsidR="002E7F6E">
        <w:rPr>
          <w:rFonts w:asciiTheme="majorBidi" w:hAnsiTheme="majorBidi" w:hint="cs"/>
          <w:sz w:val="30"/>
          <w:szCs w:val="30"/>
          <w:cs/>
        </w:rPr>
        <w:t>จาก</w:t>
      </w:r>
      <w:r w:rsidR="00377A60" w:rsidRPr="008E1326">
        <w:rPr>
          <w:rFonts w:asciiTheme="majorBidi" w:hAnsiTheme="majorBidi" w:hint="cs"/>
          <w:sz w:val="30"/>
          <w:szCs w:val="30"/>
          <w:cs/>
        </w:rPr>
        <w:t>สถาบันการเงิน</w:t>
      </w:r>
      <w:r w:rsidR="00E933C0">
        <w:rPr>
          <w:rFonts w:asciiTheme="majorBidi" w:hAnsiTheme="majorBidi" w:hint="cs"/>
          <w:sz w:val="30"/>
          <w:szCs w:val="30"/>
          <w:cs/>
        </w:rPr>
        <w:t>แล้ว</w:t>
      </w:r>
    </w:p>
    <w:p w14:paraId="04BAFF4F" w14:textId="77777777" w:rsidR="00DE1A36" w:rsidRPr="008E1326" w:rsidRDefault="00DE1A36" w:rsidP="009E27D8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A37D33" w14:textId="793EE467" w:rsidR="00D27294" w:rsidRPr="008E1326" w:rsidRDefault="00D27294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t>ทุนเรือนหุ้น</w:t>
      </w:r>
    </w:p>
    <w:p w14:paraId="4037E686" w14:textId="77777777" w:rsidR="00835202" w:rsidRPr="008E1326" w:rsidRDefault="00835202" w:rsidP="008E1326">
      <w:pPr>
        <w:rPr>
          <w:lang w:val="th-TH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2953"/>
        <w:gridCol w:w="882"/>
        <w:gridCol w:w="268"/>
        <w:gridCol w:w="1141"/>
        <w:gridCol w:w="267"/>
        <w:gridCol w:w="992"/>
        <w:gridCol w:w="267"/>
        <w:gridCol w:w="1072"/>
        <w:gridCol w:w="267"/>
        <w:gridCol w:w="993"/>
      </w:tblGrid>
      <w:tr w:rsidR="004D3D15" w:rsidRPr="008E1326" w14:paraId="16C8632B" w14:textId="77777777" w:rsidTr="008D5893">
        <w:trPr>
          <w:tblHeader/>
        </w:trPr>
        <w:tc>
          <w:tcPr>
            <w:tcW w:w="2953" w:type="dxa"/>
          </w:tcPr>
          <w:p w14:paraId="0FF79A8F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28F10737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41AE835A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1DA47" w14:textId="1150C014" w:rsidR="004D3D15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7F4FB3AD" w14:textId="77777777" w:rsidR="004D3D15" w:rsidRPr="008E1326" w:rsidRDefault="004D3D1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CE48B" w14:textId="39252392" w:rsidR="004D3D15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D3D15" w:rsidRPr="008E1326" w14:paraId="265D5F2B" w14:textId="77777777" w:rsidTr="008D5893">
        <w:trPr>
          <w:tblHeader/>
        </w:trPr>
        <w:tc>
          <w:tcPr>
            <w:tcW w:w="2953" w:type="dxa"/>
          </w:tcPr>
          <w:p w14:paraId="209124B7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B3A4DE1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06CAA2EF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6D95769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AFB0D8A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C436265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10226887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310C07D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4B52CCB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5840FC2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D3D15" w:rsidRPr="008E1326" w14:paraId="3D0E292E" w14:textId="77777777" w:rsidTr="008D5893">
        <w:trPr>
          <w:tblHeader/>
        </w:trPr>
        <w:tc>
          <w:tcPr>
            <w:tcW w:w="2953" w:type="dxa"/>
          </w:tcPr>
          <w:p w14:paraId="6718B85B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A655CB1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5DA1BFC6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99" w:type="dxa"/>
            <w:gridSpan w:val="7"/>
          </w:tcPr>
          <w:p w14:paraId="21470817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E132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3D15" w:rsidRPr="008E1326" w14:paraId="6B1A940B" w14:textId="77777777" w:rsidTr="008D5893">
        <w:tc>
          <w:tcPr>
            <w:tcW w:w="2953" w:type="dxa"/>
          </w:tcPr>
          <w:p w14:paraId="634EA6D8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2" w:type="dxa"/>
          </w:tcPr>
          <w:p w14:paraId="5B63A434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89F42C6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99" w:type="dxa"/>
            <w:gridSpan w:val="7"/>
          </w:tcPr>
          <w:p w14:paraId="30D15E47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D3D15" w:rsidRPr="008E1326" w14:paraId="111517BE" w14:textId="77777777" w:rsidTr="008D5893">
        <w:tc>
          <w:tcPr>
            <w:tcW w:w="2953" w:type="dxa"/>
          </w:tcPr>
          <w:p w14:paraId="75AE6A6C" w14:textId="477A8EF4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82" w:type="dxa"/>
          </w:tcPr>
          <w:p w14:paraId="3F3597F6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06139369" w14:textId="77777777" w:rsidR="004D3D15" w:rsidRPr="008E1326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99" w:type="dxa"/>
            <w:gridSpan w:val="7"/>
          </w:tcPr>
          <w:p w14:paraId="380ACADB" w14:textId="77777777" w:rsidR="004D3D15" w:rsidRPr="008E1326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76701" w:rsidRPr="008E1326" w14:paraId="536730AC" w14:textId="77777777" w:rsidTr="008D5893">
        <w:tc>
          <w:tcPr>
            <w:tcW w:w="2953" w:type="dxa"/>
          </w:tcPr>
          <w:p w14:paraId="713C81E0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2" w:type="dxa"/>
          </w:tcPr>
          <w:p w14:paraId="394F74DF" w14:textId="78A4A79F" w:rsidR="00276701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="00276701"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38436AA6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0D5F41C4" w14:textId="76A6D31B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67" w:type="dxa"/>
          </w:tcPr>
          <w:p w14:paraId="1A6ABF6B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C3E1CBA" w14:textId="66E29EE4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267" w:type="dxa"/>
          </w:tcPr>
          <w:p w14:paraId="45E0CF88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C866494" w14:textId="613808B3" w:rsidR="00276701" w:rsidRPr="008E1326" w:rsidRDefault="00991C6E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67" w:type="dxa"/>
          </w:tcPr>
          <w:p w14:paraId="2ACD693E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4B4372" w14:textId="03A4F317" w:rsidR="00276701" w:rsidRPr="008E1326" w:rsidRDefault="00991C6E" w:rsidP="008E132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E2247B" w:rsidRPr="008E1326" w14:paraId="4089E58E" w14:textId="77777777" w:rsidTr="008D5893">
        <w:tc>
          <w:tcPr>
            <w:tcW w:w="2953" w:type="dxa"/>
          </w:tcPr>
          <w:p w14:paraId="7C1FE6B6" w14:textId="28F27F35" w:rsidR="00E2247B" w:rsidRPr="008E1326" w:rsidRDefault="00D56B4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ลดทุนจดทะเบียนโดยการตัดหุ้น</w:t>
            </w:r>
          </w:p>
        </w:tc>
        <w:tc>
          <w:tcPr>
            <w:tcW w:w="882" w:type="dxa"/>
          </w:tcPr>
          <w:p w14:paraId="6EE2D823" w14:textId="5ACD355C" w:rsidR="00E2247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="00E2247B"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0F8AB905" w14:textId="77777777" w:rsidR="00E2247B" w:rsidRPr="008E1326" w:rsidRDefault="00E2247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57E8A37F" w14:textId="489CCE76" w:rsidR="00E2247B" w:rsidRPr="008E1326" w:rsidRDefault="00E2247B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12D51F33" w14:textId="77777777" w:rsidR="00E2247B" w:rsidRPr="008E1326" w:rsidRDefault="00E2247B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51A95C3" w14:textId="44F13393" w:rsidR="00E2247B" w:rsidRPr="008E1326" w:rsidRDefault="00E2247B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37F01017" w14:textId="77777777" w:rsidR="00E2247B" w:rsidRPr="008E1326" w:rsidRDefault="00E2247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FA60951" w14:textId="09AC1368" w:rsidR="00E2247B" w:rsidRPr="008E1326" w:rsidRDefault="00E2247B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6FC01C6C" w14:textId="77777777" w:rsidR="00E2247B" w:rsidRPr="008E1326" w:rsidRDefault="00E2247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80F5DAF" w14:textId="779FB6C6" w:rsidR="00E2247B" w:rsidRPr="008E1326" w:rsidRDefault="00E2247B" w:rsidP="008E1326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0560" w:rsidRPr="008E1326" w14:paraId="45BA9E74" w14:textId="77777777" w:rsidTr="00E870C5">
        <w:tc>
          <w:tcPr>
            <w:tcW w:w="2953" w:type="dxa"/>
          </w:tcPr>
          <w:p w14:paraId="245AF209" w14:textId="1D061B2E" w:rsidR="00900560" w:rsidRPr="008E1326" w:rsidRDefault="00021BF4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เพิ่มทุนจดทะเบียนโดยการออกหุ้นใหม่</w:t>
            </w:r>
          </w:p>
        </w:tc>
        <w:tc>
          <w:tcPr>
            <w:tcW w:w="882" w:type="dxa"/>
          </w:tcPr>
          <w:p w14:paraId="69642344" w14:textId="77777777" w:rsidR="0022536C" w:rsidRPr="008E1326" w:rsidRDefault="0022536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03FD6A" w14:textId="69543FBC" w:rsidR="0090056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="00E2247B"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441DA38C" w14:textId="77777777" w:rsidR="00900560" w:rsidRPr="008E1326" w:rsidRDefault="0090056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0181C1C" w14:textId="13420775" w:rsidR="00900560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  <w:r w:rsidR="00E2247B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67" w:type="dxa"/>
            <w:vAlign w:val="bottom"/>
          </w:tcPr>
          <w:p w14:paraId="77FB2760" w14:textId="77777777" w:rsidR="00900560" w:rsidRPr="008E1326" w:rsidRDefault="00900560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227978" w14:textId="79B6B3FD" w:rsidR="00900560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="008D5893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67" w:type="dxa"/>
            <w:vAlign w:val="bottom"/>
          </w:tcPr>
          <w:p w14:paraId="3A9AEA81" w14:textId="77777777" w:rsidR="00900560" w:rsidRPr="008E1326" w:rsidRDefault="0090056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64231EB8" w14:textId="23C1F294" w:rsidR="00900560" w:rsidRPr="008E1326" w:rsidRDefault="008D5893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25E5A1A" w14:textId="77777777" w:rsidR="00900560" w:rsidRPr="008E1326" w:rsidRDefault="0090056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B36871" w14:textId="6283E6EC" w:rsidR="00900560" w:rsidRPr="008E1326" w:rsidRDefault="008D5893" w:rsidP="008E132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701" w:rsidRPr="008E1326" w14:paraId="5C536B48" w14:textId="77777777" w:rsidTr="008D5893">
        <w:tc>
          <w:tcPr>
            <w:tcW w:w="2953" w:type="dxa"/>
          </w:tcPr>
          <w:p w14:paraId="4B7C1270" w14:textId="40A79339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F44AA"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F44AA"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2" w:type="dxa"/>
          </w:tcPr>
          <w:p w14:paraId="71DC2149" w14:textId="76DEA98A" w:rsidR="00276701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76701" w:rsidRPr="008E132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24F5DC1E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70A2246" w14:textId="3FDA71E6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E1290" w:rsidRPr="008E1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  <w:r w:rsidR="00EE1290" w:rsidRPr="008E1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67" w:type="dxa"/>
          </w:tcPr>
          <w:p w14:paraId="2AD193D3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520C890" w14:textId="389296BE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438</w:t>
            </w:r>
            <w:r w:rsidR="008D5893"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267" w:type="dxa"/>
          </w:tcPr>
          <w:p w14:paraId="15BB1E06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B7A43" w14:textId="357874B3" w:rsidR="00276701" w:rsidRPr="008E1326" w:rsidRDefault="00991C6E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996</w:t>
            </w:r>
          </w:p>
        </w:tc>
        <w:tc>
          <w:tcPr>
            <w:tcW w:w="267" w:type="dxa"/>
          </w:tcPr>
          <w:p w14:paraId="0A0E2B05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07A7" w14:textId="6F4A43F9" w:rsidR="00276701" w:rsidRPr="008E1326" w:rsidRDefault="00991C6E" w:rsidP="008E132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  <w:tr w:rsidR="00276701" w:rsidRPr="008E1326" w14:paraId="1A85071F" w14:textId="77777777" w:rsidTr="008D5893">
        <w:tc>
          <w:tcPr>
            <w:tcW w:w="2953" w:type="dxa"/>
          </w:tcPr>
          <w:p w14:paraId="3C65867F" w14:textId="5271F605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2" w:type="dxa"/>
          </w:tcPr>
          <w:p w14:paraId="1DE59872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C160CE2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4F8E7CF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1BE1C266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EB807F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AD5FE0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4091C" w14:textId="7A6C49A6" w:rsidR="00276701" w:rsidRPr="008E1326" w:rsidRDefault="00991C6E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996</w:t>
            </w:r>
          </w:p>
        </w:tc>
        <w:tc>
          <w:tcPr>
            <w:tcW w:w="267" w:type="dxa"/>
          </w:tcPr>
          <w:p w14:paraId="4E1E7760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6FA0" w14:textId="7C562EF5" w:rsidR="00276701" w:rsidRPr="008E1326" w:rsidRDefault="00991C6E" w:rsidP="008E132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  <w:tr w:rsidR="00CD4502" w:rsidRPr="008E1326" w14:paraId="0275BE1E" w14:textId="77777777" w:rsidTr="004A13B2">
        <w:tc>
          <w:tcPr>
            <w:tcW w:w="2953" w:type="dxa"/>
          </w:tcPr>
          <w:p w14:paraId="35362551" w14:textId="77777777" w:rsidR="00CD4502" w:rsidRPr="008E1326" w:rsidRDefault="00CD450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9425D67" w14:textId="77777777" w:rsidR="00CD4502" w:rsidRPr="008E1326" w:rsidRDefault="00CD450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0206357A" w14:textId="77777777" w:rsidR="00CD4502" w:rsidRPr="008E1326" w:rsidRDefault="00CD450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433E42F1" w14:textId="77777777" w:rsidR="00CD4502" w:rsidRPr="008E1326" w:rsidRDefault="00CD4502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7" w:type="dxa"/>
          </w:tcPr>
          <w:p w14:paraId="469AE52E" w14:textId="77777777" w:rsidR="00CD4502" w:rsidRPr="008E1326" w:rsidRDefault="00CD450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F56E715" w14:textId="77777777" w:rsidR="00CD4502" w:rsidRPr="008E1326" w:rsidRDefault="00CD4502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03EBF483" w14:textId="77777777" w:rsidR="00CD4502" w:rsidRPr="008E1326" w:rsidRDefault="00CD450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E0FFDF0" w14:textId="77777777" w:rsidR="00CD4502" w:rsidRPr="008E1326" w:rsidRDefault="00CD4502" w:rsidP="008E132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dxa"/>
          </w:tcPr>
          <w:p w14:paraId="168DAA72" w14:textId="77777777" w:rsidR="00CD4502" w:rsidRPr="008E1326" w:rsidRDefault="00CD4502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3D08B1D" w14:textId="77777777" w:rsidR="00CD4502" w:rsidRPr="008E1326" w:rsidRDefault="00CD4502" w:rsidP="008E132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3D49A6" w:rsidRPr="008E1326" w14:paraId="47F6F160" w14:textId="77777777" w:rsidTr="004A13B2">
        <w:tc>
          <w:tcPr>
            <w:tcW w:w="2953" w:type="dxa"/>
          </w:tcPr>
          <w:p w14:paraId="27E66082" w14:textId="77777777" w:rsidR="003D49A6" w:rsidRPr="008E1326" w:rsidRDefault="003D49A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C111200" w14:textId="77777777" w:rsidR="003D49A6" w:rsidRPr="008E1326" w:rsidRDefault="003D49A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45EC5B5F" w14:textId="77777777" w:rsidR="003D49A6" w:rsidRPr="008E1326" w:rsidRDefault="003D49A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77A2F65" w14:textId="77777777" w:rsidR="003D49A6" w:rsidRPr="008E1326" w:rsidRDefault="003D49A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7" w:type="dxa"/>
          </w:tcPr>
          <w:p w14:paraId="4578EE0A" w14:textId="77777777" w:rsidR="003D49A6" w:rsidRPr="008E1326" w:rsidRDefault="003D49A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B50BFE3" w14:textId="77777777" w:rsidR="003D49A6" w:rsidRPr="008E1326" w:rsidRDefault="003D49A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73DE4187" w14:textId="77777777" w:rsidR="003D49A6" w:rsidRPr="008E1326" w:rsidRDefault="003D49A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</w:tcPr>
          <w:p w14:paraId="3084BE9F" w14:textId="77777777" w:rsidR="003D49A6" w:rsidRPr="008E1326" w:rsidRDefault="003D49A6" w:rsidP="008E132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dxa"/>
          </w:tcPr>
          <w:p w14:paraId="6F91A6DC" w14:textId="77777777" w:rsidR="003D49A6" w:rsidRPr="008E1326" w:rsidRDefault="003D49A6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1BB429A" w14:textId="77777777" w:rsidR="003D49A6" w:rsidRPr="008E1326" w:rsidRDefault="003D49A6" w:rsidP="008E132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A13B2" w:rsidRPr="008E1326" w14:paraId="4B0C17BC" w14:textId="77777777" w:rsidTr="004A13B2">
        <w:tc>
          <w:tcPr>
            <w:tcW w:w="2953" w:type="dxa"/>
          </w:tcPr>
          <w:p w14:paraId="0D020FBF" w14:textId="77777777" w:rsidR="004A13B2" w:rsidRPr="008E1326" w:rsidRDefault="004A13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322C9FC" w14:textId="77777777" w:rsidR="004A13B2" w:rsidRPr="008E1326" w:rsidRDefault="004A13B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08AB99D9" w14:textId="77777777" w:rsidR="004A13B2" w:rsidRPr="008E1326" w:rsidRDefault="004A13B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3A39D061" w14:textId="77777777" w:rsidR="004A13B2" w:rsidRPr="008E1326" w:rsidRDefault="004A13B2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7" w:type="dxa"/>
          </w:tcPr>
          <w:p w14:paraId="56FBFC11" w14:textId="77777777" w:rsidR="004A13B2" w:rsidRPr="008E1326" w:rsidRDefault="004A13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C02086C" w14:textId="77777777" w:rsidR="004A13B2" w:rsidRPr="008E1326" w:rsidRDefault="004A13B2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1509CE76" w14:textId="77777777" w:rsidR="004A13B2" w:rsidRPr="008E1326" w:rsidRDefault="004A13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</w:tcPr>
          <w:p w14:paraId="34423353" w14:textId="77777777" w:rsidR="004A13B2" w:rsidRPr="008E1326" w:rsidRDefault="004A13B2" w:rsidP="008E132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dxa"/>
          </w:tcPr>
          <w:p w14:paraId="6AB7C24E" w14:textId="77777777" w:rsidR="004A13B2" w:rsidRPr="008E1326" w:rsidRDefault="004A13B2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6A60B4C" w14:textId="77777777" w:rsidR="004A13B2" w:rsidRPr="008E1326" w:rsidRDefault="004A13B2" w:rsidP="008E132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A13B2" w:rsidRPr="008E1326" w14:paraId="1EF3DCDE" w14:textId="77777777" w:rsidTr="004A13B2">
        <w:tc>
          <w:tcPr>
            <w:tcW w:w="2953" w:type="dxa"/>
          </w:tcPr>
          <w:p w14:paraId="5CEF24C0" w14:textId="77777777" w:rsidR="004A13B2" w:rsidRPr="008E1326" w:rsidRDefault="004A13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5D61CC17" w14:textId="77777777" w:rsidR="004A13B2" w:rsidRPr="008E1326" w:rsidRDefault="004A13B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0BDF6F3E" w14:textId="77777777" w:rsidR="004A13B2" w:rsidRPr="008E1326" w:rsidRDefault="004A13B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5BB4BAF" w14:textId="77777777" w:rsidR="004A13B2" w:rsidRPr="008E1326" w:rsidRDefault="004A13B2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7" w:type="dxa"/>
          </w:tcPr>
          <w:p w14:paraId="4D5327DA" w14:textId="77777777" w:rsidR="004A13B2" w:rsidRPr="008E1326" w:rsidRDefault="004A13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2CC7A4" w14:textId="77777777" w:rsidR="004A13B2" w:rsidRPr="008E1326" w:rsidRDefault="004A13B2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72F39233" w14:textId="77777777" w:rsidR="004A13B2" w:rsidRPr="008E1326" w:rsidRDefault="004A13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</w:tcPr>
          <w:p w14:paraId="053CB481" w14:textId="77777777" w:rsidR="004A13B2" w:rsidRPr="008E1326" w:rsidRDefault="004A13B2" w:rsidP="008E132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dxa"/>
          </w:tcPr>
          <w:p w14:paraId="04E563A7" w14:textId="77777777" w:rsidR="004A13B2" w:rsidRPr="008E1326" w:rsidRDefault="004A13B2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F2CA647" w14:textId="77777777" w:rsidR="004A13B2" w:rsidRPr="008E1326" w:rsidRDefault="004A13B2" w:rsidP="008E132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76701" w:rsidRPr="008E1326" w14:paraId="176A48FF" w14:textId="77777777" w:rsidTr="008D5893">
        <w:tc>
          <w:tcPr>
            <w:tcW w:w="2953" w:type="dxa"/>
          </w:tcPr>
          <w:p w14:paraId="149AF9EB" w14:textId="0640E9DB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82" w:type="dxa"/>
          </w:tcPr>
          <w:p w14:paraId="1872770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A4C118A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349D378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4271A4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A0E929E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C1BA2C4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4B404492" w14:textId="77777777" w:rsidR="00276701" w:rsidRPr="008E1326" w:rsidRDefault="00276701" w:rsidP="008E1326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B93692E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137093D" w14:textId="77777777" w:rsidR="00276701" w:rsidRPr="008E1326" w:rsidRDefault="00276701" w:rsidP="008E1326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701" w:rsidRPr="008E1326" w14:paraId="4CA9718B" w14:textId="77777777" w:rsidTr="008D5893">
        <w:tc>
          <w:tcPr>
            <w:tcW w:w="2953" w:type="dxa"/>
          </w:tcPr>
          <w:p w14:paraId="637F1E53" w14:textId="2E9C8484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82" w:type="dxa"/>
          </w:tcPr>
          <w:p w14:paraId="1EBB3F2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0719AD3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14D4F37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DE4E485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11F9FC1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5407600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14FB8B09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111921E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A1F4510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701" w:rsidRPr="008E1326" w14:paraId="6DF7A2C4" w14:textId="77777777" w:rsidTr="00B71BF4">
        <w:tc>
          <w:tcPr>
            <w:tcW w:w="2953" w:type="dxa"/>
          </w:tcPr>
          <w:p w14:paraId="1B75CF9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2" w:type="dxa"/>
          </w:tcPr>
          <w:p w14:paraId="11A8C100" w14:textId="7D88C040" w:rsidR="00276701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="00276701"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1200CFE1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4433AB07" w14:textId="6E788160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67" w:type="dxa"/>
          </w:tcPr>
          <w:p w14:paraId="0D34FF8A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53C1C5C" w14:textId="11AB520B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267" w:type="dxa"/>
          </w:tcPr>
          <w:p w14:paraId="2E18DD59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AF076B4" w14:textId="1D78CBD4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67" w:type="dxa"/>
          </w:tcPr>
          <w:p w14:paraId="460682ED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D98608" w14:textId="668318AF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</w:tr>
      <w:tr w:rsidR="00276701" w:rsidRPr="008E1326" w14:paraId="54644260" w14:textId="77777777" w:rsidTr="00B71BF4">
        <w:tc>
          <w:tcPr>
            <w:tcW w:w="2953" w:type="dxa"/>
          </w:tcPr>
          <w:p w14:paraId="7D465AD7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ออกหุ้นใหม่จากการใช้ใบสำคัญ</w:t>
            </w:r>
          </w:p>
          <w:p w14:paraId="502C2C72" w14:textId="3B8BCD0E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แสดงสิทธิที่จะซื้อหุ้น</w:t>
            </w:r>
          </w:p>
        </w:tc>
        <w:tc>
          <w:tcPr>
            <w:tcW w:w="882" w:type="dxa"/>
          </w:tcPr>
          <w:p w14:paraId="49314DBA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B1E9E7" w14:textId="799D8961" w:rsidR="00276701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="00276701"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4967309D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12819B1F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84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6C0CDE1" w14:textId="2A02C632" w:rsidR="00B71BF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84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7" w:type="dxa"/>
          </w:tcPr>
          <w:p w14:paraId="7DA6F837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98D6120" w14:textId="3601A66F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14:paraId="0FD3C7F1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AAA2EAF" w14:textId="34D75456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  <w:tc>
          <w:tcPr>
            <w:tcW w:w="267" w:type="dxa"/>
          </w:tcPr>
          <w:p w14:paraId="7DCDCA02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5ACBB825" w14:textId="0BE29B75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76701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</w:tr>
      <w:tr w:rsidR="00B71BF4" w:rsidRPr="008E1326" w14:paraId="3513FFAA" w14:textId="77777777" w:rsidTr="00B71BF4">
        <w:tc>
          <w:tcPr>
            <w:tcW w:w="2953" w:type="dxa"/>
          </w:tcPr>
          <w:p w14:paraId="723F2CAB" w14:textId="501CDD8B" w:rsidR="00B71BF4" w:rsidRPr="008E1326" w:rsidRDefault="00B71BF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ออกหุ้นใหม่จากการใช้สิทธิ</w:t>
            </w:r>
            <w:r w:rsidR="008C698C" w:rsidRPr="008E1326">
              <w:rPr>
                <w:rFonts w:ascii="Angsana New" w:hAnsi="Angsana New" w:hint="cs"/>
                <w:sz w:val="30"/>
                <w:szCs w:val="30"/>
                <w:cs/>
              </w:rPr>
              <w:t>แป</w:t>
            </w:r>
            <w:r w:rsidR="00507CD4" w:rsidRPr="008E1326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8C698C" w:rsidRPr="008E1326">
              <w:rPr>
                <w:rFonts w:ascii="Angsana New" w:hAnsi="Angsana New" w:hint="cs"/>
                <w:sz w:val="30"/>
                <w:szCs w:val="30"/>
                <w:cs/>
              </w:rPr>
              <w:t>งสภาพของ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882" w:type="dxa"/>
          </w:tcPr>
          <w:p w14:paraId="754F12F2" w14:textId="77777777" w:rsidR="00B71BF4" w:rsidRPr="008E1326" w:rsidRDefault="00B71BF4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A1A337" w14:textId="38812E66" w:rsidR="00B71BF4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="00B71BF4"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5FFF6200" w14:textId="77777777" w:rsidR="00B71BF4" w:rsidRPr="008E1326" w:rsidRDefault="00B71BF4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E6989A0" w14:textId="77777777" w:rsidR="00B71BF4" w:rsidRPr="008E1326" w:rsidRDefault="00B71BF4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5F7EED" w14:textId="5F9BF718" w:rsidR="00B71BF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B71BF4" w:rsidRPr="008E1326">
              <w:rPr>
                <w:rFonts w:ascii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67" w:type="dxa"/>
          </w:tcPr>
          <w:p w14:paraId="61953DA3" w14:textId="77777777" w:rsidR="00B71BF4" w:rsidRPr="008E1326" w:rsidRDefault="00B71BF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6A7380" w14:textId="7627C140" w:rsidR="00B71BF4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71BF4" w:rsidRPr="008E1326">
              <w:rPr>
                <w:rFonts w:ascii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  <w:tc>
          <w:tcPr>
            <w:tcW w:w="267" w:type="dxa"/>
          </w:tcPr>
          <w:p w14:paraId="4FDDD4CF" w14:textId="77777777" w:rsidR="00B71BF4" w:rsidRPr="008E1326" w:rsidRDefault="00B71BF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0C39E4D7" w14:textId="392E59D9" w:rsidR="00B71BF4" w:rsidRPr="008E1326" w:rsidRDefault="00B71BF4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40CC534" w14:textId="77777777" w:rsidR="00B71BF4" w:rsidRPr="008E1326" w:rsidRDefault="00B71BF4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8F61F1B" w14:textId="4239A9B5" w:rsidR="00B71BF4" w:rsidRPr="008E1326" w:rsidRDefault="00B71BF4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701" w:rsidRPr="008E1326" w14:paraId="559A2055" w14:textId="77777777" w:rsidTr="008D5893">
        <w:tc>
          <w:tcPr>
            <w:tcW w:w="2953" w:type="dxa"/>
          </w:tcPr>
          <w:p w14:paraId="25533C09" w14:textId="5669015C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F44AA"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F44AA"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2" w:type="dxa"/>
          </w:tcPr>
          <w:p w14:paraId="0532F2F9" w14:textId="39E2DE89" w:rsidR="00276701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76701" w:rsidRPr="008E132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0E9FFBCC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A8B8393" w14:textId="60E8D7D8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14DE8"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  <w:r w:rsidR="00914DE8"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67" w:type="dxa"/>
          </w:tcPr>
          <w:p w14:paraId="4543564D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528EC8" w14:textId="3E34AA21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</w:t>
            </w:r>
            <w:r w:rsidR="00B71BF4"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071</w:t>
            </w:r>
          </w:p>
        </w:tc>
        <w:tc>
          <w:tcPr>
            <w:tcW w:w="267" w:type="dxa"/>
          </w:tcPr>
          <w:p w14:paraId="513C5B15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37F18F6" w14:textId="692BC693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67" w:type="dxa"/>
          </w:tcPr>
          <w:p w14:paraId="0DED512A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44F69C9" w14:textId="23253540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</w:p>
        </w:tc>
      </w:tr>
      <w:tr w:rsidR="00276701" w:rsidRPr="008E1326" w14:paraId="042D8D70" w14:textId="77777777" w:rsidTr="008D5893">
        <w:tc>
          <w:tcPr>
            <w:tcW w:w="2953" w:type="dxa"/>
          </w:tcPr>
          <w:p w14:paraId="156E1EC0" w14:textId="65281BE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C6E"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2" w:type="dxa"/>
          </w:tcPr>
          <w:p w14:paraId="3C9E5BB4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230EBD3" w14:textId="77777777" w:rsidR="00276701" w:rsidRPr="008E1326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49D3B28D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5975AE34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2A8D8B6" w14:textId="77777777" w:rsidR="00276701" w:rsidRPr="008E1326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28E6D18" w14:textId="77777777" w:rsidR="00276701" w:rsidRPr="008E1326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CFC2DA6" w14:textId="4588AE9B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67" w:type="dxa"/>
          </w:tcPr>
          <w:p w14:paraId="517023ED" w14:textId="77777777" w:rsidR="00276701" w:rsidRPr="008E1326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561F2725" w14:textId="60132805" w:rsidR="00276701" w:rsidRPr="008E1326" w:rsidRDefault="00991C6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="00276701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</w:p>
        </w:tc>
      </w:tr>
    </w:tbl>
    <w:p w14:paraId="64525D81" w14:textId="77777777" w:rsidR="009A6B25" w:rsidRDefault="00795FBD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D7618E" w:rsidRPr="008E1326">
        <w:rPr>
          <w:rFonts w:asciiTheme="majorBidi" w:hAnsiTheme="majorBidi" w:cstheme="majorBidi"/>
          <w:sz w:val="30"/>
          <w:szCs w:val="30"/>
        </w:rPr>
        <w:tab/>
      </w:r>
    </w:p>
    <w:p w14:paraId="5B47C191" w14:textId="4E7B1E9D" w:rsidR="00ED07A3" w:rsidRPr="008E1326" w:rsidRDefault="00D7618E" w:rsidP="009A6B2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การลดทุนจดทะเบียน </w:t>
      </w:r>
    </w:p>
    <w:p w14:paraId="6A1C3112" w14:textId="77777777" w:rsidR="00A62719" w:rsidRPr="008E1326" w:rsidRDefault="00A62719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726DE7" w14:textId="690435D3" w:rsidR="00DD7598" w:rsidRDefault="00DD7598" w:rsidP="008E132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ที่ประชุมวิสามัญผู้ถือหุ้นอนุมัติให้บริษัทลดทุนจดทะเบียนจากจำนวน </w:t>
      </w:r>
      <w:r w:rsidR="00991C6E" w:rsidRPr="00991C6E">
        <w:rPr>
          <w:rFonts w:asciiTheme="majorBidi" w:hAnsiTheme="majorBidi" w:cstheme="majorBidi"/>
          <w:sz w:val="30"/>
          <w:szCs w:val="30"/>
        </w:rPr>
        <w:t>2</w:t>
      </w:r>
      <w:r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356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="00991C6E" w:rsidRPr="00991C6E">
        <w:rPr>
          <w:rFonts w:asciiTheme="majorBidi" w:hAnsiTheme="majorBidi" w:cstheme="majorBidi"/>
          <w:sz w:val="30"/>
          <w:szCs w:val="30"/>
        </w:rPr>
        <w:t>0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25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991C6E" w:rsidRPr="00991C6E">
        <w:rPr>
          <w:rFonts w:asciiTheme="majorBidi" w:hAnsiTheme="majorBidi" w:cstheme="majorBidi"/>
          <w:sz w:val="30"/>
          <w:szCs w:val="30"/>
        </w:rPr>
        <w:t>589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ล้านบาท เป็นทุนจดทะเบียนใหม่ จำนวน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321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91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="00991C6E" w:rsidRPr="00991C6E">
        <w:rPr>
          <w:rFonts w:asciiTheme="majorBidi" w:hAnsiTheme="majorBidi" w:cstheme="majorBidi"/>
          <w:sz w:val="30"/>
          <w:szCs w:val="30"/>
        </w:rPr>
        <w:t>0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25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991C6E" w:rsidRPr="00991C6E">
        <w:rPr>
          <w:rFonts w:asciiTheme="majorBidi" w:hAnsiTheme="majorBidi" w:cstheme="majorBidi"/>
          <w:sz w:val="30"/>
          <w:szCs w:val="30"/>
        </w:rPr>
        <w:t>330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48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367982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บริษัทได้ดำเนินการจดทะเบียนลดทุนดังกล่าวกับกรมพัฒนาธุรกิจการค้าแล้ว</w:t>
      </w:r>
    </w:p>
    <w:p w14:paraId="581F2369" w14:textId="77777777" w:rsidR="00EC21B4" w:rsidRPr="008E1326" w:rsidRDefault="00EC21B4" w:rsidP="008E132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C3FF01" w14:textId="740C29F9" w:rsidR="00ED07A3" w:rsidRPr="008E1326" w:rsidRDefault="00D7618E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ab/>
      </w:r>
      <w:r w:rsidRPr="008E1326">
        <w:rPr>
          <w:rFonts w:asciiTheme="majorBidi" w:hAnsiTheme="majorBidi" w:cstheme="majorBidi"/>
          <w:sz w:val="30"/>
          <w:szCs w:val="30"/>
          <w:cs/>
        </w:rPr>
        <w:tab/>
      </w: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การเพิ่มทุนจดทะเบียน</w:t>
      </w:r>
    </w:p>
    <w:p w14:paraId="115E8DB4" w14:textId="77777777" w:rsidR="00A62719" w:rsidRPr="008E1326" w:rsidRDefault="00A62719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36CDFA" w14:textId="3154881D" w:rsidR="00A62719" w:rsidRPr="008E1326" w:rsidRDefault="00A62719" w:rsidP="008E132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ที่ประชุมวิสามัญผู้ถือหุ้นอนุมัติการเพิ่มทุนจดทะเบียนจากจำนวน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321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91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มูลค่าหุ้นที่ตราไว้ </w:t>
      </w:r>
      <w:r w:rsidR="00991C6E" w:rsidRPr="00991C6E">
        <w:rPr>
          <w:rFonts w:asciiTheme="majorBidi" w:hAnsiTheme="majorBidi" w:cstheme="majorBidi"/>
          <w:sz w:val="30"/>
          <w:szCs w:val="30"/>
        </w:rPr>
        <w:t>0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25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991C6E" w:rsidRPr="00991C6E">
        <w:rPr>
          <w:rFonts w:asciiTheme="majorBidi" w:hAnsiTheme="majorBidi" w:cstheme="majorBidi"/>
          <w:sz w:val="30"/>
          <w:szCs w:val="30"/>
        </w:rPr>
        <w:t>330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48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ล้านบาท เป็นทุนจ</w:t>
      </w:r>
      <w:r w:rsidR="009B3097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ทะเบียนใหม่ จำนวน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754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58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มูลค่าหุ้นที่ตราไว้หุ้นละ </w:t>
      </w:r>
      <w:r w:rsidR="00991C6E" w:rsidRPr="00991C6E">
        <w:rPr>
          <w:rFonts w:asciiTheme="majorBidi" w:hAnsiTheme="majorBidi" w:cstheme="majorBidi"/>
          <w:sz w:val="30"/>
          <w:szCs w:val="30"/>
        </w:rPr>
        <w:t>0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25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991C6E" w:rsidRPr="00991C6E">
        <w:rPr>
          <w:rFonts w:asciiTheme="majorBidi" w:hAnsiTheme="majorBidi" w:cstheme="majorBidi"/>
          <w:sz w:val="30"/>
          <w:szCs w:val="30"/>
        </w:rPr>
        <w:t>438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65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เพื่อรองรับการใช้สิทธิแปลงสภาพของหุ้นกู้แปลงสภาพ</w:t>
      </w:r>
      <w:r w:rsidR="00367982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บริษัทได้ดำเนินการจดทะเบียน</w:t>
      </w:r>
      <w:r w:rsidR="00C07887" w:rsidRPr="008E1326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ทุนดังกล่าวกับกรมพัฒนาธุรกิจการค้าแล้ว</w:t>
      </w:r>
    </w:p>
    <w:p w14:paraId="434B0221" w14:textId="77777777" w:rsidR="00795FBD" w:rsidRPr="008E1326" w:rsidRDefault="00795FBD" w:rsidP="008E1326">
      <w:pPr>
        <w:rPr>
          <w:i/>
          <w:iCs/>
          <w:sz w:val="30"/>
          <w:szCs w:val="30"/>
          <w:cs/>
        </w:rPr>
      </w:pPr>
    </w:p>
    <w:p w14:paraId="5A0F32F2" w14:textId="77777777" w:rsidR="009A6B25" w:rsidRDefault="009A6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DE2FF7F" w14:textId="47E29231" w:rsidR="008C6104" w:rsidRPr="008E1326" w:rsidRDefault="008C6104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787081AD" w14:textId="77777777" w:rsidR="008C6104" w:rsidRPr="008E1326" w:rsidRDefault="008C6104" w:rsidP="008E1326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2203535A" w:rsidR="00440E8F" w:rsidRPr="008E1326" w:rsidRDefault="00440E8F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1326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="00991C6E" w:rsidRPr="00991C6E">
        <w:rPr>
          <w:rFonts w:ascii="Angsana New" w:hAnsi="Angsana New"/>
          <w:sz w:val="30"/>
          <w:szCs w:val="30"/>
        </w:rPr>
        <w:t>3</w:t>
      </w:r>
      <w:r w:rsidRPr="008E1326">
        <w:rPr>
          <w:rFonts w:ascii="Angsana New" w:hAnsi="Angsana New"/>
          <w:sz w:val="30"/>
          <w:szCs w:val="30"/>
        </w:rPr>
        <w:t xml:space="preserve"> </w:t>
      </w:r>
      <w:r w:rsidRPr="008E1326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8E1326" w:rsidRDefault="00440E8F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8E1326" w:rsidRDefault="00440E8F" w:rsidP="00DB0D7A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4291CC7F" w:rsidR="00440E8F" w:rsidRPr="008E1326" w:rsidRDefault="00440E8F" w:rsidP="00DB0D7A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</w:t>
      </w:r>
    </w:p>
    <w:p w14:paraId="284E4C48" w14:textId="3005CD09" w:rsidR="00440E8F" w:rsidRPr="008E1326" w:rsidRDefault="00440E8F" w:rsidP="00DB0D7A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699792DB" w14:textId="77777777" w:rsidR="00D01FCA" w:rsidRPr="008E1326" w:rsidRDefault="00D01FCA" w:rsidP="008E132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32E921" w14:textId="77777777" w:rsidR="00440E8F" w:rsidRPr="008E1326" w:rsidRDefault="00440E8F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1326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8E1326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8E1326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8E1326">
        <w:rPr>
          <w:rFonts w:ascii="Angsana New" w:hAnsi="Angsana New" w:hint="cs"/>
          <w:sz w:val="30"/>
          <w:szCs w:val="30"/>
          <w:cs/>
        </w:rPr>
        <w:t xml:space="preserve"> </w:t>
      </w:r>
      <w:r w:rsidRPr="008E1326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8E1326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8E1326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8E1326">
        <w:rPr>
          <w:rFonts w:ascii="Angsana New" w:hAnsi="Angsana New"/>
          <w:sz w:val="30"/>
          <w:szCs w:val="30"/>
        </w:rPr>
        <w:t xml:space="preserve"> </w:t>
      </w:r>
      <w:r w:rsidRPr="008E1326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8E1326" w:rsidRDefault="00440E8F" w:rsidP="008E132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8E1326" w:rsidSect="004B641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AC05D5B" w14:textId="7AFE8D43" w:rsidR="0003702F" w:rsidRPr="008E1326" w:rsidRDefault="008C6104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8E13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E219B" w:rsidRPr="008E1326">
        <w:rPr>
          <w:rFonts w:asciiTheme="majorBidi" w:hAnsiTheme="majorBidi" w:hint="cs"/>
          <w:sz w:val="30"/>
          <w:szCs w:val="30"/>
          <w:cs/>
          <w:lang w:val="en-GB"/>
        </w:rPr>
        <w:t>รายได้ของกลุ่มกิจการจากลูกค้ารายใหญ่ในระหว่างงวดหกเดือนสิ้นสุดวันที่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30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8E1326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2564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2563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มีจำนวนเงิน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29</w:t>
      </w:r>
      <w:r w:rsidR="00CE219B" w:rsidRPr="008E1326">
        <w:rPr>
          <w:rFonts w:asciiTheme="majorBidi" w:hAnsiTheme="majorBidi"/>
          <w:sz w:val="30"/>
          <w:szCs w:val="30"/>
        </w:rPr>
        <w:t>.</w:t>
      </w:r>
      <w:r w:rsidR="00991C6E" w:rsidRPr="00991C6E">
        <w:rPr>
          <w:rFonts w:asciiTheme="majorBidi" w:hAnsiTheme="majorBidi"/>
          <w:sz w:val="30"/>
          <w:szCs w:val="30"/>
        </w:rPr>
        <w:t>44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134</w:t>
      </w:r>
      <w:r w:rsidR="00CE219B" w:rsidRPr="008E1326">
        <w:rPr>
          <w:rFonts w:asciiTheme="majorBidi" w:hAnsiTheme="majorBidi"/>
          <w:sz w:val="30"/>
          <w:szCs w:val="30"/>
          <w:lang w:val="en-GB"/>
        </w:rPr>
        <w:t>.</w:t>
      </w:r>
      <w:r w:rsidR="00991C6E" w:rsidRPr="00991C6E">
        <w:rPr>
          <w:rFonts w:asciiTheme="majorBidi" w:hAnsiTheme="majorBidi"/>
          <w:sz w:val="30"/>
          <w:szCs w:val="30"/>
        </w:rPr>
        <w:t>79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CE219B"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30CA3005" w14:textId="77777777" w:rsidR="0003702F" w:rsidRPr="008E1326" w:rsidRDefault="0003702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7A0FFFD" w14:textId="77777777" w:rsidR="0003702F" w:rsidRPr="008E1326" w:rsidRDefault="0003702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6897463" w14:textId="77777777" w:rsidR="0003702F" w:rsidRPr="008E1326" w:rsidRDefault="0003702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101"/>
        <w:gridCol w:w="270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058"/>
        <w:gridCol w:w="269"/>
        <w:gridCol w:w="1058"/>
      </w:tblGrid>
      <w:tr w:rsidR="0003702F" w:rsidRPr="008E1326" w14:paraId="67A34254" w14:textId="77777777" w:rsidTr="00D91413">
        <w:trPr>
          <w:trHeight w:val="360"/>
          <w:tblHeader/>
        </w:trPr>
        <w:tc>
          <w:tcPr>
            <w:tcW w:w="43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2CDE2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39" w:type="dxa"/>
            <w:gridSpan w:val="15"/>
            <w:tcBorders>
              <w:top w:val="nil"/>
              <w:left w:val="nil"/>
              <w:right w:val="nil"/>
            </w:tcBorders>
          </w:tcPr>
          <w:p w14:paraId="07E141B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03702F" w:rsidRPr="008E1326" w14:paraId="1B6B8EB1" w14:textId="77777777" w:rsidTr="00D91413">
        <w:trPr>
          <w:trHeight w:val="360"/>
          <w:tblHeader/>
        </w:trPr>
        <w:tc>
          <w:tcPr>
            <w:tcW w:w="43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46E7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5F7F0F9E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86FD63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963" w:type="dxa"/>
            <w:gridSpan w:val="3"/>
            <w:tcBorders>
              <w:top w:val="nil"/>
              <w:left w:val="nil"/>
              <w:right w:val="nil"/>
            </w:tcBorders>
          </w:tcPr>
          <w:p w14:paraId="5DB38266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4A9E6F2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3B1BEF4F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9B87AFF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right w:val="nil"/>
            </w:tcBorders>
          </w:tcPr>
          <w:p w14:paraId="7553658B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03702F" w:rsidRPr="008E1326" w14:paraId="2C948330" w14:textId="77777777" w:rsidTr="00D91413">
        <w:trPr>
          <w:trHeight w:val="360"/>
          <w:tblHeader/>
        </w:trPr>
        <w:tc>
          <w:tcPr>
            <w:tcW w:w="43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DE642" w14:textId="4F6ADBB2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สำหรับงวด</w:t>
            </w:r>
            <w:r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หกเดือน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สิ้นสุดวันที่ </w:t>
            </w:r>
            <w:r w:rsidR="00991C6E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30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2F87302B" w14:textId="7FC0D425" w:rsidR="0003702F" w:rsidRPr="008E1326" w:rsidRDefault="00991C6E" w:rsidP="008E13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4FB25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C78BF51" w14:textId="077469DE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5063DC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A13DC2B" w14:textId="726BB02E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76F2312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4550667" w14:textId="0A8E5FE7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E377DC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0D79EF9E" w14:textId="47DF1CA1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19EA38D2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4992A183" w14:textId="018DF2E3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94AF48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6B93EC5B" w14:textId="7A7F2298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24DF4EEE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25E3BB48" w14:textId="2DD44685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</w:tr>
      <w:tr w:rsidR="0003702F" w:rsidRPr="008E1326" w14:paraId="2C3237CC" w14:textId="77777777" w:rsidTr="00D91413">
        <w:trPr>
          <w:trHeight w:val="360"/>
          <w:tblHeader/>
        </w:trPr>
        <w:tc>
          <w:tcPr>
            <w:tcW w:w="43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798D9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39" w:type="dxa"/>
            <w:gridSpan w:val="15"/>
            <w:tcBorders>
              <w:left w:val="nil"/>
              <w:bottom w:val="nil"/>
              <w:right w:val="nil"/>
            </w:tcBorders>
          </w:tcPr>
          <w:p w14:paraId="4A39F32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9D1B94" w:rsidRPr="008E1326" w14:paraId="599B26CC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3670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AE429D2" w14:textId="1434D5CA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228B347D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E25328E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411668C" w14:textId="5DC971BA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151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A97F774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72FCFAE0" w14:textId="36FD1CC0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5FFA530F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1462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vAlign w:val="bottom"/>
          </w:tcPr>
          <w:p w14:paraId="735C4969" w14:textId="788AD811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930D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62546187" w14:textId="0D712599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  <w:r w:rsidR="2476E7C7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E70A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42A5879F" w14:textId="703ECFF1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0B26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9D8285A" w14:textId="3353DD40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  <w:r w:rsidR="79B53B64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DADC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25C8" w14:textId="5D9D9CF4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294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611</w:t>
            </w:r>
          </w:p>
        </w:tc>
      </w:tr>
      <w:tr w:rsidR="009D1B94" w:rsidRPr="008E1326" w14:paraId="729C8158" w14:textId="77777777" w:rsidTr="00D91413">
        <w:trPr>
          <w:trHeight w:val="39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425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กำไร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(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 xml:space="preserve">) 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9E277" w14:textId="6CE41FBB" w:rsidR="0003702F" w:rsidRPr="008E1326" w:rsidRDefault="74C7377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713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971C76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C4C0E" w14:textId="23371359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5FE9C6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35491" w14:textId="2BB8AD05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7E212C0E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01225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4FC9F" w14:textId="15D930C7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17CF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A34F2" w14:textId="198DB586" w:rsidR="0003702F" w:rsidRPr="008E1326" w:rsidRDefault="39C6278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E3689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222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DEC1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76029" w14:textId="092DBB38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0E00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E81C5" w14:textId="14948905" w:rsidR="0003702F" w:rsidRPr="008E1326" w:rsidRDefault="660EFD2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 w:rsidR="00C71B07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390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42B4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CA897" w14:textId="7E89C52C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</w:t>
            </w:r>
          </w:p>
        </w:tc>
      </w:tr>
      <w:tr w:rsidR="009D1B94" w:rsidRPr="008E1326" w14:paraId="2FFBAF26" w14:textId="77777777" w:rsidTr="00D91413">
        <w:trPr>
          <w:trHeight w:val="172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AFAA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1B0F229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AF358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2A45B4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4D615E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219D390E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27A282C3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207F40EB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EA353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500746A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422E7B2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0C37D5D3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12B1C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B0CF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6E1CC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1DF9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</w:tr>
      <w:tr w:rsidR="0003702F" w:rsidRPr="008E1326" w14:paraId="1CCC7CE9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11FB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ค่าใช้จ่ายในการ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จัดจำหน่าย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</w:tcPr>
          <w:p w14:paraId="3D6DA77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E85E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23CA8E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E890B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287C5492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44C53C4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5DA573EF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D8E5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332B46E6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4BB97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5A174194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3BB6D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208F" w14:textId="78558C75" w:rsidR="0003702F" w:rsidRPr="008E1326" w:rsidRDefault="025B4EA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091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BD0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1ABE6" w14:textId="166634F3" w:rsidR="0003702F" w:rsidRPr="008E1326" w:rsidRDefault="007A3E6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163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980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03702F" w:rsidRPr="008E1326" w14:paraId="13E3DB1D" w14:textId="77777777" w:rsidTr="00D91413">
        <w:trPr>
          <w:trHeight w:val="659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0AEEA" w14:textId="1F5C1EFB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กลับรายการขาดทุนจากการด้อยค่า</w:t>
            </w:r>
            <w:r w:rsidRPr="008E1326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 xml:space="preserve"> (</w:t>
            </w:r>
            <w:r w:rsidRPr="008E13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ขาดทุนจากการ  ด้อยค่า</w:t>
            </w:r>
            <w:r w:rsidRPr="008E1326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>)</w:t>
            </w:r>
            <w:r w:rsidRPr="008E1326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8E13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ซึ่งเป็นไปตาม</w:t>
            </w:r>
            <w:r w:rsidRPr="008E1326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Pr="008E1326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 xml:space="preserve">TFRS </w:t>
            </w:r>
            <w:r w:rsidR="00991C6E" w:rsidRPr="00991C6E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</w:tcPr>
          <w:p w14:paraId="008E7B5F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1F92EC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54566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39DBC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294719D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27B790E5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483E6CB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DDAC4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5C270D0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2C0C0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59F0032A" w14:textId="77777777" w:rsidR="00875555" w:rsidRPr="008E1326" w:rsidRDefault="008755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D648C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D048" w14:textId="14D58010" w:rsidR="0003702F" w:rsidRPr="008E1326" w:rsidRDefault="62BAD3C3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288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2E9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989E" w14:textId="560484F9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62BAD3C3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541</w:t>
            </w:r>
          </w:p>
        </w:tc>
      </w:tr>
      <w:tr w:rsidR="0003702F" w:rsidRPr="008E1326" w14:paraId="15569D59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9A8B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5AA9C1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32B3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DEFC3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405C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94D5E8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83061B2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320BEDB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6C58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5A4F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16568A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A6B890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73E51F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0B29B679" w14:textId="7CE867F6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379A7B0E"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9FC2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635A2BFE" w14:textId="66E880DF" w:rsidR="0003702F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7A3E69"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</w:p>
        </w:tc>
      </w:tr>
      <w:tr w:rsidR="0003702F" w:rsidRPr="008E1326" w14:paraId="346DFC9E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0C4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5E74C2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027E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8100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AC19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8A1A5C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C61C106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D36D514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92832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DA7EE64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E713F4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995758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CAF49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62D4F" w14:textId="1CAE0394" w:rsidR="0003702F" w:rsidRPr="008E1326" w:rsidRDefault="2F0BDC9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4EB1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CB94F" w14:textId="4E5F9700" w:rsidR="0003702F" w:rsidRPr="008E1326" w:rsidRDefault="007A3E6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Pr="008E13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3702F" w:rsidRPr="008E1326" w14:paraId="0037F9F1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08F8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3420E8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505D2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2D37E3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5B6D7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604127F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5467B69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BF94CDA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61BA3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35F3142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5F159D0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570F5A2D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3537B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A65513" w14:textId="27D32469" w:rsidR="0003702F" w:rsidRPr="008E1326" w:rsidRDefault="00FE6C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155</w:t>
            </w:r>
            <w:r w:rsidR="00690585" w:rsidRPr="008E13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018</w:t>
            </w:r>
            <w:r w:rsidR="00690585" w:rsidRPr="008E13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A8701" w14:textId="77777777" w:rsidR="0003702F" w:rsidRPr="008E1326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BA1EAE" w14:textId="61F981B7" w:rsidR="0003702F" w:rsidRPr="008E1326" w:rsidRDefault="007A3E6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105</w:t>
            </w:r>
            <w:r w:rsidRPr="008E13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009</w:t>
            </w:r>
            <w:r w:rsidRPr="008E13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7E7C486C" w14:textId="77777777" w:rsidR="0003702F" w:rsidRPr="008E1326" w:rsidRDefault="0003702F" w:rsidP="008E1326">
      <w:pPr>
        <w:rPr>
          <w:rFonts w:asciiTheme="majorBidi" w:hAnsiTheme="majorBidi" w:cstheme="majorBidi"/>
          <w:sz w:val="30"/>
          <w:szCs w:val="30"/>
        </w:rPr>
      </w:pPr>
    </w:p>
    <w:p w14:paraId="546B54D2" w14:textId="11EFC286" w:rsidR="001025CA" w:rsidRPr="008E1326" w:rsidRDefault="0003702F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1025CA" w:rsidRPr="008E1326" w:rsidSect="00A55436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8E1326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8E1326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  <w:r w:rsidR="00E071D6" w:rsidRPr="008E1326">
        <w:rPr>
          <w:rFonts w:asciiTheme="majorBidi" w:hAnsiTheme="majorBidi" w:cstheme="majorBidi"/>
          <w:sz w:val="24"/>
          <w:szCs w:val="24"/>
        </w:rPr>
        <w:t xml:space="preserve">   </w:t>
      </w:r>
      <w:r w:rsidR="001025CA" w:rsidRPr="008E1326">
        <w:rPr>
          <w:rFonts w:asciiTheme="majorBidi" w:hAnsiTheme="majorBidi" w:cstheme="majorBidi"/>
          <w:sz w:val="24"/>
          <w:szCs w:val="24"/>
          <w:cs/>
        </w:rPr>
        <w:tab/>
      </w:r>
    </w:p>
    <w:p w14:paraId="58995A3E" w14:textId="0BEAAB45" w:rsidR="00124787" w:rsidRPr="008E1326" w:rsidRDefault="003D1A7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center"/>
        <w:rPr>
          <w:rFonts w:asciiTheme="majorBidi" w:hAnsiTheme="majorBidi" w:cstheme="majorBidi"/>
          <w:b/>
          <w:bCs/>
          <w:i/>
          <w:iCs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noProof/>
          <w:szCs w:val="30"/>
        </w:rPr>
        <w:lastRenderedPageBreak/>
        <w:drawing>
          <wp:inline distT="0" distB="0" distL="0" distR="0" wp14:anchorId="3F68A362" wp14:editId="27BFEECE">
            <wp:extent cx="4733925" cy="35051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986"/>
                    <a:stretch/>
                  </pic:blipFill>
                  <pic:spPr bwMode="auto">
                    <a:xfrm>
                      <a:off x="0" y="0"/>
                      <a:ext cx="4737308" cy="3507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3F2156" w14:textId="77777777" w:rsidR="00400667" w:rsidRPr="008E1326" w:rsidRDefault="0040066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center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0E740635" w14:textId="5FEAD91E" w:rsidR="00400667" w:rsidRPr="008E1326" w:rsidRDefault="003D1A7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center"/>
        <w:rPr>
          <w:rFonts w:asciiTheme="majorBidi" w:hAnsiTheme="majorBidi" w:cstheme="majorBidi"/>
          <w:b/>
          <w:bCs/>
          <w:i/>
          <w:iCs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noProof/>
          <w:szCs w:val="30"/>
        </w:rPr>
        <w:drawing>
          <wp:inline distT="0" distB="0" distL="0" distR="0" wp14:anchorId="2ACE1C9C" wp14:editId="10F4D53F">
            <wp:extent cx="5062999" cy="37623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19" cy="37636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E063C0" w14:textId="77777777" w:rsidR="00105DF6" w:rsidRPr="008E1326" w:rsidRDefault="00105DF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center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3B192E81" w14:textId="77777777" w:rsidR="003D1A7F" w:rsidRDefault="003D1A7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0D1F96CA" w14:textId="77777777" w:rsidR="003D1A7F" w:rsidRDefault="003D1A7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64CB6017" w14:textId="77777777" w:rsidR="003D1A7F" w:rsidRDefault="003D1A7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493199A8" w14:textId="77777777" w:rsidR="003D1A7F" w:rsidRDefault="003D1A7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402D5B53" w14:textId="69324944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8E1326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8E1326" w:rsidRDefault="0047624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27154E6E" w14:textId="77777777" w:rsidR="00562CEB" w:rsidRPr="008E1326" w:rsidRDefault="00353CC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E132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 w:rsidRPr="008E132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8E132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 โดย</w:t>
      </w:r>
      <w:r w:rsidR="0059269B" w:rsidRPr="008E132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แบ่ง</w:t>
      </w:r>
      <w:r w:rsidRPr="008E132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 w:rsidRPr="008E132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14:paraId="045E2065" w14:textId="77777777" w:rsidR="00AC06C8" w:rsidRPr="008E1326" w:rsidRDefault="00AC06C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380"/>
        <w:gridCol w:w="1600"/>
      </w:tblGrid>
      <w:tr w:rsidR="00442662" w:rsidRPr="000E0511" w14:paraId="6FAC9B27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86E1C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4DF04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1492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42662" w:rsidRPr="000E0511" w14:paraId="0405828F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92D4A" w14:textId="4F445576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1492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71492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หกเดือน</w:t>
            </w:r>
            <w:r w:rsidRPr="0071492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991C6E" w:rsidRPr="0071492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71492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71492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B4F1D" w14:textId="4990E1C7" w:rsidR="00442662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1492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70692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3CC68" w14:textId="6964F316" w:rsidR="00442662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1492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442662" w:rsidRPr="000E0511" w14:paraId="3858452C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E5415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82F2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1492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42662" w:rsidRPr="000E0511" w14:paraId="6AB41DE1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278DC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1492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35B87" w14:textId="5386CF5B" w:rsidR="00442662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179</w:t>
            </w:r>
            <w:r w:rsidR="392A0A84"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451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0816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1F6C1" w14:textId="3EC010DE" w:rsidR="00442662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1492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270</w:t>
            </w:r>
            <w:r w:rsidR="00442662" w:rsidRPr="0071492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71492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276</w:t>
            </w:r>
          </w:p>
        </w:tc>
      </w:tr>
      <w:tr w:rsidR="00442662" w:rsidRPr="000E0511" w14:paraId="0634A3FE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3FEA4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1492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9598" w14:textId="713D8111" w:rsidR="00442662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1492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3D504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FCA67" w14:textId="13D4E0F2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1492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00667" w:rsidRPr="000E0511" w14:paraId="7184CEC3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E9364" w14:textId="77777777" w:rsidR="00400667" w:rsidRPr="00714927" w:rsidRDefault="0040066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1492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7F091168" w14:textId="5CA0B559" w:rsidR="00400667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11</w:t>
            </w:r>
            <w:r w:rsidR="00EA3739"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416</w:t>
            </w:r>
          </w:p>
        </w:tc>
        <w:tc>
          <w:tcPr>
            <w:tcW w:w="380" w:type="dxa"/>
          </w:tcPr>
          <w:p w14:paraId="19EDB7D2" w14:textId="77777777" w:rsidR="00400667" w:rsidRPr="00714927" w:rsidRDefault="0040066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4FB1C2A3" w14:textId="38FA1CAD" w:rsidR="00400667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24</w:t>
            </w:r>
            <w:r w:rsidR="00400667"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714927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335</w:t>
            </w:r>
          </w:p>
        </w:tc>
      </w:tr>
      <w:tr w:rsidR="00442662" w:rsidRPr="008E1326" w14:paraId="7CF31B0B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D1018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1492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D5F28EF" w14:textId="4BC925BF" w:rsidR="00442662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14927"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</w:rPr>
              <w:t>191</w:t>
            </w:r>
            <w:r w:rsidR="3C8F5FAD" w:rsidRPr="00714927"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14927"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</w:rPr>
              <w:t>265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225D9" w14:textId="77777777" w:rsidR="00442662" w:rsidRPr="00714927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62EB8B" w14:textId="4072012E" w:rsidR="00442662" w:rsidRPr="00714927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1492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294</w:t>
            </w:r>
            <w:r w:rsidR="00442662" w:rsidRPr="0071492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1492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611</w:t>
            </w:r>
          </w:p>
        </w:tc>
      </w:tr>
    </w:tbl>
    <w:p w14:paraId="129288D7" w14:textId="77B2B503" w:rsidR="00442662" w:rsidRDefault="0044266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F835A96" w14:textId="435EDA41" w:rsidR="007841C5" w:rsidRPr="008E1326" w:rsidRDefault="007841C5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1FAE810" w14:textId="28C60972" w:rsidR="007841C5" w:rsidRPr="008E1326" w:rsidRDefault="007841C5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24F38B43" w14:textId="6179222E" w:rsidR="00745B0C" w:rsidRPr="008E1326" w:rsidRDefault="00407D0A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noProof/>
          <w:sz w:val="30"/>
          <w:szCs w:val="30"/>
          <w:lang w:val="th-TH"/>
        </w:rPr>
        <w:drawing>
          <wp:inline distT="0" distB="0" distL="0" distR="0" wp14:anchorId="607B698D" wp14:editId="079EB775">
            <wp:extent cx="5704205" cy="35425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881" cy="3549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B0C" w:rsidRPr="008E132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95FAC31" w14:textId="20598297" w:rsidR="0003566A" w:rsidRPr="008E1326" w:rsidRDefault="004A1775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ขาดทุน</w:t>
      </w:r>
      <w:r w:rsidR="0003566A" w:rsidRPr="008E1326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765D9ECD" w14:textId="77777777" w:rsidR="0003566A" w:rsidRPr="006F2073" w:rsidRDefault="0003566A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82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7"/>
        <w:gridCol w:w="243"/>
        <w:gridCol w:w="1109"/>
        <w:gridCol w:w="237"/>
        <w:gridCol w:w="1200"/>
      </w:tblGrid>
      <w:tr w:rsidR="0011703A" w:rsidRPr="008E1326" w14:paraId="2BAE5E08" w14:textId="77777777" w:rsidTr="00F3102C">
        <w:trPr>
          <w:tblHeader/>
        </w:trPr>
        <w:tc>
          <w:tcPr>
            <w:tcW w:w="1989" w:type="pct"/>
            <w:hideMark/>
          </w:tcPr>
          <w:p w14:paraId="2130DB9C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9" w:type="pct"/>
          </w:tcPr>
          <w:p w14:paraId="6A65B6B4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hideMark/>
          </w:tcPr>
          <w:p w14:paraId="5B1EF8B9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4E38A92C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hideMark/>
          </w:tcPr>
          <w:p w14:paraId="6EBEE043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03A" w:rsidRPr="008E1326" w14:paraId="519E48B6" w14:textId="77777777" w:rsidTr="00F3102C">
        <w:trPr>
          <w:tblHeader/>
        </w:trPr>
        <w:tc>
          <w:tcPr>
            <w:tcW w:w="1989" w:type="pct"/>
            <w:hideMark/>
          </w:tcPr>
          <w:p w14:paraId="5B5A1DC4" w14:textId="2F6BB35B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B34BF45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219A9675" w14:textId="07AAC81A" w:rsidR="0011703A" w:rsidRPr="008E1326" w:rsidRDefault="00991C6E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428AB88E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hideMark/>
          </w:tcPr>
          <w:p w14:paraId="5ED70650" w14:textId="3B88F842" w:rsidR="0011703A" w:rsidRPr="008E1326" w:rsidRDefault="00991C6E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7A1A0606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536601A6" w14:textId="36BDF481" w:rsidR="0011703A" w:rsidRPr="008E1326" w:rsidRDefault="00991C6E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0B5A25AF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hideMark/>
          </w:tcPr>
          <w:p w14:paraId="1C645F07" w14:textId="021D27BF" w:rsidR="0011703A" w:rsidRPr="008E1326" w:rsidRDefault="00991C6E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1703A" w:rsidRPr="008E1326" w14:paraId="425FF8D3" w14:textId="77777777" w:rsidTr="009A0D3C">
        <w:trPr>
          <w:tblHeader/>
        </w:trPr>
        <w:tc>
          <w:tcPr>
            <w:tcW w:w="1989" w:type="pct"/>
          </w:tcPr>
          <w:p w14:paraId="40585EA9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344C7E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2" w:type="pct"/>
            <w:gridSpan w:val="7"/>
            <w:hideMark/>
          </w:tcPr>
          <w:p w14:paraId="0667421D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11703A" w:rsidRPr="008E1326" w14:paraId="50E5EE47" w14:textId="77777777" w:rsidTr="00F3102C">
        <w:tc>
          <w:tcPr>
            <w:tcW w:w="1989" w:type="pct"/>
            <w:hideMark/>
          </w:tcPr>
          <w:p w14:paraId="76D98985" w14:textId="7C99C9E9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9" w:type="pct"/>
          </w:tcPr>
          <w:p w14:paraId="127DAF7A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C18E0B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E733B12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5AE2423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4AD43A2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6086D6D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C5AC4B1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13888D3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03A" w:rsidRPr="008E1326" w14:paraId="48BBF1A5" w14:textId="77777777" w:rsidTr="00F3102C">
        <w:tc>
          <w:tcPr>
            <w:tcW w:w="1989" w:type="pct"/>
            <w:hideMark/>
          </w:tcPr>
          <w:p w14:paraId="1FF2FBA7" w14:textId="6CEB2FC9" w:rsidR="0011703A" w:rsidRPr="008E1326" w:rsidRDefault="0011703A" w:rsidP="0011703A">
            <w:pPr>
              <w:tabs>
                <w:tab w:val="clear" w:pos="227"/>
                <w:tab w:val="clear" w:pos="454"/>
                <w:tab w:val="left" w:pos="540"/>
              </w:tabs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47ACF1AF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C0B35F" w14:textId="6E0E942C" w:rsidR="0011703A" w:rsidRPr="008E1326" w:rsidRDefault="0011703A" w:rsidP="006F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0BAE1377" w14:textId="77777777" w:rsidR="0011703A" w:rsidRPr="008E1326" w:rsidRDefault="0011703A" w:rsidP="006F207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  <w:tab w:val="decimal" w:pos="880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2D6871" w14:textId="798A4E66" w:rsidR="0011703A" w:rsidRPr="008E1326" w:rsidRDefault="0011703A" w:rsidP="006F207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90C70F8" w14:textId="77777777" w:rsidR="0011703A" w:rsidRPr="008E1326" w:rsidRDefault="0011703A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56C398" w14:textId="5668E08C" w:rsidR="0011703A" w:rsidRPr="008E1326" w:rsidRDefault="0011703A" w:rsidP="006F2073">
            <w:pPr>
              <w:tabs>
                <w:tab w:val="decimal" w:pos="880"/>
                <w:tab w:val="left" w:pos="1116"/>
              </w:tabs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019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149A6E78" w14:textId="77777777" w:rsidR="0011703A" w:rsidRPr="008E1326" w:rsidRDefault="0011703A" w:rsidP="006F2073">
            <w:pPr>
              <w:tabs>
                <w:tab w:val="left" w:pos="720"/>
                <w:tab w:val="decimal" w:pos="8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8CB9AE" w14:textId="24083A71" w:rsidR="0011703A" w:rsidRPr="008E1326" w:rsidRDefault="0011703A" w:rsidP="006F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991C6E" w:rsidRPr="00991C6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010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1703A" w:rsidRPr="008E1326" w14:paraId="2EF5837F" w14:textId="77777777" w:rsidTr="00F3102C">
        <w:tc>
          <w:tcPr>
            <w:tcW w:w="1989" w:type="pct"/>
          </w:tcPr>
          <w:p w14:paraId="6D3231F0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9B2ACB7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98AAF2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79E2BDCF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right w:val="nil"/>
            </w:tcBorders>
          </w:tcPr>
          <w:p w14:paraId="0A989B60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14:paraId="1B8D5804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</w:tcPr>
          <w:p w14:paraId="18765664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0EDCF201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right w:val="nil"/>
            </w:tcBorders>
          </w:tcPr>
          <w:p w14:paraId="4D3CC244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1703A" w14:paraId="16DFBAC4" w14:textId="77777777" w:rsidTr="00F3102C">
        <w:tc>
          <w:tcPr>
            <w:tcW w:w="1989" w:type="pct"/>
          </w:tcPr>
          <w:p w14:paraId="1BC25BFB" w14:textId="2B834116" w:rsidR="0011703A" w:rsidRDefault="0011703A" w:rsidP="009A0D3C">
            <w:pPr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991C6E"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เมษายน</w:t>
            </w:r>
            <w:proofErr w:type="spellEnd"/>
          </w:p>
        </w:tc>
        <w:tc>
          <w:tcPr>
            <w:tcW w:w="129" w:type="pct"/>
          </w:tcPr>
          <w:p w14:paraId="0A4F728B" w14:textId="77777777" w:rsidR="0011703A" w:rsidRDefault="0011703A" w:rsidP="009A0D3C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4EA077A" w14:textId="62EC19D3" w:rsidR="0011703A" w:rsidRDefault="00991C6E" w:rsidP="009A0D3C">
            <w:pPr>
              <w:tabs>
                <w:tab w:val="clear" w:pos="907"/>
                <w:tab w:val="decimal" w:pos="873"/>
              </w:tabs>
              <w:ind w:right="68"/>
              <w:jc w:val="right"/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28" w:type="pct"/>
            <w:vAlign w:val="bottom"/>
          </w:tcPr>
          <w:p w14:paraId="412DAA03" w14:textId="77777777" w:rsidR="0011703A" w:rsidRDefault="0011703A" w:rsidP="009A0D3C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FE01500" w14:textId="3892226A" w:rsidR="0011703A" w:rsidRDefault="00991C6E" w:rsidP="009A0D3C">
            <w:pPr>
              <w:tabs>
                <w:tab w:val="clear" w:pos="907"/>
                <w:tab w:val="left" w:pos="783"/>
              </w:tabs>
              <w:jc w:val="right"/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31" w:type="pct"/>
            <w:vAlign w:val="bottom"/>
          </w:tcPr>
          <w:p w14:paraId="229267A9" w14:textId="77777777" w:rsidR="0011703A" w:rsidRDefault="0011703A" w:rsidP="009A0D3C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59F7CE2" w14:textId="64B940F5" w:rsidR="0011703A" w:rsidRDefault="00991C6E" w:rsidP="009A0D3C">
            <w:pPr>
              <w:tabs>
                <w:tab w:val="clear" w:pos="907"/>
                <w:tab w:val="left" w:pos="739"/>
              </w:tabs>
              <w:ind w:right="48"/>
              <w:jc w:val="right"/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28" w:type="pct"/>
            <w:vAlign w:val="bottom"/>
          </w:tcPr>
          <w:p w14:paraId="3286D6AC" w14:textId="77777777" w:rsidR="0011703A" w:rsidRDefault="0011703A" w:rsidP="009A0D3C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9E665E3" w14:textId="75D96B3E" w:rsidR="0011703A" w:rsidRDefault="00991C6E" w:rsidP="009A0D3C">
            <w:pPr>
              <w:tabs>
                <w:tab w:val="clear" w:pos="907"/>
                <w:tab w:val="left" w:pos="943"/>
              </w:tabs>
              <w:ind w:right="84"/>
              <w:jc w:val="right"/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</w:tr>
      <w:tr w:rsidR="0011703A" w14:paraId="46763046" w14:textId="77777777" w:rsidTr="00F3102C">
        <w:tc>
          <w:tcPr>
            <w:tcW w:w="1989" w:type="pct"/>
          </w:tcPr>
          <w:p w14:paraId="200CAA13" w14:textId="77777777" w:rsidR="0011703A" w:rsidRDefault="0011703A" w:rsidP="009A0D3C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29" w:type="pct"/>
          </w:tcPr>
          <w:p w14:paraId="20E56F93" w14:textId="77777777" w:rsidR="0011703A" w:rsidRDefault="0011703A" w:rsidP="009A0D3C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CF6179F" w14:textId="5D72A57D" w:rsidR="0011703A" w:rsidRDefault="00991C6E" w:rsidP="009A0D3C">
            <w:pPr>
              <w:tabs>
                <w:tab w:val="clear" w:pos="907"/>
                <w:tab w:val="decimal" w:pos="873"/>
              </w:tabs>
              <w:ind w:right="6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599</w:t>
            </w:r>
          </w:p>
        </w:tc>
        <w:tc>
          <w:tcPr>
            <w:tcW w:w="128" w:type="pct"/>
          </w:tcPr>
          <w:p w14:paraId="27F4F199" w14:textId="77777777" w:rsidR="0011703A" w:rsidRDefault="0011703A" w:rsidP="009A0D3C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AE55551" w14:textId="77777777" w:rsidR="0011703A" w:rsidRDefault="0011703A" w:rsidP="009A0D3C">
            <w:pPr>
              <w:tabs>
                <w:tab w:val="clear" w:pos="907"/>
                <w:tab w:val="left" w:pos="783"/>
              </w:tabs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B07035B" w14:textId="77777777" w:rsidR="0011703A" w:rsidRDefault="0011703A" w:rsidP="009A0D3C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7188882" w14:textId="41F50D19" w:rsidR="0011703A" w:rsidRDefault="00991C6E" w:rsidP="009A0D3C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11703A"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599</w:t>
            </w:r>
          </w:p>
        </w:tc>
        <w:tc>
          <w:tcPr>
            <w:tcW w:w="128" w:type="pct"/>
          </w:tcPr>
          <w:p w14:paraId="3339C3E3" w14:textId="77777777" w:rsidR="0011703A" w:rsidRDefault="0011703A" w:rsidP="009A0D3C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A1C9B14" w14:textId="77777777" w:rsidR="0011703A" w:rsidRDefault="0011703A" w:rsidP="009A0D3C">
            <w:pPr>
              <w:ind w:right="84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11703A" w:rsidRPr="008E1326" w14:paraId="39104495" w14:textId="77777777" w:rsidTr="00F3102C">
        <w:tc>
          <w:tcPr>
            <w:tcW w:w="1989" w:type="pct"/>
            <w:hideMark/>
          </w:tcPr>
          <w:p w14:paraId="3F26B762" w14:textId="3449FCAC" w:rsidR="0011703A" w:rsidRPr="008E1326" w:rsidRDefault="0011703A" w:rsidP="009A0D3C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="006F20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 w:rsidR="006F2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F2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F20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4B560F28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82E2FC" w14:textId="77777777" w:rsidR="006F2073" w:rsidRDefault="006F2073" w:rsidP="009A0D3C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90423B" w14:textId="0F0ECE68" w:rsidR="0011703A" w:rsidRPr="008E1326" w:rsidRDefault="00991C6E" w:rsidP="009A0D3C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703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11703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28" w:type="pct"/>
          </w:tcPr>
          <w:p w14:paraId="1C499CF7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</w:tcPr>
          <w:p w14:paraId="1C99A829" w14:textId="77777777" w:rsidR="006F2073" w:rsidRDefault="006F2073" w:rsidP="009A0D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1766CD" w14:textId="4FE9C3D5" w:rsidR="0011703A" w:rsidRPr="008E1326" w:rsidRDefault="00991C6E" w:rsidP="009A0D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703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11703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31" w:type="pct"/>
          </w:tcPr>
          <w:p w14:paraId="4FCFB3B8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2E6D3D" w14:textId="19DD792B" w:rsidR="0011703A" w:rsidRPr="008E1326" w:rsidRDefault="00991C6E" w:rsidP="009A0D3C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703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11703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28" w:type="pct"/>
          </w:tcPr>
          <w:p w14:paraId="06219D5F" w14:textId="77777777" w:rsidR="0011703A" w:rsidRPr="008E1326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</w:tcPr>
          <w:p w14:paraId="7E370592" w14:textId="77777777" w:rsidR="006F2073" w:rsidRDefault="006F2073" w:rsidP="009A0D3C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9F01AE" w14:textId="736ABBBB" w:rsidR="0011703A" w:rsidRPr="008E1326" w:rsidRDefault="00991C6E" w:rsidP="009A0D3C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703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11703A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  <w:tr w:rsidR="00F3102C" w:rsidRPr="008E1326" w14:paraId="7EA2F1BD" w14:textId="77777777" w:rsidTr="00F3102C">
        <w:tc>
          <w:tcPr>
            <w:tcW w:w="1989" w:type="pct"/>
          </w:tcPr>
          <w:p w14:paraId="1D9A52CD" w14:textId="0EC4BF18" w:rsidR="00F3102C" w:rsidRPr="008E1326" w:rsidRDefault="00F3102C" w:rsidP="009A0D3C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29" w:type="pct"/>
          </w:tcPr>
          <w:p w14:paraId="44675545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F06E4" w14:textId="752339B9" w:rsidR="00F3102C" w:rsidRPr="00F3102C" w:rsidRDefault="00F3102C" w:rsidP="009A0D3C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F835F7" w14:textId="77777777" w:rsidR="00F3102C" w:rsidRPr="00F3102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</w:tcPr>
          <w:p w14:paraId="0C3B161B" w14:textId="636A6CE9" w:rsidR="00F3102C" w:rsidRPr="00F3102C" w:rsidRDefault="00F3102C" w:rsidP="009A0D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1CBC753" w14:textId="77777777" w:rsidR="00F3102C" w:rsidRPr="00F3102C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A99DD" w14:textId="04E1067B" w:rsidR="00F3102C" w:rsidRPr="00F3102C" w:rsidRDefault="00F3102C" w:rsidP="009A0D3C">
            <w:pPr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DD7D8A" w14:textId="77777777" w:rsidR="00F3102C" w:rsidRPr="00F3102C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</w:tcPr>
          <w:p w14:paraId="4425F132" w14:textId="47C25C5F" w:rsidR="00F3102C" w:rsidRPr="00F3102C" w:rsidRDefault="00F3102C" w:rsidP="009A0D3C">
            <w:pPr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02C" w:rsidRPr="008E1326" w14:paraId="1729FCA7" w14:textId="77777777" w:rsidTr="00F3102C">
        <w:tc>
          <w:tcPr>
            <w:tcW w:w="1989" w:type="pct"/>
          </w:tcPr>
          <w:p w14:paraId="6469A837" w14:textId="61B811B2" w:rsidR="00F3102C" w:rsidRPr="00F3102C" w:rsidRDefault="00F3102C" w:rsidP="00F3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5E6295E" w14:textId="1AC98F52" w:rsidR="00F3102C" w:rsidRPr="55D605A1" w:rsidRDefault="00F3102C" w:rsidP="00F3102C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F20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 w:rsidR="006F2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F2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F20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9CDC2B5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48964F" w14:textId="77777777" w:rsidR="00F3102C" w:rsidRDefault="00F3102C" w:rsidP="00F3102C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B35F23" w14:textId="63232714" w:rsidR="00F3102C" w:rsidRPr="008E1326" w:rsidRDefault="00991C6E" w:rsidP="00F3102C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102C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F3102C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28" w:type="pct"/>
          </w:tcPr>
          <w:p w14:paraId="3D55A332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D4EA2" w14:textId="77777777" w:rsidR="00F3102C" w:rsidRDefault="00F3102C" w:rsidP="00F310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629B12" w14:textId="00D2C4CB" w:rsidR="00F3102C" w:rsidRPr="008E1326" w:rsidRDefault="00991C6E" w:rsidP="00F310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102C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F3102C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31" w:type="pct"/>
          </w:tcPr>
          <w:p w14:paraId="76E3B636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D22A0F" w14:textId="2D6D517B" w:rsidR="00F3102C" w:rsidRPr="008E1326" w:rsidRDefault="00991C6E" w:rsidP="00F3102C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102C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F3102C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28" w:type="pct"/>
          </w:tcPr>
          <w:p w14:paraId="51A43F6A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88D1C" w14:textId="77777777" w:rsidR="00F3102C" w:rsidRDefault="00F3102C" w:rsidP="00F3102C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21A7AA" w14:textId="5A7B7B0C" w:rsidR="00F3102C" w:rsidRPr="008E1326" w:rsidRDefault="00991C6E" w:rsidP="006F2073">
            <w:pPr>
              <w:tabs>
                <w:tab w:val="clear" w:pos="907"/>
                <w:tab w:val="left" w:pos="896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102C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F3102C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  <w:tr w:rsidR="00F3102C" w:rsidRPr="008E1326" w14:paraId="4FAF9FCB" w14:textId="77777777" w:rsidTr="00F3102C">
        <w:tc>
          <w:tcPr>
            <w:tcW w:w="1989" w:type="pct"/>
          </w:tcPr>
          <w:p w14:paraId="4023CFD6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38E91810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CF70D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60AE945F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7EFADF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1" w:type="pct"/>
          </w:tcPr>
          <w:p w14:paraId="366B083E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27F416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6ECBC75B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ABE652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3102C" w:rsidRPr="008E1326" w14:paraId="717C495A" w14:textId="77777777" w:rsidTr="00F3102C">
        <w:trPr>
          <w:trHeight w:val="425"/>
        </w:trPr>
        <w:tc>
          <w:tcPr>
            <w:tcW w:w="1989" w:type="pct"/>
            <w:hideMark/>
          </w:tcPr>
          <w:p w14:paraId="1F921DF1" w14:textId="5B512C6D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="006F20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3936F4E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21EB7D" w14:textId="5FBA173E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253E051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D16F52" w14:textId="7EE25C78" w:rsidR="00F3102C" w:rsidRPr="008E1326" w:rsidRDefault="00F3102C" w:rsidP="00F310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BA88C35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7AAFD" w14:textId="739461ED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3078EAA" w14:textId="77777777" w:rsidR="00F3102C" w:rsidRPr="008E1326" w:rsidRDefault="00F3102C" w:rsidP="00F3102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F8F92F" w14:textId="68BE6820" w:rsidR="00F3102C" w:rsidRPr="008E1326" w:rsidRDefault="00F3102C" w:rsidP="00F3102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816F443" w14:textId="31E6D342" w:rsidR="0011703A" w:rsidRDefault="0011703A" w:rsidP="001170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482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7"/>
        <w:gridCol w:w="243"/>
        <w:gridCol w:w="1109"/>
        <w:gridCol w:w="237"/>
        <w:gridCol w:w="1200"/>
      </w:tblGrid>
      <w:tr w:rsidR="00F3102C" w:rsidRPr="008E1326" w14:paraId="047C79E5" w14:textId="77777777" w:rsidTr="009A0D3C">
        <w:trPr>
          <w:tblHeader/>
        </w:trPr>
        <w:tc>
          <w:tcPr>
            <w:tcW w:w="1989" w:type="pct"/>
            <w:hideMark/>
          </w:tcPr>
          <w:p w14:paraId="11D75F8E" w14:textId="5855E1A1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9" w:type="pct"/>
          </w:tcPr>
          <w:p w14:paraId="0E798F26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hideMark/>
          </w:tcPr>
          <w:p w14:paraId="68755FFF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9F0A681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hideMark/>
          </w:tcPr>
          <w:p w14:paraId="2030A025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02C" w:rsidRPr="008E1326" w14:paraId="7B7EA65C" w14:textId="77777777" w:rsidTr="009A0D3C">
        <w:trPr>
          <w:tblHeader/>
        </w:trPr>
        <w:tc>
          <w:tcPr>
            <w:tcW w:w="1989" w:type="pct"/>
            <w:hideMark/>
          </w:tcPr>
          <w:p w14:paraId="365D007D" w14:textId="0700C19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8E87B07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79C4772F" w14:textId="7E77ADDE" w:rsidR="00F3102C" w:rsidRPr="008E1326" w:rsidRDefault="00991C6E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011D3665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hideMark/>
          </w:tcPr>
          <w:p w14:paraId="58BC7EF5" w14:textId="109C1EC7" w:rsidR="00F3102C" w:rsidRPr="008E1326" w:rsidRDefault="00991C6E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525F54AC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2E401D5B" w14:textId="76E663D0" w:rsidR="00F3102C" w:rsidRPr="008E1326" w:rsidRDefault="00991C6E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CB301D9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hideMark/>
          </w:tcPr>
          <w:p w14:paraId="2A5AE136" w14:textId="591C5928" w:rsidR="00F3102C" w:rsidRPr="008E1326" w:rsidRDefault="00991C6E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3102C" w:rsidRPr="008E1326" w14:paraId="7CC3C725" w14:textId="77777777" w:rsidTr="009A0D3C">
        <w:trPr>
          <w:tblHeader/>
        </w:trPr>
        <w:tc>
          <w:tcPr>
            <w:tcW w:w="1989" w:type="pct"/>
          </w:tcPr>
          <w:p w14:paraId="44C11E25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FAE3BB2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2" w:type="pct"/>
            <w:gridSpan w:val="7"/>
            <w:hideMark/>
          </w:tcPr>
          <w:p w14:paraId="1A34F5BB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F3102C" w:rsidRPr="008E1326" w14:paraId="7E16E054" w14:textId="77777777" w:rsidTr="009A0D3C">
        <w:tc>
          <w:tcPr>
            <w:tcW w:w="1989" w:type="pct"/>
            <w:hideMark/>
          </w:tcPr>
          <w:p w14:paraId="7DBBC9D4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9" w:type="pct"/>
          </w:tcPr>
          <w:p w14:paraId="283ABFBB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0DA2A32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C91A204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017C58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60C36C7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9E3F0B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E55F29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4C80A3C0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D7B" w:rsidRPr="008E1326" w14:paraId="046DD693" w14:textId="77777777" w:rsidTr="009A0D3C">
        <w:tc>
          <w:tcPr>
            <w:tcW w:w="1989" w:type="pct"/>
            <w:hideMark/>
          </w:tcPr>
          <w:p w14:paraId="4EA8DFB7" w14:textId="77777777" w:rsidR="008B4D7B" w:rsidRPr="008E1326" w:rsidRDefault="008B4D7B" w:rsidP="008B4D7B">
            <w:pPr>
              <w:tabs>
                <w:tab w:val="clear" w:pos="227"/>
                <w:tab w:val="clear" w:pos="454"/>
                <w:tab w:val="left" w:pos="540"/>
              </w:tabs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3F9B4A38" w14:textId="77777777" w:rsidR="008B4D7B" w:rsidRPr="008E1326" w:rsidRDefault="008B4D7B" w:rsidP="008B4D7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7B1EE9" w14:textId="55711218" w:rsidR="008B4D7B" w:rsidRPr="008B4D7B" w:rsidRDefault="008B4D7B" w:rsidP="008B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55D9EF1" w14:textId="77777777" w:rsidR="008B4D7B" w:rsidRPr="008B4D7B" w:rsidRDefault="008B4D7B" w:rsidP="008B4D7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A77CA2" w14:textId="4ACDEB13" w:rsidR="008B4D7B" w:rsidRPr="008B4D7B" w:rsidRDefault="008B4D7B" w:rsidP="008B4D7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5B654112" w14:textId="77777777" w:rsidR="008B4D7B" w:rsidRPr="008B4D7B" w:rsidRDefault="008B4D7B" w:rsidP="008B4D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7E30CC" w14:textId="5C55AD9B" w:rsidR="008B4D7B" w:rsidRPr="008B4D7B" w:rsidRDefault="008B4D7B" w:rsidP="008B4D7B">
            <w:pPr>
              <w:tabs>
                <w:tab w:val="left" w:pos="1116"/>
              </w:tabs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4222D31B" w14:textId="77777777" w:rsidR="008B4D7B" w:rsidRPr="008B4D7B" w:rsidRDefault="008B4D7B" w:rsidP="008B4D7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099A36" w14:textId="28A47421" w:rsidR="008B4D7B" w:rsidRPr="008B4D7B" w:rsidRDefault="008B4D7B" w:rsidP="008B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3102C" w:rsidRPr="008E1326" w14:paraId="5695D7C4" w14:textId="77777777" w:rsidTr="009A0D3C">
        <w:tc>
          <w:tcPr>
            <w:tcW w:w="1989" w:type="pct"/>
          </w:tcPr>
          <w:p w14:paraId="04CD676C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57055F8B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2F3203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219E60C1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right w:val="nil"/>
            </w:tcBorders>
          </w:tcPr>
          <w:p w14:paraId="53F2806A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14:paraId="1935341B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</w:tcPr>
          <w:p w14:paraId="291CC23B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4F5423C7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right w:val="nil"/>
            </w:tcBorders>
          </w:tcPr>
          <w:p w14:paraId="69ED7B08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2073" w14:paraId="48AFA179" w14:textId="77777777" w:rsidTr="009A0D3C">
        <w:tc>
          <w:tcPr>
            <w:tcW w:w="1989" w:type="pct"/>
          </w:tcPr>
          <w:p w14:paraId="4D836FB1" w14:textId="2440D034" w:rsidR="006F2073" w:rsidRDefault="006F2073" w:rsidP="006F2073">
            <w:pPr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991C6E"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3C4BC2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9" w:type="pct"/>
          </w:tcPr>
          <w:p w14:paraId="4660ABF2" w14:textId="77777777" w:rsidR="006F2073" w:rsidRDefault="006F2073" w:rsidP="006F2073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05B14A2B" w14:textId="70804C9A" w:rsidR="006F2073" w:rsidRDefault="00991C6E" w:rsidP="006F2073">
            <w:pPr>
              <w:tabs>
                <w:tab w:val="clear" w:pos="907"/>
                <w:tab w:val="decimal" w:pos="873"/>
              </w:tabs>
              <w:ind w:right="68"/>
              <w:jc w:val="right"/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6F2073" w:rsidRPr="000D4D6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6F2073" w:rsidRPr="000D4D6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28" w:type="pct"/>
            <w:vAlign w:val="bottom"/>
          </w:tcPr>
          <w:p w14:paraId="7D7712A2" w14:textId="77777777" w:rsidR="006F2073" w:rsidRDefault="006F2073" w:rsidP="006F2073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C12C7D6" w14:textId="12F1F412" w:rsidR="006F2073" w:rsidRDefault="00991C6E" w:rsidP="006F2073">
            <w:pPr>
              <w:tabs>
                <w:tab w:val="clear" w:pos="907"/>
                <w:tab w:val="left" w:pos="783"/>
              </w:tabs>
              <w:jc w:val="right"/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6F2073" w:rsidRPr="0027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31" w:type="pct"/>
            <w:vAlign w:val="bottom"/>
          </w:tcPr>
          <w:p w14:paraId="578947AA" w14:textId="77777777" w:rsidR="006F2073" w:rsidRDefault="006F2073" w:rsidP="006F2073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488F2650" w14:textId="4958856C" w:rsidR="006F2073" w:rsidRDefault="00991C6E" w:rsidP="006F2073">
            <w:pPr>
              <w:tabs>
                <w:tab w:val="clear" w:pos="907"/>
                <w:tab w:val="left" w:pos="739"/>
              </w:tabs>
              <w:ind w:right="48"/>
              <w:jc w:val="right"/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6F2073" w:rsidRPr="0027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28" w:type="pct"/>
            <w:vAlign w:val="bottom"/>
          </w:tcPr>
          <w:p w14:paraId="36BDB7EF" w14:textId="77777777" w:rsidR="006F2073" w:rsidRDefault="006F2073" w:rsidP="006F2073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274622BE" w14:textId="6FB1BBED" w:rsidR="006F2073" w:rsidRDefault="00991C6E" w:rsidP="006F2073">
            <w:pPr>
              <w:tabs>
                <w:tab w:val="clear" w:pos="907"/>
                <w:tab w:val="left" w:pos="943"/>
              </w:tabs>
              <w:ind w:right="84"/>
              <w:jc w:val="right"/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6F2073" w:rsidRPr="0027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6F2073" w14:paraId="52C3CE49" w14:textId="77777777" w:rsidTr="009A0D3C">
        <w:tc>
          <w:tcPr>
            <w:tcW w:w="1989" w:type="pct"/>
          </w:tcPr>
          <w:p w14:paraId="14D27F9E" w14:textId="77777777" w:rsidR="006F2073" w:rsidRDefault="006F2073" w:rsidP="006F2073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29" w:type="pct"/>
          </w:tcPr>
          <w:p w14:paraId="6A769003" w14:textId="77777777" w:rsidR="006F2073" w:rsidRDefault="006F2073" w:rsidP="006F2073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17FA518" w14:textId="6E01C98D" w:rsidR="006F2073" w:rsidRDefault="00991C6E" w:rsidP="006F2073">
            <w:pPr>
              <w:tabs>
                <w:tab w:val="clear" w:pos="907"/>
                <w:tab w:val="decimal" w:pos="873"/>
              </w:tabs>
              <w:ind w:right="6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28" w:type="pct"/>
          </w:tcPr>
          <w:p w14:paraId="78ED7A08" w14:textId="77777777" w:rsidR="006F2073" w:rsidRDefault="006F2073" w:rsidP="006F2073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496F8FD3" w14:textId="0718C7AD" w:rsidR="006F2073" w:rsidRDefault="006F2073" w:rsidP="006F2073">
            <w:pPr>
              <w:tabs>
                <w:tab w:val="clear" w:pos="907"/>
                <w:tab w:val="left" w:pos="783"/>
              </w:tabs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273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7ED6280" w14:textId="77777777" w:rsidR="006F2073" w:rsidRDefault="006F2073" w:rsidP="006F2073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8E8A1F7" w14:textId="2ABFC8C3" w:rsidR="006F2073" w:rsidRDefault="00991C6E" w:rsidP="006F2073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28" w:type="pct"/>
          </w:tcPr>
          <w:p w14:paraId="1F9A55ED" w14:textId="77777777" w:rsidR="006F2073" w:rsidRDefault="006F2073" w:rsidP="006F2073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7EDF2CBA" w14:textId="6C742009" w:rsidR="006F2073" w:rsidRDefault="006F2073" w:rsidP="006F2073">
            <w:pPr>
              <w:ind w:right="84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273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2073" w:rsidRPr="008E1326" w14:paraId="4A074FE0" w14:textId="77777777" w:rsidTr="009A0D3C">
        <w:tc>
          <w:tcPr>
            <w:tcW w:w="1989" w:type="pct"/>
            <w:hideMark/>
          </w:tcPr>
          <w:p w14:paraId="3CCDA3F5" w14:textId="7254E088" w:rsidR="006F2073" w:rsidRPr="008E1326" w:rsidRDefault="006F2073" w:rsidP="006F207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817B4E3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833BDD" w14:textId="5FA5A548" w:rsidR="006F2073" w:rsidRPr="008E1326" w:rsidRDefault="00991C6E" w:rsidP="006F2073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28" w:type="pct"/>
            <w:vAlign w:val="bottom"/>
          </w:tcPr>
          <w:p w14:paraId="459C4721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19F86" w14:textId="1AC36723" w:rsidR="006F2073" w:rsidRPr="008E1326" w:rsidRDefault="00991C6E" w:rsidP="006F20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31" w:type="pct"/>
            <w:vAlign w:val="bottom"/>
          </w:tcPr>
          <w:p w14:paraId="17319127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A44DB" w14:textId="78081C32" w:rsidR="006F2073" w:rsidRPr="008E1326" w:rsidRDefault="00991C6E" w:rsidP="006F2073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28" w:type="pct"/>
            <w:vAlign w:val="bottom"/>
          </w:tcPr>
          <w:p w14:paraId="30506E89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D439B" w14:textId="3D126EE9" w:rsidR="006F2073" w:rsidRPr="008E1326" w:rsidRDefault="00991C6E" w:rsidP="006F2073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  <w:tr w:rsidR="006F2073" w:rsidRPr="00F3102C" w14:paraId="1857042C" w14:textId="77777777" w:rsidTr="009A0D3C">
        <w:tc>
          <w:tcPr>
            <w:tcW w:w="1989" w:type="pct"/>
          </w:tcPr>
          <w:p w14:paraId="1590118E" w14:textId="768360A4" w:rsidR="006F2073" w:rsidRPr="008E1326" w:rsidRDefault="006F2073" w:rsidP="006F207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29" w:type="pct"/>
          </w:tcPr>
          <w:p w14:paraId="52FE2B82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7F988" w14:textId="77777777" w:rsidR="006F2073" w:rsidRPr="00F3102C" w:rsidRDefault="006F2073" w:rsidP="006F2073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78CD869" w14:textId="77777777" w:rsidR="006F2073" w:rsidRPr="00F3102C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</w:tcPr>
          <w:p w14:paraId="6156ED50" w14:textId="77777777" w:rsidR="006F2073" w:rsidRPr="00F3102C" w:rsidRDefault="006F2073" w:rsidP="006F20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EDB069A" w14:textId="77777777" w:rsidR="006F2073" w:rsidRPr="00F3102C" w:rsidRDefault="006F2073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993B68" w14:textId="77777777" w:rsidR="006F2073" w:rsidRPr="00F3102C" w:rsidRDefault="006F2073" w:rsidP="006F2073">
            <w:pPr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888C91D" w14:textId="77777777" w:rsidR="006F2073" w:rsidRPr="00F3102C" w:rsidRDefault="006F2073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</w:tcPr>
          <w:p w14:paraId="3298508D" w14:textId="77777777" w:rsidR="006F2073" w:rsidRPr="00F3102C" w:rsidRDefault="006F2073" w:rsidP="006F2073">
            <w:pPr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2073" w:rsidRPr="008E1326" w14:paraId="6BEADD47" w14:textId="77777777" w:rsidTr="009A0D3C">
        <w:tc>
          <w:tcPr>
            <w:tcW w:w="1989" w:type="pct"/>
          </w:tcPr>
          <w:p w14:paraId="3725374F" w14:textId="77777777" w:rsidR="006F2073" w:rsidRPr="00F3102C" w:rsidRDefault="006F2073" w:rsidP="006F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4F8FE7F" w14:textId="6F100BDA" w:rsidR="006F2073" w:rsidRPr="55D605A1" w:rsidRDefault="006F2073" w:rsidP="006F207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7F482041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30E77F" w14:textId="1B78A7D4" w:rsidR="006F2073" w:rsidRPr="008E1326" w:rsidRDefault="00991C6E" w:rsidP="006F2073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28" w:type="pct"/>
            <w:vAlign w:val="bottom"/>
          </w:tcPr>
          <w:p w14:paraId="092DEE79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7F44A" w14:textId="30127D52" w:rsidR="006F2073" w:rsidRPr="008E1326" w:rsidRDefault="00991C6E" w:rsidP="006F20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31" w:type="pct"/>
            <w:vAlign w:val="bottom"/>
          </w:tcPr>
          <w:p w14:paraId="3883971F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94ABE" w14:textId="54B56C92" w:rsidR="006F2073" w:rsidRPr="008E1326" w:rsidRDefault="00991C6E" w:rsidP="006F2073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28" w:type="pct"/>
            <w:vAlign w:val="bottom"/>
          </w:tcPr>
          <w:p w14:paraId="35C523A1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2148A" w14:textId="52C216A3" w:rsidR="006F2073" w:rsidRPr="008E1326" w:rsidRDefault="00991C6E" w:rsidP="006F2073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6F2073"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  <w:tr w:rsidR="00F3102C" w:rsidRPr="008E1326" w14:paraId="7BE707B3" w14:textId="77777777" w:rsidTr="009A0D3C">
        <w:tc>
          <w:tcPr>
            <w:tcW w:w="1989" w:type="pct"/>
          </w:tcPr>
          <w:p w14:paraId="2C37E342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7161531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7FE2D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701EC41C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56561D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1" w:type="pct"/>
          </w:tcPr>
          <w:p w14:paraId="76327EC2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35CBB8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4CD51368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565426" w14:textId="77777777" w:rsidR="00F3102C" w:rsidRPr="008E1326" w:rsidRDefault="00F3102C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F2073" w:rsidRPr="008E1326" w14:paraId="7A21112C" w14:textId="77777777" w:rsidTr="009A0D3C">
        <w:trPr>
          <w:trHeight w:val="425"/>
        </w:trPr>
        <w:tc>
          <w:tcPr>
            <w:tcW w:w="1989" w:type="pct"/>
            <w:hideMark/>
          </w:tcPr>
          <w:p w14:paraId="691F4C52" w14:textId="6E070FBA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0BFCE03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4F3C55" w14:textId="17549704" w:rsidR="006F2073" w:rsidRPr="008E1326" w:rsidRDefault="006F2073" w:rsidP="006F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FCA4A71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96A86B" w14:textId="3248B348" w:rsidR="006F2073" w:rsidRPr="008E1326" w:rsidRDefault="006F2073" w:rsidP="006F20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04C7E2C6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536780" w14:textId="172B8AAC" w:rsidR="006F2073" w:rsidRPr="008E1326" w:rsidRDefault="006F2073" w:rsidP="006F2073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1B65B5D" w14:textId="77777777" w:rsidR="006F2073" w:rsidRPr="008E1326" w:rsidRDefault="006F2073" w:rsidP="006F207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DBCBAA" w14:textId="62B3083E" w:rsidR="006F2073" w:rsidRPr="008E1326" w:rsidRDefault="006F2073" w:rsidP="006F2073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347A1F8" w14:textId="467BDFAE" w:rsidR="0078498E" w:rsidRDefault="0078498E" w:rsidP="0078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8498E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78498E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78498E">
        <w:rPr>
          <w:rFonts w:asciiTheme="majorBidi" w:hAnsiTheme="majorBidi" w:cstheme="majorBidi"/>
          <w:sz w:val="30"/>
          <w:szCs w:val="30"/>
        </w:rPr>
        <w:t xml:space="preserve"> </w:t>
      </w:r>
      <w:r w:rsidRPr="0078498E">
        <w:rPr>
          <w:rFonts w:asciiTheme="majorBidi" w:hAnsiTheme="majorBidi" w:cstheme="majorBidi"/>
          <w:sz w:val="30"/>
          <w:szCs w:val="30"/>
          <w:cs/>
        </w:rPr>
        <w:t>สิทธิ</w:t>
      </w:r>
      <w:r>
        <w:rPr>
          <w:rFonts w:asciiTheme="majorBidi" w:hAnsiTheme="majorBidi" w:cstheme="majorBidi" w:hint="cs"/>
          <w:sz w:val="30"/>
          <w:szCs w:val="30"/>
          <w:cs/>
        </w:rPr>
        <w:t>ในการเลือกแปลงสภาพ</w:t>
      </w:r>
      <w:r w:rsidR="00F3102C">
        <w:rPr>
          <w:rFonts w:asciiTheme="majorBidi" w:hAnsiTheme="majorBidi" w:cstheme="majorBidi" w:hint="cs"/>
          <w:sz w:val="30"/>
          <w:szCs w:val="30"/>
          <w:cs/>
        </w:rPr>
        <w:t>ที่เหลือ</w:t>
      </w:r>
      <w:r w:rsidRPr="0078498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91C6E" w:rsidRPr="00991C6E">
        <w:rPr>
          <w:rFonts w:asciiTheme="majorBidi" w:hAnsiTheme="majorBidi" w:cstheme="majorBidi"/>
          <w:sz w:val="30"/>
          <w:szCs w:val="30"/>
        </w:rPr>
        <w:t>40</w:t>
      </w:r>
      <w:r w:rsidRPr="00BD3C58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000</w:t>
      </w:r>
      <w:r w:rsidRPr="0078498E">
        <w:rPr>
          <w:rFonts w:asciiTheme="majorBidi" w:hAnsiTheme="majorBidi" w:cstheme="majorBidi"/>
          <w:sz w:val="30"/>
          <w:szCs w:val="30"/>
        </w:rPr>
        <w:t xml:space="preserve"> </w:t>
      </w:r>
      <w:r w:rsidRPr="0078498E">
        <w:rPr>
          <w:rFonts w:asciiTheme="majorBidi" w:hAnsiTheme="majorBidi" w:cstheme="majorBidi"/>
          <w:sz w:val="30"/>
          <w:szCs w:val="30"/>
          <w:cs/>
        </w:rPr>
        <w:t>สิทธิ</w:t>
      </w:r>
      <w:r w:rsidR="00A376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702C">
        <w:rPr>
          <w:rFonts w:asciiTheme="majorBidi" w:hAnsiTheme="majorBidi" w:cstheme="majorBidi" w:hint="cs"/>
          <w:sz w:val="30"/>
          <w:szCs w:val="30"/>
          <w:cs/>
        </w:rPr>
        <w:t>(</w:t>
      </w:r>
      <w:r w:rsidR="00A37641">
        <w:rPr>
          <w:rFonts w:asciiTheme="majorBidi" w:hAnsiTheme="majorBidi" w:cstheme="majorBidi" w:hint="cs"/>
          <w:sz w:val="30"/>
          <w:szCs w:val="30"/>
          <w:cs/>
        </w:rPr>
        <w:t>ซึ่งเกิดจากหุ้นกู้แปลงสภาพที่ออกแล้ว</w:t>
      </w:r>
      <w:r w:rsidR="00DF702C">
        <w:rPr>
          <w:rFonts w:asciiTheme="majorBidi" w:hAnsiTheme="majorBidi" w:cstheme="majorBidi" w:hint="cs"/>
          <w:sz w:val="30"/>
          <w:szCs w:val="30"/>
          <w:cs/>
        </w:rPr>
        <w:t>)</w:t>
      </w:r>
      <w:r w:rsidRPr="0078498E">
        <w:rPr>
          <w:rFonts w:asciiTheme="majorBidi" w:hAnsiTheme="majorBidi" w:cstheme="majorBidi"/>
          <w:sz w:val="30"/>
          <w:szCs w:val="30"/>
          <w:cs/>
        </w:rPr>
        <w:t xml:space="preserve"> ไม่ได้รวมอยู่ในการคำนวณจำนวนหุ้นสามัญถัวเฉลี่ยถ่วงน้ำหนักปรับลด เนื่องจากตราสารดังกล่าวทำให้ผลกระทบ</w:t>
      </w:r>
      <w:r w:rsidR="00BD3C5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78498E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6742F7">
        <w:rPr>
          <w:rFonts w:asciiTheme="majorBidi" w:hAnsiTheme="majorBidi" w:cstheme="majorBidi" w:hint="cs"/>
          <w:sz w:val="30"/>
          <w:szCs w:val="30"/>
          <w:cs/>
        </w:rPr>
        <w:t>ไม่ปรับ</w:t>
      </w:r>
      <w:r w:rsidR="00BD3C58">
        <w:rPr>
          <w:rFonts w:asciiTheme="majorBidi" w:hAnsiTheme="majorBidi" w:cstheme="majorBidi" w:hint="cs"/>
          <w:sz w:val="30"/>
          <w:szCs w:val="30"/>
          <w:cs/>
        </w:rPr>
        <w:t>ล</w:t>
      </w:r>
      <w:r w:rsidR="006742F7">
        <w:rPr>
          <w:rFonts w:asciiTheme="majorBidi" w:hAnsiTheme="majorBidi" w:cstheme="majorBidi" w:hint="cs"/>
          <w:sz w:val="30"/>
          <w:szCs w:val="30"/>
          <w:cs/>
        </w:rPr>
        <w:t>ด</w:t>
      </w:r>
      <w:r w:rsidR="00DF702C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DF702C">
        <w:rPr>
          <w:rFonts w:asciiTheme="majorBidi" w:hAnsiTheme="majorBidi" w:cstheme="majorBidi"/>
          <w:sz w:val="30"/>
          <w:szCs w:val="30"/>
        </w:rPr>
        <w:t>anti-dilutive effect)</w:t>
      </w:r>
    </w:p>
    <w:p w14:paraId="3D145829" w14:textId="77777777" w:rsidR="006F2073" w:rsidRPr="0078498E" w:rsidRDefault="006F2073" w:rsidP="0078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49D54C" w14:textId="00EE80AE" w:rsidR="0076036B" w:rsidRPr="008E1326" w:rsidRDefault="0076036B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th-TH"/>
        </w:rPr>
        <w:t>เครื่องมือทางการเงิน</w:t>
      </w:r>
    </w:p>
    <w:p w14:paraId="6E8875C3" w14:textId="77777777" w:rsidR="0076036B" w:rsidRPr="008E1326" w:rsidRDefault="0076036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041A99AD" w14:textId="77777777" w:rsidR="0076036B" w:rsidRPr="008E1326" w:rsidRDefault="0076036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8E1326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8E1326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0B86419D" w14:textId="77777777" w:rsidR="0076036B" w:rsidRPr="008E1326" w:rsidRDefault="0076036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DEFCA84" w14:textId="24BB9DD1" w:rsidR="006200DF" w:rsidRPr="008E1326" w:rsidRDefault="0076036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8E1326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82378" w:rsidRPr="008E1326">
        <w:rPr>
          <w:rFonts w:asciiTheme="majorBidi" w:hAnsiTheme="majorBidi" w:cstheme="majorBidi" w:hint="cs"/>
          <w:szCs w:val="30"/>
          <w:cs/>
        </w:rPr>
        <w:t>วัดมูลค่าด้วยราคาทุนตัดจำหน่าย</w:t>
      </w:r>
      <w:r w:rsidRPr="008E1326">
        <w:rPr>
          <w:rFonts w:asciiTheme="majorBidi" w:hAnsiTheme="majorBidi" w:cstheme="majorBidi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Pr="008E1326">
        <w:rPr>
          <w:rFonts w:asciiTheme="majorBidi" w:hAnsiTheme="majorBidi" w:cstheme="majorBidi"/>
          <w:szCs w:val="30"/>
        </w:rPr>
        <w:t xml:space="preserve"> </w:t>
      </w:r>
    </w:p>
    <w:p w14:paraId="4DF44D2D" w14:textId="77777777" w:rsidR="003A6AFF" w:rsidRPr="008E1326" w:rsidRDefault="003A6AFF" w:rsidP="008E1326">
      <w:pPr>
        <w:ind w:right="-90"/>
        <w:rPr>
          <w:rFonts w:ascii="Angsana New" w:hAnsi="Angsana New"/>
          <w:sz w:val="24"/>
          <w:szCs w:val="24"/>
          <w:lang w:bidi="ar-SA"/>
        </w:rPr>
        <w:sectPr w:rsidR="003A6AFF" w:rsidRPr="008E1326" w:rsidSect="00E30858">
          <w:headerReference w:type="even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0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53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A9130D" w:rsidRPr="008E1326" w14:paraId="3D462EB3" w14:textId="77777777" w:rsidTr="00BB602B">
        <w:trPr>
          <w:trHeight w:val="290"/>
        </w:trPr>
        <w:tc>
          <w:tcPr>
            <w:tcW w:w="4590" w:type="dxa"/>
            <w:shd w:val="clear" w:color="auto" w:fill="auto"/>
            <w:vAlign w:val="bottom"/>
          </w:tcPr>
          <w:p w14:paraId="30419024" w14:textId="77777777" w:rsidR="00432955" w:rsidRPr="008E1326" w:rsidRDefault="00432955" w:rsidP="008E1326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710" w:type="dxa"/>
            <w:gridSpan w:val="14"/>
            <w:vAlign w:val="bottom"/>
          </w:tcPr>
          <w:p w14:paraId="5C763117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635D3E" w:rsidRPr="008E1326" w14:paraId="07618A76" w14:textId="77777777" w:rsidTr="00BB602B">
        <w:trPr>
          <w:trHeight w:val="290"/>
        </w:trPr>
        <w:tc>
          <w:tcPr>
            <w:tcW w:w="4590" w:type="dxa"/>
            <w:shd w:val="clear" w:color="auto" w:fill="auto"/>
            <w:vAlign w:val="bottom"/>
          </w:tcPr>
          <w:p w14:paraId="487A5FB8" w14:textId="77777777" w:rsidR="00432955" w:rsidRPr="008E1326" w:rsidRDefault="00432955" w:rsidP="008E1326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1AFEB3C6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843716C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0E630272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B6112" w:rsidRPr="008E1326" w14:paraId="558C1280" w14:textId="77777777" w:rsidTr="00BB602B">
        <w:trPr>
          <w:trHeight w:val="290"/>
        </w:trPr>
        <w:tc>
          <w:tcPr>
            <w:tcW w:w="4590" w:type="dxa"/>
            <w:shd w:val="clear" w:color="auto" w:fill="auto"/>
            <w:vAlign w:val="bottom"/>
          </w:tcPr>
          <w:p w14:paraId="44098970" w14:textId="410F8DFD" w:rsidR="002275E8" w:rsidRPr="008E1326" w:rsidRDefault="002275E8" w:rsidP="008E132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91C6E" w:rsidRPr="00991C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0F44AA"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0F44AA"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991C6E" w:rsidRPr="00991C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E8EDF1C" w14:textId="77777777" w:rsidR="002275E8" w:rsidRPr="008E1326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5B9718F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6464428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A11F7A2" w14:textId="50B177C4" w:rsidR="002275E8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</w:t>
            </w:r>
            <w:r w:rsidR="002275E8"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E55E01C" w14:textId="77777777" w:rsidR="002275E8" w:rsidRPr="008E1326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C4E0FA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EF7AA10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F837F58" w14:textId="7E442072" w:rsidR="002275E8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</w:t>
            </w:r>
            <w:r w:rsidR="002275E8"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91F66" w14:textId="77777777" w:rsidR="002275E8" w:rsidRPr="008E1326" w:rsidRDefault="002275E8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9DA057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81CE4E0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2F64A05" w14:textId="4E048C99" w:rsidR="002275E8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</w:t>
            </w:r>
            <w:r w:rsidR="002275E8"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283FA" w14:textId="77777777" w:rsidR="002275E8" w:rsidRPr="008E1326" w:rsidRDefault="002275E8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0DBF59" w14:textId="77777777" w:rsidR="002275E8" w:rsidRPr="008E1326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17295A5" w14:textId="77777777" w:rsidR="002275E8" w:rsidRPr="008E1326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E3AC64" w14:textId="22046204" w:rsidR="002275E8" w:rsidRPr="008E1326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E13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0593CD1" w14:textId="77777777" w:rsidR="002275E8" w:rsidRPr="008E1326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7ED227" w14:textId="21DD0F40" w:rsidR="002275E8" w:rsidRPr="008E1326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E13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50ECCD" w14:textId="77777777" w:rsidR="002275E8" w:rsidRPr="008E1326" w:rsidRDefault="002275E8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19924A7" w14:textId="6F8ECC56" w:rsidR="002275E8" w:rsidRPr="008E1326" w:rsidRDefault="002275E8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8E13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275E8" w:rsidRPr="008E1326" w14:paraId="53466FF6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79AE8CB7" w14:textId="77777777" w:rsidR="002275E8" w:rsidRPr="008E1326" w:rsidRDefault="002275E8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710" w:type="dxa"/>
            <w:gridSpan w:val="14"/>
          </w:tcPr>
          <w:p w14:paraId="5537A875" w14:textId="771D1D14" w:rsidR="002275E8" w:rsidRPr="008E1326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8E1326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D2418C" w:rsidRPr="008E1326" w14:paraId="556655E3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504219F1" w14:textId="77777777" w:rsidR="002275E8" w:rsidRPr="008E1326" w:rsidRDefault="002275E8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9B9A138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6AA276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E7366C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B1FB7DC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DD4437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8EF542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63A172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1355C4C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2286D5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9B6E33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F65AE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4CA52B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693E42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86496F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BCC" w:rsidRPr="008E1326" w14:paraId="4F28B827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7069E2FA" w14:textId="13D74C10" w:rsidR="002275E8" w:rsidRPr="008E1326" w:rsidRDefault="002275E8" w:rsidP="008E1326">
            <w:pPr>
              <w:tabs>
                <w:tab w:val="clear" w:pos="227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8E13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2532841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3C20CF" w14:textId="7EE2D649" w:rsidR="002275E8" w:rsidRPr="008E1326" w:rsidRDefault="00643D42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C34B7D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B33CD49" w14:textId="611944E2" w:rsidR="002275E8" w:rsidRPr="008E1326" w:rsidRDefault="00991C6E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C029DD"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718F3" w14:textId="77777777" w:rsidR="002275E8" w:rsidRPr="008E1326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164FB4A" w14:textId="19A679A4" w:rsidR="002275E8" w:rsidRPr="008E1326" w:rsidRDefault="00643D42" w:rsidP="008E13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93DFE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F9C19B4" w14:textId="0DB0A7F2" w:rsidR="002275E8" w:rsidRPr="008E1326" w:rsidRDefault="00991C6E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C029DD"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</w:tcPr>
          <w:p w14:paraId="029305D5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535E05" w14:textId="78A70215" w:rsidR="002275E8" w:rsidRPr="008E1326" w:rsidRDefault="00643D42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4AD503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BDAB3D9" w14:textId="5B567DCC" w:rsidR="002275E8" w:rsidRPr="008E1326" w:rsidRDefault="00643D42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326AEB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C802D" w14:textId="05A75B54" w:rsidR="002275E8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</w:rPr>
              <w:t>15</w:t>
            </w:r>
            <w:r w:rsidR="00C029DD"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</w:rPr>
              <w:t>742</w:t>
            </w:r>
          </w:p>
        </w:tc>
      </w:tr>
      <w:tr w:rsidR="00FC0BCC" w:rsidRPr="008E1326" w14:paraId="70CDD509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097FC726" w14:textId="51040E25" w:rsidR="00F61876" w:rsidRPr="008E1326" w:rsidRDefault="00F61876" w:rsidP="008E1326">
            <w:pPr>
              <w:tabs>
                <w:tab w:val="clear" w:pos="227"/>
              </w:tabs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0607C32B" w14:textId="77777777" w:rsidR="00F61876" w:rsidRPr="008E1326" w:rsidRDefault="00F61876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2D6EB3C" w14:textId="1A743B6D" w:rsidR="00F61876" w:rsidRPr="008E1326" w:rsidRDefault="00991C6E" w:rsidP="008E132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3A0B59DA" w14:textId="77777777" w:rsidR="00F61876" w:rsidRPr="008E1326" w:rsidRDefault="00F61876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082E02D" w14:textId="71A48D72" w:rsidR="00F61876" w:rsidRPr="008E1326" w:rsidRDefault="00F61876" w:rsidP="008E132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DF1257" w14:textId="77777777" w:rsidR="00F61876" w:rsidRPr="008E1326" w:rsidRDefault="00F61876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3CF4DF9" w14:textId="3509D52F" w:rsidR="00F61876" w:rsidRPr="008E1326" w:rsidRDefault="00F61876" w:rsidP="008E13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F3668" w14:textId="77777777" w:rsidR="00F61876" w:rsidRPr="008E1326" w:rsidRDefault="00F61876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06EB4D" w14:textId="616C66C8" w:rsidR="00F61876" w:rsidRPr="008E1326" w:rsidRDefault="00991C6E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270" w:type="dxa"/>
          </w:tcPr>
          <w:p w14:paraId="7A7DD9A9" w14:textId="77777777" w:rsidR="00F61876" w:rsidRPr="008E1326" w:rsidRDefault="00F6187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142FCA" w14:textId="160984DC" w:rsidR="00F61876" w:rsidRPr="008E1326" w:rsidRDefault="002F10F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7A3AEA" w14:textId="77777777" w:rsidR="00F61876" w:rsidRPr="008E1326" w:rsidRDefault="00F6187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3A32F761" w14:textId="748EF671" w:rsidR="00F61876" w:rsidRPr="008E1326" w:rsidRDefault="00991C6E" w:rsidP="008E13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270" w:type="dxa"/>
          </w:tcPr>
          <w:p w14:paraId="50490BF2" w14:textId="77777777" w:rsidR="00F61876" w:rsidRPr="008E1326" w:rsidRDefault="00F61876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5C163D" w14:textId="0CD4067E" w:rsidR="00F61876" w:rsidRPr="008E1326" w:rsidRDefault="002F10F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08A8" w:rsidRPr="008E1326" w14:paraId="421F810D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2621870A" w14:textId="09C3F9DE" w:rsidR="00B04DC7" w:rsidRPr="008E1326" w:rsidRDefault="00B04DC7" w:rsidP="008E1326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786AC88" w14:textId="77777777" w:rsidR="00B04DC7" w:rsidRPr="008E1326" w:rsidRDefault="00B04DC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959F91" w14:textId="016CFB6E" w:rsidR="00B04DC7" w:rsidRPr="008E1326" w:rsidRDefault="00991C6E" w:rsidP="008E132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0B17666E" w14:textId="77777777" w:rsidR="00B04DC7" w:rsidRPr="008E1326" w:rsidRDefault="00B04DC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13AE4" w14:textId="2507440A" w:rsidR="00B04DC7" w:rsidRPr="008E1326" w:rsidRDefault="00991C6E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C029DD"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D07C1" w14:textId="18C9AD4D" w:rsidR="00B04DC7" w:rsidRPr="008E1326" w:rsidRDefault="00B04DC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F6988" w14:textId="7881D1C1" w:rsidR="00B04DC7" w:rsidRPr="008E1326" w:rsidRDefault="00B04DC7" w:rsidP="008E13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047E5" w14:textId="77777777" w:rsidR="00B04DC7" w:rsidRPr="008E1326" w:rsidRDefault="00B04DC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EC98" w14:textId="25937436" w:rsidR="00B04DC7" w:rsidRPr="008E1326" w:rsidRDefault="00991C6E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AC4524"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779</w:t>
            </w:r>
          </w:p>
        </w:tc>
        <w:tc>
          <w:tcPr>
            <w:tcW w:w="270" w:type="dxa"/>
          </w:tcPr>
          <w:p w14:paraId="0CEB32E0" w14:textId="77777777" w:rsidR="00B04DC7" w:rsidRPr="008E1326" w:rsidRDefault="00B04DC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B82EF" w14:textId="77777777" w:rsidR="00B04DC7" w:rsidRPr="008E1326" w:rsidRDefault="00B04DC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AAD034" w14:textId="77777777" w:rsidR="00B04DC7" w:rsidRPr="008E1326" w:rsidRDefault="00B04DC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0262BD" w14:textId="77777777" w:rsidR="00B04DC7" w:rsidRPr="008E1326" w:rsidRDefault="00B04DC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92AC46" w14:textId="77777777" w:rsidR="00B04DC7" w:rsidRPr="008E1326" w:rsidRDefault="00B04DC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7DB71" w14:textId="66E85207" w:rsidR="00B04DC7" w:rsidRPr="008E1326" w:rsidRDefault="00B04DC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3889" w:rsidRPr="008E1326" w14:paraId="456EDAB0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4DA6B88C" w14:textId="77777777" w:rsidR="002275E8" w:rsidRPr="008E1326" w:rsidRDefault="002275E8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435B3F8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B45EF0F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0F49C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AE4B633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2E9ED7" w14:textId="77777777" w:rsidR="002275E8" w:rsidRPr="008E1326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E906F8D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145F13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6901021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78C9D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6A5FF1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F7298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0C2D74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3874E9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E9EA36" w14:textId="77777777" w:rsidR="002275E8" w:rsidRPr="008E1326" w:rsidRDefault="002275E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418C" w:rsidRPr="008E1326" w14:paraId="58B41638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48C8596B" w14:textId="77777777" w:rsidR="002275E8" w:rsidRPr="008E1326" w:rsidRDefault="002275E8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7470CCF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C33FC2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71D828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67E58D6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22EF93" w14:textId="77777777" w:rsidR="002275E8" w:rsidRPr="008E1326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F4D881D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6B6C5F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2935F4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07A962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F9E2FB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56A82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53E754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E3CC8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CEB87F" w14:textId="77777777" w:rsidR="002275E8" w:rsidRPr="008E1326" w:rsidRDefault="002275E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78EE" w:rsidRPr="008E1326" w14:paraId="7F9E2318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032E7215" w14:textId="77777777" w:rsidR="002275E8" w:rsidRPr="008E1326" w:rsidRDefault="002275E8" w:rsidP="008E1326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0FC55AD5" w14:textId="233E712D" w:rsidR="002275E8" w:rsidRPr="008E1326" w:rsidRDefault="002275E8" w:rsidP="008E1326">
            <w:pPr>
              <w:ind w:left="70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270" w:type="dxa"/>
          </w:tcPr>
          <w:p w14:paraId="4FB54373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7E96FFC" w14:textId="4CA653DF" w:rsidR="002275E8" w:rsidRPr="008E1326" w:rsidRDefault="00A6151C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7A1540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8E1815" w14:textId="23EC724C" w:rsidR="002275E8" w:rsidRPr="008E1326" w:rsidRDefault="00A6151C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EC3AF" w14:textId="77777777" w:rsidR="002275E8" w:rsidRPr="008E1326" w:rsidRDefault="002275E8" w:rsidP="008E1326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E5D330" w14:textId="681F4D2F" w:rsidR="002275E8" w:rsidRPr="008E1326" w:rsidRDefault="00FA310E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838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39E44" w14:textId="77777777" w:rsidR="002275E8" w:rsidRPr="008E1326" w:rsidRDefault="002275E8" w:rsidP="008E1326">
            <w:pPr>
              <w:tabs>
                <w:tab w:val="decimal" w:pos="595"/>
              </w:tabs>
              <w:ind w:left="-43" w:right="2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3BA200" w14:textId="2A5FFF2A" w:rsidR="002275E8" w:rsidRPr="008E1326" w:rsidRDefault="00FA310E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838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FC280E3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D768B7" w14:textId="491F65B9" w:rsidR="002275E8" w:rsidRPr="008E1326" w:rsidRDefault="00BF53D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D93608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FAACFF" w14:textId="58818A16" w:rsidR="002275E8" w:rsidRPr="008E1326" w:rsidRDefault="00BF53D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CB6F2F" w14:textId="77777777" w:rsidR="002275E8" w:rsidRPr="008E1326" w:rsidRDefault="002275E8" w:rsidP="008E1326">
            <w:pPr>
              <w:tabs>
                <w:tab w:val="decimal" w:pos="595"/>
              </w:tabs>
              <w:ind w:left="-43" w:right="2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750890" w14:textId="0A17334D" w:rsidR="002275E8" w:rsidRPr="008E1326" w:rsidRDefault="00FA310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564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838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418C" w:rsidRPr="008E1326" w14:paraId="50086C9D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70B54979" w14:textId="588FDDB4" w:rsidR="002275E8" w:rsidRPr="008E1326" w:rsidRDefault="002275E8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252839B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8FC299" w14:textId="40E990BF" w:rsidR="002275E8" w:rsidRPr="008E1326" w:rsidRDefault="00A6151C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2959FF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D6E737E" w14:textId="5B62BFA2" w:rsidR="002275E8" w:rsidRPr="008E1326" w:rsidRDefault="00A6151C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152CE" w14:textId="77777777" w:rsidR="002275E8" w:rsidRPr="008E1326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7E2A538" w14:textId="66B336B6" w:rsidR="002275E8" w:rsidRPr="008E1326" w:rsidRDefault="004D714D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E91CE7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068F4D" w14:textId="1F773968" w:rsidR="002275E8" w:rsidRPr="008E1326" w:rsidRDefault="004D714D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B45E75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86E0C" w14:textId="72733F68" w:rsidR="002275E8" w:rsidRPr="008E1326" w:rsidRDefault="00BF53D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0C27709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D6258" w14:textId="70AE938B" w:rsidR="002275E8" w:rsidRPr="008E1326" w:rsidRDefault="00BF53D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C92AE26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2FBC06" w14:textId="79CB965F" w:rsidR="002275E8" w:rsidRPr="008E1326" w:rsidRDefault="004D714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177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418C" w:rsidRPr="008E1326" w14:paraId="0CBB3AC4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3BC79589" w14:textId="6EE4432B" w:rsidR="002275E8" w:rsidRPr="008E1326" w:rsidRDefault="002275E8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F0BE495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4D16F2" w14:textId="765E984B" w:rsidR="002275E8" w:rsidRPr="008E1326" w:rsidRDefault="00A6151C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76348E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FCB01FA" w14:textId="26056B69" w:rsidR="002275E8" w:rsidRPr="008E1326" w:rsidRDefault="00A6151C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17BE38" w14:textId="77777777" w:rsidR="002275E8" w:rsidRPr="008E1326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BE9417C" w14:textId="75B948E2" w:rsidR="002275E8" w:rsidRPr="008E1326" w:rsidRDefault="00581435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911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821567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7BE4B5" w14:textId="5D1CD977" w:rsidR="002275E8" w:rsidRPr="008E1326" w:rsidRDefault="00581435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911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020138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F598CA" w14:textId="22EF0D1C" w:rsidR="002275E8" w:rsidRPr="008E1326" w:rsidRDefault="00BF53D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AF32FE2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80DB46" w14:textId="00EA3D2A" w:rsidR="002275E8" w:rsidRPr="008E1326" w:rsidRDefault="00BF53D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068F507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8CFD44" w14:textId="552C7421" w:rsidR="002275E8" w:rsidRPr="008E1326" w:rsidRDefault="0058143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247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911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418C" w:rsidRPr="008E1326" w14:paraId="4038B97E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6E3BB0CD" w14:textId="191DCEC1" w:rsidR="002275E8" w:rsidRPr="008E1326" w:rsidRDefault="002275E8" w:rsidP="008E1326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9D1A1EA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3D60BB" w14:textId="38F65FDB" w:rsidR="002275E8" w:rsidRPr="008E1326" w:rsidRDefault="00A6151C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B4ADCA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17BFFA5" w14:textId="5EC81DB0" w:rsidR="002275E8" w:rsidRPr="008E1326" w:rsidRDefault="00A6151C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B07BB" w14:textId="77777777" w:rsidR="002275E8" w:rsidRPr="008E1326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B34398B" w14:textId="311E1B5C" w:rsidR="002275E8" w:rsidRPr="008E1326" w:rsidRDefault="0060585B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477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908013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8E0A6E" w14:textId="2D7C2299" w:rsidR="002275E8" w:rsidRPr="008E1326" w:rsidRDefault="0060585B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477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32FA46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B820E0" w14:textId="12FDD089" w:rsidR="002275E8" w:rsidRPr="008E1326" w:rsidRDefault="00BF53D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3D21C39" w14:textId="77777777" w:rsidR="002275E8" w:rsidRPr="008E1326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919173" w14:textId="6A1B46F9" w:rsidR="002275E8" w:rsidRPr="008E1326" w:rsidRDefault="00BF53D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1859AFB" w14:textId="77777777" w:rsidR="002275E8" w:rsidRPr="008E1326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975D7D" w14:textId="5C9B9892" w:rsidR="002275E8" w:rsidRPr="008E1326" w:rsidRDefault="0060585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106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477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6749" w:rsidRPr="008E1326" w14:paraId="64FF398B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3ACD7C1E" w14:textId="63457B24" w:rsidR="00E36749" w:rsidRPr="008E1326" w:rsidRDefault="00E36749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  <w:tc>
          <w:tcPr>
            <w:tcW w:w="270" w:type="dxa"/>
          </w:tcPr>
          <w:p w14:paraId="781F5560" w14:textId="77777777" w:rsidR="00E36749" w:rsidRPr="008E1326" w:rsidRDefault="00E36749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1B32D8" w14:textId="2115AD2F" w:rsidR="00E36749" w:rsidRPr="008E1326" w:rsidRDefault="00E36749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7A62C1" w14:textId="77777777" w:rsidR="00E36749" w:rsidRPr="008E1326" w:rsidRDefault="00E36749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52B8198" w14:textId="57A19B12" w:rsidR="00E36749" w:rsidRPr="008E1326" w:rsidRDefault="00E36749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78B3F" w14:textId="77777777" w:rsidR="00E36749" w:rsidRPr="008E1326" w:rsidRDefault="00E36749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F45C070" w14:textId="526A4886" w:rsidR="00E36749" w:rsidRPr="008E1326" w:rsidRDefault="00C226BF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145966"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927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F44647" w14:textId="77777777" w:rsidR="00E36749" w:rsidRPr="008E1326" w:rsidRDefault="00E36749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38F779" w14:textId="3E255C91" w:rsidR="00E36749" w:rsidRPr="008E1326" w:rsidRDefault="00145966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927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B7AA317" w14:textId="77777777" w:rsidR="00E36749" w:rsidRPr="008E1326" w:rsidRDefault="00E36749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CF83CC" w14:textId="0AD9445C" w:rsidR="00E36749" w:rsidRPr="008E1326" w:rsidRDefault="00C226BF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5FFE5CD" w14:textId="77777777" w:rsidR="00E36749" w:rsidRPr="008E1326" w:rsidRDefault="00E36749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1FC842" w14:textId="4C2023A3" w:rsidR="00E36749" w:rsidRPr="008E1326" w:rsidRDefault="00C226BF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F525D33" w14:textId="77777777" w:rsidR="00E36749" w:rsidRPr="008E1326" w:rsidRDefault="00E36749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CE4378" w14:textId="1BCD066E" w:rsidR="00E36749" w:rsidRPr="008E1326" w:rsidRDefault="0014596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30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927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57A7" w:rsidRPr="008E1326" w14:paraId="2FA36349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0292D539" w14:textId="20EBBCA6" w:rsidR="009357A7" w:rsidRPr="008E1326" w:rsidRDefault="009357A7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560A98E3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982A9C" w14:textId="78AE5A1A" w:rsidR="009357A7" w:rsidRPr="008E1326" w:rsidRDefault="009357A7" w:rsidP="008E1326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359</w:t>
            </w: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A793F7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6E436C9" w14:textId="27B4BAA3" w:rsidR="009357A7" w:rsidRPr="008E1326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67E82" w14:textId="77777777" w:rsidR="009357A7" w:rsidRPr="008E1326" w:rsidRDefault="009357A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60011A0" w14:textId="2723B4EF" w:rsidR="009357A7" w:rsidRPr="008E1326" w:rsidRDefault="009357A7" w:rsidP="008E132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B0FD24" w14:textId="77777777" w:rsidR="009357A7" w:rsidRPr="008E1326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EC3BFF" w14:textId="10027F79" w:rsidR="009357A7" w:rsidRPr="008E1326" w:rsidRDefault="009357A7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359</w:t>
            </w: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4C69176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C71E07" w14:textId="76DDD2AD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1D7DB4B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04A3AF" w14:textId="36E82E6F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A086FCD" w14:textId="77777777" w:rsidR="009357A7" w:rsidRPr="008E1326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B5F5CD" w14:textId="35AA14D9" w:rsidR="009357A7" w:rsidRPr="008E1326" w:rsidRDefault="009357A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359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08A8" w:rsidRPr="008E1326" w14:paraId="365999C2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5EB07086" w14:textId="7FF6A38E" w:rsidR="009357A7" w:rsidRPr="008E1326" w:rsidRDefault="009357A7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0A46AF3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A7B015" w14:textId="5481E210" w:rsidR="009357A7" w:rsidRPr="008E1326" w:rsidRDefault="009357A7" w:rsidP="008E1326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359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1B2499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492" w14:textId="18060B58" w:rsidR="009357A7" w:rsidRPr="008E1326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16E93" w14:textId="77777777" w:rsidR="009357A7" w:rsidRPr="008E1326" w:rsidRDefault="009357A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BDFB6" w14:textId="10064006" w:rsidR="009357A7" w:rsidRPr="008E1326" w:rsidRDefault="00581435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953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330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920894" w14:textId="77777777" w:rsidR="009357A7" w:rsidRPr="008E1326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01034" w14:textId="1B2E83FA" w:rsidR="009357A7" w:rsidRPr="008E1326" w:rsidRDefault="00581435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956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689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5A46E0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5DCAC1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381D9C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D4DF29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81FA8A" w14:textId="77777777" w:rsidR="009357A7" w:rsidRPr="008E1326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756762" w14:textId="77777777" w:rsidR="009357A7" w:rsidRPr="008E1326" w:rsidRDefault="009357A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4AC81C" w14:textId="236D6944" w:rsidR="009267D8" w:rsidRPr="008E1326" w:rsidRDefault="009267D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  <w:sectPr w:rsidR="009267D8" w:rsidRPr="008E1326" w:rsidSect="003A6AFF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152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81"/>
        <w:gridCol w:w="266"/>
        <w:gridCol w:w="1532"/>
        <w:gridCol w:w="266"/>
        <w:gridCol w:w="1532"/>
        <w:gridCol w:w="266"/>
        <w:gridCol w:w="1355"/>
        <w:gridCol w:w="236"/>
        <w:gridCol w:w="1090"/>
        <w:gridCol w:w="242"/>
        <w:gridCol w:w="1054"/>
        <w:gridCol w:w="253"/>
        <w:gridCol w:w="1097"/>
        <w:gridCol w:w="266"/>
        <w:gridCol w:w="1174"/>
      </w:tblGrid>
      <w:tr w:rsidR="00D2418C" w:rsidRPr="008E1326" w14:paraId="0084424B" w14:textId="77777777" w:rsidTr="001509DF">
        <w:trPr>
          <w:trHeight w:val="290"/>
        </w:trPr>
        <w:tc>
          <w:tcPr>
            <w:tcW w:w="4581" w:type="dxa"/>
            <w:shd w:val="clear" w:color="auto" w:fill="auto"/>
            <w:vAlign w:val="bottom"/>
          </w:tcPr>
          <w:p w14:paraId="49F226C7" w14:textId="77777777" w:rsidR="0066325B" w:rsidRPr="008E1326" w:rsidRDefault="0066325B" w:rsidP="008E132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629" w:type="dxa"/>
            <w:gridSpan w:val="14"/>
            <w:vAlign w:val="bottom"/>
          </w:tcPr>
          <w:p w14:paraId="69C6890A" w14:textId="77777777" w:rsidR="0066325B" w:rsidRPr="008E1326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BB3889" w:rsidRPr="008E1326" w14:paraId="40DE115C" w14:textId="77777777" w:rsidTr="001509DF">
        <w:trPr>
          <w:trHeight w:val="290"/>
        </w:trPr>
        <w:tc>
          <w:tcPr>
            <w:tcW w:w="4581" w:type="dxa"/>
            <w:shd w:val="clear" w:color="auto" w:fill="auto"/>
            <w:vAlign w:val="bottom"/>
          </w:tcPr>
          <w:p w14:paraId="6CEFDBCF" w14:textId="77777777" w:rsidR="0066325B" w:rsidRPr="008E1326" w:rsidRDefault="0066325B" w:rsidP="008E132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543" w:type="dxa"/>
            <w:gridSpan w:val="8"/>
            <w:vAlign w:val="bottom"/>
          </w:tcPr>
          <w:p w14:paraId="48D0869E" w14:textId="77777777" w:rsidR="0066325B" w:rsidRPr="008E1326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2C92881" w14:textId="77777777" w:rsidR="0066325B" w:rsidRPr="008E1326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44" w:type="dxa"/>
            <w:gridSpan w:val="5"/>
            <w:vAlign w:val="bottom"/>
          </w:tcPr>
          <w:p w14:paraId="7A238CD0" w14:textId="77777777" w:rsidR="0066325B" w:rsidRPr="008E1326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978FA" w:rsidRPr="008E1326" w14:paraId="6DAA54C4" w14:textId="77777777" w:rsidTr="001509DF">
        <w:trPr>
          <w:trHeight w:val="290"/>
        </w:trPr>
        <w:tc>
          <w:tcPr>
            <w:tcW w:w="4581" w:type="dxa"/>
            <w:shd w:val="clear" w:color="auto" w:fill="auto"/>
            <w:vAlign w:val="bottom"/>
          </w:tcPr>
          <w:p w14:paraId="5FE6A07C" w14:textId="2E196D7C" w:rsidR="00A37532" w:rsidRPr="008E1326" w:rsidRDefault="00A37532" w:rsidP="008E13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66" w:type="dxa"/>
          </w:tcPr>
          <w:p w14:paraId="2DA7AF68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2" w:type="dxa"/>
            <w:vAlign w:val="bottom"/>
          </w:tcPr>
          <w:p w14:paraId="2DFCF619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C79D8A6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500F403" w14:textId="497941A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66" w:type="dxa"/>
          </w:tcPr>
          <w:p w14:paraId="609DD8A7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4D8CDC4B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FEBF84C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28D5609" w14:textId="0AA1474A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32A692B" w14:textId="77777777" w:rsidR="00A37532" w:rsidRPr="008E1326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0675DD4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8878885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D115E8E" w14:textId="028D55D9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52F74" w14:textId="77777777" w:rsidR="00A37532" w:rsidRPr="008E1326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ADA1BA7" w14:textId="11E9840E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2" w:type="dxa"/>
          </w:tcPr>
          <w:p w14:paraId="7C63BD71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54" w:type="dxa"/>
            <w:vAlign w:val="bottom"/>
          </w:tcPr>
          <w:p w14:paraId="196787D9" w14:textId="64402C84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3" w:type="dxa"/>
          </w:tcPr>
          <w:p w14:paraId="33D3439C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4AD57EDA" w14:textId="70673DF3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66" w:type="dxa"/>
          </w:tcPr>
          <w:p w14:paraId="7B706076" w14:textId="77777777" w:rsidR="00A37532" w:rsidRPr="008E1326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213184F5" w14:textId="59614913" w:rsidR="00A37532" w:rsidRPr="008E1326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C23F9" w:rsidRPr="008E1326" w14:paraId="2C8ACF4D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5DD71CDC" w14:textId="77777777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629" w:type="dxa"/>
            <w:gridSpan w:val="14"/>
          </w:tcPr>
          <w:p w14:paraId="207B12BE" w14:textId="77777777" w:rsidR="0066325B" w:rsidRPr="008E1326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8E132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A43494" w:rsidRPr="008E1326" w14:paraId="19E550AD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643F935D" w14:textId="77777777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7605412E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2A27F37" w14:textId="77777777" w:rsidR="0066325B" w:rsidRPr="001509DF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</w:tcPr>
          <w:p w14:paraId="6EF74468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1F084B69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1C41B7E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0394B6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E5528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2DE5B5D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07E2943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301CA9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56C658ED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24E53EB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1F60D59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76B0B44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73BC" w:rsidRPr="008E1326" w14:paraId="5FF7EB22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0D54B5B9" w14:textId="77777777" w:rsidR="005146A1" w:rsidRPr="008E1326" w:rsidRDefault="005146A1" w:rsidP="008E13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3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6" w:type="dxa"/>
          </w:tcPr>
          <w:p w14:paraId="05CC2884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043B0D2C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687513D1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6E863A06" w14:textId="77D88F7F" w:rsidR="005146A1" w:rsidRPr="008E1326" w:rsidRDefault="00991C6E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5146A1"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2E6CF71C" w14:textId="77777777" w:rsidR="005146A1" w:rsidRPr="008E1326" w:rsidRDefault="005146A1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550BBA0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3AA36C" w14:textId="77777777" w:rsidR="005146A1" w:rsidRPr="008E1326" w:rsidRDefault="005146A1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559C25D9" w14:textId="61295A21" w:rsidR="005146A1" w:rsidRPr="008E1326" w:rsidRDefault="00991C6E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146A1"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2" w:type="dxa"/>
          </w:tcPr>
          <w:p w14:paraId="6264D7D6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1B91D0F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459CAD01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6A5D010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22BC157" w14:textId="77777777" w:rsidR="005146A1" w:rsidRPr="008E1326" w:rsidRDefault="005146A1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3A5040B" w14:textId="0D444D75" w:rsidR="005146A1" w:rsidRPr="008E1326" w:rsidRDefault="00991C6E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</w:rPr>
              <w:t>25</w:t>
            </w:r>
            <w:r w:rsidR="005146A1"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173BC" w:rsidRPr="008E1326" w14:paraId="222C62C4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4504578F" w14:textId="77777777" w:rsidR="0066325B" w:rsidRPr="008E1326" w:rsidRDefault="0066325B" w:rsidP="008E13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529FEB7B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C19A20D" w14:textId="0325D6AF" w:rsidR="0066325B" w:rsidRPr="008E1326" w:rsidRDefault="00991C6E" w:rsidP="008E132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66" w:type="dxa"/>
          </w:tcPr>
          <w:p w14:paraId="5E6ABAC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3F8CD111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83D526B" w14:textId="77777777" w:rsidR="0066325B" w:rsidRPr="008E1326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38F932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0D5FE4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3A24790F" w14:textId="4E3F83FD" w:rsidR="0066325B" w:rsidRPr="008E1326" w:rsidRDefault="00991C6E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2" w:type="dxa"/>
          </w:tcPr>
          <w:p w14:paraId="2444F603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49EA87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5B1626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7" w:type="dxa"/>
          </w:tcPr>
          <w:p w14:paraId="1118D15A" w14:textId="142A400F" w:rsidR="0066325B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6" w:type="dxa"/>
          </w:tcPr>
          <w:p w14:paraId="00242B90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6A7D9D4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3549" w:rsidRPr="008E1326" w14:paraId="0B605F10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1BD5B7C5" w14:textId="77777777" w:rsidR="005146A1" w:rsidRPr="008E1326" w:rsidRDefault="005146A1" w:rsidP="008E132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6" w:type="dxa"/>
          </w:tcPr>
          <w:p w14:paraId="70F7CDBD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6D9CCF4F" w14:textId="6CC00DBC" w:rsidR="005146A1" w:rsidRPr="008E1326" w:rsidRDefault="00991C6E" w:rsidP="008E132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66" w:type="dxa"/>
          </w:tcPr>
          <w:p w14:paraId="33C9E916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FAD4F" w14:textId="3B807D55" w:rsidR="005146A1" w:rsidRPr="008E1326" w:rsidRDefault="00991C6E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="005146A1"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62A89201" w14:textId="77777777" w:rsidR="005146A1" w:rsidRPr="008E1326" w:rsidRDefault="005146A1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61630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BE29DF" w14:textId="77777777" w:rsidR="005146A1" w:rsidRPr="008E1326" w:rsidRDefault="005146A1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225C" w14:textId="72A48C67" w:rsidR="005146A1" w:rsidRPr="008E1326" w:rsidRDefault="00991C6E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5146A1"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42" w:type="dxa"/>
          </w:tcPr>
          <w:p w14:paraId="4E87EECD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FE0FDF9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057C0896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2620EC7" w14:textId="77777777" w:rsidR="005146A1" w:rsidRPr="008E1326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6DDA92F" w14:textId="77777777" w:rsidR="005146A1" w:rsidRPr="008E1326" w:rsidRDefault="005146A1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0B02F18" w14:textId="77777777" w:rsidR="005146A1" w:rsidRPr="008E1326" w:rsidRDefault="005146A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7534" w:rsidRPr="008E1326" w14:paraId="4766B8A3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0B2B8F48" w14:textId="77777777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6" w:type="dxa"/>
          </w:tcPr>
          <w:p w14:paraId="21246804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</w:tcPr>
          <w:p w14:paraId="0CB7376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BD504A4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  <w:shd w:val="clear" w:color="auto" w:fill="auto"/>
          </w:tcPr>
          <w:p w14:paraId="661FF772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7364B198" w14:textId="77777777" w:rsidR="0066325B" w:rsidRPr="008E1326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</w:tcPr>
          <w:p w14:paraId="78FE049C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03C032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5EF10AD0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038C6CB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D2F55E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BFF57EF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DDD3D93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B8FEA66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B201528" w14:textId="77777777" w:rsidR="0066325B" w:rsidRPr="008E1326" w:rsidRDefault="0066325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3494" w:rsidRPr="008E1326" w14:paraId="722FB7FD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4AC6117E" w14:textId="77777777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2B99E52B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9F966A8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7FE4122B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6B9A055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0ECBAF0E" w14:textId="77777777" w:rsidR="0066325B" w:rsidRPr="008E1326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7075479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407C20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57E6AD1E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78C3B67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9CFC0A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621E7F2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7014673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6F87B9A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5AA83E8" w14:textId="77777777" w:rsidR="0066325B" w:rsidRPr="008E1326" w:rsidRDefault="0066325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73BC" w:rsidRPr="008E1326" w14:paraId="0116F7B2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72BBDF49" w14:textId="41DFD7C0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</w:t>
            </w:r>
            <w:r w:rsidR="00432955" w:rsidRPr="008E1326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="00CA0F94"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ระยะสั้นจากสถาบัน</w:t>
            </w: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66" w:type="dxa"/>
          </w:tcPr>
          <w:p w14:paraId="2C71F22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2A6374BF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44828E2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F94C5BC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72AD63" w14:textId="77777777" w:rsidR="0066325B" w:rsidRPr="008E1326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F72A4F9" w14:textId="5B02A42F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FE7E2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4DF93A7" w14:textId="2B038830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  <w:vAlign w:val="bottom"/>
          </w:tcPr>
          <w:p w14:paraId="4030639B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B6A078E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vAlign w:val="bottom"/>
          </w:tcPr>
          <w:p w14:paraId="4DB088AF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87880F6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11F8199D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75FB5102" w14:textId="420A352B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C0BD7" w:rsidRPr="008E1326" w14:paraId="0B9BE052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692924F4" w14:textId="77777777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66" w:type="dxa"/>
          </w:tcPr>
          <w:p w14:paraId="6A7B94CF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208AB48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19FBA14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27B271B3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3C0B11B" w14:textId="77777777" w:rsidR="0066325B" w:rsidRPr="008E1326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1256FA74" w14:textId="05650085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D2FCF9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123FA537" w14:textId="1C8ECB08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2EB1F0C5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7B6E7B79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883BCD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0F0E69D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4CBF2B2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F2A7273" w14:textId="4D7644B2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C0BD7" w:rsidRPr="008E1326" w14:paraId="14E17AD0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75F95B77" w14:textId="77777777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66" w:type="dxa"/>
          </w:tcPr>
          <w:p w14:paraId="7A36CE7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39C0E0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4D368E1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2D6B5203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9360181" w14:textId="77777777" w:rsidR="0066325B" w:rsidRPr="008E1326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7E45F1E" w14:textId="39901D42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21F704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250E0456" w14:textId="0E00E69C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25C90D58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2D11A1FE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18804985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C91284B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7C388D5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3652712" w14:textId="13D686EC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C0BD7" w:rsidRPr="008E1326" w14:paraId="1CA1AB8F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29312D12" w14:textId="77777777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5E9AC528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728A8384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6E4660C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432BC761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18CB919" w14:textId="77777777" w:rsidR="0066325B" w:rsidRPr="008E1326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EA593EE" w14:textId="0C3E6150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28CC83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153A5B4D" w14:textId="2712B5D5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7ACD606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33F8C27D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6949F22D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4DC8E19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C44488C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29FF92D" w14:textId="2521E3F6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33549" w:rsidRPr="008E1326" w14:paraId="77E74AF2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013F4992" w14:textId="77777777" w:rsidR="0066325B" w:rsidRPr="008E1326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66" w:type="dxa"/>
          </w:tcPr>
          <w:p w14:paraId="73F6177D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2F0121E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0EF3EA15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7F1A9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AEA58E" w14:textId="77777777" w:rsidR="0066325B" w:rsidRPr="008E1326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2052A" w14:textId="0B74378B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970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5CE828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346D0" w14:textId="462FE604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970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50004BD7" w14:textId="77777777" w:rsidR="0066325B" w:rsidRPr="008E1326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66A4C60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2700CD7A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4D7898D" w14:textId="77777777" w:rsidR="0066325B" w:rsidRPr="008E1326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3BC4C3F5" w14:textId="77777777" w:rsidR="0066325B" w:rsidRPr="008E1326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69E70C3" w14:textId="77777777" w:rsidR="0066325B" w:rsidRPr="008E1326" w:rsidRDefault="0066325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A6AEE9" w14:textId="39B8183A" w:rsidR="009267D8" w:rsidRPr="008E1326" w:rsidRDefault="009267D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9267D8" w:rsidRPr="008E1326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pPr w:leftFromText="180" w:rightFromText="180" w:vertAnchor="page" w:tblpX="-270" w:tblpY="2568"/>
        <w:tblW w:w="15300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1530"/>
        <w:gridCol w:w="270"/>
        <w:gridCol w:w="1530"/>
        <w:gridCol w:w="270"/>
        <w:gridCol w:w="1350"/>
        <w:gridCol w:w="270"/>
        <w:gridCol w:w="1080"/>
        <w:gridCol w:w="269"/>
        <w:gridCol w:w="901"/>
        <w:gridCol w:w="270"/>
        <w:gridCol w:w="990"/>
        <w:gridCol w:w="270"/>
        <w:gridCol w:w="1080"/>
      </w:tblGrid>
      <w:tr w:rsidR="00432955" w:rsidRPr="008E1326" w14:paraId="32BDB88C" w14:textId="77777777" w:rsidTr="007F634E">
        <w:trPr>
          <w:trHeight w:val="269"/>
          <w:tblHeader/>
        </w:trPr>
        <w:tc>
          <w:tcPr>
            <w:tcW w:w="4950" w:type="dxa"/>
            <w:shd w:val="clear" w:color="auto" w:fill="auto"/>
            <w:vAlign w:val="bottom"/>
          </w:tcPr>
          <w:p w14:paraId="2AC3BD07" w14:textId="77777777" w:rsidR="00432955" w:rsidRPr="008E1326" w:rsidRDefault="00432955" w:rsidP="008E1326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350" w:type="dxa"/>
            <w:gridSpan w:val="14"/>
            <w:vAlign w:val="bottom"/>
          </w:tcPr>
          <w:p w14:paraId="1614B057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E132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32955" w:rsidRPr="008E1326" w14:paraId="7449D700" w14:textId="77777777" w:rsidTr="007F634E">
        <w:trPr>
          <w:trHeight w:val="269"/>
          <w:tblHeader/>
        </w:trPr>
        <w:tc>
          <w:tcPr>
            <w:tcW w:w="4950" w:type="dxa"/>
            <w:shd w:val="clear" w:color="auto" w:fill="auto"/>
            <w:vAlign w:val="bottom"/>
          </w:tcPr>
          <w:p w14:paraId="335D9C84" w14:textId="77777777" w:rsidR="00432955" w:rsidRPr="008E1326" w:rsidRDefault="00432955" w:rsidP="008E1326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2004F409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7912C74C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11" w:type="dxa"/>
            <w:gridSpan w:val="5"/>
            <w:vAlign w:val="bottom"/>
          </w:tcPr>
          <w:p w14:paraId="60749A21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37532" w:rsidRPr="008E1326" w14:paraId="0A40BB50" w14:textId="77777777" w:rsidTr="007F634E">
        <w:trPr>
          <w:trHeight w:val="269"/>
          <w:tblHeader/>
        </w:trPr>
        <w:tc>
          <w:tcPr>
            <w:tcW w:w="4950" w:type="dxa"/>
            <w:shd w:val="clear" w:color="auto" w:fill="auto"/>
            <w:vAlign w:val="bottom"/>
          </w:tcPr>
          <w:p w14:paraId="4FCA143C" w14:textId="55D49FFE" w:rsidR="00A37532" w:rsidRPr="008E1326" w:rsidRDefault="00A37532" w:rsidP="008E132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91C6E" w:rsidRPr="00991C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991C6E" w:rsidRPr="00991C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1D6949C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24658F8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FD00740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3F0D351" w14:textId="0AB2DDF9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8E79475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102DE3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DBD2E8A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73711AB" w14:textId="2DAF2C24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7355" w14:textId="77777777" w:rsidR="00A37532" w:rsidRPr="008E1326" w:rsidRDefault="00A37532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7D9867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24C6934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72E7625" w14:textId="586CDC29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1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7435B" w14:textId="77777777" w:rsidR="00A37532" w:rsidRPr="008E1326" w:rsidRDefault="00A37532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FD2B3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6522F24B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1" w:type="dxa"/>
            <w:vAlign w:val="bottom"/>
          </w:tcPr>
          <w:p w14:paraId="08B61C36" w14:textId="19C9A3F6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E13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D650BD9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846191" w14:textId="4D944256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E13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499FDA6E" w14:textId="77777777" w:rsidR="00A37532" w:rsidRPr="008E1326" w:rsidRDefault="00A37532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48B973D" w14:textId="673107D8" w:rsidR="00A37532" w:rsidRPr="008E1326" w:rsidRDefault="00A37532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8E13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32955" w:rsidRPr="008E1326" w14:paraId="00005B08" w14:textId="77777777" w:rsidTr="007F634E">
        <w:trPr>
          <w:trHeight w:val="269"/>
          <w:tblHeader/>
        </w:trPr>
        <w:tc>
          <w:tcPr>
            <w:tcW w:w="4950" w:type="dxa"/>
            <w:shd w:val="clear" w:color="auto" w:fill="auto"/>
          </w:tcPr>
          <w:p w14:paraId="705E945F" w14:textId="77777777" w:rsidR="00432955" w:rsidRPr="008E1326" w:rsidRDefault="00432955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350" w:type="dxa"/>
            <w:gridSpan w:val="14"/>
          </w:tcPr>
          <w:p w14:paraId="76E31097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432955" w:rsidRPr="008E1326" w14:paraId="6550059C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28B10438" w14:textId="77777777" w:rsidR="00432955" w:rsidRPr="008E1326" w:rsidRDefault="00432955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68284F5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3386DE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C9C0A5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5F07D85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0C094A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6CD6201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359F99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388541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5CCBD4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3E046D37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DEB1B8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4B868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33627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548224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C37" w:rsidRPr="008E1326" w14:paraId="0C424899" w14:textId="77777777" w:rsidTr="00056368">
        <w:trPr>
          <w:trHeight w:val="269"/>
        </w:trPr>
        <w:tc>
          <w:tcPr>
            <w:tcW w:w="4950" w:type="dxa"/>
            <w:shd w:val="clear" w:color="auto" w:fill="auto"/>
          </w:tcPr>
          <w:p w14:paraId="3D5CE8BC" w14:textId="58E77100" w:rsidR="00EA2C37" w:rsidRPr="008E1326" w:rsidRDefault="00EA2C37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0" w:type="dxa"/>
          </w:tcPr>
          <w:p w14:paraId="305953C2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EFCAF" w14:textId="41E6FF6A" w:rsidR="00EA2C37" w:rsidRPr="008E1326" w:rsidRDefault="00EA2C37" w:rsidP="008E13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60C328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2B997F" w14:textId="55E16D5B" w:rsidR="00EA2C37" w:rsidRPr="008E1326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C46F3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2A9963" w14:textId="7E45E522" w:rsidR="00EA2C37" w:rsidRPr="00056368" w:rsidRDefault="00991C6E" w:rsidP="0005636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  <w:r w:rsidR="00BD3AE2" w:rsidRPr="00056368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4B653F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80C83" w14:textId="39D7C2AD" w:rsidR="00EA2C37" w:rsidRPr="00056368" w:rsidRDefault="00991C6E" w:rsidP="008E132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</w:rPr>
              <w:t>112</w:t>
            </w:r>
            <w:r w:rsidR="00BD3AE2" w:rsidRPr="00056368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84C359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2470B4C" w14:textId="6BDA3D69" w:rsidR="00EA2C37" w:rsidRPr="00056368" w:rsidRDefault="00EA2C37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56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90D8B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96A69" w14:textId="000742F6" w:rsidR="00EA2C37" w:rsidRPr="00056368" w:rsidRDefault="00EA2C37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5636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3FA9C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222EB" w14:textId="2BAA1877" w:rsidR="00EA2C37" w:rsidRPr="00056368" w:rsidRDefault="00991C6E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  <w:r w:rsidR="00BD3AE2" w:rsidRPr="0005636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594</w:t>
            </w:r>
          </w:p>
        </w:tc>
      </w:tr>
      <w:tr w:rsidR="00EA2C37" w:rsidRPr="008E1326" w14:paraId="15911F16" w14:textId="77777777" w:rsidTr="00056368">
        <w:trPr>
          <w:trHeight w:val="269"/>
        </w:trPr>
        <w:tc>
          <w:tcPr>
            <w:tcW w:w="4950" w:type="dxa"/>
            <w:shd w:val="clear" w:color="auto" w:fill="auto"/>
          </w:tcPr>
          <w:p w14:paraId="49F41002" w14:textId="068B6B62" w:rsidR="00EA2C37" w:rsidRPr="008E1326" w:rsidRDefault="00EA2C37" w:rsidP="008E1326">
            <w:pPr>
              <w:ind w:left="-14"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112F1F2C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7CB9953" w14:textId="1E2635F4" w:rsidR="00EA2C37" w:rsidRPr="008E1326" w:rsidRDefault="00EA2C37" w:rsidP="008E13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C5E3CA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C07FAC" w14:textId="0EF55133" w:rsidR="00EA2C37" w:rsidRPr="008E1326" w:rsidRDefault="00991C6E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4C16EA"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EA14E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AF138B" w14:textId="3BC49851" w:rsidR="00EA2C37" w:rsidRPr="00056368" w:rsidRDefault="00EA2C37" w:rsidP="0005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5636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D65AE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2A82A" w14:textId="40608F3E" w:rsidR="00EA2C37" w:rsidRPr="00056368" w:rsidRDefault="00991C6E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4C16EA" w:rsidRPr="000563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7A3917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2ECD511" w14:textId="54AC7A1F" w:rsidR="00EA2C37" w:rsidRPr="00056368" w:rsidRDefault="00EA2C37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56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69902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18C589" w14:textId="77D5E939" w:rsidR="00EA2C37" w:rsidRPr="00056368" w:rsidRDefault="00EA2C37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56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EE126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05A7B" w14:textId="42BB92A1" w:rsidR="00EA2C37" w:rsidRPr="00056368" w:rsidRDefault="00991C6E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4C16EA" w:rsidRPr="00056368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</w:tr>
      <w:tr w:rsidR="00FF4E14" w:rsidRPr="008E1326" w14:paraId="0079822A" w14:textId="77777777" w:rsidTr="00056368">
        <w:trPr>
          <w:trHeight w:val="269"/>
        </w:trPr>
        <w:tc>
          <w:tcPr>
            <w:tcW w:w="4950" w:type="dxa"/>
            <w:shd w:val="clear" w:color="auto" w:fill="auto"/>
          </w:tcPr>
          <w:p w14:paraId="0E291C1C" w14:textId="6AEDE162" w:rsidR="00FF4E14" w:rsidRPr="008E1326" w:rsidRDefault="00FF4E14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326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A280A27" w14:textId="77777777" w:rsidR="00FF4E14" w:rsidRPr="008E1326" w:rsidRDefault="00FF4E14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D1A6BE9" w14:textId="41B127D4" w:rsidR="00FF4E14" w:rsidRPr="008E1326" w:rsidRDefault="00991C6E" w:rsidP="008E132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09AA9926" w14:textId="77777777" w:rsidR="00FF4E14" w:rsidRPr="008E1326" w:rsidRDefault="00FF4E14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C1EF90" w14:textId="7C0AAA06" w:rsidR="00FF4E14" w:rsidRPr="008E1326" w:rsidRDefault="00FF4E14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06052" w14:textId="77777777" w:rsidR="00FF4E14" w:rsidRPr="008E1326" w:rsidRDefault="00FF4E14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4C111E" w14:textId="40298FBB" w:rsidR="00FF4E14" w:rsidRPr="00056368" w:rsidRDefault="00FF4E14" w:rsidP="0005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5636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971E1" w14:textId="77777777" w:rsidR="00FF4E14" w:rsidRPr="00056368" w:rsidRDefault="00FF4E14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2B79B" w14:textId="0EBFBEFF" w:rsidR="00FF4E14" w:rsidRPr="00056368" w:rsidRDefault="00991C6E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DA7A3F" w14:textId="77777777" w:rsidR="00FF4E14" w:rsidRPr="00056368" w:rsidRDefault="00FF4E14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7907A8E" w14:textId="4A7FC588" w:rsidR="00FF4E14" w:rsidRPr="00056368" w:rsidRDefault="00FF4E14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56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A9836" w14:textId="77777777" w:rsidR="00FF4E14" w:rsidRPr="00056368" w:rsidRDefault="00FF4E14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E4EEC" w14:textId="70832130" w:rsidR="00FF4E14" w:rsidRPr="00056368" w:rsidRDefault="00991C6E" w:rsidP="008E13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91C6E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67E97" w14:textId="77777777" w:rsidR="00FF4E14" w:rsidRPr="00056368" w:rsidRDefault="00FF4E14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32BF0" w14:textId="343A0CB6" w:rsidR="00FF4E14" w:rsidRPr="00056368" w:rsidRDefault="00FF4E14" w:rsidP="008E132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563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C37" w:rsidRPr="008E1326" w14:paraId="09D76112" w14:textId="77777777" w:rsidTr="00056368">
        <w:trPr>
          <w:trHeight w:val="269"/>
        </w:trPr>
        <w:tc>
          <w:tcPr>
            <w:tcW w:w="4950" w:type="dxa"/>
            <w:shd w:val="clear" w:color="auto" w:fill="auto"/>
          </w:tcPr>
          <w:p w14:paraId="651A14DD" w14:textId="77777777" w:rsidR="00EA2C37" w:rsidRPr="008E1326" w:rsidRDefault="00EA2C37" w:rsidP="008E1326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</w:t>
            </w:r>
            <w:r w:rsidRPr="008E132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270" w:type="dxa"/>
          </w:tcPr>
          <w:p w14:paraId="5DACB3F5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A1F5" w14:textId="34DCA94B" w:rsidR="00EA2C37" w:rsidRPr="008E1326" w:rsidRDefault="00991C6E" w:rsidP="008E132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72D219AE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4B6" w14:textId="05F2B8AB" w:rsidR="00EA2C37" w:rsidRPr="008E1326" w:rsidRDefault="00991C6E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4C16EA" w:rsidRPr="008E13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73E32" w14:textId="77777777" w:rsidR="00EA2C37" w:rsidRPr="008E1326" w:rsidRDefault="00EA2C3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9C0DB" w14:textId="459F644A" w:rsidR="00EA2C37" w:rsidRPr="00056368" w:rsidRDefault="00991C6E" w:rsidP="0005636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112</w:t>
            </w:r>
            <w:r w:rsidR="00BD3AE2" w:rsidRPr="0005636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87BD8" w14:textId="77777777" w:rsidR="00EA2C37" w:rsidRPr="00056368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3ED60" w14:textId="0CB2C93F" w:rsidR="00EA2C37" w:rsidRPr="00056368" w:rsidRDefault="00991C6E" w:rsidP="008E132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C6E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  <w:r w:rsidR="00BD3AE2" w:rsidRPr="0005636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26"/>
                <w:szCs w:val="26"/>
              </w:rPr>
              <w:t>373</w:t>
            </w:r>
          </w:p>
        </w:tc>
        <w:tc>
          <w:tcPr>
            <w:tcW w:w="269" w:type="dxa"/>
            <w:shd w:val="clear" w:color="auto" w:fill="auto"/>
          </w:tcPr>
          <w:p w14:paraId="74D668E5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6082FE0B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58D8B8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7ED3D4" w14:textId="77777777" w:rsidR="00EA2C37" w:rsidRPr="00056368" w:rsidRDefault="00EA2C37" w:rsidP="008E1326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911C57" w14:textId="77777777" w:rsidR="00EA2C37" w:rsidRPr="00056368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F93BE1" w14:textId="77777777" w:rsidR="00EA2C37" w:rsidRPr="00056368" w:rsidRDefault="00EA2C3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C37" w:rsidRPr="008E1326" w14:paraId="70B3D079" w14:textId="77777777" w:rsidTr="007F634E">
        <w:trPr>
          <w:trHeight w:val="213"/>
        </w:trPr>
        <w:tc>
          <w:tcPr>
            <w:tcW w:w="4950" w:type="dxa"/>
            <w:shd w:val="clear" w:color="auto" w:fill="auto"/>
          </w:tcPr>
          <w:p w14:paraId="26B3AA96" w14:textId="77777777" w:rsidR="00EA2C37" w:rsidRPr="008E1326" w:rsidRDefault="00EA2C37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DFD45FA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722F28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7F93B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E713541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15033C" w14:textId="77777777" w:rsidR="00EA2C37" w:rsidRPr="008E1326" w:rsidRDefault="00EA2C3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92A021E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A01344" w14:textId="77777777" w:rsidR="00EA2C37" w:rsidRPr="008E1326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0FCD6D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48B180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53CE72B6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138995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91EE53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70ADC9" w14:textId="77777777" w:rsidR="00EA2C37" w:rsidRPr="008E1326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C7C45F" w14:textId="77777777" w:rsidR="00EA2C37" w:rsidRPr="008E1326" w:rsidRDefault="00EA2C3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C37" w:rsidRPr="008E1326" w14:paraId="4BEC9BD5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3D5198C2" w14:textId="77777777" w:rsidR="00EA2C37" w:rsidRPr="008E1326" w:rsidRDefault="00EA2C37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DDA7B21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1B289D0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DCEE5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ED71B55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405456" w14:textId="77777777" w:rsidR="00EA2C37" w:rsidRPr="008E1326" w:rsidRDefault="00EA2C3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7F03384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F54BB6" w14:textId="77777777" w:rsidR="00EA2C37" w:rsidRPr="008E1326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664927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C11344F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1B109E0F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C5361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679758" w14:textId="77777777" w:rsidR="00EA2C37" w:rsidRPr="008E1326" w:rsidRDefault="00EA2C37" w:rsidP="008E1326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25BC0C" w14:textId="77777777" w:rsidR="00EA2C37" w:rsidRPr="008E1326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ABF139" w14:textId="77777777" w:rsidR="00EA2C37" w:rsidRPr="008E1326" w:rsidRDefault="00EA2C3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6698" w:rsidRPr="008E1326" w14:paraId="6C77F755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11A2E4CF" w14:textId="212D0356" w:rsidR="00436698" w:rsidRPr="008E1326" w:rsidRDefault="00436698" w:rsidP="008E1326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30B3C1F3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B2450EE" w14:textId="04794D46" w:rsidR="00436698" w:rsidRPr="008E1326" w:rsidRDefault="00436698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41A981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109B32" w14:textId="3C96227E" w:rsidR="00436698" w:rsidRPr="008E1326" w:rsidRDefault="0043669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5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A521" w14:textId="77777777" w:rsidR="00436698" w:rsidRPr="008E1326" w:rsidRDefault="00436698" w:rsidP="008E1326">
            <w:pPr>
              <w:tabs>
                <w:tab w:val="decimal" w:pos="789"/>
              </w:tabs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B1C645" w14:textId="0B8379A6" w:rsidR="00436698" w:rsidRPr="008E1326" w:rsidRDefault="00436698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541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01265" w14:textId="77777777" w:rsidR="00436698" w:rsidRPr="008E1326" w:rsidRDefault="00436698" w:rsidP="008E1326">
            <w:pPr>
              <w:tabs>
                <w:tab w:val="decimal" w:pos="595"/>
              </w:tabs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E718D" w14:textId="6F5179E2" w:rsidR="00436698" w:rsidRPr="008E1326" w:rsidRDefault="00436698" w:rsidP="008E132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541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4677054A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5F12C445" w14:textId="3DF4D7BF" w:rsidR="00436698" w:rsidRPr="008E1326" w:rsidRDefault="00436698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00637B" w14:textId="486FB145" w:rsidR="00436698" w:rsidRPr="008E1326" w:rsidRDefault="0043669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F54C6A" w14:textId="70DDD4B5" w:rsidR="00436698" w:rsidRPr="008E1326" w:rsidRDefault="00436698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81332F" w14:textId="1D21C4DB" w:rsidR="00436698" w:rsidRPr="008E1326" w:rsidRDefault="00436698" w:rsidP="008E1326">
            <w:pPr>
              <w:tabs>
                <w:tab w:val="decimal" w:pos="595"/>
              </w:tabs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956027" w14:textId="42915DFB" w:rsidR="00436698" w:rsidRPr="008E1326" w:rsidRDefault="0043669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541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214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6698" w:rsidRPr="008E1326" w14:paraId="6094FB40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515879CE" w14:textId="77777777" w:rsidR="00436698" w:rsidRPr="008E1326" w:rsidRDefault="00436698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DF69996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6F0475" w14:textId="66B5FEBF" w:rsidR="00436698" w:rsidRPr="008E1326" w:rsidRDefault="00436698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0AC4CF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62D1DE8" w14:textId="6EFAE523" w:rsidR="00436698" w:rsidRPr="008E1326" w:rsidRDefault="0043669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1058E" w14:textId="77777777" w:rsidR="00436698" w:rsidRPr="008E1326" w:rsidRDefault="0043669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9EDBDE" w14:textId="3E4DCA22" w:rsidR="00436698" w:rsidRPr="008E1326" w:rsidRDefault="00436698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65D832" w14:textId="77777777" w:rsidR="00436698" w:rsidRPr="008E1326" w:rsidRDefault="00436698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523DC72" w14:textId="597A2BBA" w:rsidR="00436698" w:rsidRPr="008E1326" w:rsidRDefault="00436698" w:rsidP="008E132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BCCB291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06EB4483" w14:textId="7FC24FE8" w:rsidR="00436698" w:rsidRPr="008E1326" w:rsidRDefault="00436698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B01548" w14:textId="7FF07F53" w:rsidR="00436698" w:rsidRPr="008E1326" w:rsidRDefault="0043669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D2DC5" w14:textId="47BF5E6E" w:rsidR="00436698" w:rsidRPr="008E1326" w:rsidRDefault="00436698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41A467" w14:textId="3389D702" w:rsidR="00436698" w:rsidRPr="008E1326" w:rsidRDefault="0043669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4CC1FB" w14:textId="22A38F7F" w:rsidR="00436698" w:rsidRPr="008E1326" w:rsidRDefault="0043669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177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6698" w:rsidRPr="008E1326" w14:paraId="1246C9AC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4E77B046" w14:textId="77777777" w:rsidR="00436698" w:rsidRPr="008E1326" w:rsidRDefault="00436698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32849251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2EDFFD9" w14:textId="2A35644E" w:rsidR="00436698" w:rsidRPr="008E1326" w:rsidRDefault="00436698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7CFA2E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968217" w14:textId="5D55D016" w:rsidR="00436698" w:rsidRPr="008E1326" w:rsidRDefault="0043669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97BDA" w14:textId="77777777" w:rsidR="00436698" w:rsidRPr="008E1326" w:rsidRDefault="0043669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E14FAF" w14:textId="281D73A6" w:rsidR="00436698" w:rsidRPr="008E1326" w:rsidRDefault="00581435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825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BABF39" w14:textId="77777777" w:rsidR="00436698" w:rsidRPr="008E1326" w:rsidRDefault="00436698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846AE98" w14:textId="1B18BDBD" w:rsidR="00436698" w:rsidRPr="008E1326" w:rsidRDefault="00581435" w:rsidP="008E132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825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AA4E299" w14:textId="77777777" w:rsidR="00436698" w:rsidRPr="008E1326" w:rsidRDefault="0043669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1295D835" w14:textId="41613A47" w:rsidR="00436698" w:rsidRPr="008E1326" w:rsidRDefault="00436698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942DD1" w14:textId="48519C7F" w:rsidR="00436698" w:rsidRPr="008E1326" w:rsidRDefault="0043669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AE661E" w14:textId="52418D13" w:rsidR="00436698" w:rsidRPr="008E1326" w:rsidRDefault="00436698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9079C6" w14:textId="4A0A2C36" w:rsidR="00436698" w:rsidRPr="008E1326" w:rsidRDefault="0043669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9C517B" w14:textId="1CCCE3A6" w:rsidR="00436698" w:rsidRPr="008E1326" w:rsidRDefault="0058143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241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825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41E8" w:rsidRPr="008E1326" w14:paraId="15EFCFCE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40B389FA" w14:textId="77777777" w:rsidR="002041E8" w:rsidRPr="008E1326" w:rsidRDefault="002041E8" w:rsidP="008E1326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1326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0177A7F4" w14:textId="77777777" w:rsidR="002041E8" w:rsidRPr="008E1326" w:rsidRDefault="002041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72F436" w14:textId="401CCE55" w:rsidR="002041E8" w:rsidRPr="008E1326" w:rsidRDefault="002041E8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0F9AC7" w14:textId="77777777" w:rsidR="002041E8" w:rsidRPr="008E1326" w:rsidRDefault="002041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8B19D75" w14:textId="2C2473C3" w:rsidR="002041E8" w:rsidRPr="008E1326" w:rsidRDefault="002041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27131" w14:textId="77777777" w:rsidR="002041E8" w:rsidRPr="008E1326" w:rsidRDefault="002041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FED168D" w14:textId="458505FE" w:rsidR="002041E8" w:rsidRPr="008E1326" w:rsidRDefault="002041E8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477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871070" w14:textId="77777777" w:rsidR="002041E8" w:rsidRPr="008E1326" w:rsidRDefault="002041E8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98E8FBF" w14:textId="28A54F43" w:rsidR="002041E8" w:rsidRPr="008E1326" w:rsidRDefault="002041E8" w:rsidP="008E132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477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D2D845A" w14:textId="77777777" w:rsidR="002041E8" w:rsidRPr="008E1326" w:rsidRDefault="002041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663B5519" w14:textId="5D458D28" w:rsidR="002041E8" w:rsidRPr="008E1326" w:rsidRDefault="002041E8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3C8936" w14:textId="7DED8C06" w:rsidR="002041E8" w:rsidRPr="008E1326" w:rsidRDefault="002041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88A06" w14:textId="0744BDD5" w:rsidR="002041E8" w:rsidRPr="008E1326" w:rsidRDefault="002041E8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3E4DD" w14:textId="034EEE36" w:rsidR="002041E8" w:rsidRPr="008E1326" w:rsidRDefault="002041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EFE694" w14:textId="61A2B618" w:rsidR="002041E8" w:rsidRPr="008E1326" w:rsidRDefault="002041E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1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106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477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41E8" w:rsidRPr="008E1326" w14:paraId="3256F65D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702709CE" w14:textId="4A0EEDE9" w:rsidR="002041E8" w:rsidRPr="008E1326" w:rsidRDefault="002041E8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  <w:tc>
          <w:tcPr>
            <w:tcW w:w="270" w:type="dxa"/>
          </w:tcPr>
          <w:p w14:paraId="24B006AB" w14:textId="77777777" w:rsidR="002041E8" w:rsidRPr="008E1326" w:rsidRDefault="002041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FC9814" w14:textId="61E56E55" w:rsidR="002041E8" w:rsidRPr="008E1326" w:rsidRDefault="002041E8" w:rsidP="008E132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62F574" w14:textId="77777777" w:rsidR="002041E8" w:rsidRPr="008E1326" w:rsidRDefault="002041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76F5A34" w14:textId="39C6A05E" w:rsidR="002041E8" w:rsidRPr="008E1326" w:rsidRDefault="002041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4486B" w14:textId="77777777" w:rsidR="002041E8" w:rsidRPr="008E1326" w:rsidRDefault="002041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BB0E4E" w14:textId="76513DE6" w:rsidR="002041E8" w:rsidRPr="008E1326" w:rsidRDefault="00473043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927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20B394" w14:textId="77777777" w:rsidR="002041E8" w:rsidRPr="008E1326" w:rsidRDefault="002041E8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962E86" w14:textId="6790FEEB" w:rsidR="002041E8" w:rsidRPr="008E1326" w:rsidRDefault="00473043" w:rsidP="008E132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/>
              </w:rPr>
              <w:t>927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983AAE3" w14:textId="77777777" w:rsidR="002041E8" w:rsidRPr="008E1326" w:rsidRDefault="002041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2B3FA8FF" w14:textId="6CB6B779" w:rsidR="002041E8" w:rsidRPr="008E1326" w:rsidRDefault="002041E8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431302" w14:textId="77777777" w:rsidR="002041E8" w:rsidRPr="008E1326" w:rsidRDefault="002041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3CFB6E" w14:textId="5C2A74A5" w:rsidR="002041E8" w:rsidRPr="008E1326" w:rsidRDefault="002041E8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86A4A5" w14:textId="77777777" w:rsidR="002041E8" w:rsidRPr="008E1326" w:rsidRDefault="002041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67272F" w14:textId="7DB9156A" w:rsidR="002041E8" w:rsidRPr="008E1326" w:rsidRDefault="00473043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30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927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57A7" w:rsidRPr="008E1326" w14:paraId="44A20E1C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40EF3B5E" w14:textId="447C3BA8" w:rsidR="009357A7" w:rsidRPr="008E1326" w:rsidRDefault="009357A7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34C55ACB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38E8D4" w14:textId="41EB26F9" w:rsidR="009357A7" w:rsidRPr="008E1326" w:rsidRDefault="009357A7" w:rsidP="008E1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359</w:t>
            </w: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48C0A5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E13332F" w14:textId="20716CE0" w:rsidR="009357A7" w:rsidRPr="008E1326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F8996" w14:textId="77777777" w:rsidR="009357A7" w:rsidRPr="008E1326" w:rsidRDefault="009357A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06E0E8B" w14:textId="3A6A81C0" w:rsidR="009357A7" w:rsidRPr="008E1326" w:rsidRDefault="009357A7" w:rsidP="0005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0B62D" w14:textId="77777777" w:rsidR="009357A7" w:rsidRPr="008E1326" w:rsidRDefault="009357A7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C9A15C" w14:textId="25AC683D" w:rsidR="009357A7" w:rsidRPr="008E1326" w:rsidRDefault="009357A7" w:rsidP="008E132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  <w:lang w:val="en-US" w:bidi="th-TH"/>
              </w:rPr>
              <w:t>359</w:t>
            </w:r>
            <w:r w:rsidRPr="008E1326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7E40050F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790F0AF4" w14:textId="6487A0B9" w:rsidR="009357A7" w:rsidRPr="008E1326" w:rsidRDefault="009357A7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124323E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85B3F" w14:textId="422DD24B" w:rsidR="009357A7" w:rsidRPr="008E1326" w:rsidRDefault="009357A7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9C18136" w14:textId="77777777" w:rsidR="009357A7" w:rsidRPr="008E1326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86E23E" w14:textId="29BE8CDD" w:rsidR="009357A7" w:rsidRPr="008E1326" w:rsidRDefault="009357A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</w:t>
            </w:r>
            <w:r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sz w:val="26"/>
                <w:szCs w:val="26"/>
              </w:rPr>
              <w:t>359</w:t>
            </w:r>
            <w:r w:rsidRPr="008E13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57A7" w:rsidRPr="008E1326" w14:paraId="5DF3626A" w14:textId="77777777" w:rsidTr="007F634E">
        <w:trPr>
          <w:trHeight w:val="269"/>
        </w:trPr>
        <w:tc>
          <w:tcPr>
            <w:tcW w:w="4950" w:type="dxa"/>
            <w:shd w:val="clear" w:color="auto" w:fill="auto"/>
          </w:tcPr>
          <w:p w14:paraId="2A9FD89B" w14:textId="77777777" w:rsidR="009357A7" w:rsidRPr="008E1326" w:rsidRDefault="009357A7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22A35FA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65ABBC" w14:textId="353C24EB" w:rsidR="009357A7" w:rsidRPr="008E1326" w:rsidRDefault="009357A7" w:rsidP="008E1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359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7A2523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F8164" w14:textId="15D4A311" w:rsidR="009357A7" w:rsidRPr="008E1326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438C5B" w14:textId="77777777" w:rsidR="009357A7" w:rsidRPr="008E1326" w:rsidRDefault="009357A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4D49" w14:textId="2CD79A8D" w:rsidR="009357A7" w:rsidRPr="008E1326" w:rsidRDefault="00473043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923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620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DDB546" w14:textId="77777777" w:rsidR="009357A7" w:rsidRPr="008E1326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00A68" w14:textId="52448B10" w:rsidR="009357A7" w:rsidRPr="008E1326" w:rsidRDefault="00473043" w:rsidP="008E132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926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979</w:t>
            </w:r>
            <w:r w:rsidRPr="008E132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1C18AA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3CEB0647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5CA770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903EC4" w14:textId="77777777" w:rsidR="009357A7" w:rsidRPr="008E1326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4BF30" w14:textId="77777777" w:rsidR="009357A7" w:rsidRPr="008E1326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E79A69" w14:textId="77777777" w:rsidR="009357A7" w:rsidRPr="008E1326" w:rsidRDefault="009357A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6CB206" w14:textId="77777777" w:rsidR="0066325B" w:rsidRPr="008E1326" w:rsidRDefault="0066325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8E1326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W w:w="152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90"/>
        <w:gridCol w:w="273"/>
        <w:gridCol w:w="1527"/>
        <w:gridCol w:w="271"/>
        <w:gridCol w:w="1529"/>
        <w:gridCol w:w="266"/>
        <w:gridCol w:w="1354"/>
        <w:gridCol w:w="270"/>
        <w:gridCol w:w="1080"/>
        <w:gridCol w:w="266"/>
        <w:gridCol w:w="1084"/>
        <w:gridCol w:w="267"/>
        <w:gridCol w:w="1083"/>
        <w:gridCol w:w="269"/>
        <w:gridCol w:w="1081"/>
      </w:tblGrid>
      <w:tr w:rsidR="00133549" w:rsidRPr="008E1326" w14:paraId="5C719E25" w14:textId="77777777" w:rsidTr="00210155">
        <w:trPr>
          <w:trHeight w:val="269"/>
          <w:tblHeader/>
        </w:trPr>
        <w:tc>
          <w:tcPr>
            <w:tcW w:w="4590" w:type="dxa"/>
            <w:shd w:val="clear" w:color="auto" w:fill="auto"/>
            <w:vAlign w:val="bottom"/>
          </w:tcPr>
          <w:p w14:paraId="47BADFD0" w14:textId="77777777" w:rsidR="0066325B" w:rsidRPr="008E1326" w:rsidRDefault="0066325B" w:rsidP="008E1326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3" w:type="dxa"/>
          </w:tcPr>
          <w:p w14:paraId="4AF85833" w14:textId="77777777" w:rsidR="003B30E7" w:rsidRPr="008E1326" w:rsidRDefault="003B30E7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47" w:type="dxa"/>
            <w:gridSpan w:val="13"/>
            <w:vAlign w:val="bottom"/>
          </w:tcPr>
          <w:p w14:paraId="2B3CF437" w14:textId="77777777" w:rsidR="0066325B" w:rsidRPr="008E1326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33549" w:rsidRPr="008E1326" w14:paraId="75218F77" w14:textId="77777777" w:rsidTr="00210155">
        <w:trPr>
          <w:trHeight w:val="269"/>
          <w:tblHeader/>
        </w:trPr>
        <w:tc>
          <w:tcPr>
            <w:tcW w:w="4590" w:type="dxa"/>
            <w:shd w:val="clear" w:color="auto" w:fill="auto"/>
            <w:vAlign w:val="bottom"/>
          </w:tcPr>
          <w:p w14:paraId="0DCCEC2D" w14:textId="77777777" w:rsidR="00432955" w:rsidRPr="008E1326" w:rsidRDefault="00432955" w:rsidP="008E132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3" w:type="dxa"/>
          </w:tcPr>
          <w:p w14:paraId="067F0A14" w14:textId="77777777" w:rsidR="003B30E7" w:rsidRPr="008E1326" w:rsidRDefault="003B30E7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63" w:type="dxa"/>
            <w:gridSpan w:val="8"/>
            <w:vAlign w:val="bottom"/>
          </w:tcPr>
          <w:p w14:paraId="098D420F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784" w:type="dxa"/>
            <w:gridSpan w:val="5"/>
            <w:vAlign w:val="bottom"/>
          </w:tcPr>
          <w:p w14:paraId="2E32FD06" w14:textId="77777777" w:rsidR="00432955" w:rsidRPr="008E1326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B6112" w:rsidRPr="008E1326" w14:paraId="7E6B2900" w14:textId="77777777" w:rsidTr="00210155">
        <w:trPr>
          <w:trHeight w:val="269"/>
          <w:tblHeader/>
        </w:trPr>
        <w:tc>
          <w:tcPr>
            <w:tcW w:w="4590" w:type="dxa"/>
            <w:shd w:val="clear" w:color="auto" w:fill="auto"/>
            <w:vAlign w:val="bottom"/>
          </w:tcPr>
          <w:p w14:paraId="2389C297" w14:textId="6A981147" w:rsidR="00A37532" w:rsidRPr="008E1326" w:rsidRDefault="00A37532" w:rsidP="008E1326">
            <w:pPr>
              <w:ind w:left="-110" w:right="-90" w:firstLine="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991C6E" w:rsidRPr="00991C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3" w:type="dxa"/>
          </w:tcPr>
          <w:p w14:paraId="61BAE1D6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vAlign w:val="bottom"/>
          </w:tcPr>
          <w:p w14:paraId="6E99E57E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106129A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25C7B6E" w14:textId="0104734B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1" w:type="dxa"/>
          </w:tcPr>
          <w:p w14:paraId="00F7D7D9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623C2D40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9A0D9DD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F204BBE" w14:textId="6AD2BAC4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5067C6F" w14:textId="77777777" w:rsidR="00A37532" w:rsidRPr="008E1326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844E3DC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5E65B6C" w14:textId="77777777" w:rsidR="00A37532" w:rsidRPr="008E1326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4E08D68" w14:textId="714DF24F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DBBE0" w14:textId="77777777" w:rsidR="00A37532" w:rsidRPr="008E1326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D6C32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66" w:type="dxa"/>
          </w:tcPr>
          <w:p w14:paraId="226CA29E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3CA742F8" w14:textId="1D517E69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7" w:type="dxa"/>
          </w:tcPr>
          <w:p w14:paraId="77C0E714" w14:textId="77777777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3E6DD2F1" w14:textId="5392CC29" w:rsidR="00A37532" w:rsidRPr="008E1326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69" w:type="dxa"/>
          </w:tcPr>
          <w:p w14:paraId="164237F4" w14:textId="77777777" w:rsidR="00A37532" w:rsidRPr="008E1326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vAlign w:val="bottom"/>
          </w:tcPr>
          <w:p w14:paraId="05693B4D" w14:textId="440BE281" w:rsidR="00A37532" w:rsidRPr="008E1326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C48D4" w:rsidRPr="008E1326" w14:paraId="422CF77F" w14:textId="77777777" w:rsidTr="00210155">
        <w:trPr>
          <w:trHeight w:val="269"/>
          <w:tblHeader/>
        </w:trPr>
        <w:tc>
          <w:tcPr>
            <w:tcW w:w="4590" w:type="dxa"/>
            <w:shd w:val="clear" w:color="auto" w:fill="auto"/>
          </w:tcPr>
          <w:p w14:paraId="7010ECD8" w14:textId="77777777" w:rsidR="0066325B" w:rsidRPr="008E1326" w:rsidRDefault="0066325B" w:rsidP="008E1326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3" w:type="dxa"/>
          </w:tcPr>
          <w:p w14:paraId="6CC6F1C1" w14:textId="77777777" w:rsidR="003B30E7" w:rsidRPr="008E1326" w:rsidRDefault="003B30E7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47" w:type="dxa"/>
            <w:gridSpan w:val="13"/>
          </w:tcPr>
          <w:p w14:paraId="545B0072" w14:textId="77777777" w:rsidR="0066325B" w:rsidRPr="008E1326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D2418C" w:rsidRPr="008E1326" w14:paraId="1E99D238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521F940F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1573354B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556262C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503545B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5BC7EFE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204AC696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6FB12A47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AFD210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A9BC9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5D73E1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D76E568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454B9ED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118C88B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ED21F57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0911D7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78EE" w:rsidRPr="008E1326" w14:paraId="1D2D2FAB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0E22815E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3025A510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408588BA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5DDB1A11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983D77E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EEC409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FE336C8" w14:textId="1024001B" w:rsidR="00432955" w:rsidRPr="008E1326" w:rsidRDefault="00991C6E" w:rsidP="00AC17E9">
            <w:pPr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432955"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9624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B6261" w14:textId="2F82C5E5" w:rsidR="00432955" w:rsidRPr="008E1326" w:rsidRDefault="00991C6E" w:rsidP="00AC17E9">
            <w:pPr>
              <w:tabs>
                <w:tab w:val="clear" w:pos="907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432955"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66" w:type="dxa"/>
            <w:vAlign w:val="bottom"/>
          </w:tcPr>
          <w:p w14:paraId="4AFA0C5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5B91F8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59FC6745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312B66E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3FED772C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401AB54" w14:textId="4FA4D118" w:rsidR="00432955" w:rsidRPr="008E1326" w:rsidRDefault="00991C6E" w:rsidP="00AC17E9">
            <w:pPr>
              <w:tabs>
                <w:tab w:val="clear" w:pos="907"/>
              </w:tabs>
              <w:ind w:right="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432955"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</w:tr>
      <w:tr w:rsidR="00FB7DFF" w:rsidRPr="008E1326" w14:paraId="5D090F87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698A7894" w14:textId="77777777" w:rsidR="00432955" w:rsidRPr="008E1326" w:rsidRDefault="00432955" w:rsidP="008E13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3" w:type="dxa"/>
          </w:tcPr>
          <w:p w14:paraId="1EBECE8D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4C6855C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9AEF541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803978E" w14:textId="0923E6F3" w:rsidR="00432955" w:rsidRPr="008E1326" w:rsidRDefault="00991C6E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432955"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D9ED5E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F73ED44" w14:textId="77777777" w:rsidR="00432955" w:rsidRPr="008E1326" w:rsidRDefault="00432955" w:rsidP="00AC17E9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2136E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9058FA" w14:textId="0E4CE84A" w:rsidR="00432955" w:rsidRPr="008E1326" w:rsidRDefault="00991C6E" w:rsidP="00AC17E9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32955"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66" w:type="dxa"/>
            <w:vAlign w:val="bottom"/>
          </w:tcPr>
          <w:p w14:paraId="3AB22585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F5629B8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78B5FD9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8E8BFC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4130F9C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A4AC257" w14:textId="16846CA7" w:rsidR="00432955" w:rsidRPr="008E1326" w:rsidRDefault="00991C6E" w:rsidP="00AC17E9">
            <w:pPr>
              <w:ind w:right="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C6E">
              <w:rPr>
                <w:rFonts w:ascii="Angsana New" w:hAnsi="Angsana New"/>
                <w:sz w:val="26"/>
                <w:szCs w:val="26"/>
              </w:rPr>
              <w:t>25</w:t>
            </w:r>
            <w:r w:rsidR="008525C5" w:rsidRPr="008E1326">
              <w:rPr>
                <w:rFonts w:ascii="Angsana New" w:hAnsi="Angsana New"/>
                <w:sz w:val="26"/>
                <w:szCs w:val="26"/>
              </w:rPr>
              <w:t>,</w:t>
            </w:r>
            <w:r w:rsidRPr="00991C6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C0BCC" w:rsidRPr="008E1326" w14:paraId="4FFC8C60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3FA58C3A" w14:textId="77777777" w:rsidR="00432955" w:rsidRPr="008E1326" w:rsidRDefault="00432955" w:rsidP="008E13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3" w:type="dxa"/>
          </w:tcPr>
          <w:p w14:paraId="3BB70242" w14:textId="77777777" w:rsidR="003B30E7" w:rsidRPr="008E1326" w:rsidRDefault="003B30E7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BB014FA" w14:textId="19A9B710" w:rsidR="00432955" w:rsidRPr="008E1326" w:rsidRDefault="00991C6E" w:rsidP="008E1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1" w:type="dxa"/>
          </w:tcPr>
          <w:p w14:paraId="3D219EC6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DD4F79B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E2BE1CD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4827646" w14:textId="77777777" w:rsidR="00432955" w:rsidRPr="008E1326" w:rsidRDefault="00432955" w:rsidP="00AC17E9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03E8F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6CD9C7" w14:textId="2CB07E00" w:rsidR="00432955" w:rsidRPr="008E1326" w:rsidRDefault="00991C6E" w:rsidP="00AC17E9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6" w:type="dxa"/>
          </w:tcPr>
          <w:p w14:paraId="2AEB7B5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E870FC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E4330F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2BB31A7" w14:textId="38B8BA0B" w:rsidR="00432955" w:rsidRPr="008E1326" w:rsidRDefault="00991C6E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C6E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526CA20B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C9159B0" w14:textId="77777777" w:rsidR="00432955" w:rsidRPr="008E1326" w:rsidRDefault="00432955" w:rsidP="00AC17E9">
            <w:pPr>
              <w:pStyle w:val="acctfourfigures"/>
              <w:tabs>
                <w:tab w:val="clear" w:pos="765"/>
                <w:tab w:val="decimal" w:pos="605"/>
                <w:tab w:val="left" w:pos="79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08A8" w:rsidRPr="008E1326" w14:paraId="2F65A75B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26A211D3" w14:textId="77777777" w:rsidR="00432955" w:rsidRPr="008E1326" w:rsidRDefault="00432955" w:rsidP="008E132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3" w:type="dxa"/>
          </w:tcPr>
          <w:p w14:paraId="001A6A5B" w14:textId="77777777" w:rsidR="003B30E7" w:rsidRPr="008E1326" w:rsidRDefault="003B30E7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994019E" w14:textId="4445ABD5" w:rsidR="00432955" w:rsidRPr="008E1326" w:rsidRDefault="00991C6E" w:rsidP="008E1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91C6E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1" w:type="dxa"/>
          </w:tcPr>
          <w:p w14:paraId="7E0EDC84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EB728" w14:textId="1B08ADB9" w:rsidR="00432955" w:rsidRPr="008E1326" w:rsidRDefault="00991C6E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="00432955"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6A352F1A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CF3C8" w14:textId="2F0AC95E" w:rsidR="00432955" w:rsidRPr="008E1326" w:rsidRDefault="00991C6E" w:rsidP="00AC17E9">
            <w:pPr>
              <w:tabs>
                <w:tab w:val="decimal" w:pos="1062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</w:t>
            </w:r>
            <w:r w:rsidR="00432955"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270" w:type="dxa"/>
            <w:shd w:val="clear" w:color="auto" w:fill="auto"/>
          </w:tcPr>
          <w:p w14:paraId="2A00F262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F7252" w14:textId="3D2A59CB" w:rsidR="00432955" w:rsidRPr="008E1326" w:rsidRDefault="00991C6E" w:rsidP="00AC17E9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</w:t>
            </w:r>
            <w:r w:rsidR="00432955"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</w:p>
        </w:tc>
        <w:tc>
          <w:tcPr>
            <w:tcW w:w="266" w:type="dxa"/>
          </w:tcPr>
          <w:p w14:paraId="45B169AA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22F693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2FE51D3B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39F32A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D662E4C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40ACAFD" w14:textId="77777777" w:rsidR="00432955" w:rsidRPr="008E1326" w:rsidRDefault="004329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418C" w:rsidRPr="008E1326" w14:paraId="324D7D6F" w14:textId="77777777" w:rsidTr="00210155">
        <w:trPr>
          <w:trHeight w:val="60"/>
        </w:trPr>
        <w:tc>
          <w:tcPr>
            <w:tcW w:w="4590" w:type="dxa"/>
            <w:shd w:val="clear" w:color="auto" w:fill="auto"/>
          </w:tcPr>
          <w:p w14:paraId="69D20953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3" w:type="dxa"/>
          </w:tcPr>
          <w:p w14:paraId="222745BD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5ABEB1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F65E05C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025D2CE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4B912B2E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1B326E90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C8558A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86770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99251E5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D5C70B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E5C2078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F56AA8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AD9F94E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3DF883" w14:textId="77777777" w:rsidR="00432955" w:rsidRPr="008E1326" w:rsidRDefault="004329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418C" w:rsidRPr="008E1326" w14:paraId="1454F629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61D1DD98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3" w:type="dxa"/>
          </w:tcPr>
          <w:p w14:paraId="40C58414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7" w:type="dxa"/>
          </w:tcPr>
          <w:p w14:paraId="645FB5E4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</w:tcPr>
          <w:p w14:paraId="46D1E0F1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7CAF53B7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6D2B8F56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3B26B9D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B39690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A3F405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FD5384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1DC310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575135C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189E106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18A7E12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91338AE" w14:textId="77777777" w:rsidR="00432955" w:rsidRPr="008E1326" w:rsidRDefault="004329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78EE" w:rsidRPr="008E1326" w14:paraId="666BA40D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1A745099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7B44BEEB" w14:textId="77777777" w:rsidR="00432955" w:rsidRPr="008E1326" w:rsidRDefault="00432955" w:rsidP="008E1326">
            <w:pPr>
              <w:ind w:left="70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273" w:type="dxa"/>
          </w:tcPr>
          <w:p w14:paraId="264ECB6F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6B8F2A7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6E5E3E46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087F240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654D9A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B5EEA4E" w14:textId="10D60657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F989E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E968C" w14:textId="0F2D8DB5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  <w:vAlign w:val="bottom"/>
          </w:tcPr>
          <w:p w14:paraId="32027F0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4D12237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61A6190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D1D9306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329E327C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A0388B3" w14:textId="5A263392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7DFF" w:rsidRPr="008E1326" w14:paraId="484C589C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4A8170F8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3" w:type="dxa"/>
          </w:tcPr>
          <w:p w14:paraId="41A45709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B6043F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071D3AD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0766521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B6756D3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467AD822" w14:textId="2A7F9EB5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27760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6A94B6" w14:textId="5F867B3E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2FD7E741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8CF79F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1A879C6E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F88E04E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11200F5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ABB6AB4" w14:textId="4C7E4A74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7DFF" w:rsidRPr="008E1326" w14:paraId="0C2438E1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33F04039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3" w:type="dxa"/>
          </w:tcPr>
          <w:p w14:paraId="14EF6C9F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05C99EB9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22DAE544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429A352C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0F6C029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0536C34F" w14:textId="1D0660FC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EF5C15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9AC55D1" w14:textId="1C668AE4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0364F1A5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296FBB1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5428A59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4C23206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9060B24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7E61A53" w14:textId="6B096D5F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7DFF" w:rsidRPr="008E1326" w14:paraId="0F6B36C9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64A6CC5A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3" w:type="dxa"/>
          </w:tcPr>
          <w:p w14:paraId="46786601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17AE4B8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22A53C7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380E527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87F5F67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697BABA9" w14:textId="271AF703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7569E8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6CB841" w14:textId="484DC6C3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74E580A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386A91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010D5CF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0E71781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C7D7745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4557D83" w14:textId="216E2F7D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8E13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208A8" w:rsidRPr="008E1326" w14:paraId="20E8DCE6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1F2172D2" w14:textId="77777777" w:rsidR="00432955" w:rsidRPr="008E1326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3" w:type="dxa"/>
          </w:tcPr>
          <w:p w14:paraId="06B415A4" w14:textId="77777777" w:rsidR="003B30E7" w:rsidRPr="008E1326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B6B763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4A25C5E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E53D3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7A278AE" w14:textId="77777777" w:rsidR="00432955" w:rsidRPr="008E1326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C796F" w14:textId="3CBCE423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829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936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CB8970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4801B" w14:textId="5B57E041" w:rsidR="00432955" w:rsidRPr="008E1326" w:rsidRDefault="00432955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829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1C6E" w:rsidRPr="00991C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936</w:t>
            </w:r>
            <w:r w:rsidRPr="008E13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0F934D4D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1092D0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8107BBE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6815F2" w14:textId="77777777" w:rsidR="00432955" w:rsidRPr="008E1326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31EAA5F" w14:textId="77777777" w:rsidR="00432955" w:rsidRPr="008E1326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7AE6F6" w14:textId="77777777" w:rsidR="00432955" w:rsidRPr="008E1326" w:rsidRDefault="004329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A08B7E" w14:textId="77777777" w:rsidR="0066325B" w:rsidRPr="008E1326" w:rsidRDefault="0066325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8E1326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4D5124FC" w14:textId="3B354076" w:rsidR="00035C8D" w:rsidRPr="008E1326" w:rsidRDefault="00035C8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8E1326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8E1326" w:rsidRDefault="00035C8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533C1B22" w:rsidR="0076036B" w:rsidRPr="008E1326" w:rsidRDefault="003A1F6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03222B" w:rsidRPr="008E1326">
        <w:rPr>
          <w:rFonts w:asciiTheme="majorBidi" w:hAnsiTheme="majorBidi" w:cstheme="majorBidi" w:hint="cs"/>
          <w:b/>
          <w:bCs/>
          <w:sz w:val="30"/>
          <w:szCs w:val="30"/>
          <w:cs/>
        </w:rPr>
        <w:t>ด้วยวิธีอื่นๆ</w:t>
      </w:r>
    </w:p>
    <w:p w14:paraId="0DCF39C2" w14:textId="77777777" w:rsidR="003A6AFF" w:rsidRPr="008E1326" w:rsidRDefault="003A6AF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8E1326" w14:paraId="49CAA831" w14:textId="77777777" w:rsidTr="007C569D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8E1326" w14:paraId="19BDBCCE" w14:textId="77777777" w:rsidTr="007C569D">
        <w:trPr>
          <w:trHeight w:val="2621"/>
          <w:tblHeader/>
        </w:trPr>
        <w:tc>
          <w:tcPr>
            <w:tcW w:w="3308" w:type="dxa"/>
          </w:tcPr>
          <w:p w14:paraId="1E147F76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  <w:p w14:paraId="70490D6E" w14:textId="0AB35D71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3D951C96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46EB54B" w14:textId="61EE9558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6886D" w14:textId="0BFE452E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7C569D" w:rsidRPr="008E1326" w14:paraId="462E1ADB" w14:textId="77777777" w:rsidTr="007C569D">
        <w:trPr>
          <w:trHeight w:val="60"/>
          <w:tblHeader/>
        </w:trPr>
        <w:tc>
          <w:tcPr>
            <w:tcW w:w="3308" w:type="dxa"/>
          </w:tcPr>
          <w:p w14:paraId="4F6CEF92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12F9A65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3A42CCD0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69D" w:rsidRPr="008E1326" w14:paraId="7B53B9AE" w14:textId="77777777" w:rsidTr="007C569D">
        <w:trPr>
          <w:trHeight w:val="1635"/>
        </w:trPr>
        <w:tc>
          <w:tcPr>
            <w:tcW w:w="3308" w:type="dxa"/>
          </w:tcPr>
          <w:p w14:paraId="08DD2A11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45CE9F8E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3331E" w14:textId="22CBF6A2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5CF2DEDB" w14:textId="46E5B17D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ๆในการประเมิน</w:t>
            </w:r>
          </w:p>
          <w:p w14:paraId="67A51A08" w14:textId="436ABF6D" w:rsidR="007C569D" w:rsidRPr="008E1326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B5A" w:rsidRPr="008E1326" w14:paraId="6973179A" w14:textId="77777777" w:rsidTr="00367B5A">
        <w:trPr>
          <w:trHeight w:val="218"/>
        </w:trPr>
        <w:tc>
          <w:tcPr>
            <w:tcW w:w="3308" w:type="dxa"/>
          </w:tcPr>
          <w:p w14:paraId="56F765DE" w14:textId="77777777" w:rsidR="00367B5A" w:rsidRPr="008E1326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6C0BCF2F" w14:textId="77777777" w:rsidR="00367B5A" w:rsidRPr="008E1326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1C18409A" w14:textId="77777777" w:rsidR="00367B5A" w:rsidRPr="008E1326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7B5A" w:rsidRPr="008E1326" w14:paraId="5AF88E94" w14:textId="77777777" w:rsidTr="00367B5A">
        <w:trPr>
          <w:trHeight w:val="1973"/>
        </w:trPr>
        <w:tc>
          <w:tcPr>
            <w:tcW w:w="3308" w:type="dxa"/>
          </w:tcPr>
          <w:p w14:paraId="2634F2B5" w14:textId="0F0CD12C" w:rsidR="00367B5A" w:rsidRPr="008E1326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</w:tcPr>
          <w:p w14:paraId="584FC89E" w14:textId="77777777" w:rsidR="00367B5A" w:rsidRPr="008E1326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07D03E74" w14:textId="25631879" w:rsidR="00367B5A" w:rsidRPr="008E1326" w:rsidRDefault="00D3163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ปรับด้วยค่าความเสี่ยงด้านอื่นๆ 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11347970" w14:textId="2FAFE5CC" w:rsidR="003A6AFF" w:rsidRPr="008E1326" w:rsidRDefault="003A6AF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8864C2" w14:textId="77777777" w:rsidR="000B7777" w:rsidRPr="008E1326" w:rsidRDefault="000B777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F440B1" w14:textId="77777777" w:rsidR="0072110D" w:rsidRPr="008E1326" w:rsidRDefault="0072110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43DFA" w14:textId="77777777" w:rsidR="0072110D" w:rsidRPr="008E1326" w:rsidRDefault="0072110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B027D4" w14:textId="77777777" w:rsidR="00C137DD" w:rsidRPr="008E1326" w:rsidRDefault="00C137D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E13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A21914F" w14:textId="52A9AF1F" w:rsidR="00562CEB" w:rsidRPr="008E1326" w:rsidRDefault="00562CEB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4D05705" w14:textId="77777777" w:rsidR="00562CEB" w:rsidRPr="008E1326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934C98" w:rsidRPr="008E1326" w14:paraId="281DF873" w14:textId="77777777" w:rsidTr="00934C98">
        <w:trPr>
          <w:tblHeader/>
        </w:trPr>
        <w:tc>
          <w:tcPr>
            <w:tcW w:w="1653" w:type="pct"/>
          </w:tcPr>
          <w:p w14:paraId="6568063A" w14:textId="77777777" w:rsidR="00934C98" w:rsidRPr="008E1326" w:rsidRDefault="00934C9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2C3C69F" w14:textId="77777777" w:rsidR="00934C98" w:rsidRPr="008E1326" w:rsidRDefault="00934C9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0BA79CA7" w14:textId="77777777" w:rsidR="00934C98" w:rsidRPr="008E1326" w:rsidRDefault="00934C9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83172CF" w14:textId="77777777" w:rsidR="00934C98" w:rsidRPr="008E1326" w:rsidRDefault="00934C9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5C0E3541" w14:textId="77777777" w:rsidR="00934C98" w:rsidRPr="008E1326" w:rsidRDefault="00934C9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450" w:rsidRPr="008E1326" w14:paraId="78DCA409" w14:textId="77777777" w:rsidTr="00934C98">
        <w:trPr>
          <w:trHeight w:val="333"/>
          <w:tblHeader/>
        </w:trPr>
        <w:tc>
          <w:tcPr>
            <w:tcW w:w="1653" w:type="pct"/>
          </w:tcPr>
          <w:p w14:paraId="20D11498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100FC345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47C2DC72" w14:textId="519BEBBF" w:rsidR="00755450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198FEBF7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15C2172" w14:textId="2471ACFB" w:rsidR="00755450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67BED88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B542916" w14:textId="524F9824" w:rsidR="00755450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6B9110D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44CFF451" w14:textId="750AE0E4" w:rsidR="00755450" w:rsidRPr="008E1326" w:rsidRDefault="00991C6E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5450" w:rsidRPr="008E1326" w14:paraId="7B5DCA37" w14:textId="77777777" w:rsidTr="00934C98">
        <w:trPr>
          <w:trHeight w:val="333"/>
          <w:tblHeader/>
        </w:trPr>
        <w:tc>
          <w:tcPr>
            <w:tcW w:w="1653" w:type="pct"/>
          </w:tcPr>
          <w:p w14:paraId="438DDA97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3407AD4C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258FF94E" w14:textId="281B89FD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1F5BDDC2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22572CB3" w14:textId="092B7AA8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055AA4F9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77A50D" w14:textId="6A6B6A7B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60386DD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059AD65" w14:textId="0FA8DB9C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5450" w:rsidRPr="008E1326" w14:paraId="5340BBE7" w14:textId="77777777" w:rsidTr="00934C98">
        <w:trPr>
          <w:tblHeader/>
        </w:trPr>
        <w:tc>
          <w:tcPr>
            <w:tcW w:w="1653" w:type="pct"/>
          </w:tcPr>
          <w:p w14:paraId="5823879B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6616273D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7AEC3882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450" w:rsidRPr="008E1326" w14:paraId="367D4A44" w14:textId="77777777" w:rsidTr="00934C98">
        <w:trPr>
          <w:tblHeader/>
        </w:trPr>
        <w:tc>
          <w:tcPr>
            <w:tcW w:w="1653" w:type="pct"/>
          </w:tcPr>
          <w:p w14:paraId="7F2F5B22" w14:textId="2679AD4A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77" w:type="pct"/>
            <w:shd w:val="clear" w:color="auto" w:fill="auto"/>
          </w:tcPr>
          <w:p w14:paraId="56C8241B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571E0A48" w14:textId="77777777" w:rsidR="00755450" w:rsidRPr="008E1326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171B0" w:rsidRPr="008E1326" w14:paraId="26B4D971" w14:textId="77777777" w:rsidTr="0057540C">
        <w:tc>
          <w:tcPr>
            <w:tcW w:w="1930" w:type="pct"/>
            <w:gridSpan w:val="2"/>
          </w:tcPr>
          <w:p w14:paraId="4521CD3E" w14:textId="25D6556D" w:rsidR="00D171B0" w:rsidRPr="008E1326" w:rsidRDefault="00D171B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53" w:type="pct"/>
            <w:shd w:val="clear" w:color="auto" w:fill="auto"/>
          </w:tcPr>
          <w:p w14:paraId="3CCB9B6A" w14:textId="27B069F0" w:rsidR="00D171B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</w:t>
            </w:r>
            <w:r w:rsidR="000F2C36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355</w:t>
            </w:r>
          </w:p>
        </w:tc>
        <w:tc>
          <w:tcPr>
            <w:tcW w:w="139" w:type="pct"/>
            <w:shd w:val="clear" w:color="auto" w:fill="auto"/>
          </w:tcPr>
          <w:p w14:paraId="6A160DD1" w14:textId="77777777" w:rsidR="00D171B0" w:rsidRPr="008E1326" w:rsidRDefault="00D171B0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6B1D02BC" w14:textId="04F0D0C2" w:rsidR="00D171B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D171B0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26" w:type="pct"/>
            <w:shd w:val="clear" w:color="auto" w:fill="auto"/>
          </w:tcPr>
          <w:p w14:paraId="52FED125" w14:textId="77777777" w:rsidR="00D171B0" w:rsidRPr="008E1326" w:rsidRDefault="00D171B0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14AA532F" w14:textId="772AEF7B" w:rsidR="00D171B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</w:t>
            </w:r>
            <w:r w:rsidR="0076594D" w:rsidRPr="008E13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355</w:t>
            </w:r>
          </w:p>
        </w:tc>
        <w:tc>
          <w:tcPr>
            <w:tcW w:w="143" w:type="pct"/>
          </w:tcPr>
          <w:p w14:paraId="6545E446" w14:textId="77777777" w:rsidR="00D171B0" w:rsidRPr="008E1326" w:rsidRDefault="00D171B0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45534618" w14:textId="7DC3FDED" w:rsidR="00D171B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D171B0"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C435AF" w:rsidRPr="008E1326" w14:paraId="641FE469" w14:textId="77777777" w:rsidTr="0057540C">
        <w:tc>
          <w:tcPr>
            <w:tcW w:w="1930" w:type="pct"/>
            <w:gridSpan w:val="2"/>
          </w:tcPr>
          <w:p w14:paraId="02D2A003" w14:textId="384CF0F8" w:rsidR="00C435AF" w:rsidRPr="008E1326" w:rsidRDefault="00C435AF" w:rsidP="00C435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655152C7" w14:textId="0BE4BBFD" w:rsidR="00C435AF" w:rsidRPr="00991C6E" w:rsidRDefault="00C435AF" w:rsidP="00C4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30,289</w:t>
            </w:r>
          </w:p>
        </w:tc>
        <w:tc>
          <w:tcPr>
            <w:tcW w:w="139" w:type="pct"/>
            <w:shd w:val="clear" w:color="auto" w:fill="auto"/>
          </w:tcPr>
          <w:p w14:paraId="7BE18544" w14:textId="77777777" w:rsidR="00C435AF" w:rsidRPr="008E1326" w:rsidRDefault="00C435AF" w:rsidP="00C435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5C284E8" w14:textId="610C9227" w:rsidR="00C435AF" w:rsidRPr="00991C6E" w:rsidRDefault="00C435AF" w:rsidP="00C435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2716DDA" w14:textId="77777777" w:rsidR="00C435AF" w:rsidRPr="008E1326" w:rsidRDefault="00C435AF" w:rsidP="00C435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4903F87" w14:textId="5310425E" w:rsidR="00C435AF" w:rsidRPr="00991C6E" w:rsidRDefault="00C435AF" w:rsidP="00C4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30,289</w:t>
            </w:r>
          </w:p>
        </w:tc>
        <w:tc>
          <w:tcPr>
            <w:tcW w:w="143" w:type="pct"/>
          </w:tcPr>
          <w:p w14:paraId="1CE1F723" w14:textId="77777777" w:rsidR="00C435AF" w:rsidRPr="008E1326" w:rsidRDefault="00C435AF" w:rsidP="00C435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23D2AC12" w14:textId="3A4FD9AE" w:rsidR="00C435AF" w:rsidRPr="00991C6E" w:rsidRDefault="00C435AF" w:rsidP="00C435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5AF" w:rsidRPr="008E1326" w14:paraId="0D7A3180" w14:textId="77777777" w:rsidTr="0057540C">
        <w:tc>
          <w:tcPr>
            <w:tcW w:w="1930" w:type="pct"/>
            <w:gridSpan w:val="2"/>
          </w:tcPr>
          <w:p w14:paraId="56C706F0" w14:textId="77777777" w:rsidR="00C435AF" w:rsidRDefault="00C435AF" w:rsidP="00C435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hint="cs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2126F" w14:textId="57304C3E" w:rsidR="00C435AF" w:rsidRPr="00C435AF" w:rsidRDefault="00C435AF" w:rsidP="00C4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435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310,644</w:t>
            </w:r>
          </w:p>
        </w:tc>
        <w:tc>
          <w:tcPr>
            <w:tcW w:w="139" w:type="pct"/>
            <w:shd w:val="clear" w:color="auto" w:fill="auto"/>
          </w:tcPr>
          <w:p w14:paraId="4969FFB8" w14:textId="77777777" w:rsidR="00C435AF" w:rsidRPr="00C435AF" w:rsidRDefault="00C435AF" w:rsidP="00C435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4160E" w14:textId="5D6179D1" w:rsidR="00C435AF" w:rsidRPr="00C435AF" w:rsidRDefault="00C435AF" w:rsidP="00C435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155,090</w:t>
            </w:r>
          </w:p>
        </w:tc>
        <w:tc>
          <w:tcPr>
            <w:tcW w:w="126" w:type="pct"/>
            <w:shd w:val="clear" w:color="auto" w:fill="auto"/>
          </w:tcPr>
          <w:p w14:paraId="204ED341" w14:textId="77777777" w:rsidR="00C435AF" w:rsidRPr="00C435AF" w:rsidRDefault="00C435AF" w:rsidP="00C435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B38FD" w14:textId="6CD33F79" w:rsidR="00C435AF" w:rsidRPr="00C435AF" w:rsidRDefault="00C435AF" w:rsidP="00C4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435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310,644</w:t>
            </w:r>
          </w:p>
        </w:tc>
        <w:tc>
          <w:tcPr>
            <w:tcW w:w="143" w:type="pct"/>
          </w:tcPr>
          <w:p w14:paraId="4895FA42" w14:textId="77777777" w:rsidR="00C435AF" w:rsidRPr="00C435AF" w:rsidRDefault="00C435AF" w:rsidP="00C435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E803B" w14:textId="17A88E8D" w:rsidR="00C435AF" w:rsidRPr="00C435AF" w:rsidRDefault="00C435AF" w:rsidP="00C435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153,677</w:t>
            </w:r>
          </w:p>
        </w:tc>
      </w:tr>
    </w:tbl>
    <w:p w14:paraId="5F4BBEEB" w14:textId="77FFE7EB" w:rsidR="00CC1660" w:rsidRDefault="00CC166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</w:p>
    <w:p w14:paraId="0566ABF2" w14:textId="6FD6D998" w:rsidR="00251679" w:rsidRPr="00251679" w:rsidRDefault="00C435AF" w:rsidP="00870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35A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C435AF">
        <w:rPr>
          <w:rFonts w:asciiTheme="majorBidi" w:hAnsiTheme="majorBidi" w:cstheme="majorBidi" w:hint="cs"/>
          <w:sz w:val="30"/>
          <w:szCs w:val="30"/>
          <w:cs/>
        </w:rPr>
        <w:t>สัญญารับบริการจากที่ปรึกษา</w:t>
      </w:r>
      <w:r w:rsidR="009F1CA8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C435AF">
        <w:rPr>
          <w:rFonts w:asciiTheme="majorBidi" w:hAnsiTheme="majorBidi" w:cstheme="majorBidi" w:hint="cs"/>
          <w:sz w:val="30"/>
          <w:szCs w:val="30"/>
          <w:cs/>
        </w:rPr>
        <w:t xml:space="preserve">หลายแห่ง </w:t>
      </w:r>
      <w:r w:rsidR="00003E2F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251679" w:rsidRPr="00251679">
        <w:rPr>
          <w:rFonts w:asciiTheme="majorBidi" w:hAnsiTheme="majorBidi" w:cstheme="majorBidi"/>
          <w:sz w:val="30"/>
          <w:szCs w:val="30"/>
          <w:cs/>
        </w:rPr>
        <w:t>บริษัทจะต้องจ่ายค่า</w:t>
      </w:r>
      <w:r w:rsidR="00FF2149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251679" w:rsidRPr="00251679">
        <w:rPr>
          <w:rFonts w:asciiTheme="majorBidi" w:hAnsiTheme="majorBidi" w:cstheme="majorBidi"/>
          <w:sz w:val="30"/>
          <w:szCs w:val="30"/>
          <w:cs/>
        </w:rPr>
        <w:t>ในอัตรา</w:t>
      </w:r>
      <w:r w:rsidR="006C0683">
        <w:rPr>
          <w:rFonts w:asciiTheme="majorBidi" w:hAnsiTheme="majorBidi" w:cstheme="majorBidi" w:hint="cs"/>
          <w:sz w:val="30"/>
          <w:szCs w:val="30"/>
          <w:cs/>
        </w:rPr>
        <w:t>และเงื่อนไขตามที่กำหนดในสัญญา</w:t>
      </w:r>
    </w:p>
    <w:p w14:paraId="11ABD0EF" w14:textId="77777777" w:rsidR="00C435AF" w:rsidRPr="00C435AF" w:rsidRDefault="00C435AF" w:rsidP="00C4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 w:hint="cs"/>
          <w:sz w:val="30"/>
          <w:szCs w:val="30"/>
        </w:rPr>
      </w:pPr>
    </w:p>
    <w:tbl>
      <w:tblPr>
        <w:tblW w:w="9527" w:type="dxa"/>
        <w:tblInd w:w="450" w:type="dxa"/>
        <w:tblLook w:val="04A0" w:firstRow="1" w:lastRow="0" w:firstColumn="1" w:lastColumn="0" w:noHBand="0" w:noVBand="1"/>
      </w:tblPr>
      <w:tblGrid>
        <w:gridCol w:w="3595"/>
        <w:gridCol w:w="1528"/>
        <w:gridCol w:w="1537"/>
        <w:gridCol w:w="1249"/>
        <w:gridCol w:w="269"/>
        <w:gridCol w:w="1349"/>
      </w:tblGrid>
      <w:tr w:rsidR="00D11ED6" w:rsidRPr="008E1326" w14:paraId="3D64990B" w14:textId="77777777" w:rsidTr="00F55E5C">
        <w:trPr>
          <w:trHeight w:val="435"/>
        </w:trPr>
        <w:tc>
          <w:tcPr>
            <w:tcW w:w="3595" w:type="dxa"/>
            <w:noWrap/>
            <w:vAlign w:val="bottom"/>
            <w:hideMark/>
          </w:tcPr>
          <w:p w14:paraId="1ED5F157" w14:textId="77777777" w:rsidR="00D11ED6" w:rsidRPr="008E1326" w:rsidRDefault="00D11ED6" w:rsidP="008E1326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5932" w:type="dxa"/>
            <w:gridSpan w:val="5"/>
            <w:vAlign w:val="center"/>
            <w:hideMark/>
          </w:tcPr>
          <w:p w14:paraId="10984A3C" w14:textId="77777777" w:rsidR="00D11ED6" w:rsidRPr="008E1326" w:rsidRDefault="00D11ED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11ED6" w:rsidRPr="008E1326" w14:paraId="48B0EA05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5959DF3A" w14:textId="77777777" w:rsidR="00D11ED6" w:rsidRPr="008E1326" w:rsidRDefault="00D11ED6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67D591E1" w14:textId="77777777" w:rsidR="00D11ED6" w:rsidRPr="008E1326" w:rsidRDefault="00D11ED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074A4E77" w14:textId="77777777" w:rsidR="00D11ED6" w:rsidRPr="008E1326" w:rsidRDefault="00D11ED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755450" w:rsidRPr="008E1326" w14:paraId="5F78206C" w14:textId="77777777" w:rsidTr="00EB29EB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460EA3E6" w14:textId="77777777" w:rsidR="00755450" w:rsidRPr="008E1326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hideMark/>
          </w:tcPr>
          <w:p w14:paraId="3AB27F7A" w14:textId="27333A9C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7" w:type="dxa"/>
            <w:hideMark/>
          </w:tcPr>
          <w:p w14:paraId="6CD14BC0" w14:textId="344C8DA8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hideMark/>
          </w:tcPr>
          <w:p w14:paraId="3453FC30" w14:textId="5FAF5261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vAlign w:val="center"/>
            <w:hideMark/>
          </w:tcPr>
          <w:p w14:paraId="14FE8599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9" w:type="dxa"/>
            <w:hideMark/>
          </w:tcPr>
          <w:p w14:paraId="0357EEFD" w14:textId="437BA336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5450" w:rsidRPr="008E1326" w14:paraId="4DECDA39" w14:textId="77777777" w:rsidTr="00EB29EB">
        <w:trPr>
          <w:trHeight w:val="425"/>
        </w:trPr>
        <w:tc>
          <w:tcPr>
            <w:tcW w:w="3595" w:type="dxa"/>
            <w:noWrap/>
            <w:vAlign w:val="bottom"/>
          </w:tcPr>
          <w:p w14:paraId="1E80B823" w14:textId="5EF4CFF7" w:rsidR="00755450" w:rsidRPr="008E1326" w:rsidRDefault="00755450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B24D594" w14:textId="5A7C48B0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7" w:type="dxa"/>
          </w:tcPr>
          <w:p w14:paraId="5F2277D0" w14:textId="500FDBCB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9" w:type="dxa"/>
          </w:tcPr>
          <w:p w14:paraId="485B59BA" w14:textId="5A7AE456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738E1560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CD6F7CA" w14:textId="2A92B2E6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5450" w:rsidRPr="008E1326" w14:paraId="461F663C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127C8E62" w14:textId="77777777" w:rsidR="00755450" w:rsidRPr="008E1326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4F6EF8A1" w14:textId="1BDA2F62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="00DA264D" w:rsidRPr="008E1326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6F4506B6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55450" w:rsidRPr="008E1326" w14:paraId="2CF11B80" w14:textId="77777777" w:rsidTr="00F55E5C">
        <w:trPr>
          <w:trHeight w:val="425"/>
        </w:trPr>
        <w:tc>
          <w:tcPr>
            <w:tcW w:w="3595" w:type="dxa"/>
            <w:noWrap/>
            <w:vAlign w:val="bottom"/>
          </w:tcPr>
          <w:p w14:paraId="66ED1F50" w14:textId="6D797A8A" w:rsidR="00755450" w:rsidRPr="008E1326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3065" w:type="dxa"/>
            <w:gridSpan w:val="2"/>
            <w:vAlign w:val="center"/>
          </w:tcPr>
          <w:p w14:paraId="31D740CA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vAlign w:val="center"/>
          </w:tcPr>
          <w:p w14:paraId="29DD6179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F6AA0" w:rsidRPr="008E1326" w14:paraId="77B504E4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3DA1D7D9" w14:textId="77777777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528" w:type="dxa"/>
            <w:vAlign w:val="center"/>
          </w:tcPr>
          <w:p w14:paraId="04E287B0" w14:textId="3D48D48A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017C14FA" w14:textId="501E2151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03D6A7A" w14:textId="40901E18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1F2A91E1" w14:textId="77777777" w:rsidR="009F6AA0" w:rsidRPr="008E1326" w:rsidRDefault="009F6AA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  <w:hideMark/>
          </w:tcPr>
          <w:p w14:paraId="3F2B35A0" w14:textId="5FEA3819" w:rsidR="009F6AA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9F6AA0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370</w:t>
            </w:r>
          </w:p>
        </w:tc>
      </w:tr>
      <w:tr w:rsidR="009F6AA0" w:rsidRPr="008E1326" w14:paraId="481877EC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7689852D" w14:textId="66BBCAD1" w:rsidR="009F6AA0" w:rsidRPr="008E1326" w:rsidRDefault="0019015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528" w:type="dxa"/>
            <w:vAlign w:val="center"/>
          </w:tcPr>
          <w:p w14:paraId="14C71459" w14:textId="03F75FA8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center"/>
            <w:hideMark/>
          </w:tcPr>
          <w:p w14:paraId="34645DB2" w14:textId="6CEAD287" w:rsidR="009F6AA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center"/>
          </w:tcPr>
          <w:p w14:paraId="096B3475" w14:textId="5C46813F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70C82838" w14:textId="77777777" w:rsidR="009F6AA0" w:rsidRPr="008E1326" w:rsidRDefault="009F6AA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BBE3A1" w14:textId="09A52679" w:rsidR="009F6AA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9F6AA0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346</w:t>
            </w:r>
          </w:p>
        </w:tc>
      </w:tr>
      <w:tr w:rsidR="009F6AA0" w:rsidRPr="008E1326" w14:paraId="40EEADE6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6DBD69CE" w14:textId="1F42F4F3" w:rsidR="009F6AA0" w:rsidRPr="008E1326" w:rsidRDefault="0019015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528" w:type="dxa"/>
            <w:vAlign w:val="center"/>
          </w:tcPr>
          <w:p w14:paraId="1690F235" w14:textId="344EBD1E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center"/>
            <w:hideMark/>
          </w:tcPr>
          <w:p w14:paraId="51A8A429" w14:textId="602987B4" w:rsidR="009F6AA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49" w:type="dxa"/>
            <w:vAlign w:val="center"/>
          </w:tcPr>
          <w:p w14:paraId="4DAE889E" w14:textId="032BC159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3BBBF96E" w14:textId="77777777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  <w:hideMark/>
          </w:tcPr>
          <w:p w14:paraId="355CB73F" w14:textId="72AD0691" w:rsidR="009F6AA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9F6AA0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507</w:t>
            </w:r>
          </w:p>
        </w:tc>
      </w:tr>
      <w:tr w:rsidR="009F6AA0" w:rsidRPr="008E1326" w14:paraId="0F2CFFC9" w14:textId="77777777" w:rsidTr="00F55E5C">
        <w:trPr>
          <w:trHeight w:val="445"/>
        </w:trPr>
        <w:tc>
          <w:tcPr>
            <w:tcW w:w="3595" w:type="dxa"/>
            <w:vAlign w:val="center"/>
            <w:hideMark/>
          </w:tcPr>
          <w:p w14:paraId="3B4EB1B2" w14:textId="77777777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vAlign w:val="center"/>
            <w:hideMark/>
          </w:tcPr>
          <w:p w14:paraId="5503C99D" w14:textId="77777777" w:rsidR="009F6AA0" w:rsidRPr="008E1326" w:rsidRDefault="009F6AA0" w:rsidP="008E1326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  <w:hideMark/>
          </w:tcPr>
          <w:p w14:paraId="0D5A5E9C" w14:textId="77777777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EEC4097" w14:textId="7B872909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2876CA5B" w14:textId="77777777" w:rsidR="009F6AA0" w:rsidRPr="008E1326" w:rsidRDefault="009F6AA0" w:rsidP="008E1326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03DD54E" w14:textId="04ED1328" w:rsidR="009F6AA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  <w:r w:rsidR="009F6AA0" w:rsidRPr="008E13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</w:tr>
    </w:tbl>
    <w:p w14:paraId="2BA8BC83" w14:textId="6EC7494A" w:rsidR="002F7773" w:rsidRDefault="002F777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E538275" w14:textId="14C0B5F9" w:rsidR="00C435AF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011C17D" w14:textId="04389C73" w:rsidR="00C435AF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AD6988F" w14:textId="65A762F0" w:rsidR="00C435AF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18B8BD8" w14:textId="4180C492" w:rsidR="00C435AF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401EC7C" w14:textId="58DA038C" w:rsidR="00C435AF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EC6FC08" w14:textId="72BFA781" w:rsidR="00C435AF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D89EF95" w14:textId="6FB8FA5F" w:rsidR="00C435AF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66A0726" w14:textId="4CA1015D" w:rsidR="00C435AF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7BE2E57" w14:textId="77777777" w:rsidR="00C435AF" w:rsidRPr="008E1326" w:rsidRDefault="00C435A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sz w:val="22"/>
          <w:szCs w:val="22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800"/>
        <w:gridCol w:w="1260"/>
        <w:gridCol w:w="270"/>
        <w:gridCol w:w="1350"/>
      </w:tblGrid>
      <w:tr w:rsidR="006D3004" w:rsidRPr="008E1326" w14:paraId="10610ACD" w14:textId="77777777" w:rsidTr="00ED52C3">
        <w:trPr>
          <w:trHeight w:val="380"/>
        </w:trPr>
        <w:tc>
          <w:tcPr>
            <w:tcW w:w="3420" w:type="dxa"/>
            <w:noWrap/>
            <w:vAlign w:val="bottom"/>
            <w:hideMark/>
          </w:tcPr>
          <w:p w14:paraId="5810C779" w14:textId="77777777" w:rsidR="006D3004" w:rsidRPr="008E1326" w:rsidRDefault="006D3004" w:rsidP="008E1326">
            <w:pPr>
              <w:rPr>
                <w:rFonts w:asciiTheme="majorBidi" w:hAnsiTheme="majorBidi" w:cstheme="majorBidi"/>
                <w:spacing w:val="12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vAlign w:val="center"/>
            <w:hideMark/>
          </w:tcPr>
          <w:p w14:paraId="16C14AD8" w14:textId="13825A43" w:rsidR="006D3004" w:rsidRPr="008E1326" w:rsidRDefault="002A70E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                                               </w:t>
            </w:r>
            <w:r w:rsidR="006D3004"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004" w:rsidRPr="008E1326" w14:paraId="3BF273D0" w14:textId="77777777" w:rsidTr="00ED52C3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531A928B" w14:textId="77777777" w:rsidR="006D3004" w:rsidRPr="008E1326" w:rsidRDefault="006D3004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3D74ADC5" w14:textId="68CA9EDE" w:rsidR="006D3004" w:rsidRPr="008E1326" w:rsidRDefault="006D3004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  <w:hideMark/>
          </w:tcPr>
          <w:p w14:paraId="403B3F26" w14:textId="77777777" w:rsidR="006D3004" w:rsidRPr="008E1326" w:rsidRDefault="006D3004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755450" w:rsidRPr="008E1326" w14:paraId="0FB1C7A4" w14:textId="77777777" w:rsidTr="00ED52C3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5F51D8B0" w14:textId="77777777" w:rsidR="00755450" w:rsidRPr="008E1326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2C7E1" w14:textId="164C5BD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9EAEAD0" w14:textId="403D9A11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043F12DF" w14:textId="48D37A62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  <w:hideMark/>
          </w:tcPr>
          <w:p w14:paraId="02C3984F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24B6B105" w14:textId="5E5ADDB0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5450" w:rsidRPr="008E1326" w14:paraId="7C3EBA70" w14:textId="77777777" w:rsidTr="00ED52C3">
        <w:trPr>
          <w:trHeight w:val="430"/>
        </w:trPr>
        <w:tc>
          <w:tcPr>
            <w:tcW w:w="3420" w:type="dxa"/>
            <w:noWrap/>
            <w:vAlign w:val="bottom"/>
          </w:tcPr>
          <w:p w14:paraId="32449940" w14:textId="77777777" w:rsidR="00755450" w:rsidRPr="008E1326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B7E859" w14:textId="6BC3B470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594560" w14:textId="0A6BFC88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71957" w14:textId="48F397C1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623F18D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F68AFC" w14:textId="7369C189" w:rsidR="0075545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5450" w:rsidRPr="008E1326" w14:paraId="7EF7DD2B" w14:textId="77777777" w:rsidTr="00ED52C3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0D83532D" w14:textId="77777777" w:rsidR="00755450" w:rsidRPr="008E1326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021A9BD3" w14:textId="4DEE0E05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vAlign w:val="center"/>
            <w:hideMark/>
          </w:tcPr>
          <w:p w14:paraId="51D8A326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55450" w:rsidRPr="008E1326" w14:paraId="586B5EC0" w14:textId="77777777" w:rsidTr="00ED52C3">
        <w:trPr>
          <w:trHeight w:val="430"/>
        </w:trPr>
        <w:tc>
          <w:tcPr>
            <w:tcW w:w="3420" w:type="dxa"/>
            <w:noWrap/>
            <w:vAlign w:val="bottom"/>
          </w:tcPr>
          <w:p w14:paraId="794C79B5" w14:textId="4F61D724" w:rsidR="00755450" w:rsidRPr="008E1326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3240" w:type="dxa"/>
            <w:gridSpan w:val="2"/>
            <w:vAlign w:val="center"/>
          </w:tcPr>
          <w:p w14:paraId="05E6133D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2484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667CAFA6" w14:textId="77777777" w:rsidR="00755450" w:rsidRPr="008E1326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F6AA0" w:rsidRPr="008E1326" w14:paraId="26C9E10C" w14:textId="77777777" w:rsidTr="00ED52C3">
        <w:trPr>
          <w:trHeight w:val="430"/>
        </w:trPr>
        <w:tc>
          <w:tcPr>
            <w:tcW w:w="3420" w:type="dxa"/>
            <w:vAlign w:val="center"/>
            <w:hideMark/>
          </w:tcPr>
          <w:p w14:paraId="05ECAED7" w14:textId="77777777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63FC1717" w14:textId="72ACC501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590EB4E8" w14:textId="6EFCE604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43F032C" w14:textId="508B614E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69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  <w:hideMark/>
          </w:tcPr>
          <w:p w14:paraId="20696F20" w14:textId="77777777" w:rsidR="009F6AA0" w:rsidRPr="008E1326" w:rsidRDefault="009F6AA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7D8E4B0" w14:textId="5E6B002C" w:rsidR="009F6AA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9F6AA0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370</w:t>
            </w:r>
          </w:p>
        </w:tc>
      </w:tr>
      <w:tr w:rsidR="009F6AA0" w:rsidRPr="008E1326" w14:paraId="785F484E" w14:textId="77777777" w:rsidTr="00ED52C3">
        <w:trPr>
          <w:trHeight w:val="460"/>
        </w:trPr>
        <w:tc>
          <w:tcPr>
            <w:tcW w:w="3420" w:type="dxa"/>
            <w:vAlign w:val="center"/>
            <w:hideMark/>
          </w:tcPr>
          <w:p w14:paraId="09FAB3A8" w14:textId="77777777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71CADA18" w14:textId="77777777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  <w:hideMark/>
          </w:tcPr>
          <w:p w14:paraId="0E1DAF0D" w14:textId="77777777" w:rsidR="009F6AA0" w:rsidRPr="008E1326" w:rsidRDefault="009F6AA0" w:rsidP="008E1326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14198" w14:textId="3A5EB159" w:rsidR="009F6AA0" w:rsidRPr="008E1326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69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  <w:hideMark/>
          </w:tcPr>
          <w:p w14:paraId="2DCE1CB7" w14:textId="77777777" w:rsidR="009F6AA0" w:rsidRPr="008E1326" w:rsidRDefault="009F6AA0" w:rsidP="008E1326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73070AC" w14:textId="77D9DCBB" w:rsidR="009F6AA0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F6AA0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</w:tr>
    </w:tbl>
    <w:p w14:paraId="12942229" w14:textId="0FA0138A" w:rsidR="008D4C3E" w:rsidRPr="008E1326" w:rsidRDefault="008D4C3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36"/>
        <w:gridCol w:w="1354"/>
        <w:gridCol w:w="240"/>
        <w:gridCol w:w="1320"/>
        <w:gridCol w:w="270"/>
        <w:gridCol w:w="1260"/>
      </w:tblGrid>
      <w:tr w:rsidR="00A85EFA" w:rsidRPr="008E1326" w14:paraId="3C467157" w14:textId="77777777" w:rsidTr="00C435AF">
        <w:trPr>
          <w:trHeight w:val="380"/>
        </w:trPr>
        <w:tc>
          <w:tcPr>
            <w:tcW w:w="3600" w:type="dxa"/>
            <w:vAlign w:val="center"/>
            <w:hideMark/>
          </w:tcPr>
          <w:p w14:paraId="315E30EC" w14:textId="77777777" w:rsidR="00A85EFA" w:rsidRPr="008E1326" w:rsidRDefault="00A85EFA" w:rsidP="008E1326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8E1326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50" w:type="dxa"/>
            <w:gridSpan w:val="3"/>
          </w:tcPr>
          <w:p w14:paraId="7AB14B32" w14:textId="7F8352DF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D4C3592" w14:textId="77777777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0" w:type="dxa"/>
            <w:gridSpan w:val="3"/>
            <w:vAlign w:val="center"/>
            <w:hideMark/>
          </w:tcPr>
          <w:p w14:paraId="05878D5A" w14:textId="37EA9468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EFA" w:rsidRPr="008E1326" w14:paraId="37C9D332" w14:textId="77777777" w:rsidTr="00C435AF">
        <w:trPr>
          <w:trHeight w:val="380"/>
        </w:trPr>
        <w:tc>
          <w:tcPr>
            <w:tcW w:w="3600" w:type="dxa"/>
            <w:vAlign w:val="center"/>
            <w:hideMark/>
          </w:tcPr>
          <w:p w14:paraId="7576E08F" w14:textId="77777777" w:rsidR="00A85EFA" w:rsidRPr="008E1326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2A4D130" w14:textId="6AB6B4F7" w:rsidR="00A85EF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83F0743" w14:textId="168BF78E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3346DC4C" w14:textId="5F11456B" w:rsidR="00A85EF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="00A85EFA"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</w:tcPr>
          <w:p w14:paraId="2C054C1A" w14:textId="77777777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  <w:hideMark/>
          </w:tcPr>
          <w:p w14:paraId="6C91B280" w14:textId="22A8E5A1" w:rsidR="00A85EF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44AA"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  <w:hideMark/>
          </w:tcPr>
          <w:p w14:paraId="2C79CFB6" w14:textId="77777777" w:rsidR="00A85EFA" w:rsidRPr="008E1326" w:rsidRDefault="00A85EFA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582252A8" w14:textId="347CA7C7" w:rsidR="00A85EF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="00A85EFA"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EFA" w:rsidRPr="008E1326" w14:paraId="138A318E" w14:textId="77777777" w:rsidTr="00C435AF">
        <w:trPr>
          <w:trHeight w:val="380"/>
        </w:trPr>
        <w:tc>
          <w:tcPr>
            <w:tcW w:w="3600" w:type="dxa"/>
            <w:vAlign w:val="center"/>
          </w:tcPr>
          <w:p w14:paraId="54B7E8AC" w14:textId="77777777" w:rsidR="00A85EFA" w:rsidRPr="008E1326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7DED56" w14:textId="1D29E1A9" w:rsidR="00A85EF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533AA0B" w14:textId="5ABAB350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A0596B7" w14:textId="4E652239" w:rsidR="00A85EF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733BBA29" w14:textId="77777777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2E660193" w14:textId="370C9254" w:rsidR="00A85EF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A573E3E" w14:textId="77777777" w:rsidR="00A85EFA" w:rsidRPr="008E1326" w:rsidRDefault="00A85EFA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FFBA233" w14:textId="2A0256D3" w:rsidR="00A85EFA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A85EFA" w:rsidRPr="008E1326" w14:paraId="5DFA1C67" w14:textId="77777777" w:rsidTr="00C435AF">
        <w:trPr>
          <w:trHeight w:val="380"/>
        </w:trPr>
        <w:tc>
          <w:tcPr>
            <w:tcW w:w="3600" w:type="dxa"/>
            <w:vAlign w:val="center"/>
            <w:hideMark/>
          </w:tcPr>
          <w:p w14:paraId="379BE2D0" w14:textId="77777777" w:rsidR="00A85EFA" w:rsidRPr="008E1326" w:rsidRDefault="00A85EFA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50" w:type="dxa"/>
            <w:gridSpan w:val="3"/>
          </w:tcPr>
          <w:p w14:paraId="16AA1834" w14:textId="6B7254A9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40" w:type="dxa"/>
          </w:tcPr>
          <w:p w14:paraId="2F12633D" w14:textId="77777777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0" w:type="dxa"/>
            <w:gridSpan w:val="3"/>
            <w:vAlign w:val="center"/>
            <w:hideMark/>
          </w:tcPr>
          <w:p w14:paraId="72591150" w14:textId="6D27E894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85EFA" w:rsidRPr="008E1326" w14:paraId="4E953AE0" w14:textId="77777777" w:rsidTr="00C435AF">
        <w:trPr>
          <w:trHeight w:val="290"/>
        </w:trPr>
        <w:tc>
          <w:tcPr>
            <w:tcW w:w="3600" w:type="dxa"/>
            <w:vAlign w:val="center"/>
            <w:hideMark/>
          </w:tcPr>
          <w:p w14:paraId="5F207C73" w14:textId="77777777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14:paraId="53CA7542" w14:textId="77777777" w:rsidR="00A85EFA" w:rsidRPr="008E1326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5A01B2" w14:textId="56213A67" w:rsidR="00A85EFA" w:rsidRPr="008E1326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479FA8E0" w14:textId="2E839E3B" w:rsidR="00A85EFA" w:rsidRPr="008E1326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1176420" w14:textId="77777777" w:rsidR="00A85EFA" w:rsidRPr="008E1326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  <w:hideMark/>
          </w:tcPr>
          <w:p w14:paraId="7C532A3B" w14:textId="3EDB60A5" w:rsidR="00A85EFA" w:rsidRPr="008E1326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  <w:hideMark/>
          </w:tcPr>
          <w:p w14:paraId="1D880D33" w14:textId="77777777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76F296F" w14:textId="77777777" w:rsidR="00A85EFA" w:rsidRPr="008E1326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D2933" w:rsidRPr="008E1326" w14:paraId="016E33B3" w14:textId="77777777" w:rsidTr="00C435AF">
        <w:trPr>
          <w:trHeight w:val="380"/>
        </w:trPr>
        <w:tc>
          <w:tcPr>
            <w:tcW w:w="3600" w:type="dxa"/>
            <w:vAlign w:val="center"/>
            <w:hideMark/>
          </w:tcPr>
          <w:p w14:paraId="4E007C04" w14:textId="0D0F2CC1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 w:rsidRPr="008E132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14:paraId="28844AA0" w14:textId="04F1FDD4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279</w:t>
            </w:r>
            <w:r w:rsidR="00040BCC"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446</w:t>
            </w:r>
          </w:p>
        </w:tc>
        <w:tc>
          <w:tcPr>
            <w:tcW w:w="236" w:type="dxa"/>
          </w:tcPr>
          <w:p w14:paraId="7A0C2E93" w14:textId="58434A3F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AB0A106" w14:textId="5BD5EC6D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  <w:r w:rsidR="004D2933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240" w:type="dxa"/>
          </w:tcPr>
          <w:p w14:paraId="297A24F2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03A27ABA" w14:textId="60EE4FCC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279</w:t>
            </w:r>
            <w:r w:rsidR="00F61969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70" w:type="dxa"/>
            <w:vAlign w:val="center"/>
          </w:tcPr>
          <w:p w14:paraId="0B4AD9CF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5192A26E" w14:textId="74B59B41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  <w:r w:rsidR="004D2933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008</w:t>
            </w:r>
          </w:p>
        </w:tc>
      </w:tr>
      <w:tr w:rsidR="004D2933" w:rsidRPr="008E1326" w14:paraId="217EB29B" w14:textId="77777777" w:rsidTr="00C435AF">
        <w:trPr>
          <w:trHeight w:val="380"/>
        </w:trPr>
        <w:tc>
          <w:tcPr>
            <w:tcW w:w="3600" w:type="dxa"/>
            <w:vAlign w:val="center"/>
          </w:tcPr>
          <w:p w14:paraId="6B5FE615" w14:textId="182399DC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60" w:type="dxa"/>
          </w:tcPr>
          <w:p w14:paraId="1B2B54C8" w14:textId="6F337AB3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79B6C574" w14:textId="1CF26C24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01DB7512" w14:textId="0B57D430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9AFF90E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90A9CE7" w14:textId="663D8D54" w:rsidR="004D2933" w:rsidRPr="008E1326" w:rsidRDefault="00F61969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7322BB4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C34D71" w14:textId="35A66E5D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D2933" w:rsidRPr="008E1326" w14:paraId="1F3675FB" w14:textId="77777777" w:rsidTr="00C435AF">
        <w:trPr>
          <w:trHeight w:val="380"/>
        </w:trPr>
        <w:tc>
          <w:tcPr>
            <w:tcW w:w="3600" w:type="dxa"/>
            <w:vAlign w:val="center"/>
            <w:hideMark/>
          </w:tcPr>
          <w:p w14:paraId="7BC2166B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5BFEBB" w14:textId="707F0E35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040BCC" w:rsidRPr="008E132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582DE5E7" w14:textId="1B03C2FC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2388622" w14:textId="1E75BDD3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4D2933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40" w:type="dxa"/>
            <w:vMerge w:val="restart"/>
          </w:tcPr>
          <w:p w14:paraId="56828ED7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FE2F025" w14:textId="6BA7AC3F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61969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  <w:vAlign w:val="center"/>
          </w:tcPr>
          <w:p w14:paraId="2023A8C4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130E1B35" w14:textId="6C1AF79D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4D2933" w:rsidRPr="008E132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</w:p>
        </w:tc>
      </w:tr>
      <w:tr w:rsidR="004D2933" w:rsidRPr="008E1326" w14:paraId="5FDE040F" w14:textId="77777777" w:rsidTr="00C435AF">
        <w:trPr>
          <w:trHeight w:val="390"/>
        </w:trPr>
        <w:tc>
          <w:tcPr>
            <w:tcW w:w="3600" w:type="dxa"/>
            <w:vAlign w:val="center"/>
            <w:hideMark/>
          </w:tcPr>
          <w:p w14:paraId="0758DABB" w14:textId="77777777" w:rsidR="004D2933" w:rsidRPr="008E1326" w:rsidRDefault="004D2933" w:rsidP="008E1326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5DDD03" w14:textId="2D37C309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281</w:t>
            </w:r>
            <w:r w:rsidR="008B5FDF"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14:paraId="07BBE175" w14:textId="59C7D5B1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39444" w14:textId="6413AA7F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</w:t>
            </w:r>
            <w:r w:rsidR="004D2933" w:rsidRPr="008E13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40" w:type="dxa"/>
            <w:vMerge/>
            <w:tcBorders>
              <w:bottom w:val="nil"/>
            </w:tcBorders>
          </w:tcPr>
          <w:p w14:paraId="1365F990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CBE26A" w14:textId="20C32C9D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280</w:t>
            </w:r>
            <w:r w:rsidR="00040BCC" w:rsidRPr="008E13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  <w:vAlign w:val="center"/>
          </w:tcPr>
          <w:p w14:paraId="06B9FC57" w14:textId="77777777" w:rsidR="004D2933" w:rsidRPr="008E1326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8124496" w14:textId="5223439B" w:rsidR="004D2933" w:rsidRPr="008E1326" w:rsidRDefault="00991C6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</w:t>
            </w:r>
            <w:r w:rsidR="004D2933" w:rsidRPr="008E13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</w:tr>
    </w:tbl>
    <w:p w14:paraId="37E7B2AF" w14:textId="77777777" w:rsidR="00494059" w:rsidRPr="008E1326" w:rsidRDefault="0049405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A0D44D8" w14:textId="7766A57D" w:rsidR="001022B3" w:rsidRPr="008E1326" w:rsidRDefault="001022B3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เรื่องอื่นๆ</w:t>
      </w:r>
    </w:p>
    <w:p w14:paraId="4A16F1B4" w14:textId="4F53C76E" w:rsidR="001022B3" w:rsidRPr="008E1326" w:rsidRDefault="001022B3" w:rsidP="008E132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EA76D21" w14:textId="77777777" w:rsidR="00F7010E" w:rsidRPr="008E1326" w:rsidRDefault="00F7010E" w:rsidP="008E13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คดีความที่บริษัทฟ้องร้องต่อขสมก. </w:t>
      </w:r>
      <w:r w:rsidRPr="008E13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E-Ticket)</w:t>
      </w:r>
    </w:p>
    <w:p w14:paraId="5C16B841" w14:textId="77777777" w:rsidR="00F7010E" w:rsidRPr="008E1326" w:rsidRDefault="00F7010E" w:rsidP="008E132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AE6C6DA" w14:textId="6E61090B" w:rsidR="00011A03" w:rsidRPr="008E1326" w:rsidRDefault="00D171B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21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2562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8E1326">
        <w:rPr>
          <w:rFonts w:asciiTheme="majorBidi" w:hAnsiTheme="majorBidi" w:cstheme="majorBidi"/>
          <w:sz w:val="30"/>
          <w:szCs w:val="30"/>
        </w:rPr>
        <w:t xml:space="preserve">E-Ticket)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  <w:cs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665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8E1326">
        <w:rPr>
          <w:rFonts w:asciiTheme="majorBidi" w:hAnsiTheme="majorBidi" w:cstheme="majorBidi"/>
          <w:sz w:val="30"/>
          <w:szCs w:val="30"/>
        </w:rPr>
        <w:t xml:space="preserve">E-Ticket) </w:t>
      </w:r>
      <w:r w:rsidRPr="008E1326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705F3644" w14:textId="77777777" w:rsidR="008D4C3E" w:rsidRPr="008E1326" w:rsidRDefault="008D4C3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EE6940" w14:textId="5DCF00E9" w:rsidR="00D171B0" w:rsidRPr="008E1326" w:rsidRDefault="00D171B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8E1326">
        <w:rPr>
          <w:rFonts w:asciiTheme="majorBidi" w:hAnsiTheme="majorBidi" w:cstheme="majorBidi"/>
          <w:sz w:val="30"/>
          <w:szCs w:val="30"/>
        </w:rPr>
        <w:t xml:space="preserve">E-Ticket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="00991C6E" w:rsidRPr="00991C6E">
        <w:rPr>
          <w:rFonts w:asciiTheme="majorBidi" w:hAnsiTheme="majorBidi" w:cstheme="majorBidi"/>
          <w:sz w:val="30"/>
          <w:szCs w:val="30"/>
        </w:rPr>
        <w:t>2</w:t>
      </w:r>
      <w:r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600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8E1326">
        <w:rPr>
          <w:rFonts w:asciiTheme="majorBidi" w:hAnsiTheme="majorBidi" w:cstheme="majorBidi"/>
          <w:sz w:val="30"/>
          <w:szCs w:val="30"/>
        </w:rPr>
        <w:t xml:space="preserve">Cash Box)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="00991C6E" w:rsidRPr="00991C6E">
        <w:rPr>
          <w:rFonts w:asciiTheme="majorBidi" w:hAnsiTheme="majorBidi" w:cstheme="majorBidi"/>
          <w:sz w:val="30"/>
          <w:szCs w:val="30"/>
        </w:rPr>
        <w:t>800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</w:t>
      </w:r>
      <w:r w:rsidRPr="008E1326">
        <w:rPr>
          <w:rFonts w:asciiTheme="majorBidi" w:hAnsiTheme="majorBidi" w:cstheme="majorBidi"/>
          <w:sz w:val="30"/>
          <w:szCs w:val="30"/>
          <w:cs/>
        </w:rPr>
        <w:lastRenderedPageBreak/>
        <w:t>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8E1326">
        <w:rPr>
          <w:rFonts w:asciiTheme="majorBidi" w:hAnsiTheme="majorBidi" w:cstheme="majorBidi"/>
          <w:sz w:val="30"/>
          <w:szCs w:val="30"/>
        </w:rPr>
        <w:t xml:space="preserve">E-Ticket) </w:t>
      </w:r>
      <w:r w:rsidRPr="008E1326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8E1326">
        <w:rPr>
          <w:rFonts w:asciiTheme="majorBidi" w:hAnsiTheme="majorBidi" w:cstheme="majorBidi"/>
          <w:sz w:val="30"/>
          <w:szCs w:val="30"/>
        </w:rPr>
        <w:t xml:space="preserve">Cash Box) </w:t>
      </w:r>
      <w:r w:rsidRPr="008E1326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3E48BDA7" w14:textId="77777777" w:rsidR="00D171B0" w:rsidRPr="008E1326" w:rsidRDefault="00D171B0" w:rsidP="008E1326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A07DD2" w14:textId="6750D056" w:rsidR="00D171B0" w:rsidRPr="008E1326" w:rsidRDefault="00D171B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1998</w:t>
      </w:r>
      <w:r w:rsidRPr="008E1326">
        <w:rPr>
          <w:rFonts w:asciiTheme="majorBidi" w:hAnsiTheme="majorBidi" w:cstheme="majorBidi"/>
          <w:sz w:val="30"/>
          <w:szCs w:val="30"/>
        </w:rPr>
        <w:t>/</w:t>
      </w:r>
      <w:r w:rsidR="00991C6E" w:rsidRPr="00991C6E">
        <w:rPr>
          <w:rFonts w:asciiTheme="majorBidi" w:hAnsiTheme="majorBidi" w:cstheme="majorBidi"/>
          <w:sz w:val="30"/>
          <w:szCs w:val="30"/>
        </w:rPr>
        <w:t>2562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556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7</w:t>
      </w:r>
      <w:r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50024CB0" w14:textId="77777777" w:rsidR="006F4FE9" w:rsidRPr="008E1326" w:rsidRDefault="006F4FE9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5A0870" w14:textId="42ACC61D" w:rsidR="00385238" w:rsidRPr="008E1326" w:rsidRDefault="008D144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>ต่อมา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31</w:t>
      </w:r>
      <w:r w:rsidR="00E02117" w:rsidRPr="008E1326">
        <w:rPr>
          <w:rFonts w:asciiTheme="majorBidi" w:hAnsiTheme="majorBidi"/>
          <w:sz w:val="30"/>
          <w:szCs w:val="30"/>
        </w:rPr>
        <w:t xml:space="preserve"> </w:t>
      </w:r>
      <w:r w:rsidR="00E02117" w:rsidRPr="008E1326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991C6E" w:rsidRPr="00991C6E">
        <w:rPr>
          <w:rFonts w:asciiTheme="majorBidi" w:hAnsiTheme="majorBidi"/>
          <w:sz w:val="30"/>
          <w:szCs w:val="30"/>
        </w:rPr>
        <w:t>2564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ขสมก</w:t>
      </w:r>
      <w:r w:rsidR="00100954" w:rsidRPr="008E1326">
        <w:rPr>
          <w:rFonts w:asciiTheme="majorBidi" w:hAnsiTheme="majorBidi"/>
          <w:sz w:val="30"/>
          <w:szCs w:val="30"/>
          <w:cs/>
        </w:rPr>
        <w:t>.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ได้ยื่นฟ้องบริษัทเป็นคดีใหม่ต่อศาลปกครองกลาง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คดีหมายเลขดำที่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410</w:t>
      </w:r>
      <w:r w:rsidR="00100954" w:rsidRPr="008E1326">
        <w:rPr>
          <w:rFonts w:asciiTheme="majorBidi" w:hAnsiTheme="majorBidi"/>
          <w:sz w:val="30"/>
          <w:szCs w:val="30"/>
          <w:cs/>
        </w:rPr>
        <w:t>/</w:t>
      </w:r>
      <w:r w:rsidR="00991C6E" w:rsidRPr="00991C6E">
        <w:rPr>
          <w:rFonts w:asciiTheme="majorBidi" w:hAnsiTheme="majorBidi"/>
          <w:sz w:val="30"/>
          <w:szCs w:val="30"/>
        </w:rPr>
        <w:t>2564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</w:t>
      </w:r>
      <w:r w:rsidR="00E379B5" w:rsidRPr="008E1326">
        <w:rPr>
          <w:rFonts w:asciiTheme="majorBidi" w:hAnsiTheme="majorBidi" w:hint="cs"/>
          <w:sz w:val="30"/>
          <w:szCs w:val="30"/>
          <w:cs/>
        </w:rPr>
        <w:t>ชำระ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รวมเป็นเงินทั้งสิ้น</w:t>
      </w:r>
      <w:r w:rsidR="0032339A" w:rsidRPr="008E1326">
        <w:rPr>
          <w:rFonts w:asciiTheme="majorBidi" w:hAnsiTheme="majorBidi" w:hint="cs"/>
          <w:sz w:val="30"/>
          <w:szCs w:val="30"/>
          <w:cs/>
        </w:rPr>
        <w:t>ประมาณ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110</w:t>
      </w:r>
      <w:r w:rsidR="00100954" w:rsidRPr="008E1326">
        <w:rPr>
          <w:rFonts w:asciiTheme="majorBidi" w:hAnsiTheme="majorBidi" w:hint="cs"/>
          <w:sz w:val="30"/>
          <w:szCs w:val="30"/>
          <w:cs/>
        </w:rPr>
        <w:t xml:space="preserve"> </w:t>
      </w:r>
      <w:r w:rsidR="00B93851" w:rsidRPr="008E1326">
        <w:rPr>
          <w:rFonts w:asciiTheme="majorBidi" w:hAnsiTheme="majorBidi" w:hint="cs"/>
          <w:sz w:val="30"/>
          <w:szCs w:val="30"/>
          <w:cs/>
        </w:rPr>
        <w:t>ล้าน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บาท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ซึ่งคดีดังกล่าวถือเป็นคดีโครงการเดียวกันกับคดีซึ่งบริษัทได้ยื่นฟ้องไว้ก่อนแล้วดังกล่าวข้างต้น</w:t>
      </w:r>
      <w:r w:rsidR="00100954" w:rsidRPr="008E1326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บริษัทอยู่</w:t>
      </w:r>
      <w:r w:rsidR="00495A67" w:rsidRPr="008E1326">
        <w:rPr>
          <w:rFonts w:asciiTheme="majorBidi" w:hAnsiTheme="majorBidi" w:hint="cs"/>
          <w:sz w:val="30"/>
          <w:szCs w:val="30"/>
          <w:cs/>
        </w:rPr>
        <w:t>ใน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ระหว่าง</w:t>
      </w:r>
      <w:r w:rsidR="00495A67" w:rsidRPr="008E1326">
        <w:rPr>
          <w:rFonts w:asciiTheme="majorBidi" w:hAnsiTheme="majorBidi" w:hint="cs"/>
          <w:sz w:val="30"/>
          <w:szCs w:val="30"/>
          <w:cs/>
        </w:rPr>
        <w:t>การ</w:t>
      </w:r>
      <w:r w:rsidR="00100954" w:rsidRPr="008E1326">
        <w:rPr>
          <w:rFonts w:asciiTheme="majorBidi" w:hAnsiTheme="majorBidi" w:hint="cs"/>
          <w:sz w:val="30"/>
          <w:szCs w:val="30"/>
          <w:cs/>
        </w:rPr>
        <w:t>เตรียมยื่นคำให้การต่อศาลตามขั้นตอนต่อไป</w:t>
      </w:r>
    </w:p>
    <w:p w14:paraId="26803800" w14:textId="77777777" w:rsidR="00100954" w:rsidRPr="008E1326" w:rsidRDefault="00100954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B3C7E68" w14:textId="1F1C20CC" w:rsidR="00F1192E" w:rsidRPr="008E1326" w:rsidRDefault="00F1192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E1326">
        <w:rPr>
          <w:rFonts w:asciiTheme="majorBidi" w:hAnsiTheme="majorBidi" w:hint="cs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ฟ้องร้องต่อ</w:t>
      </w:r>
      <w:r w:rsidR="00A0318C" w:rsidRPr="008E1326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ขสมก.</w:t>
      </w:r>
    </w:p>
    <w:p w14:paraId="5D5544C7" w14:textId="5849C4F6" w:rsidR="00F1192E" w:rsidRPr="008E1326" w:rsidRDefault="00F1192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4138F89" w14:textId="242C3E16" w:rsidR="00003BF4" w:rsidRPr="008E1326" w:rsidRDefault="00CD3503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  <w:bookmarkStart w:id="4" w:name="_Hlk70892888"/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991C6E" w:rsidRPr="00991C6E">
        <w:rPr>
          <w:rFonts w:asciiTheme="majorBidi" w:hAnsiTheme="majorBidi" w:cstheme="majorBidi"/>
          <w:sz w:val="30"/>
          <w:szCs w:val="30"/>
        </w:rPr>
        <w:t>2559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(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NGV)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91C6E" w:rsidRPr="00991C6E">
        <w:rPr>
          <w:rFonts w:asciiTheme="majorBidi" w:hAnsiTheme="majorBidi" w:cstheme="majorBidi"/>
          <w:sz w:val="30"/>
          <w:szCs w:val="30"/>
        </w:rPr>
        <w:t>489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3</w:t>
      </w:r>
      <w:r w:rsidR="000C4CDB" w:rsidRPr="008E1326">
        <w:rPr>
          <w:rFonts w:asciiTheme="majorBidi" w:hAnsiTheme="majorBidi" w:cstheme="majorBidi"/>
          <w:sz w:val="30"/>
          <w:szCs w:val="30"/>
        </w:rPr>
        <w:t>/</w:t>
      </w:r>
      <w:r w:rsidR="00991C6E" w:rsidRPr="00991C6E">
        <w:rPr>
          <w:rFonts w:asciiTheme="majorBidi" w:hAnsiTheme="majorBidi" w:cstheme="majorBidi"/>
          <w:sz w:val="30"/>
          <w:szCs w:val="30"/>
        </w:rPr>
        <w:t>2558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ภายหลัง</w:t>
      </w:r>
      <w:r w:rsidR="000C27E9" w:rsidRPr="008E1326">
        <w:rPr>
          <w:rFonts w:asciiTheme="majorBidi" w:hAnsiTheme="majorBidi" w:cstheme="majorBidi" w:hint="cs"/>
          <w:sz w:val="30"/>
          <w:szCs w:val="30"/>
          <w:cs/>
        </w:rPr>
        <w:t>จากที่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เจวีซีซี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ได้รับการประกาศ</w:t>
      </w:r>
      <w:r w:rsidR="00E8205D" w:rsidRPr="008E1326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ชนะการประกวดราคาเสนอขาย</w:t>
      </w:r>
      <w:r w:rsidR="00F34059" w:rsidRPr="008E1326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="000C4CDB"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735</w:t>
      </w:r>
      <w:r w:rsidR="00F34059"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60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F34059" w:rsidRPr="008E1326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บาท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และจ้างเหมาซ่อมแซมบำรุงรักษารถโดยสา</w:t>
      </w:r>
      <w:r w:rsidR="008D7F71" w:rsidRPr="008E1326"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="008D7F71" w:rsidRPr="008E1326">
        <w:rPr>
          <w:rFonts w:asciiTheme="majorBidi" w:hAnsiTheme="majorBidi" w:cstheme="majorBidi"/>
          <w:sz w:val="30"/>
          <w:szCs w:val="30"/>
        </w:rPr>
        <w:t>NGV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7F71" w:rsidRPr="008E132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991C6E" w:rsidRPr="00991C6E">
        <w:rPr>
          <w:rFonts w:asciiTheme="majorBidi" w:hAnsiTheme="majorBidi" w:cstheme="majorBidi"/>
          <w:sz w:val="30"/>
          <w:szCs w:val="30"/>
        </w:rPr>
        <w:t>2</w:t>
      </w:r>
      <w:r w:rsidR="000C4CDB"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446</w:t>
      </w:r>
      <w:r w:rsidR="000C4CDB"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35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>กิจการร่วมค้า เจวีซีซีจึงได้ยื่นฟ้อง ขสมก</w:t>
      </w:r>
      <w:r w:rsidR="006930E9" w:rsidRPr="008E1326">
        <w:rPr>
          <w:rFonts w:asciiTheme="majorBidi" w:hAnsiTheme="majorBidi" w:cstheme="majorBidi"/>
          <w:sz w:val="30"/>
          <w:szCs w:val="30"/>
        </w:rPr>
        <w:t>.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294</w:t>
      </w:r>
      <w:r w:rsidR="000C4CDB" w:rsidRPr="008E1326">
        <w:rPr>
          <w:rFonts w:asciiTheme="majorBidi" w:hAnsiTheme="majorBidi" w:cstheme="majorBidi"/>
          <w:sz w:val="30"/>
          <w:szCs w:val="30"/>
        </w:rPr>
        <w:t>/</w:t>
      </w:r>
      <w:r w:rsidR="00991C6E" w:rsidRPr="00991C6E">
        <w:rPr>
          <w:rFonts w:asciiTheme="majorBidi" w:hAnsiTheme="majorBidi" w:cstheme="majorBidi"/>
          <w:sz w:val="30"/>
          <w:szCs w:val="30"/>
        </w:rPr>
        <w:t>2559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24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8E132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91C6E" w:rsidRPr="00991C6E">
        <w:rPr>
          <w:rFonts w:asciiTheme="majorBidi" w:hAnsiTheme="majorBidi" w:cstheme="majorBidi"/>
          <w:sz w:val="30"/>
          <w:szCs w:val="30"/>
        </w:rPr>
        <w:t>2559</w:t>
      </w:r>
      <w:r w:rsidR="000C4CDB" w:rsidRPr="008E1326">
        <w:rPr>
          <w:rFonts w:asciiTheme="majorBidi" w:hAnsiTheme="majorBidi" w:cstheme="majorBidi"/>
          <w:sz w:val="30"/>
          <w:szCs w:val="30"/>
        </w:rPr>
        <w:t xml:space="preserve"> </w:t>
      </w:r>
    </w:p>
    <w:p w14:paraId="287F1B33" w14:textId="2598383F" w:rsidR="00011A03" w:rsidRPr="008E1326" w:rsidRDefault="00EF0B3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/>
          <w:sz w:val="24"/>
          <w:szCs w:val="24"/>
        </w:rPr>
        <w:br/>
      </w:r>
      <w:r w:rsidR="006930E9" w:rsidRPr="008E1326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/>
          <w:sz w:val="30"/>
          <w:szCs w:val="30"/>
        </w:rPr>
        <w:t>31</w:t>
      </w:r>
      <w:r w:rsidR="00E02117" w:rsidRPr="008E1326">
        <w:rPr>
          <w:rFonts w:asciiTheme="majorBidi" w:hAnsiTheme="majorBidi"/>
          <w:sz w:val="30"/>
          <w:szCs w:val="30"/>
        </w:rPr>
        <w:t xml:space="preserve"> </w:t>
      </w:r>
      <w:r w:rsidR="00E02117" w:rsidRPr="008E1326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="00E30BC2"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>ศาลปกครองกลางได้มีคำพิพากษาเป็นคดีหมายเลขแดงที่</w:t>
      </w:r>
      <w:r w:rsidR="00E30BC2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424</w:t>
      </w:r>
      <w:r w:rsidR="00E30BC2" w:rsidRPr="008E1326">
        <w:rPr>
          <w:rFonts w:asciiTheme="majorBidi" w:hAnsiTheme="majorBidi" w:cstheme="majorBidi"/>
          <w:sz w:val="30"/>
          <w:szCs w:val="30"/>
        </w:rPr>
        <w:t>/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="00E30BC2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</w:t>
      </w:r>
      <w:r w:rsidR="00E30BC2" w:rsidRPr="008E132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 xml:space="preserve">ให้ขสมก. ชดใช้ค่าเสียหายเป็นจำนวนเงิน </w:t>
      </w:r>
      <w:r w:rsidR="00991C6E" w:rsidRPr="00991C6E">
        <w:rPr>
          <w:rFonts w:asciiTheme="majorBidi" w:hAnsiTheme="majorBidi" w:cstheme="majorBidi"/>
          <w:sz w:val="30"/>
          <w:szCs w:val="30"/>
        </w:rPr>
        <w:t>265</w:t>
      </w:r>
      <w:r w:rsidR="00E30BC2" w:rsidRPr="008E1326">
        <w:rPr>
          <w:rFonts w:asciiTheme="majorBidi" w:hAnsiTheme="majorBidi" w:cstheme="majorBidi"/>
          <w:sz w:val="30"/>
          <w:szCs w:val="30"/>
        </w:rPr>
        <w:t>,</w:t>
      </w:r>
      <w:r w:rsidR="00991C6E" w:rsidRPr="00991C6E">
        <w:rPr>
          <w:rFonts w:asciiTheme="majorBidi" w:hAnsiTheme="majorBidi" w:cstheme="majorBidi"/>
          <w:sz w:val="30"/>
          <w:szCs w:val="30"/>
        </w:rPr>
        <w:t>842</w:t>
      </w:r>
      <w:r w:rsidR="00E30BC2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="00991C6E" w:rsidRPr="00991C6E">
        <w:rPr>
          <w:rFonts w:asciiTheme="majorBidi" w:hAnsiTheme="majorBidi" w:cstheme="majorBidi"/>
          <w:sz w:val="30"/>
          <w:szCs w:val="30"/>
        </w:rPr>
        <w:t>7</w:t>
      </w:r>
      <w:r w:rsidR="00E30BC2" w:rsidRPr="008E1326">
        <w:rPr>
          <w:rFonts w:asciiTheme="majorBidi" w:hAnsiTheme="majorBidi" w:cstheme="majorBidi"/>
          <w:sz w:val="30"/>
          <w:szCs w:val="30"/>
        </w:rPr>
        <w:t>.</w:t>
      </w:r>
      <w:r w:rsidR="00991C6E" w:rsidRPr="00991C6E">
        <w:rPr>
          <w:rFonts w:asciiTheme="majorBidi" w:hAnsiTheme="majorBidi" w:cstheme="majorBidi"/>
          <w:sz w:val="30"/>
          <w:szCs w:val="30"/>
        </w:rPr>
        <w:t>5</w:t>
      </w:r>
      <w:r w:rsidR="00E30BC2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="00991C6E" w:rsidRPr="00991C6E">
        <w:rPr>
          <w:rFonts w:asciiTheme="majorBidi" w:hAnsiTheme="majorBidi" w:cstheme="majorBidi"/>
          <w:sz w:val="30"/>
          <w:szCs w:val="30"/>
        </w:rPr>
        <w:t>60</w:t>
      </w:r>
      <w:r w:rsidR="00E30BC2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</w:t>
      </w:r>
      <w:r w:rsidR="00BE5911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5B317F" w:rsidRPr="008E1326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3F7531"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17F" w:rsidRPr="008E1326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>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="00E30BC2" w:rsidRPr="008E1326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</w:t>
      </w:r>
      <w:r w:rsidR="00845A5F" w:rsidRPr="008E1326">
        <w:rPr>
          <w:rFonts w:asciiTheme="majorBidi" w:hAnsiTheme="majorBidi" w:cstheme="majorBidi"/>
          <w:spacing w:val="2"/>
          <w:sz w:val="30"/>
          <w:szCs w:val="30"/>
          <w:cs/>
        </w:rPr>
        <w:t>ต่อศาลปกครองสูงสุดแล้ว</w:t>
      </w:r>
      <w:r w:rsidR="00E30BC2" w:rsidRPr="008E1326">
        <w:rPr>
          <w:rFonts w:asciiTheme="majorBidi" w:hAnsiTheme="majorBidi" w:cstheme="majorBidi"/>
          <w:spacing w:val="2"/>
          <w:sz w:val="30"/>
          <w:szCs w:val="30"/>
          <w:cs/>
        </w:rPr>
        <w:t>เพื่อเรียกค่าเสียหายเพิ่ม</w:t>
      </w:r>
      <w:r w:rsidR="00725786" w:rsidRPr="008E1326">
        <w:rPr>
          <w:rFonts w:asciiTheme="majorBidi" w:hAnsiTheme="majorBidi" w:cstheme="majorBidi" w:hint="cs"/>
          <w:sz w:val="30"/>
          <w:szCs w:val="30"/>
          <w:cs/>
        </w:rPr>
        <w:t xml:space="preserve">เติม 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29</w:t>
      </w:r>
      <w:r w:rsidR="00E30BC2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8E132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</w:p>
    <w:bookmarkEnd w:id="4"/>
    <w:p w14:paraId="3407E445" w14:textId="2BDF6D14" w:rsidR="008D4C3E" w:rsidRDefault="008D4C3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35686B36" w14:textId="77777777" w:rsidR="00C435AF" w:rsidRPr="008E1326" w:rsidRDefault="00C435AF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hint="cs"/>
          <w:sz w:val="24"/>
          <w:szCs w:val="24"/>
          <w:cs/>
        </w:rPr>
      </w:pPr>
    </w:p>
    <w:p w14:paraId="3A0A88E6" w14:textId="2862A6CC" w:rsidR="002275E8" w:rsidRPr="008E1326" w:rsidRDefault="002275E8" w:rsidP="00DB0D7A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8E132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6BA5A08C" w14:textId="0B544588" w:rsidR="002275E8" w:rsidRPr="008E1326" w:rsidRDefault="002275E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A47FE54" w14:textId="22F9CA70" w:rsidR="19970904" w:rsidRPr="008E1326" w:rsidRDefault="19970904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</w:pPr>
      <w:r w:rsidRPr="008E1326">
        <w:rPr>
          <w:rFonts w:ascii="Angsana New" w:eastAsia="Angsana New" w:hAnsi="Angsana New"/>
          <w:i/>
          <w:iCs/>
          <w:sz w:val="30"/>
          <w:szCs w:val="30"/>
          <w:lang w:val="th"/>
        </w:rPr>
        <w:t>การเสนอขายหุ้นกู้</w:t>
      </w:r>
      <w:r w:rsidR="00481C4D" w:rsidRPr="008E1326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แปลงสภา</w:t>
      </w:r>
      <w:r w:rsidR="00BF7266" w:rsidRPr="008E1326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พ</w:t>
      </w:r>
    </w:p>
    <w:p w14:paraId="70EEF699" w14:textId="372F5830" w:rsidR="19970904" w:rsidRPr="008E1326" w:rsidRDefault="19970904" w:rsidP="008E1326">
      <w:pPr>
        <w:jc w:val="both"/>
      </w:pPr>
      <w:r w:rsidRPr="008E1326">
        <w:rPr>
          <w:rFonts w:ascii="Angsana New" w:eastAsia="Angsana New" w:hAnsi="Angsana New"/>
          <w:sz w:val="30"/>
          <w:szCs w:val="30"/>
        </w:rPr>
        <w:t xml:space="preserve"> </w:t>
      </w:r>
    </w:p>
    <w:p w14:paraId="4DB021C0" w14:textId="26E71ABF" w:rsidR="00D44261" w:rsidRPr="008E1326" w:rsidRDefault="00D44261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15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ดำเนินการทำสัญญาออกหุ้นกู้แปลงสภาพและเสนอขายหุ้นกู้แปลงสภาพที่ออกใหม่ของบริษัทตามสัญญาการออกหุ้นกู้แปลงสภาพครั้ง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2</w:t>
      </w:r>
      <w:r w:rsidRPr="008E1326">
        <w:rPr>
          <w:rFonts w:asciiTheme="majorBidi" w:hAnsiTheme="majorBidi" w:cstheme="majorBidi"/>
          <w:sz w:val="30"/>
          <w:szCs w:val="30"/>
        </w:rPr>
        <w:t>/</w:t>
      </w:r>
      <w:r w:rsidR="00991C6E" w:rsidRPr="00991C6E">
        <w:rPr>
          <w:rFonts w:asciiTheme="majorBidi" w:hAnsiTheme="majorBidi" w:cstheme="majorBidi"/>
          <w:sz w:val="30"/>
          <w:szCs w:val="30"/>
        </w:rPr>
        <w:t>2564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B82F90">
        <w:rPr>
          <w:rFonts w:asciiTheme="majorBidi" w:hAnsiTheme="majorBidi" w:cstheme="majorBidi" w:hint="cs"/>
          <w:sz w:val="30"/>
          <w:szCs w:val="30"/>
          <w:cs/>
        </w:rPr>
        <w:t>เงินรวม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20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2300B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ให้แก่ </w:t>
      </w:r>
      <w:r w:rsidRPr="008E1326">
        <w:rPr>
          <w:rFonts w:asciiTheme="majorBidi" w:hAnsiTheme="majorBidi" w:cstheme="majorBidi"/>
          <w:sz w:val="30"/>
          <w:szCs w:val="30"/>
        </w:rPr>
        <w:t xml:space="preserve">Advance Opportunities Fund (“AO Fund”)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B82F90">
        <w:rPr>
          <w:rFonts w:asciiTheme="majorBidi" w:hAnsiTheme="majorBidi" w:cstheme="majorBidi" w:hint="cs"/>
          <w:sz w:val="30"/>
          <w:szCs w:val="30"/>
          <w:cs/>
        </w:rPr>
        <w:t>เงินรวม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10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</w:t>
      </w:r>
      <w:r w:rsidRPr="008E1326">
        <w:rPr>
          <w:rFonts w:asciiTheme="majorBidi" w:hAnsiTheme="majorBidi" w:cstheme="majorBidi"/>
          <w:sz w:val="30"/>
          <w:szCs w:val="30"/>
        </w:rPr>
        <w:t xml:space="preserve"> Advance Opportunities Fund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 xml:space="preserve"> (“AO Fund </w:t>
      </w:r>
      <w:r w:rsidR="00991C6E" w:rsidRPr="00991C6E">
        <w:rPr>
          <w:rFonts w:asciiTheme="majorBidi" w:hAnsiTheme="majorBidi" w:cstheme="majorBidi"/>
          <w:sz w:val="30"/>
          <w:szCs w:val="30"/>
        </w:rPr>
        <w:t>1</w:t>
      </w:r>
      <w:r w:rsidRPr="008E1326">
        <w:rPr>
          <w:rFonts w:asciiTheme="majorBidi" w:hAnsiTheme="majorBidi" w:cstheme="majorBidi"/>
          <w:sz w:val="30"/>
          <w:szCs w:val="30"/>
        </w:rPr>
        <w:t>”)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B82F90">
        <w:rPr>
          <w:rFonts w:asciiTheme="majorBidi" w:hAnsiTheme="majorBidi" w:cstheme="majorBidi" w:hint="cs"/>
          <w:sz w:val="30"/>
          <w:szCs w:val="30"/>
          <w:cs/>
        </w:rPr>
        <w:t>เงินรวม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1C6E" w:rsidRPr="00991C6E">
        <w:rPr>
          <w:rFonts w:asciiTheme="majorBidi" w:hAnsiTheme="majorBidi" w:cstheme="majorBidi"/>
          <w:sz w:val="30"/>
          <w:szCs w:val="30"/>
        </w:rPr>
        <w:t>10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ล้านบาท ทั้งนี้หุ้นกู้แปลงสภาพดังกล่าวจะครบกำหนดในวันที่ </w:t>
      </w:r>
      <w:r w:rsidR="00991C6E" w:rsidRPr="00991C6E">
        <w:rPr>
          <w:rFonts w:asciiTheme="majorBidi" w:hAnsiTheme="majorBidi" w:cstheme="majorBidi"/>
          <w:sz w:val="30"/>
          <w:szCs w:val="30"/>
        </w:rPr>
        <w:t>15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91C6E" w:rsidRPr="00991C6E">
        <w:rPr>
          <w:rFonts w:asciiTheme="majorBidi" w:hAnsiTheme="majorBidi" w:cstheme="majorBidi"/>
          <w:sz w:val="30"/>
          <w:szCs w:val="30"/>
        </w:rPr>
        <w:t>2567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เว้นแต่จะมีการใช้สิทธิแปลงสภาพก่อนครบกำหนดไถ่ถอน</w:t>
      </w:r>
    </w:p>
    <w:p w14:paraId="1839025E" w14:textId="01E5D362" w:rsidR="00E9146D" w:rsidRPr="008E1326" w:rsidRDefault="00E9146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hint="cs"/>
          <w:i/>
          <w:iCs/>
          <w:sz w:val="30"/>
          <w:szCs w:val="30"/>
          <w:cs/>
        </w:rPr>
      </w:pPr>
    </w:p>
    <w:p w14:paraId="2E53DF20" w14:textId="443AA0D6" w:rsidR="001D337E" w:rsidRPr="008E1326" w:rsidRDefault="001D337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326">
        <w:rPr>
          <w:rFonts w:asciiTheme="majorBidi" w:hAnsiTheme="majorBidi" w:hint="cs"/>
          <w:i/>
          <w:iCs/>
          <w:sz w:val="30"/>
          <w:szCs w:val="30"/>
          <w:cs/>
        </w:rPr>
        <w:t>การใช้สิทธิแปลงสภาพ</w:t>
      </w:r>
      <w:r w:rsidR="00A956D3" w:rsidRPr="008E1326">
        <w:rPr>
          <w:rFonts w:asciiTheme="majorBidi" w:hAnsiTheme="majorBidi" w:hint="cs"/>
          <w:i/>
          <w:iCs/>
          <w:sz w:val="30"/>
          <w:szCs w:val="30"/>
          <w:cs/>
        </w:rPr>
        <w:t>หุ้นกู้</w:t>
      </w:r>
    </w:p>
    <w:p w14:paraId="495574A2" w14:textId="77777777" w:rsidR="001D337E" w:rsidRDefault="001D337E" w:rsidP="003704F7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05627733" w14:textId="2E12E0A7" w:rsidR="00247398" w:rsidRPr="00247398" w:rsidRDefault="00247398" w:rsidP="003704F7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>ในเดือนกรกฎาคม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="00991C6E" w:rsidRPr="00991C6E">
        <w:rPr>
          <w:rFonts w:asciiTheme="majorBidi" w:hAnsiTheme="majorBidi"/>
          <w:sz w:val="30"/>
          <w:szCs w:val="30"/>
        </w:rPr>
        <w:t>2564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ผู้ถือหุ้นกู้แปลงสภาพ</w:t>
      </w:r>
      <w:r w:rsidRPr="008E1326">
        <w:rPr>
          <w:rFonts w:asciiTheme="majorBidi" w:hAnsiTheme="majorBidi"/>
          <w:sz w:val="30"/>
          <w:szCs w:val="30"/>
          <w:cs/>
        </w:rPr>
        <w:t xml:space="preserve">ได้ใช้สิทธิแปลงสภาพจำนวน </w:t>
      </w:r>
      <w:r w:rsidR="00991C6E" w:rsidRPr="00991C6E">
        <w:rPr>
          <w:rFonts w:asciiTheme="majorBidi" w:hAnsiTheme="majorBidi"/>
          <w:sz w:val="30"/>
          <w:szCs w:val="30"/>
        </w:rPr>
        <w:t>25</w:t>
      </w:r>
      <w:r w:rsidRPr="008E1326">
        <w:rPr>
          <w:rFonts w:asciiTheme="majorBidi" w:hAnsiTheme="majorBidi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</w:t>
      </w:r>
      <w:r w:rsidR="00991C6E" w:rsidRPr="00991C6E">
        <w:rPr>
          <w:rFonts w:asciiTheme="majorBidi" w:hAnsiTheme="majorBidi"/>
          <w:sz w:val="30"/>
          <w:szCs w:val="30"/>
        </w:rPr>
        <w:t>30</w:t>
      </w:r>
      <w:r w:rsidRPr="008E1326">
        <w:rPr>
          <w:rFonts w:asciiTheme="majorBidi" w:hAnsiTheme="majorBidi"/>
          <w:sz w:val="30"/>
          <w:szCs w:val="30"/>
        </w:rPr>
        <w:t>,</w:t>
      </w:r>
      <w:r w:rsidR="00991C6E" w:rsidRPr="00991C6E">
        <w:rPr>
          <w:rFonts w:asciiTheme="majorBidi" w:hAnsiTheme="majorBidi"/>
          <w:sz w:val="30"/>
          <w:szCs w:val="30"/>
        </w:rPr>
        <w:t>016</w:t>
      </w:r>
      <w:r w:rsidRPr="008E1326">
        <w:rPr>
          <w:rFonts w:asciiTheme="majorBidi" w:hAnsiTheme="majorBidi"/>
          <w:sz w:val="30"/>
          <w:szCs w:val="30"/>
        </w:rPr>
        <w:t>,</w:t>
      </w:r>
      <w:r w:rsidR="00991C6E" w:rsidRPr="00991C6E">
        <w:rPr>
          <w:rFonts w:asciiTheme="majorBidi" w:hAnsiTheme="majorBidi"/>
          <w:sz w:val="30"/>
          <w:szCs w:val="30"/>
        </w:rPr>
        <w:t>665</w:t>
      </w:r>
      <w:r w:rsidRPr="008E1326">
        <w:rPr>
          <w:rFonts w:asciiTheme="majorBidi" w:hAnsiTheme="majorBidi"/>
          <w:sz w:val="30"/>
          <w:szCs w:val="30"/>
          <w:cs/>
        </w:rPr>
        <w:t xml:space="preserve"> หุ้น มูลค่าหุ้นที่ตราไว้หุ้นละ </w:t>
      </w:r>
      <w:r w:rsidR="00991C6E" w:rsidRPr="00991C6E">
        <w:rPr>
          <w:rFonts w:asciiTheme="majorBidi" w:hAnsiTheme="majorBidi"/>
          <w:sz w:val="30"/>
          <w:szCs w:val="30"/>
        </w:rPr>
        <w:t>0</w:t>
      </w:r>
      <w:r w:rsidRPr="008E1326">
        <w:rPr>
          <w:rFonts w:asciiTheme="majorBidi" w:hAnsiTheme="majorBidi"/>
          <w:sz w:val="30"/>
          <w:szCs w:val="30"/>
        </w:rPr>
        <w:t>.</w:t>
      </w:r>
      <w:r w:rsidR="00991C6E" w:rsidRPr="00991C6E">
        <w:rPr>
          <w:rFonts w:asciiTheme="majorBidi" w:hAnsiTheme="majorBidi"/>
          <w:sz w:val="30"/>
          <w:szCs w:val="30"/>
        </w:rPr>
        <w:t>25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Pr="008E1326">
        <w:rPr>
          <w:rFonts w:asciiTheme="majorBidi" w:hAnsiTheme="majorBidi"/>
          <w:sz w:val="30"/>
          <w:szCs w:val="30"/>
          <w:cs/>
        </w:rPr>
        <w:t xml:space="preserve">บาท คิดเป็นจำนวนทุนชำระแล้วที่บริษัทจดทะเบียนเพิ่มทุนเท่ากับ </w:t>
      </w:r>
      <w:r w:rsidR="00991C6E" w:rsidRPr="00991C6E">
        <w:rPr>
          <w:rFonts w:asciiTheme="majorBidi" w:hAnsiTheme="majorBidi"/>
          <w:sz w:val="30"/>
          <w:szCs w:val="30"/>
        </w:rPr>
        <w:t>7</w:t>
      </w:r>
      <w:r w:rsidRPr="008E1326">
        <w:rPr>
          <w:rFonts w:asciiTheme="majorBidi" w:hAnsiTheme="majorBidi"/>
          <w:sz w:val="30"/>
          <w:szCs w:val="30"/>
        </w:rPr>
        <w:t>,</w:t>
      </w:r>
      <w:r w:rsidR="00991C6E" w:rsidRPr="00991C6E">
        <w:rPr>
          <w:rFonts w:asciiTheme="majorBidi" w:hAnsiTheme="majorBidi"/>
          <w:sz w:val="30"/>
          <w:szCs w:val="30"/>
        </w:rPr>
        <w:t>504</w:t>
      </w:r>
      <w:r w:rsidRPr="008E1326">
        <w:rPr>
          <w:rFonts w:asciiTheme="majorBidi" w:hAnsiTheme="majorBidi"/>
          <w:sz w:val="30"/>
          <w:szCs w:val="30"/>
        </w:rPr>
        <w:t>,</w:t>
      </w:r>
      <w:r w:rsidR="00991C6E" w:rsidRPr="00991C6E">
        <w:rPr>
          <w:rFonts w:asciiTheme="majorBidi" w:hAnsiTheme="majorBidi"/>
          <w:sz w:val="30"/>
          <w:szCs w:val="30"/>
        </w:rPr>
        <w:t>166</w:t>
      </w:r>
      <w:r w:rsidRPr="008E1326">
        <w:rPr>
          <w:rFonts w:asciiTheme="majorBidi" w:hAnsiTheme="majorBidi"/>
          <w:sz w:val="30"/>
          <w:szCs w:val="30"/>
          <w:cs/>
        </w:rPr>
        <w:t xml:space="preserve"> บาท ซึ่งบริษัทดำเนินการจดทะเบียนเพิ่มทุนชำระดังกล่าวกับกระทรวงพาณิชย์แล้ว</w:t>
      </w:r>
    </w:p>
    <w:p w14:paraId="0B4E4C0B" w14:textId="45F2C0CE" w:rsidR="00247398" w:rsidRDefault="00247398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B804D35" w14:textId="63D9B0BA" w:rsidR="0002753D" w:rsidRPr="00247398" w:rsidRDefault="0002753D" w:rsidP="0002753D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8E1326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สิงหาคม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2564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</w:rPr>
        <w:t>ผู้ถือหุ้นกู้แปลงสภาพ</w:t>
      </w:r>
      <w:r w:rsidRPr="008E1326">
        <w:rPr>
          <w:rFonts w:asciiTheme="majorBidi" w:hAnsiTheme="majorBidi"/>
          <w:sz w:val="30"/>
          <w:szCs w:val="30"/>
          <w:cs/>
        </w:rPr>
        <w:t xml:space="preserve">ได้ใช้สิทธิแปลงสภาพจำนวน </w:t>
      </w:r>
      <w:r>
        <w:rPr>
          <w:rFonts w:asciiTheme="majorBidi" w:hAnsiTheme="majorBidi"/>
          <w:sz w:val="30"/>
          <w:szCs w:val="30"/>
        </w:rPr>
        <w:t>10</w:t>
      </w:r>
      <w:r w:rsidRPr="008E1326">
        <w:rPr>
          <w:rFonts w:asciiTheme="majorBidi" w:hAnsiTheme="majorBidi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</w:t>
      </w:r>
      <w:r>
        <w:rPr>
          <w:rFonts w:asciiTheme="majorBidi" w:hAnsiTheme="majorBidi"/>
          <w:sz w:val="30"/>
          <w:szCs w:val="30"/>
        </w:rPr>
        <w:t>14</w:t>
      </w:r>
      <w:r w:rsidRPr="008E1326">
        <w:rPr>
          <w:rFonts w:asciiTheme="majorBidi" w:hAnsiTheme="majorBidi"/>
          <w:sz w:val="30"/>
          <w:szCs w:val="30"/>
        </w:rPr>
        <w:t>,</w:t>
      </w:r>
      <w:r w:rsidRPr="00991C6E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>64</w:t>
      </w:r>
      <w:r w:rsidRPr="008E1326">
        <w:rPr>
          <w:rFonts w:asciiTheme="majorBidi" w:hAnsiTheme="majorBidi"/>
          <w:sz w:val="30"/>
          <w:szCs w:val="30"/>
        </w:rPr>
        <w:t>,</w:t>
      </w:r>
      <w:r w:rsidRPr="00991C6E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>96</w:t>
      </w:r>
      <w:r w:rsidRPr="008E1326">
        <w:rPr>
          <w:rFonts w:asciiTheme="majorBidi" w:hAnsiTheme="majorBidi"/>
          <w:sz w:val="30"/>
          <w:szCs w:val="30"/>
          <w:cs/>
        </w:rPr>
        <w:t xml:space="preserve"> หุ้น มูลค่าหุ้นที่ตราไว้หุ้นละ </w:t>
      </w:r>
      <w:r w:rsidRPr="00991C6E">
        <w:rPr>
          <w:rFonts w:asciiTheme="majorBidi" w:hAnsiTheme="majorBidi"/>
          <w:sz w:val="30"/>
          <w:szCs w:val="30"/>
        </w:rPr>
        <w:t>0</w:t>
      </w:r>
      <w:r w:rsidRPr="008E1326">
        <w:rPr>
          <w:rFonts w:asciiTheme="majorBidi" w:hAnsiTheme="majorBidi"/>
          <w:sz w:val="30"/>
          <w:szCs w:val="30"/>
        </w:rPr>
        <w:t>.</w:t>
      </w:r>
      <w:r w:rsidRPr="00991C6E">
        <w:rPr>
          <w:rFonts w:asciiTheme="majorBidi" w:hAnsiTheme="majorBidi"/>
          <w:sz w:val="30"/>
          <w:szCs w:val="30"/>
        </w:rPr>
        <w:t>25</w:t>
      </w:r>
      <w:r w:rsidRPr="008E1326">
        <w:rPr>
          <w:rFonts w:asciiTheme="majorBidi" w:hAnsiTheme="majorBidi"/>
          <w:sz w:val="30"/>
          <w:szCs w:val="30"/>
        </w:rPr>
        <w:t xml:space="preserve"> </w:t>
      </w:r>
      <w:r w:rsidRPr="008E1326">
        <w:rPr>
          <w:rFonts w:asciiTheme="majorBidi" w:hAnsiTheme="majorBidi"/>
          <w:sz w:val="30"/>
          <w:szCs w:val="30"/>
          <w:cs/>
        </w:rPr>
        <w:t xml:space="preserve">บาท คิดเป็นจำนวนทุนชำระแล้วที่บริษัทจดทะเบียนเพิ่มทุนเท่ากับ </w:t>
      </w:r>
      <w:r>
        <w:rPr>
          <w:rFonts w:asciiTheme="majorBidi" w:hAnsiTheme="majorBidi"/>
          <w:sz w:val="30"/>
          <w:szCs w:val="30"/>
        </w:rPr>
        <w:t>3</w:t>
      </w:r>
      <w:r w:rsidRPr="008E1326">
        <w:rPr>
          <w:rFonts w:asciiTheme="majorBidi" w:hAnsiTheme="majorBidi"/>
          <w:sz w:val="30"/>
          <w:szCs w:val="30"/>
        </w:rPr>
        <w:t>,</w:t>
      </w:r>
      <w:r w:rsidRPr="00991C6E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>16</w:t>
      </w:r>
      <w:r w:rsidRPr="008E1326">
        <w:rPr>
          <w:rFonts w:asciiTheme="majorBidi" w:hAnsiTheme="majorBidi"/>
          <w:sz w:val="30"/>
          <w:szCs w:val="30"/>
        </w:rPr>
        <w:t>,</w:t>
      </w:r>
      <w:r w:rsidRPr="00991C6E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74</w:t>
      </w:r>
      <w:r w:rsidRPr="008E1326">
        <w:rPr>
          <w:rFonts w:asciiTheme="majorBidi" w:hAnsiTheme="majorBidi"/>
          <w:sz w:val="30"/>
          <w:szCs w:val="30"/>
          <w:cs/>
        </w:rPr>
        <w:t xml:space="preserve"> บาท ซึ่งบริษัท</w:t>
      </w:r>
      <w:r w:rsidR="008229DD">
        <w:rPr>
          <w:rFonts w:asciiTheme="majorBidi" w:hAnsiTheme="majorBidi" w:hint="cs"/>
          <w:sz w:val="30"/>
          <w:szCs w:val="30"/>
          <w:cs/>
        </w:rPr>
        <w:t>อยู่ระหว่างการ</w:t>
      </w:r>
      <w:r w:rsidRPr="008E1326">
        <w:rPr>
          <w:rFonts w:asciiTheme="majorBidi" w:hAnsiTheme="majorBidi"/>
          <w:sz w:val="30"/>
          <w:szCs w:val="30"/>
          <w:cs/>
        </w:rPr>
        <w:t>ดำเนินการจดทะเบียนเพิ่มทุนชำระดังกล่าวกับกระทรวงพาณิชย์</w:t>
      </w:r>
    </w:p>
    <w:p w14:paraId="0CDB7E13" w14:textId="77777777" w:rsidR="0002753D" w:rsidRDefault="0002753D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7DD0700" w14:textId="417BA4CD" w:rsidR="00247398" w:rsidRDefault="00247398" w:rsidP="00821C1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sectPr w:rsidR="00247398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6B939" w14:textId="77777777" w:rsidR="00D8648D" w:rsidRDefault="00D8648D" w:rsidP="00900EE2">
      <w:r>
        <w:separator/>
      </w:r>
    </w:p>
  </w:endnote>
  <w:endnote w:type="continuationSeparator" w:id="0">
    <w:p w14:paraId="14252B91" w14:textId="77777777" w:rsidR="00D8648D" w:rsidRDefault="00D8648D" w:rsidP="00900EE2">
      <w:r>
        <w:continuationSeparator/>
      </w:r>
    </w:p>
  </w:endnote>
  <w:endnote w:type="continuationNotice" w:id="1">
    <w:p w14:paraId="6943C96F" w14:textId="77777777" w:rsidR="00D8648D" w:rsidRDefault="00D864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420AB" w14:textId="1E78B0F4" w:rsidR="0057540C" w:rsidRDefault="0057540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1C6E">
      <w:rPr>
        <w:rStyle w:val="PageNumber"/>
        <w:noProof/>
      </w:rPr>
      <w:t>6</w:t>
    </w:r>
    <w:r>
      <w:rPr>
        <w:rStyle w:val="PageNumber"/>
      </w:rPr>
      <w:fldChar w:fldCharType="end"/>
    </w:r>
  </w:p>
  <w:p w14:paraId="4CC6232D" w14:textId="77777777" w:rsidR="0057540C" w:rsidRDefault="0057540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E2D52" w14:textId="23AA0A19" w:rsidR="0057540C" w:rsidRPr="000F1066" w:rsidRDefault="0057540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F1066">
      <w:rPr>
        <w:rStyle w:val="PageNumber"/>
        <w:rFonts w:ascii="Angsana New" w:hAnsi="Angsana New"/>
        <w:sz w:val="30"/>
        <w:szCs w:val="30"/>
      </w:rPr>
      <w:fldChar w:fldCharType="begin"/>
    </w:r>
    <w:r w:rsidRPr="000F106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F1066">
      <w:rPr>
        <w:rStyle w:val="PageNumber"/>
        <w:rFonts w:ascii="Angsana New" w:hAnsi="Angsana New"/>
        <w:sz w:val="30"/>
        <w:szCs w:val="30"/>
      </w:rPr>
      <w:fldChar w:fldCharType="separate"/>
    </w:r>
    <w:r w:rsidRPr="000F1066">
      <w:rPr>
        <w:rStyle w:val="PageNumber"/>
        <w:rFonts w:ascii="Angsana New" w:hAnsi="Angsana New"/>
        <w:noProof/>
        <w:sz w:val="30"/>
        <w:szCs w:val="30"/>
      </w:rPr>
      <w:t>5</w:t>
    </w:r>
    <w:r w:rsidRPr="00991C6E">
      <w:rPr>
        <w:rStyle w:val="PageNumber"/>
        <w:rFonts w:ascii="Angsana New" w:hAnsi="Angsana New"/>
        <w:noProof/>
        <w:sz w:val="30"/>
        <w:szCs w:val="30"/>
      </w:rPr>
      <w:t>6</w:t>
    </w:r>
    <w:r w:rsidRPr="000F1066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57540C" w:rsidRDefault="0057540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A79FA" w14:textId="6EC10E82" w:rsidR="0057540C" w:rsidRDefault="0057540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57540C" w:rsidRPr="00C562FA" w:rsidRDefault="0057540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D2A11" w14:textId="32E4A642" w:rsidR="0057540C" w:rsidRPr="007E2578" w:rsidRDefault="0057540C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91C6E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57540C" w:rsidRPr="00984B6E" w:rsidRDefault="0057540C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52E82" w14:textId="77777777" w:rsidR="00D8648D" w:rsidRDefault="00D8648D" w:rsidP="00900EE2">
      <w:r>
        <w:separator/>
      </w:r>
    </w:p>
  </w:footnote>
  <w:footnote w:type="continuationSeparator" w:id="0">
    <w:p w14:paraId="61D5E172" w14:textId="77777777" w:rsidR="00D8648D" w:rsidRDefault="00D8648D" w:rsidP="00900EE2">
      <w:r>
        <w:continuationSeparator/>
      </w:r>
    </w:p>
  </w:footnote>
  <w:footnote w:type="continuationNotice" w:id="1">
    <w:p w14:paraId="7FB7118C" w14:textId="77777777" w:rsidR="00D8648D" w:rsidRDefault="00D864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57540C" w14:paraId="2DD239B5" w14:textId="77777777" w:rsidTr="15BFB9EF">
      <w:tc>
        <w:tcPr>
          <w:tcW w:w="3200" w:type="dxa"/>
        </w:tcPr>
        <w:p w14:paraId="0049664C" w14:textId="2F206406" w:rsidR="0057540C" w:rsidRDefault="0057540C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57540C" w:rsidRDefault="0057540C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57540C" w:rsidRDefault="0057540C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57540C" w:rsidRDefault="0057540C" w:rsidP="15BFB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9D799" w14:textId="77777777" w:rsidR="0057540C" w:rsidRPr="00244B94" w:rsidRDefault="0057540C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57540C" w:rsidRPr="00244B94" w:rsidRDefault="0057540C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6292109C" w:rsidR="0057540C" w:rsidRPr="00714262" w:rsidRDefault="0057540C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991C6E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5439B9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Pr="005439B9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Pr="00991C6E">
      <w:rPr>
        <w:rFonts w:ascii="Angsana New" w:hAnsi="Angsana New" w:hint="cs"/>
        <w:bCs/>
        <w:sz w:val="32"/>
        <w:szCs w:val="32"/>
        <w:lang w:val="en-US" w:bidi="th-TH"/>
      </w:rPr>
      <w:t>2564</w:t>
    </w:r>
    <w:r w:rsidRPr="005439B9">
      <w:rPr>
        <w:rFonts w:ascii="Angsana New" w:hAnsi="Angsana New"/>
        <w:bCs/>
        <w:sz w:val="32"/>
        <w:szCs w:val="32"/>
        <w:lang w:val="en-US" w:bidi="th-TH"/>
      </w:rPr>
      <w:t xml:space="preserve"> (</w:t>
    </w:r>
    <w:r w:rsidRPr="005439B9">
      <w:rPr>
        <w:rFonts w:ascii="Angsana New" w:hAnsi="Angsana New" w:hint="cs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57540C" w:rsidRDefault="0057540C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AD1B7" w14:textId="77777777" w:rsidR="0057540C" w:rsidRPr="00244B94" w:rsidRDefault="0057540C" w:rsidP="002600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57540C" w:rsidRPr="00244B94" w:rsidRDefault="0057540C" w:rsidP="002600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34A591" w14:textId="03866834" w:rsidR="0057540C" w:rsidRDefault="0057540C" w:rsidP="003B79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FB6A75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91C6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91C6E">
      <w:rPr>
        <w:rFonts w:ascii="Angsana New" w:hAnsi="Angsana New" w:hint="cs"/>
        <w:b/>
        <w:bCs/>
        <w:sz w:val="32"/>
        <w:szCs w:val="32"/>
      </w:rPr>
      <w:t>2564</w:t>
    </w:r>
    <w:r w:rsidRPr="00244B94">
      <w:rPr>
        <w:rFonts w:ascii="Angsana New" w:hAnsi="Angsana New"/>
        <w:b/>
        <w:bCs/>
        <w:sz w:val="32"/>
        <w:szCs w:val="32"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44B94">
      <w:rPr>
        <w:rFonts w:ascii="Angsana New" w:hAnsi="Angsana New"/>
        <w:b/>
        <w:bCs/>
        <w:sz w:val="32"/>
        <w:szCs w:val="32"/>
      </w:rPr>
      <w:t>)</w:t>
    </w:r>
  </w:p>
  <w:p w14:paraId="6DC07507" w14:textId="6FDAFBCA" w:rsidR="0057540C" w:rsidRDefault="0057540C" w:rsidP="003B79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8D5B9" w14:textId="77777777" w:rsidR="0057540C" w:rsidRDefault="005754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2C80A" w14:textId="77777777" w:rsidR="0057540C" w:rsidRDefault="005754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FA70274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4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2"/>
  </w:num>
  <w:num w:numId="14">
    <w:abstractNumId w:val="17"/>
  </w:num>
  <w:num w:numId="15">
    <w:abstractNumId w:val="19"/>
  </w:num>
  <w:num w:numId="16">
    <w:abstractNumId w:val="23"/>
  </w:num>
  <w:num w:numId="17">
    <w:abstractNumId w:val="12"/>
  </w:num>
  <w:num w:numId="18">
    <w:abstractNumId w:val="20"/>
  </w:num>
  <w:num w:numId="19">
    <w:abstractNumId w:val="14"/>
  </w:num>
  <w:num w:numId="20">
    <w:abstractNumId w:val="11"/>
  </w:num>
  <w:num w:numId="21">
    <w:abstractNumId w:val="24"/>
  </w:num>
  <w:num w:numId="22">
    <w:abstractNumId w:val="10"/>
  </w:num>
  <w:num w:numId="23">
    <w:abstractNumId w:val="21"/>
  </w:num>
  <w:num w:numId="24">
    <w:abstractNumId w:val="16"/>
  </w:num>
  <w:num w:numId="25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1FF5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325F"/>
    <w:rsid w:val="0000333D"/>
    <w:rsid w:val="000036F9"/>
    <w:rsid w:val="00003800"/>
    <w:rsid w:val="00003A8F"/>
    <w:rsid w:val="00003BF4"/>
    <w:rsid w:val="00003D90"/>
    <w:rsid w:val="00003E2F"/>
    <w:rsid w:val="00003F05"/>
    <w:rsid w:val="00004132"/>
    <w:rsid w:val="00004681"/>
    <w:rsid w:val="00004A00"/>
    <w:rsid w:val="00005193"/>
    <w:rsid w:val="0000532A"/>
    <w:rsid w:val="00005345"/>
    <w:rsid w:val="000053A9"/>
    <w:rsid w:val="00005444"/>
    <w:rsid w:val="00005497"/>
    <w:rsid w:val="00005902"/>
    <w:rsid w:val="00005CE3"/>
    <w:rsid w:val="00005EA5"/>
    <w:rsid w:val="00006657"/>
    <w:rsid w:val="00006838"/>
    <w:rsid w:val="00006980"/>
    <w:rsid w:val="00006A4A"/>
    <w:rsid w:val="00006BA7"/>
    <w:rsid w:val="00006BFA"/>
    <w:rsid w:val="00006C60"/>
    <w:rsid w:val="00006E4F"/>
    <w:rsid w:val="00006F01"/>
    <w:rsid w:val="000071D3"/>
    <w:rsid w:val="0000721C"/>
    <w:rsid w:val="00007403"/>
    <w:rsid w:val="000074DE"/>
    <w:rsid w:val="00007598"/>
    <w:rsid w:val="000075A4"/>
    <w:rsid w:val="00007657"/>
    <w:rsid w:val="0000777D"/>
    <w:rsid w:val="000078C6"/>
    <w:rsid w:val="000079AB"/>
    <w:rsid w:val="00007BE6"/>
    <w:rsid w:val="00007C5E"/>
    <w:rsid w:val="00007F2C"/>
    <w:rsid w:val="0001004E"/>
    <w:rsid w:val="0001035F"/>
    <w:rsid w:val="000107DE"/>
    <w:rsid w:val="00010897"/>
    <w:rsid w:val="00010959"/>
    <w:rsid w:val="00010D37"/>
    <w:rsid w:val="00010DDE"/>
    <w:rsid w:val="00010E30"/>
    <w:rsid w:val="00010FA3"/>
    <w:rsid w:val="000111F1"/>
    <w:rsid w:val="000114BE"/>
    <w:rsid w:val="0001176F"/>
    <w:rsid w:val="000119DC"/>
    <w:rsid w:val="00011A03"/>
    <w:rsid w:val="00011C53"/>
    <w:rsid w:val="00011FE4"/>
    <w:rsid w:val="0001238E"/>
    <w:rsid w:val="0001260E"/>
    <w:rsid w:val="00012653"/>
    <w:rsid w:val="00012D8E"/>
    <w:rsid w:val="00012F16"/>
    <w:rsid w:val="00013278"/>
    <w:rsid w:val="000132ED"/>
    <w:rsid w:val="00013415"/>
    <w:rsid w:val="000134A8"/>
    <w:rsid w:val="00013543"/>
    <w:rsid w:val="00013792"/>
    <w:rsid w:val="00013B9E"/>
    <w:rsid w:val="00013D2E"/>
    <w:rsid w:val="0001445F"/>
    <w:rsid w:val="000146CB"/>
    <w:rsid w:val="00014733"/>
    <w:rsid w:val="00014734"/>
    <w:rsid w:val="00014BB5"/>
    <w:rsid w:val="00014CB8"/>
    <w:rsid w:val="00014ED5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DC0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D31"/>
    <w:rsid w:val="00017ECA"/>
    <w:rsid w:val="00017F57"/>
    <w:rsid w:val="00020346"/>
    <w:rsid w:val="00020696"/>
    <w:rsid w:val="000206EC"/>
    <w:rsid w:val="000208B6"/>
    <w:rsid w:val="00020E6D"/>
    <w:rsid w:val="000210EB"/>
    <w:rsid w:val="000214E7"/>
    <w:rsid w:val="000217BC"/>
    <w:rsid w:val="000219FD"/>
    <w:rsid w:val="00021BF4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809"/>
    <w:rsid w:val="00024B77"/>
    <w:rsid w:val="00024C6B"/>
    <w:rsid w:val="00024E6B"/>
    <w:rsid w:val="0002524D"/>
    <w:rsid w:val="000256B1"/>
    <w:rsid w:val="0002578B"/>
    <w:rsid w:val="0002579F"/>
    <w:rsid w:val="00025AFC"/>
    <w:rsid w:val="00025B47"/>
    <w:rsid w:val="00025B5E"/>
    <w:rsid w:val="00025BD4"/>
    <w:rsid w:val="00025E9F"/>
    <w:rsid w:val="00026206"/>
    <w:rsid w:val="000262E0"/>
    <w:rsid w:val="00026338"/>
    <w:rsid w:val="000264D2"/>
    <w:rsid w:val="0002694E"/>
    <w:rsid w:val="00026BA0"/>
    <w:rsid w:val="00026BA9"/>
    <w:rsid w:val="00026BEF"/>
    <w:rsid w:val="00026C38"/>
    <w:rsid w:val="00026F8E"/>
    <w:rsid w:val="00026FB8"/>
    <w:rsid w:val="00026FC4"/>
    <w:rsid w:val="0002753D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93"/>
    <w:rsid w:val="000330D2"/>
    <w:rsid w:val="00033328"/>
    <w:rsid w:val="000335B5"/>
    <w:rsid w:val="00033801"/>
    <w:rsid w:val="0003392B"/>
    <w:rsid w:val="00033B45"/>
    <w:rsid w:val="00033CA8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C8D"/>
    <w:rsid w:val="00035E61"/>
    <w:rsid w:val="00036023"/>
    <w:rsid w:val="00036445"/>
    <w:rsid w:val="00036AD0"/>
    <w:rsid w:val="00036C37"/>
    <w:rsid w:val="00036CBF"/>
    <w:rsid w:val="00036F16"/>
    <w:rsid w:val="0003702F"/>
    <w:rsid w:val="000370DF"/>
    <w:rsid w:val="0003723C"/>
    <w:rsid w:val="0003724C"/>
    <w:rsid w:val="00037303"/>
    <w:rsid w:val="000375C6"/>
    <w:rsid w:val="00037613"/>
    <w:rsid w:val="00037665"/>
    <w:rsid w:val="00037850"/>
    <w:rsid w:val="00037861"/>
    <w:rsid w:val="000379FF"/>
    <w:rsid w:val="00037A91"/>
    <w:rsid w:val="00037AB6"/>
    <w:rsid w:val="00037B93"/>
    <w:rsid w:val="00037C5C"/>
    <w:rsid w:val="00037CA5"/>
    <w:rsid w:val="00037D92"/>
    <w:rsid w:val="00037E6C"/>
    <w:rsid w:val="00037FFB"/>
    <w:rsid w:val="00040B06"/>
    <w:rsid w:val="00040B37"/>
    <w:rsid w:val="00040BCC"/>
    <w:rsid w:val="00040C52"/>
    <w:rsid w:val="00041068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9F"/>
    <w:rsid w:val="000430BF"/>
    <w:rsid w:val="00043278"/>
    <w:rsid w:val="000434FE"/>
    <w:rsid w:val="000436D1"/>
    <w:rsid w:val="000438E8"/>
    <w:rsid w:val="00043982"/>
    <w:rsid w:val="00043CB9"/>
    <w:rsid w:val="00043DB2"/>
    <w:rsid w:val="00043E24"/>
    <w:rsid w:val="0004408D"/>
    <w:rsid w:val="000440D6"/>
    <w:rsid w:val="00044137"/>
    <w:rsid w:val="00044269"/>
    <w:rsid w:val="0004435F"/>
    <w:rsid w:val="00044494"/>
    <w:rsid w:val="00044604"/>
    <w:rsid w:val="00044742"/>
    <w:rsid w:val="000447E8"/>
    <w:rsid w:val="00044817"/>
    <w:rsid w:val="000448D8"/>
    <w:rsid w:val="000449F5"/>
    <w:rsid w:val="00044BD6"/>
    <w:rsid w:val="00044CBA"/>
    <w:rsid w:val="00044EFD"/>
    <w:rsid w:val="00044FFB"/>
    <w:rsid w:val="00045091"/>
    <w:rsid w:val="0004512E"/>
    <w:rsid w:val="00045178"/>
    <w:rsid w:val="000453B9"/>
    <w:rsid w:val="00045556"/>
    <w:rsid w:val="00045D70"/>
    <w:rsid w:val="00045E3F"/>
    <w:rsid w:val="00045ECF"/>
    <w:rsid w:val="000460B9"/>
    <w:rsid w:val="00046354"/>
    <w:rsid w:val="000467C8"/>
    <w:rsid w:val="00046A56"/>
    <w:rsid w:val="00046D85"/>
    <w:rsid w:val="00046E6B"/>
    <w:rsid w:val="000477E5"/>
    <w:rsid w:val="00047A85"/>
    <w:rsid w:val="00047F60"/>
    <w:rsid w:val="0005023C"/>
    <w:rsid w:val="00050592"/>
    <w:rsid w:val="0005116D"/>
    <w:rsid w:val="000511BA"/>
    <w:rsid w:val="0005123E"/>
    <w:rsid w:val="00051764"/>
    <w:rsid w:val="000518DA"/>
    <w:rsid w:val="00051920"/>
    <w:rsid w:val="0005196C"/>
    <w:rsid w:val="00051994"/>
    <w:rsid w:val="00051BA5"/>
    <w:rsid w:val="00051BDE"/>
    <w:rsid w:val="00051C01"/>
    <w:rsid w:val="00051C80"/>
    <w:rsid w:val="00051FA7"/>
    <w:rsid w:val="00052267"/>
    <w:rsid w:val="00052547"/>
    <w:rsid w:val="0005260B"/>
    <w:rsid w:val="00052E75"/>
    <w:rsid w:val="00053079"/>
    <w:rsid w:val="000532B6"/>
    <w:rsid w:val="000534BE"/>
    <w:rsid w:val="00053938"/>
    <w:rsid w:val="0005398A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50A8"/>
    <w:rsid w:val="000554B1"/>
    <w:rsid w:val="0005553D"/>
    <w:rsid w:val="00055B58"/>
    <w:rsid w:val="00055BC8"/>
    <w:rsid w:val="00055EBA"/>
    <w:rsid w:val="000560BA"/>
    <w:rsid w:val="00056368"/>
    <w:rsid w:val="0005669E"/>
    <w:rsid w:val="00056831"/>
    <w:rsid w:val="00056AE9"/>
    <w:rsid w:val="00056BBB"/>
    <w:rsid w:val="00056FF4"/>
    <w:rsid w:val="00057179"/>
    <w:rsid w:val="000572B9"/>
    <w:rsid w:val="000573F5"/>
    <w:rsid w:val="0005746E"/>
    <w:rsid w:val="00057492"/>
    <w:rsid w:val="000575A5"/>
    <w:rsid w:val="00057604"/>
    <w:rsid w:val="0005760A"/>
    <w:rsid w:val="000578E5"/>
    <w:rsid w:val="00057A37"/>
    <w:rsid w:val="00057C88"/>
    <w:rsid w:val="00060082"/>
    <w:rsid w:val="0006009D"/>
    <w:rsid w:val="000600D5"/>
    <w:rsid w:val="000606AF"/>
    <w:rsid w:val="000609F3"/>
    <w:rsid w:val="00060BCA"/>
    <w:rsid w:val="00060F1C"/>
    <w:rsid w:val="000611EE"/>
    <w:rsid w:val="00061355"/>
    <w:rsid w:val="0006137A"/>
    <w:rsid w:val="0006158D"/>
    <w:rsid w:val="000618CA"/>
    <w:rsid w:val="00061E63"/>
    <w:rsid w:val="00061FA9"/>
    <w:rsid w:val="00061FAE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ADC"/>
    <w:rsid w:val="00062B9A"/>
    <w:rsid w:val="00062F23"/>
    <w:rsid w:val="0006316F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48C"/>
    <w:rsid w:val="00064602"/>
    <w:rsid w:val="00064632"/>
    <w:rsid w:val="00064710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F3"/>
    <w:rsid w:val="00065E8E"/>
    <w:rsid w:val="00065F11"/>
    <w:rsid w:val="00065FAD"/>
    <w:rsid w:val="000667DD"/>
    <w:rsid w:val="00066A7B"/>
    <w:rsid w:val="00066DE6"/>
    <w:rsid w:val="00066FC3"/>
    <w:rsid w:val="000670F6"/>
    <w:rsid w:val="00067942"/>
    <w:rsid w:val="00067994"/>
    <w:rsid w:val="000679BA"/>
    <w:rsid w:val="00067D8E"/>
    <w:rsid w:val="00067F1A"/>
    <w:rsid w:val="00067F25"/>
    <w:rsid w:val="000700E6"/>
    <w:rsid w:val="000702C9"/>
    <w:rsid w:val="00070311"/>
    <w:rsid w:val="00070499"/>
    <w:rsid w:val="000708C1"/>
    <w:rsid w:val="00070C76"/>
    <w:rsid w:val="00071054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C16"/>
    <w:rsid w:val="00072C3F"/>
    <w:rsid w:val="00072D01"/>
    <w:rsid w:val="00072D74"/>
    <w:rsid w:val="00072D9D"/>
    <w:rsid w:val="00072E15"/>
    <w:rsid w:val="00072FDB"/>
    <w:rsid w:val="00073576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9E9"/>
    <w:rsid w:val="00075A9D"/>
    <w:rsid w:val="00076053"/>
    <w:rsid w:val="000761A3"/>
    <w:rsid w:val="000769EC"/>
    <w:rsid w:val="00076A80"/>
    <w:rsid w:val="00076B9B"/>
    <w:rsid w:val="00076F09"/>
    <w:rsid w:val="00076F29"/>
    <w:rsid w:val="00077132"/>
    <w:rsid w:val="00077291"/>
    <w:rsid w:val="000772D4"/>
    <w:rsid w:val="0007776A"/>
    <w:rsid w:val="00077B8E"/>
    <w:rsid w:val="00077CD5"/>
    <w:rsid w:val="00077FB5"/>
    <w:rsid w:val="000802E6"/>
    <w:rsid w:val="0008037C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5F1"/>
    <w:rsid w:val="00081616"/>
    <w:rsid w:val="000817D7"/>
    <w:rsid w:val="00081898"/>
    <w:rsid w:val="00081989"/>
    <w:rsid w:val="00081AC1"/>
    <w:rsid w:val="00081B64"/>
    <w:rsid w:val="00081BBB"/>
    <w:rsid w:val="00081CF2"/>
    <w:rsid w:val="00081F99"/>
    <w:rsid w:val="00082351"/>
    <w:rsid w:val="00082378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4F"/>
    <w:rsid w:val="00083B51"/>
    <w:rsid w:val="00083B65"/>
    <w:rsid w:val="0008412A"/>
    <w:rsid w:val="00084319"/>
    <w:rsid w:val="00084434"/>
    <w:rsid w:val="00084710"/>
    <w:rsid w:val="0008492A"/>
    <w:rsid w:val="00084A7D"/>
    <w:rsid w:val="00084D0B"/>
    <w:rsid w:val="00084ED8"/>
    <w:rsid w:val="000853C5"/>
    <w:rsid w:val="00085439"/>
    <w:rsid w:val="00085742"/>
    <w:rsid w:val="00085A22"/>
    <w:rsid w:val="00085D65"/>
    <w:rsid w:val="00085E0A"/>
    <w:rsid w:val="00085E61"/>
    <w:rsid w:val="00086197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0A8"/>
    <w:rsid w:val="00091109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0AC"/>
    <w:rsid w:val="00093274"/>
    <w:rsid w:val="000932C3"/>
    <w:rsid w:val="000933BA"/>
    <w:rsid w:val="00093504"/>
    <w:rsid w:val="00093537"/>
    <w:rsid w:val="0009353E"/>
    <w:rsid w:val="000936A8"/>
    <w:rsid w:val="000936B2"/>
    <w:rsid w:val="00093844"/>
    <w:rsid w:val="000938FB"/>
    <w:rsid w:val="00093912"/>
    <w:rsid w:val="00093945"/>
    <w:rsid w:val="00093AE7"/>
    <w:rsid w:val="000940B5"/>
    <w:rsid w:val="000944A9"/>
    <w:rsid w:val="00094502"/>
    <w:rsid w:val="00094517"/>
    <w:rsid w:val="00094593"/>
    <w:rsid w:val="00094772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7BD"/>
    <w:rsid w:val="000968BA"/>
    <w:rsid w:val="000968C9"/>
    <w:rsid w:val="00096A47"/>
    <w:rsid w:val="00096A5E"/>
    <w:rsid w:val="00096D1B"/>
    <w:rsid w:val="0009734D"/>
    <w:rsid w:val="00097413"/>
    <w:rsid w:val="000976FF"/>
    <w:rsid w:val="000978FA"/>
    <w:rsid w:val="000979F9"/>
    <w:rsid w:val="00097AFE"/>
    <w:rsid w:val="00097B31"/>
    <w:rsid w:val="00097CFD"/>
    <w:rsid w:val="00097E01"/>
    <w:rsid w:val="000A06B0"/>
    <w:rsid w:val="000A0838"/>
    <w:rsid w:val="000A0862"/>
    <w:rsid w:val="000A08A6"/>
    <w:rsid w:val="000A0A6D"/>
    <w:rsid w:val="000A0B2C"/>
    <w:rsid w:val="000A0D33"/>
    <w:rsid w:val="000A0D40"/>
    <w:rsid w:val="000A0EE3"/>
    <w:rsid w:val="000A0F4D"/>
    <w:rsid w:val="000A117F"/>
    <w:rsid w:val="000A168D"/>
    <w:rsid w:val="000A18A1"/>
    <w:rsid w:val="000A19CD"/>
    <w:rsid w:val="000A19F3"/>
    <w:rsid w:val="000A1BA6"/>
    <w:rsid w:val="000A1C49"/>
    <w:rsid w:val="000A2071"/>
    <w:rsid w:val="000A2141"/>
    <w:rsid w:val="000A2224"/>
    <w:rsid w:val="000A2463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A0E"/>
    <w:rsid w:val="000A3C04"/>
    <w:rsid w:val="000A3D75"/>
    <w:rsid w:val="000A3D90"/>
    <w:rsid w:val="000A409E"/>
    <w:rsid w:val="000A43BB"/>
    <w:rsid w:val="000A44BB"/>
    <w:rsid w:val="000A44D6"/>
    <w:rsid w:val="000A44DD"/>
    <w:rsid w:val="000A4556"/>
    <w:rsid w:val="000A45B7"/>
    <w:rsid w:val="000A4668"/>
    <w:rsid w:val="000A47A5"/>
    <w:rsid w:val="000A4A91"/>
    <w:rsid w:val="000A4C67"/>
    <w:rsid w:val="000A4D91"/>
    <w:rsid w:val="000A51C4"/>
    <w:rsid w:val="000A527F"/>
    <w:rsid w:val="000A5409"/>
    <w:rsid w:val="000A54D3"/>
    <w:rsid w:val="000A55BB"/>
    <w:rsid w:val="000A574D"/>
    <w:rsid w:val="000A599A"/>
    <w:rsid w:val="000A5A2B"/>
    <w:rsid w:val="000A5C7B"/>
    <w:rsid w:val="000A5D1A"/>
    <w:rsid w:val="000A5D30"/>
    <w:rsid w:val="000A6270"/>
    <w:rsid w:val="000A6512"/>
    <w:rsid w:val="000A665A"/>
    <w:rsid w:val="000A68E9"/>
    <w:rsid w:val="000A6913"/>
    <w:rsid w:val="000A6A78"/>
    <w:rsid w:val="000A6E37"/>
    <w:rsid w:val="000A702C"/>
    <w:rsid w:val="000A711B"/>
    <w:rsid w:val="000A727E"/>
    <w:rsid w:val="000A7317"/>
    <w:rsid w:val="000A75BE"/>
    <w:rsid w:val="000A7961"/>
    <w:rsid w:val="000A7C7D"/>
    <w:rsid w:val="000A7D41"/>
    <w:rsid w:val="000A7D6E"/>
    <w:rsid w:val="000A7E5A"/>
    <w:rsid w:val="000A7F7A"/>
    <w:rsid w:val="000A7F7F"/>
    <w:rsid w:val="000B0338"/>
    <w:rsid w:val="000B0706"/>
    <w:rsid w:val="000B083E"/>
    <w:rsid w:val="000B0B6E"/>
    <w:rsid w:val="000B0C32"/>
    <w:rsid w:val="000B0E79"/>
    <w:rsid w:val="000B0F98"/>
    <w:rsid w:val="000B10E5"/>
    <w:rsid w:val="000B1463"/>
    <w:rsid w:val="000B171F"/>
    <w:rsid w:val="000B177F"/>
    <w:rsid w:val="000B18AC"/>
    <w:rsid w:val="000B1A9B"/>
    <w:rsid w:val="000B1BC3"/>
    <w:rsid w:val="000B1C92"/>
    <w:rsid w:val="000B2227"/>
    <w:rsid w:val="000B2261"/>
    <w:rsid w:val="000B2444"/>
    <w:rsid w:val="000B289F"/>
    <w:rsid w:val="000B2988"/>
    <w:rsid w:val="000B2A77"/>
    <w:rsid w:val="000B2AEF"/>
    <w:rsid w:val="000B2C73"/>
    <w:rsid w:val="000B303D"/>
    <w:rsid w:val="000B30AE"/>
    <w:rsid w:val="000B34CC"/>
    <w:rsid w:val="000B3641"/>
    <w:rsid w:val="000B3772"/>
    <w:rsid w:val="000B4045"/>
    <w:rsid w:val="000B4141"/>
    <w:rsid w:val="000B4768"/>
    <w:rsid w:val="000B4821"/>
    <w:rsid w:val="000B49C4"/>
    <w:rsid w:val="000B49DA"/>
    <w:rsid w:val="000B4D84"/>
    <w:rsid w:val="000B53DE"/>
    <w:rsid w:val="000B5696"/>
    <w:rsid w:val="000B5955"/>
    <w:rsid w:val="000B5A72"/>
    <w:rsid w:val="000B5B62"/>
    <w:rsid w:val="000B5B72"/>
    <w:rsid w:val="000B5BEC"/>
    <w:rsid w:val="000B5D80"/>
    <w:rsid w:val="000B5F86"/>
    <w:rsid w:val="000B639E"/>
    <w:rsid w:val="000B64BB"/>
    <w:rsid w:val="000B67BD"/>
    <w:rsid w:val="000B683C"/>
    <w:rsid w:val="000B68B2"/>
    <w:rsid w:val="000B6B51"/>
    <w:rsid w:val="000B6E36"/>
    <w:rsid w:val="000B6F42"/>
    <w:rsid w:val="000B771B"/>
    <w:rsid w:val="000B7777"/>
    <w:rsid w:val="000B7839"/>
    <w:rsid w:val="000B78AA"/>
    <w:rsid w:val="000C005E"/>
    <w:rsid w:val="000C024F"/>
    <w:rsid w:val="000C0718"/>
    <w:rsid w:val="000C09B2"/>
    <w:rsid w:val="000C0B5B"/>
    <w:rsid w:val="000C0B99"/>
    <w:rsid w:val="000C0EA4"/>
    <w:rsid w:val="000C0EFF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D27"/>
    <w:rsid w:val="000C37DE"/>
    <w:rsid w:val="000C38C6"/>
    <w:rsid w:val="000C39B3"/>
    <w:rsid w:val="000C3AD4"/>
    <w:rsid w:val="000C3BA8"/>
    <w:rsid w:val="000C4506"/>
    <w:rsid w:val="000C452B"/>
    <w:rsid w:val="000C4C30"/>
    <w:rsid w:val="000C4CDB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818"/>
    <w:rsid w:val="000C68F7"/>
    <w:rsid w:val="000C6DE9"/>
    <w:rsid w:val="000C6E70"/>
    <w:rsid w:val="000C6F6E"/>
    <w:rsid w:val="000C6FE9"/>
    <w:rsid w:val="000C7442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A2"/>
    <w:rsid w:val="000D0FB7"/>
    <w:rsid w:val="000D11AA"/>
    <w:rsid w:val="000D121E"/>
    <w:rsid w:val="000D1513"/>
    <w:rsid w:val="000D198F"/>
    <w:rsid w:val="000D1C3D"/>
    <w:rsid w:val="000D1C4D"/>
    <w:rsid w:val="000D1CCF"/>
    <w:rsid w:val="000D1DDC"/>
    <w:rsid w:val="000D1F0F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8EB"/>
    <w:rsid w:val="000D3919"/>
    <w:rsid w:val="000D3CE6"/>
    <w:rsid w:val="000D3FC7"/>
    <w:rsid w:val="000D3FED"/>
    <w:rsid w:val="000D4190"/>
    <w:rsid w:val="000D4224"/>
    <w:rsid w:val="000D43C2"/>
    <w:rsid w:val="000D46B1"/>
    <w:rsid w:val="000D48A0"/>
    <w:rsid w:val="000D4D61"/>
    <w:rsid w:val="000D4EAE"/>
    <w:rsid w:val="000D51B1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BB"/>
    <w:rsid w:val="000D6F13"/>
    <w:rsid w:val="000D6F7D"/>
    <w:rsid w:val="000D769C"/>
    <w:rsid w:val="000D7BD9"/>
    <w:rsid w:val="000D7BFE"/>
    <w:rsid w:val="000D7C4F"/>
    <w:rsid w:val="000D7C80"/>
    <w:rsid w:val="000D7CF9"/>
    <w:rsid w:val="000D7D09"/>
    <w:rsid w:val="000D7FD2"/>
    <w:rsid w:val="000E00E0"/>
    <w:rsid w:val="000E03AA"/>
    <w:rsid w:val="000E03F3"/>
    <w:rsid w:val="000E0511"/>
    <w:rsid w:val="000E0555"/>
    <w:rsid w:val="000E068F"/>
    <w:rsid w:val="000E06E8"/>
    <w:rsid w:val="000E0807"/>
    <w:rsid w:val="000E0A8A"/>
    <w:rsid w:val="000E0D51"/>
    <w:rsid w:val="000E0E05"/>
    <w:rsid w:val="000E12FD"/>
    <w:rsid w:val="000E131E"/>
    <w:rsid w:val="000E18C9"/>
    <w:rsid w:val="000E1C70"/>
    <w:rsid w:val="000E1C7C"/>
    <w:rsid w:val="000E1D30"/>
    <w:rsid w:val="000E1DEA"/>
    <w:rsid w:val="000E1E18"/>
    <w:rsid w:val="000E1E88"/>
    <w:rsid w:val="000E2130"/>
    <w:rsid w:val="000E22A4"/>
    <w:rsid w:val="000E22B0"/>
    <w:rsid w:val="000E2378"/>
    <w:rsid w:val="000E25A6"/>
    <w:rsid w:val="000E260B"/>
    <w:rsid w:val="000E2683"/>
    <w:rsid w:val="000E26EE"/>
    <w:rsid w:val="000E2B23"/>
    <w:rsid w:val="000E2E17"/>
    <w:rsid w:val="000E3E75"/>
    <w:rsid w:val="000E4058"/>
    <w:rsid w:val="000E4137"/>
    <w:rsid w:val="000E415C"/>
    <w:rsid w:val="000E432E"/>
    <w:rsid w:val="000E4512"/>
    <w:rsid w:val="000E4619"/>
    <w:rsid w:val="000E48CD"/>
    <w:rsid w:val="000E497D"/>
    <w:rsid w:val="000E4C87"/>
    <w:rsid w:val="000E4DBE"/>
    <w:rsid w:val="000E4E0B"/>
    <w:rsid w:val="000E538F"/>
    <w:rsid w:val="000E5648"/>
    <w:rsid w:val="000E5942"/>
    <w:rsid w:val="000E5AB8"/>
    <w:rsid w:val="000E6155"/>
    <w:rsid w:val="000E627E"/>
    <w:rsid w:val="000E6337"/>
    <w:rsid w:val="000E6446"/>
    <w:rsid w:val="000E66A9"/>
    <w:rsid w:val="000E671D"/>
    <w:rsid w:val="000E6862"/>
    <w:rsid w:val="000E6C75"/>
    <w:rsid w:val="000E6F12"/>
    <w:rsid w:val="000E7219"/>
    <w:rsid w:val="000E73AD"/>
    <w:rsid w:val="000E7420"/>
    <w:rsid w:val="000E7534"/>
    <w:rsid w:val="000E76C2"/>
    <w:rsid w:val="000E774B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90A"/>
    <w:rsid w:val="000F0CA8"/>
    <w:rsid w:val="000F0CE7"/>
    <w:rsid w:val="000F0E7E"/>
    <w:rsid w:val="000F1066"/>
    <w:rsid w:val="000F1160"/>
    <w:rsid w:val="000F1208"/>
    <w:rsid w:val="000F12BE"/>
    <w:rsid w:val="000F1327"/>
    <w:rsid w:val="000F19AB"/>
    <w:rsid w:val="000F1A4E"/>
    <w:rsid w:val="000F1BD0"/>
    <w:rsid w:val="000F1C3E"/>
    <w:rsid w:val="000F1F5D"/>
    <w:rsid w:val="000F220C"/>
    <w:rsid w:val="000F2286"/>
    <w:rsid w:val="000F25CD"/>
    <w:rsid w:val="000F26DD"/>
    <w:rsid w:val="000F2C36"/>
    <w:rsid w:val="000F2D67"/>
    <w:rsid w:val="000F2D80"/>
    <w:rsid w:val="000F2E0B"/>
    <w:rsid w:val="000F2E48"/>
    <w:rsid w:val="000F2EC5"/>
    <w:rsid w:val="000F2F16"/>
    <w:rsid w:val="000F2F2E"/>
    <w:rsid w:val="000F3200"/>
    <w:rsid w:val="000F327B"/>
    <w:rsid w:val="000F35CB"/>
    <w:rsid w:val="000F35F1"/>
    <w:rsid w:val="000F37CA"/>
    <w:rsid w:val="000F38B6"/>
    <w:rsid w:val="000F3C39"/>
    <w:rsid w:val="000F3E09"/>
    <w:rsid w:val="000F410B"/>
    <w:rsid w:val="000F4174"/>
    <w:rsid w:val="000F44AA"/>
    <w:rsid w:val="000F4ED4"/>
    <w:rsid w:val="000F5155"/>
    <w:rsid w:val="000F522B"/>
    <w:rsid w:val="000F5572"/>
    <w:rsid w:val="000F5656"/>
    <w:rsid w:val="000F5D4C"/>
    <w:rsid w:val="000F5E2D"/>
    <w:rsid w:val="000F641F"/>
    <w:rsid w:val="000F644E"/>
    <w:rsid w:val="000F64D0"/>
    <w:rsid w:val="000F6616"/>
    <w:rsid w:val="000F66B3"/>
    <w:rsid w:val="000F6776"/>
    <w:rsid w:val="000F680B"/>
    <w:rsid w:val="000F6A81"/>
    <w:rsid w:val="000F6B51"/>
    <w:rsid w:val="000F6D1C"/>
    <w:rsid w:val="000F6FAE"/>
    <w:rsid w:val="000F7465"/>
    <w:rsid w:val="000F74A4"/>
    <w:rsid w:val="000F75D4"/>
    <w:rsid w:val="000F777A"/>
    <w:rsid w:val="000F77BE"/>
    <w:rsid w:val="000F7C0F"/>
    <w:rsid w:val="000F7D62"/>
    <w:rsid w:val="000F7F4A"/>
    <w:rsid w:val="00100100"/>
    <w:rsid w:val="001004BD"/>
    <w:rsid w:val="00100562"/>
    <w:rsid w:val="00100621"/>
    <w:rsid w:val="00100804"/>
    <w:rsid w:val="0010085A"/>
    <w:rsid w:val="00100866"/>
    <w:rsid w:val="001008B6"/>
    <w:rsid w:val="00100954"/>
    <w:rsid w:val="00100A72"/>
    <w:rsid w:val="00101258"/>
    <w:rsid w:val="00101264"/>
    <w:rsid w:val="00101304"/>
    <w:rsid w:val="0010140E"/>
    <w:rsid w:val="00101511"/>
    <w:rsid w:val="00101513"/>
    <w:rsid w:val="0010161B"/>
    <w:rsid w:val="00101739"/>
    <w:rsid w:val="00101951"/>
    <w:rsid w:val="00101A78"/>
    <w:rsid w:val="00101B4E"/>
    <w:rsid w:val="00101D0F"/>
    <w:rsid w:val="00101DB0"/>
    <w:rsid w:val="0010204A"/>
    <w:rsid w:val="001020B5"/>
    <w:rsid w:val="001021A7"/>
    <w:rsid w:val="001021DB"/>
    <w:rsid w:val="001022B3"/>
    <w:rsid w:val="001025CA"/>
    <w:rsid w:val="0010280E"/>
    <w:rsid w:val="001033CD"/>
    <w:rsid w:val="001034DD"/>
    <w:rsid w:val="00103548"/>
    <w:rsid w:val="00103591"/>
    <w:rsid w:val="00103BBA"/>
    <w:rsid w:val="00103C3B"/>
    <w:rsid w:val="00103D0D"/>
    <w:rsid w:val="00103D70"/>
    <w:rsid w:val="00103DB7"/>
    <w:rsid w:val="0010412B"/>
    <w:rsid w:val="0010445E"/>
    <w:rsid w:val="001044C8"/>
    <w:rsid w:val="00104D62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A46"/>
    <w:rsid w:val="00105BB0"/>
    <w:rsid w:val="00105DF6"/>
    <w:rsid w:val="0010605B"/>
    <w:rsid w:val="00106138"/>
    <w:rsid w:val="00106217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57"/>
    <w:rsid w:val="001103F7"/>
    <w:rsid w:val="0011042C"/>
    <w:rsid w:val="00110441"/>
    <w:rsid w:val="00110500"/>
    <w:rsid w:val="00110868"/>
    <w:rsid w:val="00110BAE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532"/>
    <w:rsid w:val="0011156B"/>
    <w:rsid w:val="001117F0"/>
    <w:rsid w:val="001118F6"/>
    <w:rsid w:val="00111C4C"/>
    <w:rsid w:val="00111CA6"/>
    <w:rsid w:val="00111CD4"/>
    <w:rsid w:val="00111DCE"/>
    <w:rsid w:val="00111F82"/>
    <w:rsid w:val="001123C4"/>
    <w:rsid w:val="00112751"/>
    <w:rsid w:val="00112A0D"/>
    <w:rsid w:val="00112A49"/>
    <w:rsid w:val="00112B86"/>
    <w:rsid w:val="00112CF7"/>
    <w:rsid w:val="001131F1"/>
    <w:rsid w:val="001136D5"/>
    <w:rsid w:val="00113A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C93"/>
    <w:rsid w:val="00114CF3"/>
    <w:rsid w:val="00115384"/>
    <w:rsid w:val="00115990"/>
    <w:rsid w:val="00115A91"/>
    <w:rsid w:val="00115D8E"/>
    <w:rsid w:val="0011657A"/>
    <w:rsid w:val="00116838"/>
    <w:rsid w:val="0011699F"/>
    <w:rsid w:val="001169B4"/>
    <w:rsid w:val="00116A17"/>
    <w:rsid w:val="00116BFD"/>
    <w:rsid w:val="00116EC6"/>
    <w:rsid w:val="00116FB9"/>
    <w:rsid w:val="00116FDC"/>
    <w:rsid w:val="0011703A"/>
    <w:rsid w:val="0011708A"/>
    <w:rsid w:val="001170AF"/>
    <w:rsid w:val="001171CD"/>
    <w:rsid w:val="001171F4"/>
    <w:rsid w:val="00117206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DAB"/>
    <w:rsid w:val="00120E8D"/>
    <w:rsid w:val="00120FF3"/>
    <w:rsid w:val="0012107D"/>
    <w:rsid w:val="001215AC"/>
    <w:rsid w:val="00121735"/>
    <w:rsid w:val="001217BA"/>
    <w:rsid w:val="001217C4"/>
    <w:rsid w:val="00121890"/>
    <w:rsid w:val="001218D9"/>
    <w:rsid w:val="00121B07"/>
    <w:rsid w:val="001221E7"/>
    <w:rsid w:val="001229B2"/>
    <w:rsid w:val="00122C0A"/>
    <w:rsid w:val="001230EF"/>
    <w:rsid w:val="0012315E"/>
    <w:rsid w:val="00123264"/>
    <w:rsid w:val="00123577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787"/>
    <w:rsid w:val="001249FE"/>
    <w:rsid w:val="00124B26"/>
    <w:rsid w:val="00124E81"/>
    <w:rsid w:val="0012503C"/>
    <w:rsid w:val="00125074"/>
    <w:rsid w:val="00125355"/>
    <w:rsid w:val="0012547B"/>
    <w:rsid w:val="001255A0"/>
    <w:rsid w:val="00125745"/>
    <w:rsid w:val="00125A81"/>
    <w:rsid w:val="00125B9F"/>
    <w:rsid w:val="00125BA5"/>
    <w:rsid w:val="00125BC2"/>
    <w:rsid w:val="00125CE4"/>
    <w:rsid w:val="00125F8A"/>
    <w:rsid w:val="00125FEE"/>
    <w:rsid w:val="001260C3"/>
    <w:rsid w:val="00126604"/>
    <w:rsid w:val="001266E6"/>
    <w:rsid w:val="00126784"/>
    <w:rsid w:val="001268DE"/>
    <w:rsid w:val="00126B0C"/>
    <w:rsid w:val="00126C38"/>
    <w:rsid w:val="00126E5D"/>
    <w:rsid w:val="00127062"/>
    <w:rsid w:val="00127692"/>
    <w:rsid w:val="0012774C"/>
    <w:rsid w:val="001278AF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6C2"/>
    <w:rsid w:val="0013175C"/>
    <w:rsid w:val="00132040"/>
    <w:rsid w:val="0013208D"/>
    <w:rsid w:val="001322EF"/>
    <w:rsid w:val="001324E0"/>
    <w:rsid w:val="0013292F"/>
    <w:rsid w:val="0013293B"/>
    <w:rsid w:val="00132955"/>
    <w:rsid w:val="00132A52"/>
    <w:rsid w:val="00132E9B"/>
    <w:rsid w:val="00133382"/>
    <w:rsid w:val="00133549"/>
    <w:rsid w:val="0013358D"/>
    <w:rsid w:val="00133828"/>
    <w:rsid w:val="00133A9C"/>
    <w:rsid w:val="00133C46"/>
    <w:rsid w:val="00134043"/>
    <w:rsid w:val="001342CB"/>
    <w:rsid w:val="0013464F"/>
    <w:rsid w:val="00134692"/>
    <w:rsid w:val="001347DE"/>
    <w:rsid w:val="001348C0"/>
    <w:rsid w:val="001349ED"/>
    <w:rsid w:val="00134D76"/>
    <w:rsid w:val="0013518D"/>
    <w:rsid w:val="001352AD"/>
    <w:rsid w:val="001352C2"/>
    <w:rsid w:val="001359E5"/>
    <w:rsid w:val="0013608B"/>
    <w:rsid w:val="00136420"/>
    <w:rsid w:val="00136894"/>
    <w:rsid w:val="00136DC2"/>
    <w:rsid w:val="00136DE4"/>
    <w:rsid w:val="00136E00"/>
    <w:rsid w:val="00137082"/>
    <w:rsid w:val="00137605"/>
    <w:rsid w:val="001377D7"/>
    <w:rsid w:val="001379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F0"/>
    <w:rsid w:val="00140C24"/>
    <w:rsid w:val="00140D56"/>
    <w:rsid w:val="00141015"/>
    <w:rsid w:val="001410C5"/>
    <w:rsid w:val="00141215"/>
    <w:rsid w:val="001413B0"/>
    <w:rsid w:val="001415A2"/>
    <w:rsid w:val="00141954"/>
    <w:rsid w:val="00141B55"/>
    <w:rsid w:val="00141BC6"/>
    <w:rsid w:val="00141CEB"/>
    <w:rsid w:val="001421DC"/>
    <w:rsid w:val="0014223D"/>
    <w:rsid w:val="00142634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74E"/>
    <w:rsid w:val="00144A61"/>
    <w:rsid w:val="00144D95"/>
    <w:rsid w:val="00144E77"/>
    <w:rsid w:val="00144F0E"/>
    <w:rsid w:val="00145062"/>
    <w:rsid w:val="00145268"/>
    <w:rsid w:val="001453C7"/>
    <w:rsid w:val="0014564F"/>
    <w:rsid w:val="00145966"/>
    <w:rsid w:val="00145A88"/>
    <w:rsid w:val="00145B81"/>
    <w:rsid w:val="00145BB9"/>
    <w:rsid w:val="0014630F"/>
    <w:rsid w:val="00146444"/>
    <w:rsid w:val="00146D3C"/>
    <w:rsid w:val="00146D93"/>
    <w:rsid w:val="00146DAB"/>
    <w:rsid w:val="00146DC5"/>
    <w:rsid w:val="00146E31"/>
    <w:rsid w:val="00146FCD"/>
    <w:rsid w:val="0014707D"/>
    <w:rsid w:val="001470A7"/>
    <w:rsid w:val="00147506"/>
    <w:rsid w:val="001477AD"/>
    <w:rsid w:val="00147858"/>
    <w:rsid w:val="00147880"/>
    <w:rsid w:val="001479CE"/>
    <w:rsid w:val="00147BCE"/>
    <w:rsid w:val="00147C86"/>
    <w:rsid w:val="001506B9"/>
    <w:rsid w:val="001509DF"/>
    <w:rsid w:val="001509EE"/>
    <w:rsid w:val="00150A5A"/>
    <w:rsid w:val="00150CED"/>
    <w:rsid w:val="00150D96"/>
    <w:rsid w:val="00150D9B"/>
    <w:rsid w:val="00150DEF"/>
    <w:rsid w:val="0015143E"/>
    <w:rsid w:val="0015174A"/>
    <w:rsid w:val="0015183B"/>
    <w:rsid w:val="001521A1"/>
    <w:rsid w:val="0015221D"/>
    <w:rsid w:val="00152AE3"/>
    <w:rsid w:val="00152B5D"/>
    <w:rsid w:val="00153013"/>
    <w:rsid w:val="001532AE"/>
    <w:rsid w:val="00153415"/>
    <w:rsid w:val="00153455"/>
    <w:rsid w:val="001534A1"/>
    <w:rsid w:val="00153553"/>
    <w:rsid w:val="0015358B"/>
    <w:rsid w:val="00153830"/>
    <w:rsid w:val="00153A79"/>
    <w:rsid w:val="00153BFE"/>
    <w:rsid w:val="00153C82"/>
    <w:rsid w:val="00153DCB"/>
    <w:rsid w:val="001540AA"/>
    <w:rsid w:val="0015422A"/>
    <w:rsid w:val="0015429A"/>
    <w:rsid w:val="00154978"/>
    <w:rsid w:val="00154A50"/>
    <w:rsid w:val="00154F49"/>
    <w:rsid w:val="00155554"/>
    <w:rsid w:val="00155906"/>
    <w:rsid w:val="00155A52"/>
    <w:rsid w:val="00155AD9"/>
    <w:rsid w:val="00155C1E"/>
    <w:rsid w:val="00155D0A"/>
    <w:rsid w:val="00155E23"/>
    <w:rsid w:val="00155FD0"/>
    <w:rsid w:val="00156027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58F"/>
    <w:rsid w:val="0015785B"/>
    <w:rsid w:val="001579DB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34"/>
    <w:rsid w:val="00160CBB"/>
    <w:rsid w:val="00160F08"/>
    <w:rsid w:val="001611D5"/>
    <w:rsid w:val="001612F6"/>
    <w:rsid w:val="00161304"/>
    <w:rsid w:val="001613CA"/>
    <w:rsid w:val="00161415"/>
    <w:rsid w:val="0016168B"/>
    <w:rsid w:val="00161898"/>
    <w:rsid w:val="0016196B"/>
    <w:rsid w:val="001619E0"/>
    <w:rsid w:val="00161B41"/>
    <w:rsid w:val="00161B94"/>
    <w:rsid w:val="00161C39"/>
    <w:rsid w:val="00161CC1"/>
    <w:rsid w:val="00161E7E"/>
    <w:rsid w:val="00161EEF"/>
    <w:rsid w:val="00161FED"/>
    <w:rsid w:val="00162090"/>
    <w:rsid w:val="0016292A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A6"/>
    <w:rsid w:val="00163BB2"/>
    <w:rsid w:val="00163C99"/>
    <w:rsid w:val="00163F1A"/>
    <w:rsid w:val="00163FF3"/>
    <w:rsid w:val="00164237"/>
    <w:rsid w:val="00164249"/>
    <w:rsid w:val="001642F4"/>
    <w:rsid w:val="00164883"/>
    <w:rsid w:val="00164A66"/>
    <w:rsid w:val="00164BF7"/>
    <w:rsid w:val="00164D16"/>
    <w:rsid w:val="00164E37"/>
    <w:rsid w:val="00164E55"/>
    <w:rsid w:val="00164F36"/>
    <w:rsid w:val="001657F4"/>
    <w:rsid w:val="00165A3A"/>
    <w:rsid w:val="00165AFE"/>
    <w:rsid w:val="00165B1A"/>
    <w:rsid w:val="00165C5D"/>
    <w:rsid w:val="00165F30"/>
    <w:rsid w:val="0016607F"/>
    <w:rsid w:val="001660FE"/>
    <w:rsid w:val="0016610F"/>
    <w:rsid w:val="001663D9"/>
    <w:rsid w:val="001663FC"/>
    <w:rsid w:val="00166559"/>
    <w:rsid w:val="00166567"/>
    <w:rsid w:val="0016656E"/>
    <w:rsid w:val="00166CA9"/>
    <w:rsid w:val="00166E96"/>
    <w:rsid w:val="00166F45"/>
    <w:rsid w:val="00166F54"/>
    <w:rsid w:val="00167072"/>
    <w:rsid w:val="0016707C"/>
    <w:rsid w:val="0016719A"/>
    <w:rsid w:val="001673D2"/>
    <w:rsid w:val="00167649"/>
    <w:rsid w:val="00167685"/>
    <w:rsid w:val="0016788B"/>
    <w:rsid w:val="00167C2B"/>
    <w:rsid w:val="00167CF1"/>
    <w:rsid w:val="00167E41"/>
    <w:rsid w:val="001700AB"/>
    <w:rsid w:val="001702F3"/>
    <w:rsid w:val="0017040F"/>
    <w:rsid w:val="00170772"/>
    <w:rsid w:val="00170C90"/>
    <w:rsid w:val="00170E69"/>
    <w:rsid w:val="00171218"/>
    <w:rsid w:val="0017160C"/>
    <w:rsid w:val="001716CA"/>
    <w:rsid w:val="00171765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A1"/>
    <w:rsid w:val="0017262B"/>
    <w:rsid w:val="001726A3"/>
    <w:rsid w:val="001727C0"/>
    <w:rsid w:val="001729EC"/>
    <w:rsid w:val="00172A93"/>
    <w:rsid w:val="00172CC6"/>
    <w:rsid w:val="001736DD"/>
    <w:rsid w:val="00173B5C"/>
    <w:rsid w:val="00173CAA"/>
    <w:rsid w:val="00173E85"/>
    <w:rsid w:val="00174085"/>
    <w:rsid w:val="001740F3"/>
    <w:rsid w:val="00174137"/>
    <w:rsid w:val="00174497"/>
    <w:rsid w:val="00174701"/>
    <w:rsid w:val="0017490B"/>
    <w:rsid w:val="0017495D"/>
    <w:rsid w:val="00174A73"/>
    <w:rsid w:val="00174B86"/>
    <w:rsid w:val="00174DC2"/>
    <w:rsid w:val="00175464"/>
    <w:rsid w:val="001755A5"/>
    <w:rsid w:val="00175699"/>
    <w:rsid w:val="00175A42"/>
    <w:rsid w:val="00175CD9"/>
    <w:rsid w:val="00175ED7"/>
    <w:rsid w:val="00175F52"/>
    <w:rsid w:val="001760FB"/>
    <w:rsid w:val="00176149"/>
    <w:rsid w:val="00176342"/>
    <w:rsid w:val="001763C2"/>
    <w:rsid w:val="001765A6"/>
    <w:rsid w:val="0017668B"/>
    <w:rsid w:val="00176987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86"/>
    <w:rsid w:val="001779FE"/>
    <w:rsid w:val="00177A35"/>
    <w:rsid w:val="00177A58"/>
    <w:rsid w:val="00177AD1"/>
    <w:rsid w:val="00177C02"/>
    <w:rsid w:val="00177E1E"/>
    <w:rsid w:val="001803BC"/>
    <w:rsid w:val="00180641"/>
    <w:rsid w:val="00180B5B"/>
    <w:rsid w:val="00180BEB"/>
    <w:rsid w:val="00181107"/>
    <w:rsid w:val="00181366"/>
    <w:rsid w:val="001813DE"/>
    <w:rsid w:val="00181C40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9A"/>
    <w:rsid w:val="00183DC0"/>
    <w:rsid w:val="00184086"/>
    <w:rsid w:val="001841EB"/>
    <w:rsid w:val="00184F8D"/>
    <w:rsid w:val="00185392"/>
    <w:rsid w:val="00185397"/>
    <w:rsid w:val="001853F1"/>
    <w:rsid w:val="00185457"/>
    <w:rsid w:val="001854CE"/>
    <w:rsid w:val="00185871"/>
    <w:rsid w:val="00185909"/>
    <w:rsid w:val="00185B77"/>
    <w:rsid w:val="00185DFD"/>
    <w:rsid w:val="00185E20"/>
    <w:rsid w:val="001860A6"/>
    <w:rsid w:val="001866F7"/>
    <w:rsid w:val="00186758"/>
    <w:rsid w:val="00186A0E"/>
    <w:rsid w:val="00186B8B"/>
    <w:rsid w:val="00186DA2"/>
    <w:rsid w:val="00186DD5"/>
    <w:rsid w:val="00186EC7"/>
    <w:rsid w:val="00187056"/>
    <w:rsid w:val="00187307"/>
    <w:rsid w:val="00187387"/>
    <w:rsid w:val="001873D4"/>
    <w:rsid w:val="001875A7"/>
    <w:rsid w:val="001876A6"/>
    <w:rsid w:val="00187C4F"/>
    <w:rsid w:val="00187E54"/>
    <w:rsid w:val="00187F94"/>
    <w:rsid w:val="00190069"/>
    <w:rsid w:val="0019015A"/>
    <w:rsid w:val="001903A1"/>
    <w:rsid w:val="001904BC"/>
    <w:rsid w:val="00190597"/>
    <w:rsid w:val="001907F0"/>
    <w:rsid w:val="00190E97"/>
    <w:rsid w:val="0019100F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CCE"/>
    <w:rsid w:val="00191D93"/>
    <w:rsid w:val="00192259"/>
    <w:rsid w:val="00192388"/>
    <w:rsid w:val="001923B3"/>
    <w:rsid w:val="0019240C"/>
    <w:rsid w:val="0019250F"/>
    <w:rsid w:val="00192548"/>
    <w:rsid w:val="001925AA"/>
    <w:rsid w:val="00192C29"/>
    <w:rsid w:val="00192CD6"/>
    <w:rsid w:val="00192CFF"/>
    <w:rsid w:val="00192D1C"/>
    <w:rsid w:val="00192F3A"/>
    <w:rsid w:val="00192F42"/>
    <w:rsid w:val="00192F8F"/>
    <w:rsid w:val="001930AE"/>
    <w:rsid w:val="00193420"/>
    <w:rsid w:val="0019344F"/>
    <w:rsid w:val="0019377F"/>
    <w:rsid w:val="00193805"/>
    <w:rsid w:val="00193A88"/>
    <w:rsid w:val="00193C7B"/>
    <w:rsid w:val="00193C94"/>
    <w:rsid w:val="00193CD8"/>
    <w:rsid w:val="00193F64"/>
    <w:rsid w:val="00193F97"/>
    <w:rsid w:val="001940A0"/>
    <w:rsid w:val="0019410A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26"/>
    <w:rsid w:val="00196878"/>
    <w:rsid w:val="00196900"/>
    <w:rsid w:val="001969D8"/>
    <w:rsid w:val="00196AC6"/>
    <w:rsid w:val="00196C66"/>
    <w:rsid w:val="00196DF5"/>
    <w:rsid w:val="0019770A"/>
    <w:rsid w:val="00197A5C"/>
    <w:rsid w:val="00197BC3"/>
    <w:rsid w:val="00197BED"/>
    <w:rsid w:val="00197DFA"/>
    <w:rsid w:val="00197F6B"/>
    <w:rsid w:val="001A021D"/>
    <w:rsid w:val="001A0532"/>
    <w:rsid w:val="001A0571"/>
    <w:rsid w:val="001A057B"/>
    <w:rsid w:val="001A079F"/>
    <w:rsid w:val="001A0B6C"/>
    <w:rsid w:val="001A0C77"/>
    <w:rsid w:val="001A1117"/>
    <w:rsid w:val="001A11D9"/>
    <w:rsid w:val="001A1223"/>
    <w:rsid w:val="001A1BB1"/>
    <w:rsid w:val="001A1E96"/>
    <w:rsid w:val="001A1F91"/>
    <w:rsid w:val="001A2132"/>
    <w:rsid w:val="001A226A"/>
    <w:rsid w:val="001A2271"/>
    <w:rsid w:val="001A2291"/>
    <w:rsid w:val="001A286B"/>
    <w:rsid w:val="001A3545"/>
    <w:rsid w:val="001A38D1"/>
    <w:rsid w:val="001A3921"/>
    <w:rsid w:val="001A3BEE"/>
    <w:rsid w:val="001A4036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5F0"/>
    <w:rsid w:val="001A6697"/>
    <w:rsid w:val="001A66D8"/>
    <w:rsid w:val="001A6869"/>
    <w:rsid w:val="001A69FD"/>
    <w:rsid w:val="001A6BA4"/>
    <w:rsid w:val="001A6E8F"/>
    <w:rsid w:val="001A717C"/>
    <w:rsid w:val="001A7407"/>
    <w:rsid w:val="001A7510"/>
    <w:rsid w:val="001A76CE"/>
    <w:rsid w:val="001A79E5"/>
    <w:rsid w:val="001A7CE9"/>
    <w:rsid w:val="001A7D31"/>
    <w:rsid w:val="001A7E44"/>
    <w:rsid w:val="001B03ED"/>
    <w:rsid w:val="001B0491"/>
    <w:rsid w:val="001B06CB"/>
    <w:rsid w:val="001B0716"/>
    <w:rsid w:val="001B08FF"/>
    <w:rsid w:val="001B096A"/>
    <w:rsid w:val="001B0974"/>
    <w:rsid w:val="001B097C"/>
    <w:rsid w:val="001B0F3C"/>
    <w:rsid w:val="001B155D"/>
    <w:rsid w:val="001B1BC7"/>
    <w:rsid w:val="001B1BE8"/>
    <w:rsid w:val="001B1F6B"/>
    <w:rsid w:val="001B1FCF"/>
    <w:rsid w:val="001B1FF7"/>
    <w:rsid w:val="001B20F9"/>
    <w:rsid w:val="001B213B"/>
    <w:rsid w:val="001B234E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772"/>
    <w:rsid w:val="001B3953"/>
    <w:rsid w:val="001B3C57"/>
    <w:rsid w:val="001B3EA1"/>
    <w:rsid w:val="001B3F60"/>
    <w:rsid w:val="001B3F9D"/>
    <w:rsid w:val="001B451C"/>
    <w:rsid w:val="001B4E72"/>
    <w:rsid w:val="001B4E82"/>
    <w:rsid w:val="001B5022"/>
    <w:rsid w:val="001B54F2"/>
    <w:rsid w:val="001B5591"/>
    <w:rsid w:val="001B55AF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2A9"/>
    <w:rsid w:val="001B7AE2"/>
    <w:rsid w:val="001B7B8B"/>
    <w:rsid w:val="001B7CF7"/>
    <w:rsid w:val="001B7E17"/>
    <w:rsid w:val="001C0094"/>
    <w:rsid w:val="001C00C0"/>
    <w:rsid w:val="001C02CF"/>
    <w:rsid w:val="001C031C"/>
    <w:rsid w:val="001C03FF"/>
    <w:rsid w:val="001C04CA"/>
    <w:rsid w:val="001C04FF"/>
    <w:rsid w:val="001C0872"/>
    <w:rsid w:val="001C0A32"/>
    <w:rsid w:val="001C0BDB"/>
    <w:rsid w:val="001C0D86"/>
    <w:rsid w:val="001C0DB2"/>
    <w:rsid w:val="001C0F69"/>
    <w:rsid w:val="001C1A27"/>
    <w:rsid w:val="001C1F0A"/>
    <w:rsid w:val="001C1F52"/>
    <w:rsid w:val="001C2128"/>
    <w:rsid w:val="001C23F9"/>
    <w:rsid w:val="001C2541"/>
    <w:rsid w:val="001C258D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CC5"/>
    <w:rsid w:val="001C5CFE"/>
    <w:rsid w:val="001C5EFB"/>
    <w:rsid w:val="001C5F57"/>
    <w:rsid w:val="001C6451"/>
    <w:rsid w:val="001C6660"/>
    <w:rsid w:val="001C6A29"/>
    <w:rsid w:val="001C6AE4"/>
    <w:rsid w:val="001C6D29"/>
    <w:rsid w:val="001C6D65"/>
    <w:rsid w:val="001C6EAD"/>
    <w:rsid w:val="001C6FFD"/>
    <w:rsid w:val="001C71F2"/>
    <w:rsid w:val="001C77F9"/>
    <w:rsid w:val="001C7804"/>
    <w:rsid w:val="001C7950"/>
    <w:rsid w:val="001C79B9"/>
    <w:rsid w:val="001C7B1E"/>
    <w:rsid w:val="001C7D4B"/>
    <w:rsid w:val="001D0146"/>
    <w:rsid w:val="001D025E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68F"/>
    <w:rsid w:val="001D170A"/>
    <w:rsid w:val="001D1A07"/>
    <w:rsid w:val="001D1BD8"/>
    <w:rsid w:val="001D1FB6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37E"/>
    <w:rsid w:val="001D35A2"/>
    <w:rsid w:val="001D3A65"/>
    <w:rsid w:val="001D3CC4"/>
    <w:rsid w:val="001D3EDA"/>
    <w:rsid w:val="001D40A9"/>
    <w:rsid w:val="001D48E8"/>
    <w:rsid w:val="001D4974"/>
    <w:rsid w:val="001D4BC1"/>
    <w:rsid w:val="001D4C8D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8EE"/>
    <w:rsid w:val="001D7B14"/>
    <w:rsid w:val="001E0285"/>
    <w:rsid w:val="001E044D"/>
    <w:rsid w:val="001E0466"/>
    <w:rsid w:val="001E0744"/>
    <w:rsid w:val="001E0A2A"/>
    <w:rsid w:val="001E0A58"/>
    <w:rsid w:val="001E0BD5"/>
    <w:rsid w:val="001E0D4E"/>
    <w:rsid w:val="001E10BE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C76"/>
    <w:rsid w:val="001E2FFD"/>
    <w:rsid w:val="001E33E0"/>
    <w:rsid w:val="001E33FE"/>
    <w:rsid w:val="001E35C9"/>
    <w:rsid w:val="001E3842"/>
    <w:rsid w:val="001E38A4"/>
    <w:rsid w:val="001E3CCE"/>
    <w:rsid w:val="001E3EE6"/>
    <w:rsid w:val="001E445E"/>
    <w:rsid w:val="001E4B4F"/>
    <w:rsid w:val="001E4B62"/>
    <w:rsid w:val="001E4EAF"/>
    <w:rsid w:val="001E506F"/>
    <w:rsid w:val="001E538C"/>
    <w:rsid w:val="001E576A"/>
    <w:rsid w:val="001E59DC"/>
    <w:rsid w:val="001E59EB"/>
    <w:rsid w:val="001E5B12"/>
    <w:rsid w:val="001E5BAE"/>
    <w:rsid w:val="001E5BDA"/>
    <w:rsid w:val="001E5D9B"/>
    <w:rsid w:val="001E5E11"/>
    <w:rsid w:val="001E6E00"/>
    <w:rsid w:val="001E6EAC"/>
    <w:rsid w:val="001E6EC0"/>
    <w:rsid w:val="001E709A"/>
    <w:rsid w:val="001E74C5"/>
    <w:rsid w:val="001E76AB"/>
    <w:rsid w:val="001E7826"/>
    <w:rsid w:val="001E7833"/>
    <w:rsid w:val="001E78F2"/>
    <w:rsid w:val="001E7956"/>
    <w:rsid w:val="001E7986"/>
    <w:rsid w:val="001E79C7"/>
    <w:rsid w:val="001E7A1B"/>
    <w:rsid w:val="001E7E41"/>
    <w:rsid w:val="001F0240"/>
    <w:rsid w:val="001F02C2"/>
    <w:rsid w:val="001F0527"/>
    <w:rsid w:val="001F06A8"/>
    <w:rsid w:val="001F06BF"/>
    <w:rsid w:val="001F07D0"/>
    <w:rsid w:val="001F08B1"/>
    <w:rsid w:val="001F0AF2"/>
    <w:rsid w:val="001F0BD7"/>
    <w:rsid w:val="001F0EB6"/>
    <w:rsid w:val="001F16F7"/>
    <w:rsid w:val="001F1767"/>
    <w:rsid w:val="001F18BD"/>
    <w:rsid w:val="001F1AD5"/>
    <w:rsid w:val="001F1E37"/>
    <w:rsid w:val="001F1E89"/>
    <w:rsid w:val="001F2005"/>
    <w:rsid w:val="001F204B"/>
    <w:rsid w:val="001F20FE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F29"/>
    <w:rsid w:val="001F3FA7"/>
    <w:rsid w:val="001F42B8"/>
    <w:rsid w:val="001F44A1"/>
    <w:rsid w:val="001F4584"/>
    <w:rsid w:val="001F46F1"/>
    <w:rsid w:val="001F474C"/>
    <w:rsid w:val="001F48C3"/>
    <w:rsid w:val="001F4ACE"/>
    <w:rsid w:val="001F4AD4"/>
    <w:rsid w:val="001F4F73"/>
    <w:rsid w:val="001F4F9F"/>
    <w:rsid w:val="001F57FF"/>
    <w:rsid w:val="001F592C"/>
    <w:rsid w:val="001F5B2F"/>
    <w:rsid w:val="001F5D01"/>
    <w:rsid w:val="001F5E0C"/>
    <w:rsid w:val="001F606D"/>
    <w:rsid w:val="001F6225"/>
    <w:rsid w:val="001F6284"/>
    <w:rsid w:val="001F63AB"/>
    <w:rsid w:val="001F6586"/>
    <w:rsid w:val="001F65C8"/>
    <w:rsid w:val="001F69B0"/>
    <w:rsid w:val="001F69CD"/>
    <w:rsid w:val="001F6BC1"/>
    <w:rsid w:val="001F6CC0"/>
    <w:rsid w:val="001F6D1F"/>
    <w:rsid w:val="001F75CB"/>
    <w:rsid w:val="001F76BC"/>
    <w:rsid w:val="001F78CE"/>
    <w:rsid w:val="001F7D44"/>
    <w:rsid w:val="00200173"/>
    <w:rsid w:val="0020044E"/>
    <w:rsid w:val="00200537"/>
    <w:rsid w:val="00200603"/>
    <w:rsid w:val="002006D5"/>
    <w:rsid w:val="00200B90"/>
    <w:rsid w:val="00200C4E"/>
    <w:rsid w:val="00200D1B"/>
    <w:rsid w:val="00200D66"/>
    <w:rsid w:val="00200E87"/>
    <w:rsid w:val="00200FA4"/>
    <w:rsid w:val="002010D6"/>
    <w:rsid w:val="002011BF"/>
    <w:rsid w:val="002012A1"/>
    <w:rsid w:val="002013A1"/>
    <w:rsid w:val="00201445"/>
    <w:rsid w:val="002014CA"/>
    <w:rsid w:val="00201976"/>
    <w:rsid w:val="002019FD"/>
    <w:rsid w:val="00201BB7"/>
    <w:rsid w:val="00201BD7"/>
    <w:rsid w:val="00201D23"/>
    <w:rsid w:val="00201DE6"/>
    <w:rsid w:val="00201E33"/>
    <w:rsid w:val="00201F86"/>
    <w:rsid w:val="00201F96"/>
    <w:rsid w:val="00202357"/>
    <w:rsid w:val="00202438"/>
    <w:rsid w:val="002025B2"/>
    <w:rsid w:val="0020266B"/>
    <w:rsid w:val="002027E9"/>
    <w:rsid w:val="00202BB3"/>
    <w:rsid w:val="002030C1"/>
    <w:rsid w:val="002030EB"/>
    <w:rsid w:val="00203176"/>
    <w:rsid w:val="0020331B"/>
    <w:rsid w:val="002033B7"/>
    <w:rsid w:val="002034CD"/>
    <w:rsid w:val="00203548"/>
    <w:rsid w:val="00203F91"/>
    <w:rsid w:val="002041E8"/>
    <w:rsid w:val="0020424A"/>
    <w:rsid w:val="002042A9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4EA0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D80"/>
    <w:rsid w:val="00206263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694"/>
    <w:rsid w:val="00207AF9"/>
    <w:rsid w:val="00207B11"/>
    <w:rsid w:val="00207D75"/>
    <w:rsid w:val="00207F38"/>
    <w:rsid w:val="0021006B"/>
    <w:rsid w:val="00210155"/>
    <w:rsid w:val="00210211"/>
    <w:rsid w:val="00210396"/>
    <w:rsid w:val="00210492"/>
    <w:rsid w:val="002105D2"/>
    <w:rsid w:val="0021084D"/>
    <w:rsid w:val="00210A96"/>
    <w:rsid w:val="00210B08"/>
    <w:rsid w:val="002112E9"/>
    <w:rsid w:val="00211527"/>
    <w:rsid w:val="00211618"/>
    <w:rsid w:val="00211939"/>
    <w:rsid w:val="00211A3E"/>
    <w:rsid w:val="00211AC7"/>
    <w:rsid w:val="00211BF0"/>
    <w:rsid w:val="00211C3A"/>
    <w:rsid w:val="00211CD1"/>
    <w:rsid w:val="00211DA9"/>
    <w:rsid w:val="00211E9E"/>
    <w:rsid w:val="0021211B"/>
    <w:rsid w:val="00212220"/>
    <w:rsid w:val="00212411"/>
    <w:rsid w:val="00212590"/>
    <w:rsid w:val="002125C8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70C"/>
    <w:rsid w:val="002150FF"/>
    <w:rsid w:val="0021515B"/>
    <w:rsid w:val="00215567"/>
    <w:rsid w:val="002157EB"/>
    <w:rsid w:val="00215ADE"/>
    <w:rsid w:val="00215DF7"/>
    <w:rsid w:val="00216386"/>
    <w:rsid w:val="0021640F"/>
    <w:rsid w:val="00216598"/>
    <w:rsid w:val="002166C0"/>
    <w:rsid w:val="002166FD"/>
    <w:rsid w:val="00216773"/>
    <w:rsid w:val="00216863"/>
    <w:rsid w:val="00216D83"/>
    <w:rsid w:val="00217034"/>
    <w:rsid w:val="002175CB"/>
    <w:rsid w:val="0021763D"/>
    <w:rsid w:val="00217C08"/>
    <w:rsid w:val="002200A7"/>
    <w:rsid w:val="00220240"/>
    <w:rsid w:val="002202EC"/>
    <w:rsid w:val="0022091A"/>
    <w:rsid w:val="00220AAB"/>
    <w:rsid w:val="00220AFB"/>
    <w:rsid w:val="00220B12"/>
    <w:rsid w:val="00220DEF"/>
    <w:rsid w:val="00220ED1"/>
    <w:rsid w:val="0022101F"/>
    <w:rsid w:val="002212F4"/>
    <w:rsid w:val="002215B4"/>
    <w:rsid w:val="002216B5"/>
    <w:rsid w:val="0022194A"/>
    <w:rsid w:val="00221F2D"/>
    <w:rsid w:val="00221FA5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30E2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448"/>
    <w:rsid w:val="00224839"/>
    <w:rsid w:val="00224A01"/>
    <w:rsid w:val="00224B94"/>
    <w:rsid w:val="00224BB5"/>
    <w:rsid w:val="00224CB1"/>
    <w:rsid w:val="00224F07"/>
    <w:rsid w:val="002250D4"/>
    <w:rsid w:val="00225280"/>
    <w:rsid w:val="0022536C"/>
    <w:rsid w:val="0022538C"/>
    <w:rsid w:val="0022563A"/>
    <w:rsid w:val="00225D51"/>
    <w:rsid w:val="00225EEC"/>
    <w:rsid w:val="00226205"/>
    <w:rsid w:val="002262DC"/>
    <w:rsid w:val="0022647F"/>
    <w:rsid w:val="002267A8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60B"/>
    <w:rsid w:val="002278B1"/>
    <w:rsid w:val="00227D3B"/>
    <w:rsid w:val="00227F69"/>
    <w:rsid w:val="00227F8F"/>
    <w:rsid w:val="00227FC5"/>
    <w:rsid w:val="002300B0"/>
    <w:rsid w:val="002303A6"/>
    <w:rsid w:val="002305EC"/>
    <w:rsid w:val="00230A79"/>
    <w:rsid w:val="00230AA3"/>
    <w:rsid w:val="00230F35"/>
    <w:rsid w:val="00230F67"/>
    <w:rsid w:val="002314C8"/>
    <w:rsid w:val="002316D8"/>
    <w:rsid w:val="002317FB"/>
    <w:rsid w:val="00231919"/>
    <w:rsid w:val="00231A48"/>
    <w:rsid w:val="00231B34"/>
    <w:rsid w:val="00231B41"/>
    <w:rsid w:val="00231BAF"/>
    <w:rsid w:val="00231CC7"/>
    <w:rsid w:val="00231DDB"/>
    <w:rsid w:val="00231E5C"/>
    <w:rsid w:val="00231F31"/>
    <w:rsid w:val="00231F57"/>
    <w:rsid w:val="00231FC0"/>
    <w:rsid w:val="002324F8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444"/>
    <w:rsid w:val="0023355F"/>
    <w:rsid w:val="002335B1"/>
    <w:rsid w:val="002335FE"/>
    <w:rsid w:val="002337C3"/>
    <w:rsid w:val="00233806"/>
    <w:rsid w:val="0023381D"/>
    <w:rsid w:val="002339F3"/>
    <w:rsid w:val="00234622"/>
    <w:rsid w:val="0023489F"/>
    <w:rsid w:val="00234A7A"/>
    <w:rsid w:val="00234AB6"/>
    <w:rsid w:val="00234B79"/>
    <w:rsid w:val="00234C64"/>
    <w:rsid w:val="00234CB7"/>
    <w:rsid w:val="00234F47"/>
    <w:rsid w:val="002353E4"/>
    <w:rsid w:val="002353EC"/>
    <w:rsid w:val="002358B3"/>
    <w:rsid w:val="00235C32"/>
    <w:rsid w:val="00235C3E"/>
    <w:rsid w:val="00235F36"/>
    <w:rsid w:val="0023610A"/>
    <w:rsid w:val="0023613F"/>
    <w:rsid w:val="00236348"/>
    <w:rsid w:val="0023639D"/>
    <w:rsid w:val="00236442"/>
    <w:rsid w:val="002366A9"/>
    <w:rsid w:val="00236832"/>
    <w:rsid w:val="00236834"/>
    <w:rsid w:val="00236B28"/>
    <w:rsid w:val="00236F1A"/>
    <w:rsid w:val="00236F5C"/>
    <w:rsid w:val="00236FCD"/>
    <w:rsid w:val="0023721F"/>
    <w:rsid w:val="002375C1"/>
    <w:rsid w:val="00237B6C"/>
    <w:rsid w:val="00237C35"/>
    <w:rsid w:val="00237CE9"/>
    <w:rsid w:val="00237E65"/>
    <w:rsid w:val="00240179"/>
    <w:rsid w:val="00240311"/>
    <w:rsid w:val="0024033D"/>
    <w:rsid w:val="002405B4"/>
    <w:rsid w:val="002405C0"/>
    <w:rsid w:val="00240739"/>
    <w:rsid w:val="00240783"/>
    <w:rsid w:val="002407BF"/>
    <w:rsid w:val="002407D3"/>
    <w:rsid w:val="002408EF"/>
    <w:rsid w:val="00240C6A"/>
    <w:rsid w:val="00240D72"/>
    <w:rsid w:val="00240DB9"/>
    <w:rsid w:val="002410B0"/>
    <w:rsid w:val="00241625"/>
    <w:rsid w:val="00241681"/>
    <w:rsid w:val="00241862"/>
    <w:rsid w:val="00241D66"/>
    <w:rsid w:val="00241DDE"/>
    <w:rsid w:val="00241DF4"/>
    <w:rsid w:val="00242096"/>
    <w:rsid w:val="002420FF"/>
    <w:rsid w:val="0024223C"/>
    <w:rsid w:val="0024231B"/>
    <w:rsid w:val="002423A0"/>
    <w:rsid w:val="002427C6"/>
    <w:rsid w:val="002428BF"/>
    <w:rsid w:val="00242AC0"/>
    <w:rsid w:val="00242C5A"/>
    <w:rsid w:val="00242FC0"/>
    <w:rsid w:val="00242FEB"/>
    <w:rsid w:val="00243252"/>
    <w:rsid w:val="0024390E"/>
    <w:rsid w:val="00243D16"/>
    <w:rsid w:val="00243E02"/>
    <w:rsid w:val="00243E96"/>
    <w:rsid w:val="002440E1"/>
    <w:rsid w:val="00244291"/>
    <w:rsid w:val="0024491F"/>
    <w:rsid w:val="00244A4C"/>
    <w:rsid w:val="00244B94"/>
    <w:rsid w:val="00244BCB"/>
    <w:rsid w:val="00244D1B"/>
    <w:rsid w:val="00244EF0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8E3"/>
    <w:rsid w:val="00247398"/>
    <w:rsid w:val="002479AF"/>
    <w:rsid w:val="00247AB0"/>
    <w:rsid w:val="00247BCC"/>
    <w:rsid w:val="00247E6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0"/>
    <w:rsid w:val="002503F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679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B8F"/>
    <w:rsid w:val="00252CE0"/>
    <w:rsid w:val="00252DBE"/>
    <w:rsid w:val="0025313C"/>
    <w:rsid w:val="00253238"/>
    <w:rsid w:val="00253297"/>
    <w:rsid w:val="00253677"/>
    <w:rsid w:val="00253761"/>
    <w:rsid w:val="00253B32"/>
    <w:rsid w:val="00253BA5"/>
    <w:rsid w:val="0025405B"/>
    <w:rsid w:val="00254393"/>
    <w:rsid w:val="00254661"/>
    <w:rsid w:val="00254669"/>
    <w:rsid w:val="00254785"/>
    <w:rsid w:val="00254DFC"/>
    <w:rsid w:val="0025553F"/>
    <w:rsid w:val="0025569A"/>
    <w:rsid w:val="0025598F"/>
    <w:rsid w:val="00255A6F"/>
    <w:rsid w:val="00255B60"/>
    <w:rsid w:val="00255B85"/>
    <w:rsid w:val="00255BA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245"/>
    <w:rsid w:val="0025730C"/>
    <w:rsid w:val="002574EB"/>
    <w:rsid w:val="002575D3"/>
    <w:rsid w:val="002577DF"/>
    <w:rsid w:val="0025792D"/>
    <w:rsid w:val="0025794D"/>
    <w:rsid w:val="00257FEA"/>
    <w:rsid w:val="0026001A"/>
    <w:rsid w:val="0026006F"/>
    <w:rsid w:val="00260077"/>
    <w:rsid w:val="0026013E"/>
    <w:rsid w:val="0026020D"/>
    <w:rsid w:val="0026039E"/>
    <w:rsid w:val="00260923"/>
    <w:rsid w:val="002609A8"/>
    <w:rsid w:val="00260CFB"/>
    <w:rsid w:val="0026109F"/>
    <w:rsid w:val="002611F8"/>
    <w:rsid w:val="00261326"/>
    <w:rsid w:val="00261421"/>
    <w:rsid w:val="0026145C"/>
    <w:rsid w:val="002616FB"/>
    <w:rsid w:val="0026186A"/>
    <w:rsid w:val="00261A0A"/>
    <w:rsid w:val="0026208F"/>
    <w:rsid w:val="002624B1"/>
    <w:rsid w:val="00262A58"/>
    <w:rsid w:val="00262C74"/>
    <w:rsid w:val="00263481"/>
    <w:rsid w:val="002636E0"/>
    <w:rsid w:val="00263C1E"/>
    <w:rsid w:val="00264297"/>
    <w:rsid w:val="00264389"/>
    <w:rsid w:val="002648EA"/>
    <w:rsid w:val="00264A04"/>
    <w:rsid w:val="00264A4B"/>
    <w:rsid w:val="00264CF9"/>
    <w:rsid w:val="00264DA4"/>
    <w:rsid w:val="00264EFD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B0"/>
    <w:rsid w:val="002672C1"/>
    <w:rsid w:val="00267393"/>
    <w:rsid w:val="0026741A"/>
    <w:rsid w:val="002675FE"/>
    <w:rsid w:val="002678B1"/>
    <w:rsid w:val="00267947"/>
    <w:rsid w:val="00267C55"/>
    <w:rsid w:val="0027029F"/>
    <w:rsid w:val="00270301"/>
    <w:rsid w:val="002707A0"/>
    <w:rsid w:val="00270820"/>
    <w:rsid w:val="00270A2B"/>
    <w:rsid w:val="00270C1E"/>
    <w:rsid w:val="00270CA7"/>
    <w:rsid w:val="00270FDD"/>
    <w:rsid w:val="002710F7"/>
    <w:rsid w:val="00271948"/>
    <w:rsid w:val="002719AF"/>
    <w:rsid w:val="00271A16"/>
    <w:rsid w:val="0027221B"/>
    <w:rsid w:val="002723BB"/>
    <w:rsid w:val="002724DF"/>
    <w:rsid w:val="002725D7"/>
    <w:rsid w:val="002727B9"/>
    <w:rsid w:val="00272A01"/>
    <w:rsid w:val="00272A86"/>
    <w:rsid w:val="00272BF6"/>
    <w:rsid w:val="00272FA1"/>
    <w:rsid w:val="00273220"/>
    <w:rsid w:val="00273227"/>
    <w:rsid w:val="00273475"/>
    <w:rsid w:val="00273691"/>
    <w:rsid w:val="002736DB"/>
    <w:rsid w:val="002738A9"/>
    <w:rsid w:val="00273AD1"/>
    <w:rsid w:val="00273B00"/>
    <w:rsid w:val="00273D90"/>
    <w:rsid w:val="00273EE9"/>
    <w:rsid w:val="00273F72"/>
    <w:rsid w:val="00273F92"/>
    <w:rsid w:val="0027424D"/>
    <w:rsid w:val="00274694"/>
    <w:rsid w:val="0027483A"/>
    <w:rsid w:val="00274928"/>
    <w:rsid w:val="00274A55"/>
    <w:rsid w:val="00274CAD"/>
    <w:rsid w:val="00275258"/>
    <w:rsid w:val="00275527"/>
    <w:rsid w:val="0027564F"/>
    <w:rsid w:val="0027571F"/>
    <w:rsid w:val="00275C0C"/>
    <w:rsid w:val="00276162"/>
    <w:rsid w:val="0027621D"/>
    <w:rsid w:val="00276613"/>
    <w:rsid w:val="00276701"/>
    <w:rsid w:val="002767EE"/>
    <w:rsid w:val="00276A7C"/>
    <w:rsid w:val="00276AFC"/>
    <w:rsid w:val="00276DE6"/>
    <w:rsid w:val="0027715F"/>
    <w:rsid w:val="002772DF"/>
    <w:rsid w:val="002779EC"/>
    <w:rsid w:val="00277C8A"/>
    <w:rsid w:val="00277E3C"/>
    <w:rsid w:val="00277F65"/>
    <w:rsid w:val="002800EE"/>
    <w:rsid w:val="00280427"/>
    <w:rsid w:val="002805CF"/>
    <w:rsid w:val="002808E9"/>
    <w:rsid w:val="00280F69"/>
    <w:rsid w:val="00280FA2"/>
    <w:rsid w:val="00280FD1"/>
    <w:rsid w:val="0028117D"/>
    <w:rsid w:val="0028185C"/>
    <w:rsid w:val="002818A7"/>
    <w:rsid w:val="00281A78"/>
    <w:rsid w:val="00281AF4"/>
    <w:rsid w:val="00281BA5"/>
    <w:rsid w:val="0028218D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6F3"/>
    <w:rsid w:val="00283BF2"/>
    <w:rsid w:val="00283D49"/>
    <w:rsid w:val="00284029"/>
    <w:rsid w:val="00284099"/>
    <w:rsid w:val="00284152"/>
    <w:rsid w:val="002843BB"/>
    <w:rsid w:val="00285179"/>
    <w:rsid w:val="00285224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36"/>
    <w:rsid w:val="00285C9E"/>
    <w:rsid w:val="00285E2C"/>
    <w:rsid w:val="00285E6C"/>
    <w:rsid w:val="002860DA"/>
    <w:rsid w:val="002860F4"/>
    <w:rsid w:val="0028655A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C76"/>
    <w:rsid w:val="00290DD9"/>
    <w:rsid w:val="00291238"/>
    <w:rsid w:val="002914DE"/>
    <w:rsid w:val="002915E0"/>
    <w:rsid w:val="00291635"/>
    <w:rsid w:val="0029183B"/>
    <w:rsid w:val="00291CE8"/>
    <w:rsid w:val="00291FF4"/>
    <w:rsid w:val="00292064"/>
    <w:rsid w:val="00292460"/>
    <w:rsid w:val="002924DE"/>
    <w:rsid w:val="0029274E"/>
    <w:rsid w:val="00292BDD"/>
    <w:rsid w:val="00292C4E"/>
    <w:rsid w:val="00292CF8"/>
    <w:rsid w:val="0029323A"/>
    <w:rsid w:val="002934D1"/>
    <w:rsid w:val="002934E0"/>
    <w:rsid w:val="0029361D"/>
    <w:rsid w:val="0029391B"/>
    <w:rsid w:val="00293BDC"/>
    <w:rsid w:val="00293D68"/>
    <w:rsid w:val="00293F9F"/>
    <w:rsid w:val="00294041"/>
    <w:rsid w:val="0029437F"/>
    <w:rsid w:val="00294496"/>
    <w:rsid w:val="0029459B"/>
    <w:rsid w:val="00294B54"/>
    <w:rsid w:val="00294B60"/>
    <w:rsid w:val="00294C9A"/>
    <w:rsid w:val="00294EB0"/>
    <w:rsid w:val="00295153"/>
    <w:rsid w:val="0029517A"/>
    <w:rsid w:val="0029549E"/>
    <w:rsid w:val="00295555"/>
    <w:rsid w:val="002956CC"/>
    <w:rsid w:val="0029573E"/>
    <w:rsid w:val="002958CC"/>
    <w:rsid w:val="00295ACD"/>
    <w:rsid w:val="00295C2A"/>
    <w:rsid w:val="00296908"/>
    <w:rsid w:val="00296B2D"/>
    <w:rsid w:val="00296D2A"/>
    <w:rsid w:val="00296F2C"/>
    <w:rsid w:val="00297023"/>
    <w:rsid w:val="002972BF"/>
    <w:rsid w:val="00297356"/>
    <w:rsid w:val="0029768D"/>
    <w:rsid w:val="002979A7"/>
    <w:rsid w:val="00297E63"/>
    <w:rsid w:val="0029A13E"/>
    <w:rsid w:val="002A030F"/>
    <w:rsid w:val="002A0336"/>
    <w:rsid w:val="002A041C"/>
    <w:rsid w:val="002A0530"/>
    <w:rsid w:val="002A06A0"/>
    <w:rsid w:val="002A06FC"/>
    <w:rsid w:val="002A0754"/>
    <w:rsid w:val="002A0928"/>
    <w:rsid w:val="002A0ED3"/>
    <w:rsid w:val="002A1249"/>
    <w:rsid w:val="002A172B"/>
    <w:rsid w:val="002A1790"/>
    <w:rsid w:val="002A18EE"/>
    <w:rsid w:val="002A1A59"/>
    <w:rsid w:val="002A1C89"/>
    <w:rsid w:val="002A1C9E"/>
    <w:rsid w:val="002A1E74"/>
    <w:rsid w:val="002A24DC"/>
    <w:rsid w:val="002A25CC"/>
    <w:rsid w:val="002A26C9"/>
    <w:rsid w:val="002A2C5A"/>
    <w:rsid w:val="002A2DA1"/>
    <w:rsid w:val="002A2FAF"/>
    <w:rsid w:val="002A2FF0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E84"/>
    <w:rsid w:val="002A5F0B"/>
    <w:rsid w:val="002A6581"/>
    <w:rsid w:val="002A6C19"/>
    <w:rsid w:val="002A6CBB"/>
    <w:rsid w:val="002A70E0"/>
    <w:rsid w:val="002A71C1"/>
    <w:rsid w:val="002A72F3"/>
    <w:rsid w:val="002A74BB"/>
    <w:rsid w:val="002A75BD"/>
    <w:rsid w:val="002A763C"/>
    <w:rsid w:val="002A774C"/>
    <w:rsid w:val="002A7A5F"/>
    <w:rsid w:val="002A7E08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AD0"/>
    <w:rsid w:val="002B1D98"/>
    <w:rsid w:val="002B1F5E"/>
    <w:rsid w:val="002B1F69"/>
    <w:rsid w:val="002B1FC7"/>
    <w:rsid w:val="002B20FA"/>
    <w:rsid w:val="002B2163"/>
    <w:rsid w:val="002B235A"/>
    <w:rsid w:val="002B23D1"/>
    <w:rsid w:val="002B241B"/>
    <w:rsid w:val="002B24DB"/>
    <w:rsid w:val="002B24E1"/>
    <w:rsid w:val="002B26DE"/>
    <w:rsid w:val="002B2760"/>
    <w:rsid w:val="002B2848"/>
    <w:rsid w:val="002B29E8"/>
    <w:rsid w:val="002B2AD6"/>
    <w:rsid w:val="002B2B30"/>
    <w:rsid w:val="002B2E0E"/>
    <w:rsid w:val="002B30B9"/>
    <w:rsid w:val="002B3138"/>
    <w:rsid w:val="002B321B"/>
    <w:rsid w:val="002B35F9"/>
    <w:rsid w:val="002B36AF"/>
    <w:rsid w:val="002B3766"/>
    <w:rsid w:val="002B3818"/>
    <w:rsid w:val="002B38BE"/>
    <w:rsid w:val="002B3D71"/>
    <w:rsid w:val="002B3FF5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28"/>
    <w:rsid w:val="002B5ABC"/>
    <w:rsid w:val="002B5B4B"/>
    <w:rsid w:val="002B5B83"/>
    <w:rsid w:val="002B5E80"/>
    <w:rsid w:val="002B628D"/>
    <w:rsid w:val="002B6450"/>
    <w:rsid w:val="002B65E6"/>
    <w:rsid w:val="002B6851"/>
    <w:rsid w:val="002B6D45"/>
    <w:rsid w:val="002B6FAD"/>
    <w:rsid w:val="002B725C"/>
    <w:rsid w:val="002B76B2"/>
    <w:rsid w:val="002B780A"/>
    <w:rsid w:val="002B7E72"/>
    <w:rsid w:val="002B7F7B"/>
    <w:rsid w:val="002C01A6"/>
    <w:rsid w:val="002C0243"/>
    <w:rsid w:val="002C035E"/>
    <w:rsid w:val="002C0520"/>
    <w:rsid w:val="002C0738"/>
    <w:rsid w:val="002C080B"/>
    <w:rsid w:val="002C0860"/>
    <w:rsid w:val="002C0B87"/>
    <w:rsid w:val="002C0BD7"/>
    <w:rsid w:val="002C0FC0"/>
    <w:rsid w:val="002C103A"/>
    <w:rsid w:val="002C150B"/>
    <w:rsid w:val="002C1A74"/>
    <w:rsid w:val="002C1F9F"/>
    <w:rsid w:val="002C233B"/>
    <w:rsid w:val="002C2694"/>
    <w:rsid w:val="002C299C"/>
    <w:rsid w:val="002C299E"/>
    <w:rsid w:val="002C2CDC"/>
    <w:rsid w:val="002C300D"/>
    <w:rsid w:val="002C320F"/>
    <w:rsid w:val="002C340D"/>
    <w:rsid w:val="002C39C9"/>
    <w:rsid w:val="002C3A00"/>
    <w:rsid w:val="002C3CAC"/>
    <w:rsid w:val="002C3CDC"/>
    <w:rsid w:val="002C3F43"/>
    <w:rsid w:val="002C4252"/>
    <w:rsid w:val="002C432D"/>
    <w:rsid w:val="002C4446"/>
    <w:rsid w:val="002C49AF"/>
    <w:rsid w:val="002C4B07"/>
    <w:rsid w:val="002C4BB7"/>
    <w:rsid w:val="002C5004"/>
    <w:rsid w:val="002C51DF"/>
    <w:rsid w:val="002C54F6"/>
    <w:rsid w:val="002C5536"/>
    <w:rsid w:val="002C553C"/>
    <w:rsid w:val="002C56A3"/>
    <w:rsid w:val="002C5857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A4"/>
    <w:rsid w:val="002C75C8"/>
    <w:rsid w:val="002C7DAC"/>
    <w:rsid w:val="002C7DF7"/>
    <w:rsid w:val="002C7E3D"/>
    <w:rsid w:val="002D022E"/>
    <w:rsid w:val="002D067D"/>
    <w:rsid w:val="002D06B5"/>
    <w:rsid w:val="002D07DE"/>
    <w:rsid w:val="002D0819"/>
    <w:rsid w:val="002D08D5"/>
    <w:rsid w:val="002D0BC0"/>
    <w:rsid w:val="002D0C28"/>
    <w:rsid w:val="002D106A"/>
    <w:rsid w:val="002D10EC"/>
    <w:rsid w:val="002D13F9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F2D"/>
    <w:rsid w:val="002D2F9D"/>
    <w:rsid w:val="002D2FF3"/>
    <w:rsid w:val="002D32EE"/>
    <w:rsid w:val="002D332D"/>
    <w:rsid w:val="002D3633"/>
    <w:rsid w:val="002D3A4D"/>
    <w:rsid w:val="002D3F3F"/>
    <w:rsid w:val="002D3F68"/>
    <w:rsid w:val="002D3F6F"/>
    <w:rsid w:val="002D4307"/>
    <w:rsid w:val="002D4450"/>
    <w:rsid w:val="002D450D"/>
    <w:rsid w:val="002D48D3"/>
    <w:rsid w:val="002D4EE8"/>
    <w:rsid w:val="002D4FDB"/>
    <w:rsid w:val="002D507E"/>
    <w:rsid w:val="002D5111"/>
    <w:rsid w:val="002D5325"/>
    <w:rsid w:val="002D55E9"/>
    <w:rsid w:val="002D5BE8"/>
    <w:rsid w:val="002D5D0C"/>
    <w:rsid w:val="002D5D70"/>
    <w:rsid w:val="002D66F1"/>
    <w:rsid w:val="002D6847"/>
    <w:rsid w:val="002D6A26"/>
    <w:rsid w:val="002D7396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F6"/>
    <w:rsid w:val="002E0A80"/>
    <w:rsid w:val="002E0F07"/>
    <w:rsid w:val="002E1016"/>
    <w:rsid w:val="002E13B0"/>
    <w:rsid w:val="002E1432"/>
    <w:rsid w:val="002E166B"/>
    <w:rsid w:val="002E1767"/>
    <w:rsid w:val="002E191A"/>
    <w:rsid w:val="002E19CA"/>
    <w:rsid w:val="002E1CCB"/>
    <w:rsid w:val="002E1D54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356C"/>
    <w:rsid w:val="002E387D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162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272"/>
    <w:rsid w:val="002E64DE"/>
    <w:rsid w:val="002E66CE"/>
    <w:rsid w:val="002E66F5"/>
    <w:rsid w:val="002E66FB"/>
    <w:rsid w:val="002E688F"/>
    <w:rsid w:val="002E69D8"/>
    <w:rsid w:val="002E6CF9"/>
    <w:rsid w:val="002E6FE2"/>
    <w:rsid w:val="002E7130"/>
    <w:rsid w:val="002E7192"/>
    <w:rsid w:val="002E744B"/>
    <w:rsid w:val="002E7759"/>
    <w:rsid w:val="002E77EF"/>
    <w:rsid w:val="002E788A"/>
    <w:rsid w:val="002E7B10"/>
    <w:rsid w:val="002E7D83"/>
    <w:rsid w:val="002E7F6E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10F1"/>
    <w:rsid w:val="002F11D8"/>
    <w:rsid w:val="002F1235"/>
    <w:rsid w:val="002F124B"/>
    <w:rsid w:val="002F167D"/>
    <w:rsid w:val="002F168A"/>
    <w:rsid w:val="002F18AA"/>
    <w:rsid w:val="002F1CC5"/>
    <w:rsid w:val="002F1E1D"/>
    <w:rsid w:val="002F1E95"/>
    <w:rsid w:val="002F23FB"/>
    <w:rsid w:val="002F248E"/>
    <w:rsid w:val="002F24AA"/>
    <w:rsid w:val="002F251B"/>
    <w:rsid w:val="002F264F"/>
    <w:rsid w:val="002F265D"/>
    <w:rsid w:val="002F28B3"/>
    <w:rsid w:val="002F2CFB"/>
    <w:rsid w:val="002F3005"/>
    <w:rsid w:val="002F3187"/>
    <w:rsid w:val="002F32A9"/>
    <w:rsid w:val="002F3317"/>
    <w:rsid w:val="002F3724"/>
    <w:rsid w:val="002F3ACC"/>
    <w:rsid w:val="002F3CAD"/>
    <w:rsid w:val="002F3F2E"/>
    <w:rsid w:val="002F449C"/>
    <w:rsid w:val="002F4814"/>
    <w:rsid w:val="002F497A"/>
    <w:rsid w:val="002F4DAB"/>
    <w:rsid w:val="002F55D7"/>
    <w:rsid w:val="002F5C6A"/>
    <w:rsid w:val="002F5C91"/>
    <w:rsid w:val="002F5EBE"/>
    <w:rsid w:val="002F60A5"/>
    <w:rsid w:val="002F624F"/>
    <w:rsid w:val="002F62A2"/>
    <w:rsid w:val="002F62DA"/>
    <w:rsid w:val="002F6839"/>
    <w:rsid w:val="002F6919"/>
    <w:rsid w:val="002F6C07"/>
    <w:rsid w:val="002F6CE9"/>
    <w:rsid w:val="002F6E41"/>
    <w:rsid w:val="002F6EBD"/>
    <w:rsid w:val="002F6FB0"/>
    <w:rsid w:val="002F7773"/>
    <w:rsid w:val="002F785A"/>
    <w:rsid w:val="002F786C"/>
    <w:rsid w:val="002F7978"/>
    <w:rsid w:val="00300053"/>
    <w:rsid w:val="00300183"/>
    <w:rsid w:val="00300362"/>
    <w:rsid w:val="00300630"/>
    <w:rsid w:val="0030092B"/>
    <w:rsid w:val="00300B20"/>
    <w:rsid w:val="00300F20"/>
    <w:rsid w:val="003014CF"/>
    <w:rsid w:val="003017D0"/>
    <w:rsid w:val="00301B4E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60E"/>
    <w:rsid w:val="0030386D"/>
    <w:rsid w:val="0030389E"/>
    <w:rsid w:val="003039F5"/>
    <w:rsid w:val="00304080"/>
    <w:rsid w:val="00304146"/>
    <w:rsid w:val="0030426E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EC"/>
    <w:rsid w:val="00305315"/>
    <w:rsid w:val="0030541B"/>
    <w:rsid w:val="0030555A"/>
    <w:rsid w:val="00305713"/>
    <w:rsid w:val="00305A19"/>
    <w:rsid w:val="00305B8F"/>
    <w:rsid w:val="00305C01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2C"/>
    <w:rsid w:val="00307350"/>
    <w:rsid w:val="00307351"/>
    <w:rsid w:val="00307648"/>
    <w:rsid w:val="0030765C"/>
    <w:rsid w:val="00307DA4"/>
    <w:rsid w:val="00307FCB"/>
    <w:rsid w:val="003101E3"/>
    <w:rsid w:val="00310313"/>
    <w:rsid w:val="00310391"/>
    <w:rsid w:val="003105E5"/>
    <w:rsid w:val="0031083E"/>
    <w:rsid w:val="00310BED"/>
    <w:rsid w:val="00310DBE"/>
    <w:rsid w:val="00310EE4"/>
    <w:rsid w:val="00311006"/>
    <w:rsid w:val="003111CA"/>
    <w:rsid w:val="003114CB"/>
    <w:rsid w:val="0031161B"/>
    <w:rsid w:val="00311808"/>
    <w:rsid w:val="003119C7"/>
    <w:rsid w:val="00311B0D"/>
    <w:rsid w:val="00312015"/>
    <w:rsid w:val="003121E1"/>
    <w:rsid w:val="00312284"/>
    <w:rsid w:val="003124EE"/>
    <w:rsid w:val="0031253C"/>
    <w:rsid w:val="00312995"/>
    <w:rsid w:val="00312BC4"/>
    <w:rsid w:val="003133AD"/>
    <w:rsid w:val="00313734"/>
    <w:rsid w:val="0031373D"/>
    <w:rsid w:val="00313742"/>
    <w:rsid w:val="00313A1B"/>
    <w:rsid w:val="00314081"/>
    <w:rsid w:val="003144E0"/>
    <w:rsid w:val="00314542"/>
    <w:rsid w:val="0031459F"/>
    <w:rsid w:val="0031483C"/>
    <w:rsid w:val="00314C00"/>
    <w:rsid w:val="00314E0A"/>
    <w:rsid w:val="00314F52"/>
    <w:rsid w:val="00315059"/>
    <w:rsid w:val="003152F1"/>
    <w:rsid w:val="003155C0"/>
    <w:rsid w:val="00315607"/>
    <w:rsid w:val="00315C55"/>
    <w:rsid w:val="00315C62"/>
    <w:rsid w:val="003160D5"/>
    <w:rsid w:val="00316126"/>
    <w:rsid w:val="00316272"/>
    <w:rsid w:val="00316396"/>
    <w:rsid w:val="00316692"/>
    <w:rsid w:val="003168A9"/>
    <w:rsid w:val="00316903"/>
    <w:rsid w:val="00316A42"/>
    <w:rsid w:val="00316E1C"/>
    <w:rsid w:val="00316FE3"/>
    <w:rsid w:val="00317110"/>
    <w:rsid w:val="00317238"/>
    <w:rsid w:val="003172A5"/>
    <w:rsid w:val="003173AD"/>
    <w:rsid w:val="003173F0"/>
    <w:rsid w:val="003174E2"/>
    <w:rsid w:val="003176BE"/>
    <w:rsid w:val="00317946"/>
    <w:rsid w:val="00317BED"/>
    <w:rsid w:val="00317F5C"/>
    <w:rsid w:val="00320189"/>
    <w:rsid w:val="003204D9"/>
    <w:rsid w:val="0032050F"/>
    <w:rsid w:val="00320A63"/>
    <w:rsid w:val="00320C99"/>
    <w:rsid w:val="00320F19"/>
    <w:rsid w:val="003212AD"/>
    <w:rsid w:val="0032134B"/>
    <w:rsid w:val="003215EF"/>
    <w:rsid w:val="0032185E"/>
    <w:rsid w:val="00321977"/>
    <w:rsid w:val="0032198F"/>
    <w:rsid w:val="00321A64"/>
    <w:rsid w:val="00321BEF"/>
    <w:rsid w:val="00321C3C"/>
    <w:rsid w:val="00321C4E"/>
    <w:rsid w:val="00321FFF"/>
    <w:rsid w:val="003224E8"/>
    <w:rsid w:val="003226D1"/>
    <w:rsid w:val="00322984"/>
    <w:rsid w:val="00322AA1"/>
    <w:rsid w:val="00323179"/>
    <w:rsid w:val="00323335"/>
    <w:rsid w:val="0032339A"/>
    <w:rsid w:val="00323430"/>
    <w:rsid w:val="0032343B"/>
    <w:rsid w:val="003234AE"/>
    <w:rsid w:val="00323741"/>
    <w:rsid w:val="0032378E"/>
    <w:rsid w:val="0032385D"/>
    <w:rsid w:val="00323878"/>
    <w:rsid w:val="00323990"/>
    <w:rsid w:val="003239A0"/>
    <w:rsid w:val="00323ACD"/>
    <w:rsid w:val="00323F30"/>
    <w:rsid w:val="00324262"/>
    <w:rsid w:val="00324397"/>
    <w:rsid w:val="003245BA"/>
    <w:rsid w:val="003246B6"/>
    <w:rsid w:val="00324B10"/>
    <w:rsid w:val="00324BA4"/>
    <w:rsid w:val="00324BC0"/>
    <w:rsid w:val="00324FFE"/>
    <w:rsid w:val="0032541D"/>
    <w:rsid w:val="00325510"/>
    <w:rsid w:val="00325594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7002"/>
    <w:rsid w:val="00327396"/>
    <w:rsid w:val="003277CA"/>
    <w:rsid w:val="00327985"/>
    <w:rsid w:val="00327A89"/>
    <w:rsid w:val="00327B49"/>
    <w:rsid w:val="00327FDE"/>
    <w:rsid w:val="0033028C"/>
    <w:rsid w:val="00330407"/>
    <w:rsid w:val="003304E7"/>
    <w:rsid w:val="0033072D"/>
    <w:rsid w:val="0033097F"/>
    <w:rsid w:val="00330CF2"/>
    <w:rsid w:val="00330D27"/>
    <w:rsid w:val="00330E82"/>
    <w:rsid w:val="00331292"/>
    <w:rsid w:val="00331865"/>
    <w:rsid w:val="003319D6"/>
    <w:rsid w:val="00331B82"/>
    <w:rsid w:val="00331E29"/>
    <w:rsid w:val="00331E47"/>
    <w:rsid w:val="0033209B"/>
    <w:rsid w:val="003323B5"/>
    <w:rsid w:val="0033265B"/>
    <w:rsid w:val="003327EB"/>
    <w:rsid w:val="00332C8B"/>
    <w:rsid w:val="00332EE3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314"/>
    <w:rsid w:val="003353DF"/>
    <w:rsid w:val="003356BC"/>
    <w:rsid w:val="003358B4"/>
    <w:rsid w:val="00335CF7"/>
    <w:rsid w:val="003360E8"/>
    <w:rsid w:val="0033644F"/>
    <w:rsid w:val="003364E1"/>
    <w:rsid w:val="00336A4A"/>
    <w:rsid w:val="0033703A"/>
    <w:rsid w:val="003370B1"/>
    <w:rsid w:val="00337124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73D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1D8C"/>
    <w:rsid w:val="00342107"/>
    <w:rsid w:val="00342410"/>
    <w:rsid w:val="003425E0"/>
    <w:rsid w:val="00342627"/>
    <w:rsid w:val="0034268B"/>
    <w:rsid w:val="003427EC"/>
    <w:rsid w:val="00342B12"/>
    <w:rsid w:val="00342BCD"/>
    <w:rsid w:val="00342DC7"/>
    <w:rsid w:val="003434F9"/>
    <w:rsid w:val="003438BA"/>
    <w:rsid w:val="00343972"/>
    <w:rsid w:val="00343BBE"/>
    <w:rsid w:val="00343C9D"/>
    <w:rsid w:val="00343D4F"/>
    <w:rsid w:val="003445E9"/>
    <w:rsid w:val="00344689"/>
    <w:rsid w:val="003449CA"/>
    <w:rsid w:val="00344C21"/>
    <w:rsid w:val="00344C43"/>
    <w:rsid w:val="00344C5B"/>
    <w:rsid w:val="00344E54"/>
    <w:rsid w:val="0034519C"/>
    <w:rsid w:val="003452BD"/>
    <w:rsid w:val="00345717"/>
    <w:rsid w:val="00345939"/>
    <w:rsid w:val="00345A12"/>
    <w:rsid w:val="00345C6B"/>
    <w:rsid w:val="003460AE"/>
    <w:rsid w:val="003460ED"/>
    <w:rsid w:val="00346124"/>
    <w:rsid w:val="00346163"/>
    <w:rsid w:val="0034626B"/>
    <w:rsid w:val="0034643E"/>
    <w:rsid w:val="003464DC"/>
    <w:rsid w:val="00346505"/>
    <w:rsid w:val="0034652E"/>
    <w:rsid w:val="003467EE"/>
    <w:rsid w:val="00346863"/>
    <w:rsid w:val="0034689A"/>
    <w:rsid w:val="00346CBF"/>
    <w:rsid w:val="00346D15"/>
    <w:rsid w:val="00346EA2"/>
    <w:rsid w:val="0034733B"/>
    <w:rsid w:val="003475DC"/>
    <w:rsid w:val="00347668"/>
    <w:rsid w:val="003477F6"/>
    <w:rsid w:val="003479E0"/>
    <w:rsid w:val="00347C20"/>
    <w:rsid w:val="00347CE9"/>
    <w:rsid w:val="00347E91"/>
    <w:rsid w:val="00350058"/>
    <w:rsid w:val="00350310"/>
    <w:rsid w:val="003503AF"/>
    <w:rsid w:val="0035049C"/>
    <w:rsid w:val="0035056A"/>
    <w:rsid w:val="00350775"/>
    <w:rsid w:val="00350839"/>
    <w:rsid w:val="00350A0B"/>
    <w:rsid w:val="00350BEC"/>
    <w:rsid w:val="00350CC0"/>
    <w:rsid w:val="00350E27"/>
    <w:rsid w:val="00350F83"/>
    <w:rsid w:val="003510AC"/>
    <w:rsid w:val="003510E7"/>
    <w:rsid w:val="003511B6"/>
    <w:rsid w:val="003515C4"/>
    <w:rsid w:val="00351770"/>
    <w:rsid w:val="00351AFF"/>
    <w:rsid w:val="00351BDD"/>
    <w:rsid w:val="00351F9A"/>
    <w:rsid w:val="00351FF3"/>
    <w:rsid w:val="00352506"/>
    <w:rsid w:val="003525DA"/>
    <w:rsid w:val="003526B4"/>
    <w:rsid w:val="003527BA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06"/>
    <w:rsid w:val="00353CC7"/>
    <w:rsid w:val="00354097"/>
    <w:rsid w:val="003541C0"/>
    <w:rsid w:val="00354299"/>
    <w:rsid w:val="0035433F"/>
    <w:rsid w:val="003543C4"/>
    <w:rsid w:val="00354407"/>
    <w:rsid w:val="003544F1"/>
    <w:rsid w:val="00354579"/>
    <w:rsid w:val="003547A1"/>
    <w:rsid w:val="00354B61"/>
    <w:rsid w:val="00354B89"/>
    <w:rsid w:val="00354C97"/>
    <w:rsid w:val="00354C9E"/>
    <w:rsid w:val="00354EE3"/>
    <w:rsid w:val="00354FAD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595"/>
    <w:rsid w:val="0035678F"/>
    <w:rsid w:val="0035681D"/>
    <w:rsid w:val="00356821"/>
    <w:rsid w:val="00356A25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69F"/>
    <w:rsid w:val="00362A4D"/>
    <w:rsid w:val="00362DD8"/>
    <w:rsid w:val="0036313E"/>
    <w:rsid w:val="00363518"/>
    <w:rsid w:val="00363537"/>
    <w:rsid w:val="00363665"/>
    <w:rsid w:val="00363A4F"/>
    <w:rsid w:val="00363C11"/>
    <w:rsid w:val="00363DD3"/>
    <w:rsid w:val="00363F4D"/>
    <w:rsid w:val="00364215"/>
    <w:rsid w:val="00364621"/>
    <w:rsid w:val="00364EC9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982"/>
    <w:rsid w:val="00367AA5"/>
    <w:rsid w:val="00367B5A"/>
    <w:rsid w:val="00367DAD"/>
    <w:rsid w:val="00367EDF"/>
    <w:rsid w:val="00367FA7"/>
    <w:rsid w:val="0037029C"/>
    <w:rsid w:val="003704F7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CE2"/>
    <w:rsid w:val="00372002"/>
    <w:rsid w:val="003720CE"/>
    <w:rsid w:val="00372260"/>
    <w:rsid w:val="003723D0"/>
    <w:rsid w:val="0037258B"/>
    <w:rsid w:val="00372684"/>
    <w:rsid w:val="003726CE"/>
    <w:rsid w:val="00372A2A"/>
    <w:rsid w:val="00372BF3"/>
    <w:rsid w:val="00372E4B"/>
    <w:rsid w:val="0037313F"/>
    <w:rsid w:val="0037323E"/>
    <w:rsid w:val="003736ED"/>
    <w:rsid w:val="003737A7"/>
    <w:rsid w:val="003739E4"/>
    <w:rsid w:val="00373CCD"/>
    <w:rsid w:val="00373D9E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C2E"/>
    <w:rsid w:val="00375D18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153"/>
    <w:rsid w:val="00377A11"/>
    <w:rsid w:val="00377A60"/>
    <w:rsid w:val="00377B15"/>
    <w:rsid w:val="00377CC7"/>
    <w:rsid w:val="00377F02"/>
    <w:rsid w:val="00377F43"/>
    <w:rsid w:val="00377F75"/>
    <w:rsid w:val="00377F83"/>
    <w:rsid w:val="00380242"/>
    <w:rsid w:val="00380339"/>
    <w:rsid w:val="00380367"/>
    <w:rsid w:val="003804E8"/>
    <w:rsid w:val="003807C6"/>
    <w:rsid w:val="00380A66"/>
    <w:rsid w:val="00380BDA"/>
    <w:rsid w:val="00380CF1"/>
    <w:rsid w:val="00380F06"/>
    <w:rsid w:val="0038105E"/>
    <w:rsid w:val="003811D8"/>
    <w:rsid w:val="0038141B"/>
    <w:rsid w:val="003816A6"/>
    <w:rsid w:val="00381805"/>
    <w:rsid w:val="00381C7F"/>
    <w:rsid w:val="00381C98"/>
    <w:rsid w:val="00381DA4"/>
    <w:rsid w:val="00381FB1"/>
    <w:rsid w:val="00381FE9"/>
    <w:rsid w:val="0038201E"/>
    <w:rsid w:val="003826B4"/>
    <w:rsid w:val="00382977"/>
    <w:rsid w:val="00382AD8"/>
    <w:rsid w:val="00382D5C"/>
    <w:rsid w:val="00382DD9"/>
    <w:rsid w:val="003830D8"/>
    <w:rsid w:val="00383609"/>
    <w:rsid w:val="00383756"/>
    <w:rsid w:val="003837C3"/>
    <w:rsid w:val="00383BB2"/>
    <w:rsid w:val="00383D5A"/>
    <w:rsid w:val="00383D87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452"/>
    <w:rsid w:val="00384A9B"/>
    <w:rsid w:val="00384C10"/>
    <w:rsid w:val="00384E71"/>
    <w:rsid w:val="00384F64"/>
    <w:rsid w:val="0038501F"/>
    <w:rsid w:val="0038518D"/>
    <w:rsid w:val="00385238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DA"/>
    <w:rsid w:val="00386B84"/>
    <w:rsid w:val="00386C09"/>
    <w:rsid w:val="00386DF6"/>
    <w:rsid w:val="003870CB"/>
    <w:rsid w:val="00387855"/>
    <w:rsid w:val="0038788F"/>
    <w:rsid w:val="0039016B"/>
    <w:rsid w:val="003902C5"/>
    <w:rsid w:val="00390474"/>
    <w:rsid w:val="003904C2"/>
    <w:rsid w:val="00390A98"/>
    <w:rsid w:val="00390C97"/>
    <w:rsid w:val="00390FDA"/>
    <w:rsid w:val="00391301"/>
    <w:rsid w:val="003913B1"/>
    <w:rsid w:val="003913C1"/>
    <w:rsid w:val="00391515"/>
    <w:rsid w:val="00391707"/>
    <w:rsid w:val="00391716"/>
    <w:rsid w:val="00391D1A"/>
    <w:rsid w:val="00391E38"/>
    <w:rsid w:val="00391EE1"/>
    <w:rsid w:val="00392319"/>
    <w:rsid w:val="00392631"/>
    <w:rsid w:val="003926D4"/>
    <w:rsid w:val="00392839"/>
    <w:rsid w:val="00392962"/>
    <w:rsid w:val="00392B37"/>
    <w:rsid w:val="00392D12"/>
    <w:rsid w:val="00392E9D"/>
    <w:rsid w:val="00392F5F"/>
    <w:rsid w:val="0039341C"/>
    <w:rsid w:val="0039343F"/>
    <w:rsid w:val="00393480"/>
    <w:rsid w:val="00393499"/>
    <w:rsid w:val="00393609"/>
    <w:rsid w:val="00393859"/>
    <w:rsid w:val="003938AD"/>
    <w:rsid w:val="00393AE3"/>
    <w:rsid w:val="00393E4F"/>
    <w:rsid w:val="003942D3"/>
    <w:rsid w:val="00394E83"/>
    <w:rsid w:val="00394E8E"/>
    <w:rsid w:val="00394EE6"/>
    <w:rsid w:val="0039501B"/>
    <w:rsid w:val="0039510E"/>
    <w:rsid w:val="003952FE"/>
    <w:rsid w:val="00395AEF"/>
    <w:rsid w:val="00396028"/>
    <w:rsid w:val="00396238"/>
    <w:rsid w:val="00396344"/>
    <w:rsid w:val="00396518"/>
    <w:rsid w:val="003967BB"/>
    <w:rsid w:val="003968F9"/>
    <w:rsid w:val="00396C69"/>
    <w:rsid w:val="00396C97"/>
    <w:rsid w:val="00396EC5"/>
    <w:rsid w:val="00397286"/>
    <w:rsid w:val="00397496"/>
    <w:rsid w:val="00397515"/>
    <w:rsid w:val="003976D1"/>
    <w:rsid w:val="003977C5"/>
    <w:rsid w:val="0039795F"/>
    <w:rsid w:val="00397A31"/>
    <w:rsid w:val="00397F32"/>
    <w:rsid w:val="003A00E9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336"/>
    <w:rsid w:val="003A3355"/>
    <w:rsid w:val="003A336E"/>
    <w:rsid w:val="003A33D9"/>
    <w:rsid w:val="003A3682"/>
    <w:rsid w:val="003A3918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DF"/>
    <w:rsid w:val="003A5542"/>
    <w:rsid w:val="003A5644"/>
    <w:rsid w:val="003A57A8"/>
    <w:rsid w:val="003A595F"/>
    <w:rsid w:val="003A5CC9"/>
    <w:rsid w:val="003A5CD5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FE7"/>
    <w:rsid w:val="003A70DD"/>
    <w:rsid w:val="003A71E7"/>
    <w:rsid w:val="003A74EF"/>
    <w:rsid w:val="003A7544"/>
    <w:rsid w:val="003A75C6"/>
    <w:rsid w:val="003A7770"/>
    <w:rsid w:val="003A7AD5"/>
    <w:rsid w:val="003A7D1A"/>
    <w:rsid w:val="003A7D9F"/>
    <w:rsid w:val="003A7E0D"/>
    <w:rsid w:val="003B0118"/>
    <w:rsid w:val="003B015D"/>
    <w:rsid w:val="003B017D"/>
    <w:rsid w:val="003B02B5"/>
    <w:rsid w:val="003B0527"/>
    <w:rsid w:val="003B052B"/>
    <w:rsid w:val="003B0568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92A"/>
    <w:rsid w:val="003B1A8B"/>
    <w:rsid w:val="003B1CFF"/>
    <w:rsid w:val="003B1D8A"/>
    <w:rsid w:val="003B1E53"/>
    <w:rsid w:val="003B1FBE"/>
    <w:rsid w:val="003B2093"/>
    <w:rsid w:val="003B21EA"/>
    <w:rsid w:val="003B22F2"/>
    <w:rsid w:val="003B23A9"/>
    <w:rsid w:val="003B2790"/>
    <w:rsid w:val="003B28DB"/>
    <w:rsid w:val="003B2C16"/>
    <w:rsid w:val="003B2E00"/>
    <w:rsid w:val="003B30DC"/>
    <w:rsid w:val="003B30E7"/>
    <w:rsid w:val="003B31D6"/>
    <w:rsid w:val="003B332E"/>
    <w:rsid w:val="003B336A"/>
    <w:rsid w:val="003B36A5"/>
    <w:rsid w:val="003B3808"/>
    <w:rsid w:val="003B3A45"/>
    <w:rsid w:val="003B3C0B"/>
    <w:rsid w:val="003B3F91"/>
    <w:rsid w:val="003B41D4"/>
    <w:rsid w:val="003B427D"/>
    <w:rsid w:val="003B42AB"/>
    <w:rsid w:val="003B4663"/>
    <w:rsid w:val="003B4672"/>
    <w:rsid w:val="003B47C3"/>
    <w:rsid w:val="003B494E"/>
    <w:rsid w:val="003B4AE7"/>
    <w:rsid w:val="003B4BAD"/>
    <w:rsid w:val="003B4D74"/>
    <w:rsid w:val="003B4D81"/>
    <w:rsid w:val="003B4DF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12"/>
    <w:rsid w:val="003B6134"/>
    <w:rsid w:val="003B62DD"/>
    <w:rsid w:val="003B6354"/>
    <w:rsid w:val="003B63B0"/>
    <w:rsid w:val="003B6602"/>
    <w:rsid w:val="003B67F7"/>
    <w:rsid w:val="003B697C"/>
    <w:rsid w:val="003B6CAF"/>
    <w:rsid w:val="003B6F8B"/>
    <w:rsid w:val="003B7238"/>
    <w:rsid w:val="003B7327"/>
    <w:rsid w:val="003B7539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0B09"/>
    <w:rsid w:val="003C1155"/>
    <w:rsid w:val="003C133C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FF"/>
    <w:rsid w:val="003C242A"/>
    <w:rsid w:val="003C245F"/>
    <w:rsid w:val="003C25DA"/>
    <w:rsid w:val="003C26BD"/>
    <w:rsid w:val="003C26F0"/>
    <w:rsid w:val="003C2BE8"/>
    <w:rsid w:val="003C2DD9"/>
    <w:rsid w:val="003C2E2A"/>
    <w:rsid w:val="003C307C"/>
    <w:rsid w:val="003C3378"/>
    <w:rsid w:val="003C35C8"/>
    <w:rsid w:val="003C35F7"/>
    <w:rsid w:val="003C3827"/>
    <w:rsid w:val="003C3981"/>
    <w:rsid w:val="003C3B50"/>
    <w:rsid w:val="003C3C0C"/>
    <w:rsid w:val="003C452D"/>
    <w:rsid w:val="003C45BC"/>
    <w:rsid w:val="003C45CB"/>
    <w:rsid w:val="003C482D"/>
    <w:rsid w:val="003C48D4"/>
    <w:rsid w:val="003C498E"/>
    <w:rsid w:val="003C49D6"/>
    <w:rsid w:val="003C49F4"/>
    <w:rsid w:val="003C4B79"/>
    <w:rsid w:val="003C4BC2"/>
    <w:rsid w:val="003C4C31"/>
    <w:rsid w:val="003C5132"/>
    <w:rsid w:val="003C56DA"/>
    <w:rsid w:val="003C5889"/>
    <w:rsid w:val="003C5CB9"/>
    <w:rsid w:val="003C6178"/>
    <w:rsid w:val="003C61A9"/>
    <w:rsid w:val="003C630D"/>
    <w:rsid w:val="003C69E5"/>
    <w:rsid w:val="003C6DB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832"/>
    <w:rsid w:val="003D0A1F"/>
    <w:rsid w:val="003D0A99"/>
    <w:rsid w:val="003D0A9C"/>
    <w:rsid w:val="003D0FFE"/>
    <w:rsid w:val="003D1170"/>
    <w:rsid w:val="003D1333"/>
    <w:rsid w:val="003D1649"/>
    <w:rsid w:val="003D167C"/>
    <w:rsid w:val="003D1684"/>
    <w:rsid w:val="003D1749"/>
    <w:rsid w:val="003D17BA"/>
    <w:rsid w:val="003D19ED"/>
    <w:rsid w:val="003D1A7F"/>
    <w:rsid w:val="003D1C50"/>
    <w:rsid w:val="003D1C65"/>
    <w:rsid w:val="003D1FE1"/>
    <w:rsid w:val="003D21AD"/>
    <w:rsid w:val="003D229A"/>
    <w:rsid w:val="003D28ED"/>
    <w:rsid w:val="003D2ECB"/>
    <w:rsid w:val="003D2F28"/>
    <w:rsid w:val="003D3150"/>
    <w:rsid w:val="003D31F4"/>
    <w:rsid w:val="003D3350"/>
    <w:rsid w:val="003D34E9"/>
    <w:rsid w:val="003D3566"/>
    <w:rsid w:val="003D3782"/>
    <w:rsid w:val="003D3AD9"/>
    <w:rsid w:val="003D3EF5"/>
    <w:rsid w:val="003D40C0"/>
    <w:rsid w:val="003D41B4"/>
    <w:rsid w:val="003D41F9"/>
    <w:rsid w:val="003D48EC"/>
    <w:rsid w:val="003D49A6"/>
    <w:rsid w:val="003D4C82"/>
    <w:rsid w:val="003D4D1E"/>
    <w:rsid w:val="003D4E8C"/>
    <w:rsid w:val="003D5271"/>
    <w:rsid w:val="003D54FD"/>
    <w:rsid w:val="003D5972"/>
    <w:rsid w:val="003D5A65"/>
    <w:rsid w:val="003D5AE0"/>
    <w:rsid w:val="003D5B7B"/>
    <w:rsid w:val="003D5D3F"/>
    <w:rsid w:val="003D5FAE"/>
    <w:rsid w:val="003D6377"/>
    <w:rsid w:val="003D64A9"/>
    <w:rsid w:val="003D685D"/>
    <w:rsid w:val="003D6EF5"/>
    <w:rsid w:val="003D74A8"/>
    <w:rsid w:val="003D76D4"/>
    <w:rsid w:val="003D79FA"/>
    <w:rsid w:val="003D7BC9"/>
    <w:rsid w:val="003D7D18"/>
    <w:rsid w:val="003D7D73"/>
    <w:rsid w:val="003D7EFB"/>
    <w:rsid w:val="003D7F6D"/>
    <w:rsid w:val="003E0335"/>
    <w:rsid w:val="003E04F3"/>
    <w:rsid w:val="003E07AF"/>
    <w:rsid w:val="003E0856"/>
    <w:rsid w:val="003E09A1"/>
    <w:rsid w:val="003E0AF5"/>
    <w:rsid w:val="003E0E74"/>
    <w:rsid w:val="003E1060"/>
    <w:rsid w:val="003E128F"/>
    <w:rsid w:val="003E12DE"/>
    <w:rsid w:val="003E1348"/>
    <w:rsid w:val="003E14C2"/>
    <w:rsid w:val="003E15C2"/>
    <w:rsid w:val="003E19F7"/>
    <w:rsid w:val="003E1A0B"/>
    <w:rsid w:val="003E1C4F"/>
    <w:rsid w:val="003E1EF8"/>
    <w:rsid w:val="003E2151"/>
    <w:rsid w:val="003E2153"/>
    <w:rsid w:val="003E217F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13B"/>
    <w:rsid w:val="003E32B4"/>
    <w:rsid w:val="003E34CA"/>
    <w:rsid w:val="003E350E"/>
    <w:rsid w:val="003E3521"/>
    <w:rsid w:val="003E3676"/>
    <w:rsid w:val="003E3A2A"/>
    <w:rsid w:val="003E3CAE"/>
    <w:rsid w:val="003E3FA6"/>
    <w:rsid w:val="003E41D2"/>
    <w:rsid w:val="003E42FF"/>
    <w:rsid w:val="003E43EF"/>
    <w:rsid w:val="003E446C"/>
    <w:rsid w:val="003E44EA"/>
    <w:rsid w:val="003E45B9"/>
    <w:rsid w:val="003E4659"/>
    <w:rsid w:val="003E469F"/>
    <w:rsid w:val="003E46C5"/>
    <w:rsid w:val="003E4891"/>
    <w:rsid w:val="003E4BF0"/>
    <w:rsid w:val="003E50D8"/>
    <w:rsid w:val="003E5268"/>
    <w:rsid w:val="003E52EC"/>
    <w:rsid w:val="003E535E"/>
    <w:rsid w:val="003E53E0"/>
    <w:rsid w:val="003E55AC"/>
    <w:rsid w:val="003E56EC"/>
    <w:rsid w:val="003E589F"/>
    <w:rsid w:val="003E5A64"/>
    <w:rsid w:val="003E5B9C"/>
    <w:rsid w:val="003E5C0D"/>
    <w:rsid w:val="003E5CA8"/>
    <w:rsid w:val="003E5D58"/>
    <w:rsid w:val="003E5DC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C35"/>
    <w:rsid w:val="003E7DC9"/>
    <w:rsid w:val="003E7DEF"/>
    <w:rsid w:val="003F000D"/>
    <w:rsid w:val="003F0016"/>
    <w:rsid w:val="003F011D"/>
    <w:rsid w:val="003F01C7"/>
    <w:rsid w:val="003F0288"/>
    <w:rsid w:val="003F04A9"/>
    <w:rsid w:val="003F055C"/>
    <w:rsid w:val="003F0722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F94"/>
    <w:rsid w:val="003F251A"/>
    <w:rsid w:val="003F27CA"/>
    <w:rsid w:val="003F29EB"/>
    <w:rsid w:val="003F2A86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29E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99D"/>
    <w:rsid w:val="003F5BA2"/>
    <w:rsid w:val="003F6372"/>
    <w:rsid w:val="003F65E8"/>
    <w:rsid w:val="003F6955"/>
    <w:rsid w:val="003F69E7"/>
    <w:rsid w:val="003F6B4C"/>
    <w:rsid w:val="003F6CED"/>
    <w:rsid w:val="003F6F81"/>
    <w:rsid w:val="003F7478"/>
    <w:rsid w:val="003F74AB"/>
    <w:rsid w:val="003F7531"/>
    <w:rsid w:val="003F7A19"/>
    <w:rsid w:val="003F7D2D"/>
    <w:rsid w:val="003F7DA8"/>
    <w:rsid w:val="003F7DC6"/>
    <w:rsid w:val="003F7F4B"/>
    <w:rsid w:val="00400667"/>
    <w:rsid w:val="0040071F"/>
    <w:rsid w:val="004008E7"/>
    <w:rsid w:val="00400AF7"/>
    <w:rsid w:val="00400AFE"/>
    <w:rsid w:val="00400B43"/>
    <w:rsid w:val="00400E73"/>
    <w:rsid w:val="004011A4"/>
    <w:rsid w:val="0040128B"/>
    <w:rsid w:val="00401350"/>
    <w:rsid w:val="00401753"/>
    <w:rsid w:val="00401F7A"/>
    <w:rsid w:val="00401FE1"/>
    <w:rsid w:val="004020C2"/>
    <w:rsid w:val="00402980"/>
    <w:rsid w:val="00402A31"/>
    <w:rsid w:val="00402D07"/>
    <w:rsid w:val="00403158"/>
    <w:rsid w:val="00403186"/>
    <w:rsid w:val="00403465"/>
    <w:rsid w:val="00403839"/>
    <w:rsid w:val="0040397B"/>
    <w:rsid w:val="004039D6"/>
    <w:rsid w:val="00403CD7"/>
    <w:rsid w:val="00403E84"/>
    <w:rsid w:val="00403F83"/>
    <w:rsid w:val="004040B9"/>
    <w:rsid w:val="004040C9"/>
    <w:rsid w:val="00404167"/>
    <w:rsid w:val="00404177"/>
    <w:rsid w:val="0040486E"/>
    <w:rsid w:val="00404C43"/>
    <w:rsid w:val="00404CAC"/>
    <w:rsid w:val="00404D72"/>
    <w:rsid w:val="00405513"/>
    <w:rsid w:val="0040551F"/>
    <w:rsid w:val="004059B8"/>
    <w:rsid w:val="004059D4"/>
    <w:rsid w:val="004061DA"/>
    <w:rsid w:val="0040625B"/>
    <w:rsid w:val="0040637E"/>
    <w:rsid w:val="004063A5"/>
    <w:rsid w:val="004065CE"/>
    <w:rsid w:val="0040669B"/>
    <w:rsid w:val="004066AA"/>
    <w:rsid w:val="0040671A"/>
    <w:rsid w:val="00406806"/>
    <w:rsid w:val="0040696B"/>
    <w:rsid w:val="00406C17"/>
    <w:rsid w:val="00406CC6"/>
    <w:rsid w:val="00406CEC"/>
    <w:rsid w:val="0040739A"/>
    <w:rsid w:val="00407513"/>
    <w:rsid w:val="00407600"/>
    <w:rsid w:val="00407850"/>
    <w:rsid w:val="0040795D"/>
    <w:rsid w:val="00407C74"/>
    <w:rsid w:val="00407CD5"/>
    <w:rsid w:val="00407D0A"/>
    <w:rsid w:val="00407E56"/>
    <w:rsid w:val="00407F75"/>
    <w:rsid w:val="004100B4"/>
    <w:rsid w:val="00410404"/>
    <w:rsid w:val="00410CF2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826"/>
    <w:rsid w:val="00412B18"/>
    <w:rsid w:val="00412E6D"/>
    <w:rsid w:val="00413098"/>
    <w:rsid w:val="00413131"/>
    <w:rsid w:val="00413211"/>
    <w:rsid w:val="004132A6"/>
    <w:rsid w:val="00413395"/>
    <w:rsid w:val="004134F8"/>
    <w:rsid w:val="004135BD"/>
    <w:rsid w:val="00413697"/>
    <w:rsid w:val="00413853"/>
    <w:rsid w:val="00413A12"/>
    <w:rsid w:val="00413E75"/>
    <w:rsid w:val="004140BE"/>
    <w:rsid w:val="0041425E"/>
    <w:rsid w:val="0041440C"/>
    <w:rsid w:val="00414976"/>
    <w:rsid w:val="00414B00"/>
    <w:rsid w:val="00414C88"/>
    <w:rsid w:val="00414F10"/>
    <w:rsid w:val="00415005"/>
    <w:rsid w:val="0041513D"/>
    <w:rsid w:val="0041526F"/>
    <w:rsid w:val="00415281"/>
    <w:rsid w:val="004152FA"/>
    <w:rsid w:val="00415356"/>
    <w:rsid w:val="00415817"/>
    <w:rsid w:val="0041593B"/>
    <w:rsid w:val="00415C81"/>
    <w:rsid w:val="00415CB6"/>
    <w:rsid w:val="00415CEF"/>
    <w:rsid w:val="00415D98"/>
    <w:rsid w:val="00415E85"/>
    <w:rsid w:val="00415FBD"/>
    <w:rsid w:val="0041626A"/>
    <w:rsid w:val="00416318"/>
    <w:rsid w:val="00416515"/>
    <w:rsid w:val="00416890"/>
    <w:rsid w:val="0041695F"/>
    <w:rsid w:val="00416EF7"/>
    <w:rsid w:val="004170C0"/>
    <w:rsid w:val="004171F3"/>
    <w:rsid w:val="004172CA"/>
    <w:rsid w:val="00417411"/>
    <w:rsid w:val="0041742F"/>
    <w:rsid w:val="004179A0"/>
    <w:rsid w:val="00417B36"/>
    <w:rsid w:val="00417EE2"/>
    <w:rsid w:val="0042004D"/>
    <w:rsid w:val="004200A7"/>
    <w:rsid w:val="004203E4"/>
    <w:rsid w:val="00420939"/>
    <w:rsid w:val="00420DA6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25"/>
    <w:rsid w:val="004227A6"/>
    <w:rsid w:val="004228B0"/>
    <w:rsid w:val="004229A8"/>
    <w:rsid w:val="00422C18"/>
    <w:rsid w:val="00422CB0"/>
    <w:rsid w:val="00423027"/>
    <w:rsid w:val="0042314B"/>
    <w:rsid w:val="00423278"/>
    <w:rsid w:val="004234A6"/>
    <w:rsid w:val="0042379B"/>
    <w:rsid w:val="00423919"/>
    <w:rsid w:val="00423967"/>
    <w:rsid w:val="00423D93"/>
    <w:rsid w:val="00424207"/>
    <w:rsid w:val="0042435A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51"/>
    <w:rsid w:val="00426107"/>
    <w:rsid w:val="004261A6"/>
    <w:rsid w:val="004261DC"/>
    <w:rsid w:val="0042621F"/>
    <w:rsid w:val="00426414"/>
    <w:rsid w:val="00426468"/>
    <w:rsid w:val="004264EA"/>
    <w:rsid w:val="0042684A"/>
    <w:rsid w:val="00426929"/>
    <w:rsid w:val="0042699C"/>
    <w:rsid w:val="00426B4B"/>
    <w:rsid w:val="00426B90"/>
    <w:rsid w:val="00426CA0"/>
    <w:rsid w:val="00426CE9"/>
    <w:rsid w:val="00426D08"/>
    <w:rsid w:val="00426DD0"/>
    <w:rsid w:val="00426E0A"/>
    <w:rsid w:val="0042707C"/>
    <w:rsid w:val="004270F3"/>
    <w:rsid w:val="004273BB"/>
    <w:rsid w:val="00427805"/>
    <w:rsid w:val="00427806"/>
    <w:rsid w:val="00427864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33D"/>
    <w:rsid w:val="004318A2"/>
    <w:rsid w:val="0043197D"/>
    <w:rsid w:val="00431F4C"/>
    <w:rsid w:val="00431F50"/>
    <w:rsid w:val="004320E8"/>
    <w:rsid w:val="0043252D"/>
    <w:rsid w:val="0043256B"/>
    <w:rsid w:val="004327DB"/>
    <w:rsid w:val="00432955"/>
    <w:rsid w:val="00432AC9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E19"/>
    <w:rsid w:val="00433F85"/>
    <w:rsid w:val="00433FD5"/>
    <w:rsid w:val="004347E1"/>
    <w:rsid w:val="00434A38"/>
    <w:rsid w:val="00434B6C"/>
    <w:rsid w:val="00434B8A"/>
    <w:rsid w:val="00434D0C"/>
    <w:rsid w:val="00435103"/>
    <w:rsid w:val="00435498"/>
    <w:rsid w:val="0043549E"/>
    <w:rsid w:val="00435A08"/>
    <w:rsid w:val="00435C11"/>
    <w:rsid w:val="00435DC9"/>
    <w:rsid w:val="00436698"/>
    <w:rsid w:val="00436960"/>
    <w:rsid w:val="00436B75"/>
    <w:rsid w:val="00436D32"/>
    <w:rsid w:val="00436E06"/>
    <w:rsid w:val="00436E82"/>
    <w:rsid w:val="00436F5B"/>
    <w:rsid w:val="0043709E"/>
    <w:rsid w:val="004370E4"/>
    <w:rsid w:val="004373D1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312"/>
    <w:rsid w:val="0044065B"/>
    <w:rsid w:val="00440864"/>
    <w:rsid w:val="004409CD"/>
    <w:rsid w:val="00440E8F"/>
    <w:rsid w:val="0044109F"/>
    <w:rsid w:val="00441119"/>
    <w:rsid w:val="004411C4"/>
    <w:rsid w:val="00441265"/>
    <w:rsid w:val="004412D9"/>
    <w:rsid w:val="004412EC"/>
    <w:rsid w:val="00441571"/>
    <w:rsid w:val="004415ED"/>
    <w:rsid w:val="00441A3E"/>
    <w:rsid w:val="00441AA6"/>
    <w:rsid w:val="00441BDF"/>
    <w:rsid w:val="00441D83"/>
    <w:rsid w:val="00442079"/>
    <w:rsid w:val="0044207B"/>
    <w:rsid w:val="004420E1"/>
    <w:rsid w:val="00442156"/>
    <w:rsid w:val="0044220F"/>
    <w:rsid w:val="00442266"/>
    <w:rsid w:val="00442273"/>
    <w:rsid w:val="0044234D"/>
    <w:rsid w:val="00442662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68"/>
    <w:rsid w:val="004446A6"/>
    <w:rsid w:val="004446A7"/>
    <w:rsid w:val="00444A4E"/>
    <w:rsid w:val="00444D6B"/>
    <w:rsid w:val="00444FB0"/>
    <w:rsid w:val="00445548"/>
    <w:rsid w:val="0044581A"/>
    <w:rsid w:val="00445A01"/>
    <w:rsid w:val="00445BF1"/>
    <w:rsid w:val="00445D0C"/>
    <w:rsid w:val="00445DA4"/>
    <w:rsid w:val="00445E7E"/>
    <w:rsid w:val="0044601B"/>
    <w:rsid w:val="0044641B"/>
    <w:rsid w:val="0044665E"/>
    <w:rsid w:val="004467F1"/>
    <w:rsid w:val="00446909"/>
    <w:rsid w:val="00446B43"/>
    <w:rsid w:val="00446B76"/>
    <w:rsid w:val="00446C99"/>
    <w:rsid w:val="00446E19"/>
    <w:rsid w:val="004470E2"/>
    <w:rsid w:val="0044730B"/>
    <w:rsid w:val="00447385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2DA"/>
    <w:rsid w:val="004514BE"/>
    <w:rsid w:val="00451582"/>
    <w:rsid w:val="004515CB"/>
    <w:rsid w:val="00451AB1"/>
    <w:rsid w:val="00451CEC"/>
    <w:rsid w:val="00451E8F"/>
    <w:rsid w:val="00452362"/>
    <w:rsid w:val="0045249C"/>
    <w:rsid w:val="004526BF"/>
    <w:rsid w:val="00452728"/>
    <w:rsid w:val="004529F7"/>
    <w:rsid w:val="00452D15"/>
    <w:rsid w:val="00452E59"/>
    <w:rsid w:val="00452FB4"/>
    <w:rsid w:val="00453020"/>
    <w:rsid w:val="00453131"/>
    <w:rsid w:val="0045342D"/>
    <w:rsid w:val="00453B04"/>
    <w:rsid w:val="00453F19"/>
    <w:rsid w:val="00453F89"/>
    <w:rsid w:val="00454107"/>
    <w:rsid w:val="00454300"/>
    <w:rsid w:val="00454847"/>
    <w:rsid w:val="00454A63"/>
    <w:rsid w:val="00454A74"/>
    <w:rsid w:val="004551DF"/>
    <w:rsid w:val="00455417"/>
    <w:rsid w:val="004557EA"/>
    <w:rsid w:val="004558CA"/>
    <w:rsid w:val="00455A40"/>
    <w:rsid w:val="004562A2"/>
    <w:rsid w:val="0045653F"/>
    <w:rsid w:val="0045666C"/>
    <w:rsid w:val="00456680"/>
    <w:rsid w:val="004566EF"/>
    <w:rsid w:val="00456971"/>
    <w:rsid w:val="00456C9D"/>
    <w:rsid w:val="00457586"/>
    <w:rsid w:val="004577CB"/>
    <w:rsid w:val="00457E1C"/>
    <w:rsid w:val="00457ECC"/>
    <w:rsid w:val="00460049"/>
    <w:rsid w:val="004604EC"/>
    <w:rsid w:val="0046054B"/>
    <w:rsid w:val="00460841"/>
    <w:rsid w:val="004608BD"/>
    <w:rsid w:val="00460AED"/>
    <w:rsid w:val="004610A8"/>
    <w:rsid w:val="004612F0"/>
    <w:rsid w:val="00461376"/>
    <w:rsid w:val="004614F1"/>
    <w:rsid w:val="00461743"/>
    <w:rsid w:val="00461906"/>
    <w:rsid w:val="0046198C"/>
    <w:rsid w:val="00461CCB"/>
    <w:rsid w:val="00461D9B"/>
    <w:rsid w:val="00461F0B"/>
    <w:rsid w:val="00461FAC"/>
    <w:rsid w:val="00462252"/>
    <w:rsid w:val="0046226F"/>
    <w:rsid w:val="00462650"/>
    <w:rsid w:val="00462F90"/>
    <w:rsid w:val="00463038"/>
    <w:rsid w:val="00463209"/>
    <w:rsid w:val="00463335"/>
    <w:rsid w:val="00463546"/>
    <w:rsid w:val="004636E9"/>
    <w:rsid w:val="00463B22"/>
    <w:rsid w:val="00463DC0"/>
    <w:rsid w:val="0046409B"/>
    <w:rsid w:val="00464867"/>
    <w:rsid w:val="00464BF6"/>
    <w:rsid w:val="00464C36"/>
    <w:rsid w:val="00464EB4"/>
    <w:rsid w:val="00465057"/>
    <w:rsid w:val="00465404"/>
    <w:rsid w:val="00465435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133"/>
    <w:rsid w:val="0046613D"/>
    <w:rsid w:val="0046616A"/>
    <w:rsid w:val="004661E0"/>
    <w:rsid w:val="004662C0"/>
    <w:rsid w:val="004663C1"/>
    <w:rsid w:val="0046654A"/>
    <w:rsid w:val="004669D2"/>
    <w:rsid w:val="00466A29"/>
    <w:rsid w:val="00466D9D"/>
    <w:rsid w:val="0046700D"/>
    <w:rsid w:val="00467029"/>
    <w:rsid w:val="004673E6"/>
    <w:rsid w:val="004676A6"/>
    <w:rsid w:val="0046796A"/>
    <w:rsid w:val="00467AB7"/>
    <w:rsid w:val="00467B98"/>
    <w:rsid w:val="00467BC5"/>
    <w:rsid w:val="00467F05"/>
    <w:rsid w:val="00467F63"/>
    <w:rsid w:val="00470074"/>
    <w:rsid w:val="004701A5"/>
    <w:rsid w:val="00470391"/>
    <w:rsid w:val="0047045E"/>
    <w:rsid w:val="00470585"/>
    <w:rsid w:val="00470D73"/>
    <w:rsid w:val="00471061"/>
    <w:rsid w:val="00471169"/>
    <w:rsid w:val="004712D7"/>
    <w:rsid w:val="004712F1"/>
    <w:rsid w:val="0047142E"/>
    <w:rsid w:val="004716BE"/>
    <w:rsid w:val="00471714"/>
    <w:rsid w:val="00471864"/>
    <w:rsid w:val="00471A80"/>
    <w:rsid w:val="00471F6E"/>
    <w:rsid w:val="004720EB"/>
    <w:rsid w:val="0047232E"/>
    <w:rsid w:val="004727C6"/>
    <w:rsid w:val="00472808"/>
    <w:rsid w:val="00473043"/>
    <w:rsid w:val="0047309D"/>
    <w:rsid w:val="004730D4"/>
    <w:rsid w:val="00473895"/>
    <w:rsid w:val="004739BE"/>
    <w:rsid w:val="00473AF9"/>
    <w:rsid w:val="00474029"/>
    <w:rsid w:val="00474069"/>
    <w:rsid w:val="00474106"/>
    <w:rsid w:val="00474368"/>
    <w:rsid w:val="0047477B"/>
    <w:rsid w:val="00474881"/>
    <w:rsid w:val="00474A21"/>
    <w:rsid w:val="00474B89"/>
    <w:rsid w:val="00474D08"/>
    <w:rsid w:val="00474D9A"/>
    <w:rsid w:val="00474F67"/>
    <w:rsid w:val="00475115"/>
    <w:rsid w:val="004752A5"/>
    <w:rsid w:val="00475304"/>
    <w:rsid w:val="00475361"/>
    <w:rsid w:val="00475444"/>
    <w:rsid w:val="004755AF"/>
    <w:rsid w:val="00475827"/>
    <w:rsid w:val="00475A4A"/>
    <w:rsid w:val="00475B27"/>
    <w:rsid w:val="00475DC4"/>
    <w:rsid w:val="00476029"/>
    <w:rsid w:val="004760D0"/>
    <w:rsid w:val="00476248"/>
    <w:rsid w:val="00476423"/>
    <w:rsid w:val="00476495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C1"/>
    <w:rsid w:val="00477C6E"/>
    <w:rsid w:val="00477DEA"/>
    <w:rsid w:val="0048047E"/>
    <w:rsid w:val="00480493"/>
    <w:rsid w:val="00480890"/>
    <w:rsid w:val="00480906"/>
    <w:rsid w:val="00480AE1"/>
    <w:rsid w:val="00480EB0"/>
    <w:rsid w:val="00480F3A"/>
    <w:rsid w:val="00480F7A"/>
    <w:rsid w:val="00481274"/>
    <w:rsid w:val="00481375"/>
    <w:rsid w:val="00481445"/>
    <w:rsid w:val="004819F3"/>
    <w:rsid w:val="00481A63"/>
    <w:rsid w:val="00481C4D"/>
    <w:rsid w:val="00481D22"/>
    <w:rsid w:val="004820EC"/>
    <w:rsid w:val="004822E9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37"/>
    <w:rsid w:val="00482F86"/>
    <w:rsid w:val="00483240"/>
    <w:rsid w:val="00483244"/>
    <w:rsid w:val="00483411"/>
    <w:rsid w:val="0048353F"/>
    <w:rsid w:val="00483644"/>
    <w:rsid w:val="00483917"/>
    <w:rsid w:val="00483930"/>
    <w:rsid w:val="00483B76"/>
    <w:rsid w:val="00483B9F"/>
    <w:rsid w:val="00483CCD"/>
    <w:rsid w:val="00483CEA"/>
    <w:rsid w:val="00483E46"/>
    <w:rsid w:val="00483F57"/>
    <w:rsid w:val="00483F9B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E30"/>
    <w:rsid w:val="004855C9"/>
    <w:rsid w:val="0048568C"/>
    <w:rsid w:val="004857B2"/>
    <w:rsid w:val="00485860"/>
    <w:rsid w:val="00485A83"/>
    <w:rsid w:val="0048610C"/>
    <w:rsid w:val="004862CD"/>
    <w:rsid w:val="00486747"/>
    <w:rsid w:val="00486941"/>
    <w:rsid w:val="00486C06"/>
    <w:rsid w:val="00486DB3"/>
    <w:rsid w:val="004870D9"/>
    <w:rsid w:val="0048747E"/>
    <w:rsid w:val="0048752D"/>
    <w:rsid w:val="00487556"/>
    <w:rsid w:val="00487702"/>
    <w:rsid w:val="0048779E"/>
    <w:rsid w:val="004877AF"/>
    <w:rsid w:val="0048789A"/>
    <w:rsid w:val="00487A5D"/>
    <w:rsid w:val="00487ABC"/>
    <w:rsid w:val="00487BDE"/>
    <w:rsid w:val="00487DB1"/>
    <w:rsid w:val="00487F3C"/>
    <w:rsid w:val="004900D0"/>
    <w:rsid w:val="004902C9"/>
    <w:rsid w:val="004908C7"/>
    <w:rsid w:val="00490E4B"/>
    <w:rsid w:val="00491045"/>
    <w:rsid w:val="004913A4"/>
    <w:rsid w:val="00491566"/>
    <w:rsid w:val="004918A2"/>
    <w:rsid w:val="0049198A"/>
    <w:rsid w:val="00491B60"/>
    <w:rsid w:val="00491B82"/>
    <w:rsid w:val="00491BE1"/>
    <w:rsid w:val="00491C41"/>
    <w:rsid w:val="00491CEF"/>
    <w:rsid w:val="00491D17"/>
    <w:rsid w:val="00491D1E"/>
    <w:rsid w:val="00492110"/>
    <w:rsid w:val="0049217A"/>
    <w:rsid w:val="004921F9"/>
    <w:rsid w:val="00492280"/>
    <w:rsid w:val="004923FD"/>
    <w:rsid w:val="00492650"/>
    <w:rsid w:val="004929AD"/>
    <w:rsid w:val="00492A88"/>
    <w:rsid w:val="00492C06"/>
    <w:rsid w:val="00493161"/>
    <w:rsid w:val="004932AC"/>
    <w:rsid w:val="004933CA"/>
    <w:rsid w:val="00493521"/>
    <w:rsid w:val="00493626"/>
    <w:rsid w:val="00493638"/>
    <w:rsid w:val="00493707"/>
    <w:rsid w:val="00493AA4"/>
    <w:rsid w:val="00493B4F"/>
    <w:rsid w:val="00493B86"/>
    <w:rsid w:val="00493D22"/>
    <w:rsid w:val="00494059"/>
    <w:rsid w:val="0049411A"/>
    <w:rsid w:val="004942E7"/>
    <w:rsid w:val="004944B2"/>
    <w:rsid w:val="00494505"/>
    <w:rsid w:val="004947AC"/>
    <w:rsid w:val="00494B4A"/>
    <w:rsid w:val="00494C88"/>
    <w:rsid w:val="00494F5B"/>
    <w:rsid w:val="00494FC3"/>
    <w:rsid w:val="004951B6"/>
    <w:rsid w:val="00495460"/>
    <w:rsid w:val="00495625"/>
    <w:rsid w:val="00495A67"/>
    <w:rsid w:val="00495C16"/>
    <w:rsid w:val="00495D7E"/>
    <w:rsid w:val="00496018"/>
    <w:rsid w:val="00496068"/>
    <w:rsid w:val="0049629B"/>
    <w:rsid w:val="004963B3"/>
    <w:rsid w:val="004963B9"/>
    <w:rsid w:val="00496433"/>
    <w:rsid w:val="00496447"/>
    <w:rsid w:val="00496490"/>
    <w:rsid w:val="00496878"/>
    <w:rsid w:val="004968A2"/>
    <w:rsid w:val="0049698E"/>
    <w:rsid w:val="00496C7A"/>
    <w:rsid w:val="00496F4A"/>
    <w:rsid w:val="00497259"/>
    <w:rsid w:val="004973B7"/>
    <w:rsid w:val="004975F5"/>
    <w:rsid w:val="00497721"/>
    <w:rsid w:val="00497748"/>
    <w:rsid w:val="0049796A"/>
    <w:rsid w:val="00497A97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B2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47D"/>
    <w:rsid w:val="004A267B"/>
    <w:rsid w:val="004A2819"/>
    <w:rsid w:val="004A2846"/>
    <w:rsid w:val="004A28E3"/>
    <w:rsid w:val="004A29DC"/>
    <w:rsid w:val="004A2F47"/>
    <w:rsid w:val="004A2FC9"/>
    <w:rsid w:val="004A2FD2"/>
    <w:rsid w:val="004A32B5"/>
    <w:rsid w:val="004A338D"/>
    <w:rsid w:val="004A3432"/>
    <w:rsid w:val="004A36CE"/>
    <w:rsid w:val="004A36D0"/>
    <w:rsid w:val="004A3895"/>
    <w:rsid w:val="004A392D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26A"/>
    <w:rsid w:val="004A5601"/>
    <w:rsid w:val="004A5AE5"/>
    <w:rsid w:val="004A5DDE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4C7"/>
    <w:rsid w:val="004B17DE"/>
    <w:rsid w:val="004B1A3F"/>
    <w:rsid w:val="004B1B98"/>
    <w:rsid w:val="004B1F2E"/>
    <w:rsid w:val="004B217D"/>
    <w:rsid w:val="004B22B1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66"/>
    <w:rsid w:val="004B3184"/>
    <w:rsid w:val="004B3197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253"/>
    <w:rsid w:val="004B4892"/>
    <w:rsid w:val="004B4A96"/>
    <w:rsid w:val="004B4D23"/>
    <w:rsid w:val="004B4F5E"/>
    <w:rsid w:val="004B508F"/>
    <w:rsid w:val="004B50CC"/>
    <w:rsid w:val="004B56CC"/>
    <w:rsid w:val="004B57D2"/>
    <w:rsid w:val="004B58AE"/>
    <w:rsid w:val="004B5DF2"/>
    <w:rsid w:val="004B5F0B"/>
    <w:rsid w:val="004B5F43"/>
    <w:rsid w:val="004B5F66"/>
    <w:rsid w:val="004B5F8F"/>
    <w:rsid w:val="004B6253"/>
    <w:rsid w:val="004B6414"/>
    <w:rsid w:val="004B64F9"/>
    <w:rsid w:val="004B665E"/>
    <w:rsid w:val="004B66CF"/>
    <w:rsid w:val="004B6B20"/>
    <w:rsid w:val="004B6E79"/>
    <w:rsid w:val="004B7199"/>
    <w:rsid w:val="004B71C1"/>
    <w:rsid w:val="004B7292"/>
    <w:rsid w:val="004B74AB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51"/>
    <w:rsid w:val="004C0990"/>
    <w:rsid w:val="004C0A5A"/>
    <w:rsid w:val="004C0A6C"/>
    <w:rsid w:val="004C0C5E"/>
    <w:rsid w:val="004C0CD8"/>
    <w:rsid w:val="004C1002"/>
    <w:rsid w:val="004C1022"/>
    <w:rsid w:val="004C1089"/>
    <w:rsid w:val="004C12D2"/>
    <w:rsid w:val="004C13C1"/>
    <w:rsid w:val="004C16EA"/>
    <w:rsid w:val="004C1973"/>
    <w:rsid w:val="004C1AB7"/>
    <w:rsid w:val="004C1AC6"/>
    <w:rsid w:val="004C1AFF"/>
    <w:rsid w:val="004C1B21"/>
    <w:rsid w:val="004C1C71"/>
    <w:rsid w:val="004C1D9C"/>
    <w:rsid w:val="004C21A8"/>
    <w:rsid w:val="004C21F9"/>
    <w:rsid w:val="004C241E"/>
    <w:rsid w:val="004C2556"/>
    <w:rsid w:val="004C2802"/>
    <w:rsid w:val="004C2B81"/>
    <w:rsid w:val="004C2C5E"/>
    <w:rsid w:val="004C2DC3"/>
    <w:rsid w:val="004C2DEC"/>
    <w:rsid w:val="004C2E0D"/>
    <w:rsid w:val="004C2E4F"/>
    <w:rsid w:val="004C2EDF"/>
    <w:rsid w:val="004C338B"/>
    <w:rsid w:val="004C33A7"/>
    <w:rsid w:val="004C3933"/>
    <w:rsid w:val="004C39A6"/>
    <w:rsid w:val="004C3A24"/>
    <w:rsid w:val="004C3B2D"/>
    <w:rsid w:val="004C4101"/>
    <w:rsid w:val="004C468E"/>
    <w:rsid w:val="004C46D9"/>
    <w:rsid w:val="004C4B1E"/>
    <w:rsid w:val="004C4B45"/>
    <w:rsid w:val="004C4C83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A"/>
    <w:rsid w:val="004C7737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A84"/>
    <w:rsid w:val="004D0A87"/>
    <w:rsid w:val="004D0B80"/>
    <w:rsid w:val="004D0BA0"/>
    <w:rsid w:val="004D0C82"/>
    <w:rsid w:val="004D0DA4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20AB"/>
    <w:rsid w:val="004D2103"/>
    <w:rsid w:val="004D213F"/>
    <w:rsid w:val="004D22C8"/>
    <w:rsid w:val="004D23DE"/>
    <w:rsid w:val="004D2582"/>
    <w:rsid w:val="004D28C4"/>
    <w:rsid w:val="004D28C9"/>
    <w:rsid w:val="004D2933"/>
    <w:rsid w:val="004D29DD"/>
    <w:rsid w:val="004D2A6C"/>
    <w:rsid w:val="004D2AF5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522E"/>
    <w:rsid w:val="004D53D9"/>
    <w:rsid w:val="004D55C8"/>
    <w:rsid w:val="004D57F4"/>
    <w:rsid w:val="004D5C39"/>
    <w:rsid w:val="004D5DC2"/>
    <w:rsid w:val="004D5FED"/>
    <w:rsid w:val="004D6556"/>
    <w:rsid w:val="004D6557"/>
    <w:rsid w:val="004D6869"/>
    <w:rsid w:val="004D68C3"/>
    <w:rsid w:val="004D6A6C"/>
    <w:rsid w:val="004D714D"/>
    <w:rsid w:val="004D721D"/>
    <w:rsid w:val="004D7A53"/>
    <w:rsid w:val="004D7AAE"/>
    <w:rsid w:val="004D7C29"/>
    <w:rsid w:val="004D7EBF"/>
    <w:rsid w:val="004E01EC"/>
    <w:rsid w:val="004E0339"/>
    <w:rsid w:val="004E0A43"/>
    <w:rsid w:val="004E0B00"/>
    <w:rsid w:val="004E0DA9"/>
    <w:rsid w:val="004E0FF8"/>
    <w:rsid w:val="004E110E"/>
    <w:rsid w:val="004E14A3"/>
    <w:rsid w:val="004E163A"/>
    <w:rsid w:val="004E19B0"/>
    <w:rsid w:val="004E19E3"/>
    <w:rsid w:val="004E1A3B"/>
    <w:rsid w:val="004E1C01"/>
    <w:rsid w:val="004E1DB2"/>
    <w:rsid w:val="004E1FBE"/>
    <w:rsid w:val="004E1FF1"/>
    <w:rsid w:val="004E20D0"/>
    <w:rsid w:val="004E22A7"/>
    <w:rsid w:val="004E2428"/>
    <w:rsid w:val="004E2508"/>
    <w:rsid w:val="004E2513"/>
    <w:rsid w:val="004E2523"/>
    <w:rsid w:val="004E2558"/>
    <w:rsid w:val="004E274C"/>
    <w:rsid w:val="004E27DE"/>
    <w:rsid w:val="004E2890"/>
    <w:rsid w:val="004E2915"/>
    <w:rsid w:val="004E2941"/>
    <w:rsid w:val="004E2D4B"/>
    <w:rsid w:val="004E2F90"/>
    <w:rsid w:val="004E3158"/>
    <w:rsid w:val="004E31FE"/>
    <w:rsid w:val="004E33D5"/>
    <w:rsid w:val="004E3580"/>
    <w:rsid w:val="004E362B"/>
    <w:rsid w:val="004E3983"/>
    <w:rsid w:val="004E3A91"/>
    <w:rsid w:val="004E3B3E"/>
    <w:rsid w:val="004E3F07"/>
    <w:rsid w:val="004E3FFE"/>
    <w:rsid w:val="004E4257"/>
    <w:rsid w:val="004E443F"/>
    <w:rsid w:val="004E468D"/>
    <w:rsid w:val="004E4716"/>
    <w:rsid w:val="004E4726"/>
    <w:rsid w:val="004E499A"/>
    <w:rsid w:val="004E5250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E9D"/>
    <w:rsid w:val="004E722A"/>
    <w:rsid w:val="004E72D8"/>
    <w:rsid w:val="004E7505"/>
    <w:rsid w:val="004E7793"/>
    <w:rsid w:val="004E7810"/>
    <w:rsid w:val="004E7A89"/>
    <w:rsid w:val="004E7BF4"/>
    <w:rsid w:val="004E7D9E"/>
    <w:rsid w:val="004E7E15"/>
    <w:rsid w:val="004F001A"/>
    <w:rsid w:val="004F0225"/>
    <w:rsid w:val="004F039F"/>
    <w:rsid w:val="004F04BB"/>
    <w:rsid w:val="004F0AA2"/>
    <w:rsid w:val="004F0AD2"/>
    <w:rsid w:val="004F0C6A"/>
    <w:rsid w:val="004F0E69"/>
    <w:rsid w:val="004F0F95"/>
    <w:rsid w:val="004F1090"/>
    <w:rsid w:val="004F12D6"/>
    <w:rsid w:val="004F13B0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F61"/>
    <w:rsid w:val="004F30D9"/>
    <w:rsid w:val="004F39A9"/>
    <w:rsid w:val="004F3A2A"/>
    <w:rsid w:val="004F3A54"/>
    <w:rsid w:val="004F3B50"/>
    <w:rsid w:val="004F3D00"/>
    <w:rsid w:val="004F44DC"/>
    <w:rsid w:val="004F4913"/>
    <w:rsid w:val="004F4B59"/>
    <w:rsid w:val="004F4BC6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00F"/>
    <w:rsid w:val="00500047"/>
    <w:rsid w:val="00500247"/>
    <w:rsid w:val="00500451"/>
    <w:rsid w:val="0050045D"/>
    <w:rsid w:val="00500755"/>
    <w:rsid w:val="00500D6A"/>
    <w:rsid w:val="005011E3"/>
    <w:rsid w:val="005018F6"/>
    <w:rsid w:val="00501D3A"/>
    <w:rsid w:val="00501E23"/>
    <w:rsid w:val="00501F72"/>
    <w:rsid w:val="005022B2"/>
    <w:rsid w:val="005024A5"/>
    <w:rsid w:val="005026AB"/>
    <w:rsid w:val="00502AF5"/>
    <w:rsid w:val="00502BAC"/>
    <w:rsid w:val="00502CA0"/>
    <w:rsid w:val="00502E55"/>
    <w:rsid w:val="0050325D"/>
    <w:rsid w:val="00503645"/>
    <w:rsid w:val="0050367E"/>
    <w:rsid w:val="00503A2C"/>
    <w:rsid w:val="00503A4F"/>
    <w:rsid w:val="00503CA5"/>
    <w:rsid w:val="00503D30"/>
    <w:rsid w:val="00503DC9"/>
    <w:rsid w:val="00503F22"/>
    <w:rsid w:val="00504145"/>
    <w:rsid w:val="00504167"/>
    <w:rsid w:val="0050422F"/>
    <w:rsid w:val="005044E6"/>
    <w:rsid w:val="00504517"/>
    <w:rsid w:val="0050475B"/>
    <w:rsid w:val="0050490A"/>
    <w:rsid w:val="00505266"/>
    <w:rsid w:val="0050537B"/>
    <w:rsid w:val="00505613"/>
    <w:rsid w:val="00505835"/>
    <w:rsid w:val="005058F7"/>
    <w:rsid w:val="005059D9"/>
    <w:rsid w:val="005059ED"/>
    <w:rsid w:val="00505A8F"/>
    <w:rsid w:val="00505B55"/>
    <w:rsid w:val="00506060"/>
    <w:rsid w:val="005060C2"/>
    <w:rsid w:val="005062F4"/>
    <w:rsid w:val="005063D5"/>
    <w:rsid w:val="005066A6"/>
    <w:rsid w:val="005067CB"/>
    <w:rsid w:val="00506830"/>
    <w:rsid w:val="00506856"/>
    <w:rsid w:val="0050690E"/>
    <w:rsid w:val="00506BB4"/>
    <w:rsid w:val="005071E6"/>
    <w:rsid w:val="00507385"/>
    <w:rsid w:val="005073E7"/>
    <w:rsid w:val="00507630"/>
    <w:rsid w:val="00507A38"/>
    <w:rsid w:val="00507B39"/>
    <w:rsid w:val="00507BD9"/>
    <w:rsid w:val="00507CD4"/>
    <w:rsid w:val="00507D3E"/>
    <w:rsid w:val="005100EB"/>
    <w:rsid w:val="0051014C"/>
    <w:rsid w:val="0051031A"/>
    <w:rsid w:val="00510326"/>
    <w:rsid w:val="005104B3"/>
    <w:rsid w:val="0051072B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E43"/>
    <w:rsid w:val="00511E5C"/>
    <w:rsid w:val="005120BB"/>
    <w:rsid w:val="005121F0"/>
    <w:rsid w:val="00512D8D"/>
    <w:rsid w:val="00512EFE"/>
    <w:rsid w:val="00513137"/>
    <w:rsid w:val="00513228"/>
    <w:rsid w:val="00513301"/>
    <w:rsid w:val="00513672"/>
    <w:rsid w:val="00513A58"/>
    <w:rsid w:val="00513ADA"/>
    <w:rsid w:val="00513D9E"/>
    <w:rsid w:val="00514253"/>
    <w:rsid w:val="00514372"/>
    <w:rsid w:val="005143F3"/>
    <w:rsid w:val="005145C0"/>
    <w:rsid w:val="00514699"/>
    <w:rsid w:val="005146A1"/>
    <w:rsid w:val="005147D4"/>
    <w:rsid w:val="00514B35"/>
    <w:rsid w:val="00514BC5"/>
    <w:rsid w:val="00514C31"/>
    <w:rsid w:val="00514E05"/>
    <w:rsid w:val="005150DD"/>
    <w:rsid w:val="005150E9"/>
    <w:rsid w:val="00515104"/>
    <w:rsid w:val="0051526F"/>
    <w:rsid w:val="00515380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851"/>
    <w:rsid w:val="005168AA"/>
    <w:rsid w:val="00516AED"/>
    <w:rsid w:val="00516D4A"/>
    <w:rsid w:val="00516F1D"/>
    <w:rsid w:val="00516FD5"/>
    <w:rsid w:val="005170E0"/>
    <w:rsid w:val="005171FC"/>
    <w:rsid w:val="005172F0"/>
    <w:rsid w:val="00517521"/>
    <w:rsid w:val="0051752E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F29"/>
    <w:rsid w:val="005222E9"/>
    <w:rsid w:val="005224DF"/>
    <w:rsid w:val="00522598"/>
    <w:rsid w:val="0052262E"/>
    <w:rsid w:val="005226F7"/>
    <w:rsid w:val="005226FB"/>
    <w:rsid w:val="00522909"/>
    <w:rsid w:val="00522A7C"/>
    <w:rsid w:val="00522AA8"/>
    <w:rsid w:val="00522F48"/>
    <w:rsid w:val="0052310C"/>
    <w:rsid w:val="0052324C"/>
    <w:rsid w:val="00523307"/>
    <w:rsid w:val="00523423"/>
    <w:rsid w:val="005235BC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905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4E1"/>
    <w:rsid w:val="00525780"/>
    <w:rsid w:val="0052590A"/>
    <w:rsid w:val="00525BAD"/>
    <w:rsid w:val="00525DE3"/>
    <w:rsid w:val="0052614B"/>
    <w:rsid w:val="005261B1"/>
    <w:rsid w:val="00526543"/>
    <w:rsid w:val="005268C4"/>
    <w:rsid w:val="00526A71"/>
    <w:rsid w:val="00527422"/>
    <w:rsid w:val="00527D55"/>
    <w:rsid w:val="00527EEE"/>
    <w:rsid w:val="0053019F"/>
    <w:rsid w:val="00530717"/>
    <w:rsid w:val="00530A91"/>
    <w:rsid w:val="00530CF6"/>
    <w:rsid w:val="00530FB9"/>
    <w:rsid w:val="00531478"/>
    <w:rsid w:val="00531671"/>
    <w:rsid w:val="00531857"/>
    <w:rsid w:val="00531A00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30E9"/>
    <w:rsid w:val="005332DD"/>
    <w:rsid w:val="005335B1"/>
    <w:rsid w:val="00533BC7"/>
    <w:rsid w:val="00533C5D"/>
    <w:rsid w:val="0053412E"/>
    <w:rsid w:val="00534299"/>
    <w:rsid w:val="0053469A"/>
    <w:rsid w:val="00534C52"/>
    <w:rsid w:val="00534C56"/>
    <w:rsid w:val="00534D4D"/>
    <w:rsid w:val="00534EC4"/>
    <w:rsid w:val="00535722"/>
    <w:rsid w:val="00535D94"/>
    <w:rsid w:val="00535FB1"/>
    <w:rsid w:val="0053612E"/>
    <w:rsid w:val="005363EA"/>
    <w:rsid w:val="005367F4"/>
    <w:rsid w:val="005369FB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37C04"/>
    <w:rsid w:val="00539E5F"/>
    <w:rsid w:val="0054011A"/>
    <w:rsid w:val="005403B8"/>
    <w:rsid w:val="00540491"/>
    <w:rsid w:val="00540620"/>
    <w:rsid w:val="00540777"/>
    <w:rsid w:val="005408A0"/>
    <w:rsid w:val="005408F0"/>
    <w:rsid w:val="00540973"/>
    <w:rsid w:val="00540A4D"/>
    <w:rsid w:val="00540A7D"/>
    <w:rsid w:val="00540BE0"/>
    <w:rsid w:val="0054134C"/>
    <w:rsid w:val="005415A4"/>
    <w:rsid w:val="005415CE"/>
    <w:rsid w:val="00541865"/>
    <w:rsid w:val="00541B9C"/>
    <w:rsid w:val="00541BB3"/>
    <w:rsid w:val="00541BE8"/>
    <w:rsid w:val="00541F96"/>
    <w:rsid w:val="00542221"/>
    <w:rsid w:val="00542235"/>
    <w:rsid w:val="005426B3"/>
    <w:rsid w:val="005428B4"/>
    <w:rsid w:val="00542FF0"/>
    <w:rsid w:val="00543133"/>
    <w:rsid w:val="005431D9"/>
    <w:rsid w:val="00543450"/>
    <w:rsid w:val="0054347B"/>
    <w:rsid w:val="005435DE"/>
    <w:rsid w:val="00543723"/>
    <w:rsid w:val="0054378E"/>
    <w:rsid w:val="005439B9"/>
    <w:rsid w:val="00543B61"/>
    <w:rsid w:val="00543C6F"/>
    <w:rsid w:val="00543D82"/>
    <w:rsid w:val="00543E6A"/>
    <w:rsid w:val="00544178"/>
    <w:rsid w:val="00544228"/>
    <w:rsid w:val="005447F9"/>
    <w:rsid w:val="00544A69"/>
    <w:rsid w:val="00544C06"/>
    <w:rsid w:val="00544C4E"/>
    <w:rsid w:val="00544E1A"/>
    <w:rsid w:val="00544E42"/>
    <w:rsid w:val="00544E72"/>
    <w:rsid w:val="00544FCA"/>
    <w:rsid w:val="0054517C"/>
    <w:rsid w:val="00545548"/>
    <w:rsid w:val="00545739"/>
    <w:rsid w:val="00545926"/>
    <w:rsid w:val="00545E37"/>
    <w:rsid w:val="00545E8F"/>
    <w:rsid w:val="00545FA1"/>
    <w:rsid w:val="00546017"/>
    <w:rsid w:val="005460D9"/>
    <w:rsid w:val="0054622D"/>
    <w:rsid w:val="00546A55"/>
    <w:rsid w:val="00546A7A"/>
    <w:rsid w:val="00546B01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0BDA"/>
    <w:rsid w:val="005510BA"/>
    <w:rsid w:val="0055119D"/>
    <w:rsid w:val="00551380"/>
    <w:rsid w:val="00551725"/>
    <w:rsid w:val="00551928"/>
    <w:rsid w:val="00551DA8"/>
    <w:rsid w:val="00551F1E"/>
    <w:rsid w:val="00551F35"/>
    <w:rsid w:val="00551F38"/>
    <w:rsid w:val="005520AB"/>
    <w:rsid w:val="005521A1"/>
    <w:rsid w:val="0055238C"/>
    <w:rsid w:val="005525E1"/>
    <w:rsid w:val="0055286B"/>
    <w:rsid w:val="00552944"/>
    <w:rsid w:val="005529C1"/>
    <w:rsid w:val="00552C5E"/>
    <w:rsid w:val="0055300C"/>
    <w:rsid w:val="00553019"/>
    <w:rsid w:val="005530BD"/>
    <w:rsid w:val="005530DF"/>
    <w:rsid w:val="00553424"/>
    <w:rsid w:val="005536D5"/>
    <w:rsid w:val="00553D2C"/>
    <w:rsid w:val="00553D72"/>
    <w:rsid w:val="00553D84"/>
    <w:rsid w:val="005546A0"/>
    <w:rsid w:val="005548ED"/>
    <w:rsid w:val="00554ABA"/>
    <w:rsid w:val="00554B23"/>
    <w:rsid w:val="00554E30"/>
    <w:rsid w:val="00554EA8"/>
    <w:rsid w:val="00554EBB"/>
    <w:rsid w:val="00555021"/>
    <w:rsid w:val="00555065"/>
    <w:rsid w:val="005556AB"/>
    <w:rsid w:val="00555783"/>
    <w:rsid w:val="00555A77"/>
    <w:rsid w:val="00555ACA"/>
    <w:rsid w:val="00555B9A"/>
    <w:rsid w:val="00555BA2"/>
    <w:rsid w:val="00555D17"/>
    <w:rsid w:val="00556065"/>
    <w:rsid w:val="00556281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6EE"/>
    <w:rsid w:val="0055784C"/>
    <w:rsid w:val="00557872"/>
    <w:rsid w:val="00557B04"/>
    <w:rsid w:val="00557DAD"/>
    <w:rsid w:val="00557F57"/>
    <w:rsid w:val="00557F65"/>
    <w:rsid w:val="00560135"/>
    <w:rsid w:val="00560194"/>
    <w:rsid w:val="0056019E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B99"/>
    <w:rsid w:val="00561C3A"/>
    <w:rsid w:val="00561CC8"/>
    <w:rsid w:val="0056202D"/>
    <w:rsid w:val="005621DC"/>
    <w:rsid w:val="0056238E"/>
    <w:rsid w:val="005626E9"/>
    <w:rsid w:val="0056274E"/>
    <w:rsid w:val="005628EA"/>
    <w:rsid w:val="005628F0"/>
    <w:rsid w:val="00562B1A"/>
    <w:rsid w:val="00562CEB"/>
    <w:rsid w:val="005630E9"/>
    <w:rsid w:val="005633C4"/>
    <w:rsid w:val="00563928"/>
    <w:rsid w:val="00563A39"/>
    <w:rsid w:val="00563EA3"/>
    <w:rsid w:val="00563EBC"/>
    <w:rsid w:val="0056427C"/>
    <w:rsid w:val="00564343"/>
    <w:rsid w:val="00564379"/>
    <w:rsid w:val="005646A9"/>
    <w:rsid w:val="0056478B"/>
    <w:rsid w:val="00564D20"/>
    <w:rsid w:val="00564D34"/>
    <w:rsid w:val="00564EA8"/>
    <w:rsid w:val="00564EFB"/>
    <w:rsid w:val="00564F21"/>
    <w:rsid w:val="00565260"/>
    <w:rsid w:val="00565338"/>
    <w:rsid w:val="00565976"/>
    <w:rsid w:val="00565C08"/>
    <w:rsid w:val="00565D4B"/>
    <w:rsid w:val="00565E23"/>
    <w:rsid w:val="0056625C"/>
    <w:rsid w:val="00566525"/>
    <w:rsid w:val="0056654B"/>
    <w:rsid w:val="0056659C"/>
    <w:rsid w:val="005669A3"/>
    <w:rsid w:val="00566B93"/>
    <w:rsid w:val="00566BBE"/>
    <w:rsid w:val="00566DDE"/>
    <w:rsid w:val="005674BD"/>
    <w:rsid w:val="00567703"/>
    <w:rsid w:val="005677A4"/>
    <w:rsid w:val="00567EE5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998"/>
    <w:rsid w:val="00572C14"/>
    <w:rsid w:val="00572CBA"/>
    <w:rsid w:val="00572D6F"/>
    <w:rsid w:val="00572E54"/>
    <w:rsid w:val="005730A6"/>
    <w:rsid w:val="005731FE"/>
    <w:rsid w:val="00573206"/>
    <w:rsid w:val="0057322B"/>
    <w:rsid w:val="005732E6"/>
    <w:rsid w:val="00573AAE"/>
    <w:rsid w:val="00573C97"/>
    <w:rsid w:val="00573E83"/>
    <w:rsid w:val="0057402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4D93"/>
    <w:rsid w:val="005750EF"/>
    <w:rsid w:val="0057514B"/>
    <w:rsid w:val="0057519E"/>
    <w:rsid w:val="0057520F"/>
    <w:rsid w:val="005752D8"/>
    <w:rsid w:val="0057536D"/>
    <w:rsid w:val="0057540C"/>
    <w:rsid w:val="00575949"/>
    <w:rsid w:val="00575972"/>
    <w:rsid w:val="005759D9"/>
    <w:rsid w:val="00575F62"/>
    <w:rsid w:val="005761D8"/>
    <w:rsid w:val="00576405"/>
    <w:rsid w:val="00576578"/>
    <w:rsid w:val="005767C8"/>
    <w:rsid w:val="00576AE9"/>
    <w:rsid w:val="00576B4E"/>
    <w:rsid w:val="00576FF9"/>
    <w:rsid w:val="00577021"/>
    <w:rsid w:val="005771D5"/>
    <w:rsid w:val="005771EE"/>
    <w:rsid w:val="00577438"/>
    <w:rsid w:val="00577742"/>
    <w:rsid w:val="005777F5"/>
    <w:rsid w:val="00577866"/>
    <w:rsid w:val="005778C8"/>
    <w:rsid w:val="005778E2"/>
    <w:rsid w:val="00577998"/>
    <w:rsid w:val="00577A05"/>
    <w:rsid w:val="00577A84"/>
    <w:rsid w:val="00577FCD"/>
    <w:rsid w:val="00580177"/>
    <w:rsid w:val="00580366"/>
    <w:rsid w:val="005803E2"/>
    <w:rsid w:val="0058083D"/>
    <w:rsid w:val="00580905"/>
    <w:rsid w:val="00580AE7"/>
    <w:rsid w:val="005810D1"/>
    <w:rsid w:val="0058110F"/>
    <w:rsid w:val="005812AB"/>
    <w:rsid w:val="0058138A"/>
    <w:rsid w:val="00581435"/>
    <w:rsid w:val="0058156E"/>
    <w:rsid w:val="00581705"/>
    <w:rsid w:val="005817C6"/>
    <w:rsid w:val="00581859"/>
    <w:rsid w:val="00581CC5"/>
    <w:rsid w:val="00581D63"/>
    <w:rsid w:val="00581F88"/>
    <w:rsid w:val="0058219F"/>
    <w:rsid w:val="005821C7"/>
    <w:rsid w:val="00582A80"/>
    <w:rsid w:val="00582ADB"/>
    <w:rsid w:val="00582AFC"/>
    <w:rsid w:val="0058301D"/>
    <w:rsid w:val="005830D8"/>
    <w:rsid w:val="00583181"/>
    <w:rsid w:val="00583495"/>
    <w:rsid w:val="00583601"/>
    <w:rsid w:val="00583663"/>
    <w:rsid w:val="005836A7"/>
    <w:rsid w:val="005837AF"/>
    <w:rsid w:val="0058382E"/>
    <w:rsid w:val="00583CB8"/>
    <w:rsid w:val="00583D11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F8"/>
    <w:rsid w:val="0058506F"/>
    <w:rsid w:val="0058518B"/>
    <w:rsid w:val="0058554A"/>
    <w:rsid w:val="005857E0"/>
    <w:rsid w:val="0058580D"/>
    <w:rsid w:val="00585886"/>
    <w:rsid w:val="00585E0A"/>
    <w:rsid w:val="00585FEC"/>
    <w:rsid w:val="00585FED"/>
    <w:rsid w:val="0058629D"/>
    <w:rsid w:val="005862BD"/>
    <w:rsid w:val="00586417"/>
    <w:rsid w:val="005870D9"/>
    <w:rsid w:val="00587177"/>
    <w:rsid w:val="005871BE"/>
    <w:rsid w:val="0058753A"/>
    <w:rsid w:val="0058754A"/>
    <w:rsid w:val="00587551"/>
    <w:rsid w:val="00587A3C"/>
    <w:rsid w:val="00590069"/>
    <w:rsid w:val="0059030A"/>
    <w:rsid w:val="005903FE"/>
    <w:rsid w:val="0059049C"/>
    <w:rsid w:val="00590A2B"/>
    <w:rsid w:val="00590CA1"/>
    <w:rsid w:val="00591267"/>
    <w:rsid w:val="005912B1"/>
    <w:rsid w:val="005915CB"/>
    <w:rsid w:val="005917B1"/>
    <w:rsid w:val="00591804"/>
    <w:rsid w:val="0059193F"/>
    <w:rsid w:val="00591DCD"/>
    <w:rsid w:val="00591F27"/>
    <w:rsid w:val="0059211D"/>
    <w:rsid w:val="00592472"/>
    <w:rsid w:val="0059269B"/>
    <w:rsid w:val="00592E0A"/>
    <w:rsid w:val="00592ED8"/>
    <w:rsid w:val="00592EEB"/>
    <w:rsid w:val="00592F09"/>
    <w:rsid w:val="005930D3"/>
    <w:rsid w:val="00593208"/>
    <w:rsid w:val="00593290"/>
    <w:rsid w:val="00593600"/>
    <w:rsid w:val="00593A29"/>
    <w:rsid w:val="00593AB2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28"/>
    <w:rsid w:val="005959F2"/>
    <w:rsid w:val="00595CF7"/>
    <w:rsid w:val="00595D3E"/>
    <w:rsid w:val="00595E18"/>
    <w:rsid w:val="00595E97"/>
    <w:rsid w:val="00596024"/>
    <w:rsid w:val="005960B8"/>
    <w:rsid w:val="005960EE"/>
    <w:rsid w:val="005961FA"/>
    <w:rsid w:val="00596421"/>
    <w:rsid w:val="005966C2"/>
    <w:rsid w:val="005966F4"/>
    <w:rsid w:val="0059691F"/>
    <w:rsid w:val="00596922"/>
    <w:rsid w:val="00596A2B"/>
    <w:rsid w:val="00596CC5"/>
    <w:rsid w:val="00596DBF"/>
    <w:rsid w:val="00596F39"/>
    <w:rsid w:val="00597010"/>
    <w:rsid w:val="00597032"/>
    <w:rsid w:val="005974B6"/>
    <w:rsid w:val="0059752F"/>
    <w:rsid w:val="0059754B"/>
    <w:rsid w:val="00597798"/>
    <w:rsid w:val="005977AE"/>
    <w:rsid w:val="0059785D"/>
    <w:rsid w:val="00597959"/>
    <w:rsid w:val="00597BD7"/>
    <w:rsid w:val="00597DB5"/>
    <w:rsid w:val="00597FC5"/>
    <w:rsid w:val="005A0345"/>
    <w:rsid w:val="005A0C8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92A"/>
    <w:rsid w:val="005A2C8F"/>
    <w:rsid w:val="005A2D55"/>
    <w:rsid w:val="005A2D6E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400D"/>
    <w:rsid w:val="005A42E6"/>
    <w:rsid w:val="005A44DC"/>
    <w:rsid w:val="005A45CD"/>
    <w:rsid w:val="005A481E"/>
    <w:rsid w:val="005A4A68"/>
    <w:rsid w:val="005A4BE2"/>
    <w:rsid w:val="005A4D01"/>
    <w:rsid w:val="005A4D2C"/>
    <w:rsid w:val="005A5088"/>
    <w:rsid w:val="005A50B9"/>
    <w:rsid w:val="005A50C8"/>
    <w:rsid w:val="005A50CB"/>
    <w:rsid w:val="005A50F8"/>
    <w:rsid w:val="005A54B2"/>
    <w:rsid w:val="005A54EA"/>
    <w:rsid w:val="005A59C4"/>
    <w:rsid w:val="005A5B5A"/>
    <w:rsid w:val="005A5CF7"/>
    <w:rsid w:val="005A5DBC"/>
    <w:rsid w:val="005A5FCE"/>
    <w:rsid w:val="005A6203"/>
    <w:rsid w:val="005A6F16"/>
    <w:rsid w:val="005A6F7C"/>
    <w:rsid w:val="005A6FA5"/>
    <w:rsid w:val="005A702A"/>
    <w:rsid w:val="005A7386"/>
    <w:rsid w:val="005A7593"/>
    <w:rsid w:val="005A7629"/>
    <w:rsid w:val="005A7659"/>
    <w:rsid w:val="005A7B0F"/>
    <w:rsid w:val="005A7C76"/>
    <w:rsid w:val="005A7E83"/>
    <w:rsid w:val="005B03BD"/>
    <w:rsid w:val="005B0599"/>
    <w:rsid w:val="005B0664"/>
    <w:rsid w:val="005B0837"/>
    <w:rsid w:val="005B095F"/>
    <w:rsid w:val="005B09CD"/>
    <w:rsid w:val="005B0A78"/>
    <w:rsid w:val="005B0B87"/>
    <w:rsid w:val="005B0BB4"/>
    <w:rsid w:val="005B0CB7"/>
    <w:rsid w:val="005B0EAA"/>
    <w:rsid w:val="005B111D"/>
    <w:rsid w:val="005B11E9"/>
    <w:rsid w:val="005B1699"/>
    <w:rsid w:val="005B16D3"/>
    <w:rsid w:val="005B1976"/>
    <w:rsid w:val="005B1CA4"/>
    <w:rsid w:val="005B1E21"/>
    <w:rsid w:val="005B24E9"/>
    <w:rsid w:val="005B25EA"/>
    <w:rsid w:val="005B2704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17F"/>
    <w:rsid w:val="005B36A4"/>
    <w:rsid w:val="005B36E0"/>
    <w:rsid w:val="005B373D"/>
    <w:rsid w:val="005B3889"/>
    <w:rsid w:val="005B3BB0"/>
    <w:rsid w:val="005B3BBE"/>
    <w:rsid w:val="005B3C09"/>
    <w:rsid w:val="005B40FA"/>
    <w:rsid w:val="005B44B7"/>
    <w:rsid w:val="005B48AB"/>
    <w:rsid w:val="005B4A73"/>
    <w:rsid w:val="005B4ADC"/>
    <w:rsid w:val="005B4C9C"/>
    <w:rsid w:val="005B4D7A"/>
    <w:rsid w:val="005B4FB5"/>
    <w:rsid w:val="005B5437"/>
    <w:rsid w:val="005B54C3"/>
    <w:rsid w:val="005B5829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722E"/>
    <w:rsid w:val="005B73F5"/>
    <w:rsid w:val="005B7AA0"/>
    <w:rsid w:val="005B7BC6"/>
    <w:rsid w:val="005C012E"/>
    <w:rsid w:val="005C047C"/>
    <w:rsid w:val="005C0699"/>
    <w:rsid w:val="005C0865"/>
    <w:rsid w:val="005C0A50"/>
    <w:rsid w:val="005C0A99"/>
    <w:rsid w:val="005C0B5D"/>
    <w:rsid w:val="005C18B3"/>
    <w:rsid w:val="005C1A27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1E"/>
    <w:rsid w:val="005C3430"/>
    <w:rsid w:val="005C3443"/>
    <w:rsid w:val="005C3703"/>
    <w:rsid w:val="005C3870"/>
    <w:rsid w:val="005C44E2"/>
    <w:rsid w:val="005C4965"/>
    <w:rsid w:val="005C49D2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BA0"/>
    <w:rsid w:val="005C6C35"/>
    <w:rsid w:val="005C6EE1"/>
    <w:rsid w:val="005C73E0"/>
    <w:rsid w:val="005C7531"/>
    <w:rsid w:val="005C7A5B"/>
    <w:rsid w:val="005D0196"/>
    <w:rsid w:val="005D0449"/>
    <w:rsid w:val="005D059E"/>
    <w:rsid w:val="005D0635"/>
    <w:rsid w:val="005D0A0B"/>
    <w:rsid w:val="005D0A7A"/>
    <w:rsid w:val="005D0F9A"/>
    <w:rsid w:val="005D1377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5AB"/>
    <w:rsid w:val="005D37C4"/>
    <w:rsid w:val="005D3945"/>
    <w:rsid w:val="005D3B48"/>
    <w:rsid w:val="005D4406"/>
    <w:rsid w:val="005D446D"/>
    <w:rsid w:val="005D4661"/>
    <w:rsid w:val="005D48C7"/>
    <w:rsid w:val="005D4C29"/>
    <w:rsid w:val="005D5004"/>
    <w:rsid w:val="005D5094"/>
    <w:rsid w:val="005D52B7"/>
    <w:rsid w:val="005D55B7"/>
    <w:rsid w:val="005D5779"/>
    <w:rsid w:val="005D5A05"/>
    <w:rsid w:val="005D5D74"/>
    <w:rsid w:val="005D5E61"/>
    <w:rsid w:val="005D5E83"/>
    <w:rsid w:val="005D5EC3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73FE"/>
    <w:rsid w:val="005D7912"/>
    <w:rsid w:val="005D7AAB"/>
    <w:rsid w:val="005D7BBD"/>
    <w:rsid w:val="005D7CD3"/>
    <w:rsid w:val="005E0080"/>
    <w:rsid w:val="005E0223"/>
    <w:rsid w:val="005E02AC"/>
    <w:rsid w:val="005E02C8"/>
    <w:rsid w:val="005E04C4"/>
    <w:rsid w:val="005E0871"/>
    <w:rsid w:val="005E09C8"/>
    <w:rsid w:val="005E0A63"/>
    <w:rsid w:val="005E0E47"/>
    <w:rsid w:val="005E0FFC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48A"/>
    <w:rsid w:val="005E24FF"/>
    <w:rsid w:val="005E284F"/>
    <w:rsid w:val="005E28D8"/>
    <w:rsid w:val="005E2ABC"/>
    <w:rsid w:val="005E2B36"/>
    <w:rsid w:val="005E30CF"/>
    <w:rsid w:val="005E3309"/>
    <w:rsid w:val="005E39B2"/>
    <w:rsid w:val="005E3A64"/>
    <w:rsid w:val="005E3A8A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2E"/>
    <w:rsid w:val="005E58E1"/>
    <w:rsid w:val="005E5980"/>
    <w:rsid w:val="005E5981"/>
    <w:rsid w:val="005E5A53"/>
    <w:rsid w:val="005E5BB7"/>
    <w:rsid w:val="005E5E09"/>
    <w:rsid w:val="005E5EC9"/>
    <w:rsid w:val="005E6043"/>
    <w:rsid w:val="005E6583"/>
    <w:rsid w:val="005E6923"/>
    <w:rsid w:val="005E6950"/>
    <w:rsid w:val="005E6A76"/>
    <w:rsid w:val="005E6BC2"/>
    <w:rsid w:val="005E6D32"/>
    <w:rsid w:val="005E6E9C"/>
    <w:rsid w:val="005E6EF6"/>
    <w:rsid w:val="005E7265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E8"/>
    <w:rsid w:val="005E7F50"/>
    <w:rsid w:val="005F01A4"/>
    <w:rsid w:val="005F02B0"/>
    <w:rsid w:val="005F0312"/>
    <w:rsid w:val="005F0A60"/>
    <w:rsid w:val="005F0C22"/>
    <w:rsid w:val="005F0D48"/>
    <w:rsid w:val="005F0E05"/>
    <w:rsid w:val="005F0E51"/>
    <w:rsid w:val="005F0E92"/>
    <w:rsid w:val="005F128E"/>
    <w:rsid w:val="005F1692"/>
    <w:rsid w:val="005F179D"/>
    <w:rsid w:val="005F1855"/>
    <w:rsid w:val="005F18A1"/>
    <w:rsid w:val="005F18A9"/>
    <w:rsid w:val="005F1C6A"/>
    <w:rsid w:val="005F1CD6"/>
    <w:rsid w:val="005F1DFC"/>
    <w:rsid w:val="005F1FB6"/>
    <w:rsid w:val="005F2104"/>
    <w:rsid w:val="005F2426"/>
    <w:rsid w:val="005F29D1"/>
    <w:rsid w:val="005F2EEF"/>
    <w:rsid w:val="005F30F9"/>
    <w:rsid w:val="005F3164"/>
    <w:rsid w:val="005F3361"/>
    <w:rsid w:val="005F3366"/>
    <w:rsid w:val="005F3532"/>
    <w:rsid w:val="005F3627"/>
    <w:rsid w:val="005F3BA7"/>
    <w:rsid w:val="005F4000"/>
    <w:rsid w:val="005F448A"/>
    <w:rsid w:val="005F44FD"/>
    <w:rsid w:val="005F471D"/>
    <w:rsid w:val="005F4736"/>
    <w:rsid w:val="005F4873"/>
    <w:rsid w:val="005F497A"/>
    <w:rsid w:val="005F4C1B"/>
    <w:rsid w:val="005F4C57"/>
    <w:rsid w:val="005F4D03"/>
    <w:rsid w:val="005F4DEF"/>
    <w:rsid w:val="005F52B8"/>
    <w:rsid w:val="005F5419"/>
    <w:rsid w:val="005F5508"/>
    <w:rsid w:val="005F58FE"/>
    <w:rsid w:val="005F604F"/>
    <w:rsid w:val="005F628D"/>
    <w:rsid w:val="005F62EE"/>
    <w:rsid w:val="005F642C"/>
    <w:rsid w:val="005F64F6"/>
    <w:rsid w:val="005F6911"/>
    <w:rsid w:val="005F6B47"/>
    <w:rsid w:val="005F6D3D"/>
    <w:rsid w:val="005F6F7E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B81"/>
    <w:rsid w:val="00601E2A"/>
    <w:rsid w:val="00601ED1"/>
    <w:rsid w:val="00602464"/>
    <w:rsid w:val="0060256F"/>
    <w:rsid w:val="006028A0"/>
    <w:rsid w:val="00602D97"/>
    <w:rsid w:val="00602FC6"/>
    <w:rsid w:val="006035F2"/>
    <w:rsid w:val="006037C2"/>
    <w:rsid w:val="00603BEE"/>
    <w:rsid w:val="00603D5B"/>
    <w:rsid w:val="00603E38"/>
    <w:rsid w:val="006040B6"/>
    <w:rsid w:val="006041A7"/>
    <w:rsid w:val="006041B3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20C"/>
    <w:rsid w:val="006052CF"/>
    <w:rsid w:val="006053A6"/>
    <w:rsid w:val="00605594"/>
    <w:rsid w:val="0060585B"/>
    <w:rsid w:val="00605BC9"/>
    <w:rsid w:val="00605D02"/>
    <w:rsid w:val="00605D1A"/>
    <w:rsid w:val="00605EF6"/>
    <w:rsid w:val="006060DF"/>
    <w:rsid w:val="00606182"/>
    <w:rsid w:val="0060662F"/>
    <w:rsid w:val="0060667A"/>
    <w:rsid w:val="00606852"/>
    <w:rsid w:val="00606A39"/>
    <w:rsid w:val="00606C7E"/>
    <w:rsid w:val="00606D2F"/>
    <w:rsid w:val="00606EC7"/>
    <w:rsid w:val="00607107"/>
    <w:rsid w:val="0060712E"/>
    <w:rsid w:val="006073F1"/>
    <w:rsid w:val="00607699"/>
    <w:rsid w:val="006076BA"/>
    <w:rsid w:val="00607E1D"/>
    <w:rsid w:val="0061036D"/>
    <w:rsid w:val="00610567"/>
    <w:rsid w:val="00610609"/>
    <w:rsid w:val="0061077C"/>
    <w:rsid w:val="00610A03"/>
    <w:rsid w:val="00610ACD"/>
    <w:rsid w:val="00610E64"/>
    <w:rsid w:val="00610EDA"/>
    <w:rsid w:val="00610F7C"/>
    <w:rsid w:val="006111C6"/>
    <w:rsid w:val="006116A5"/>
    <w:rsid w:val="0061173F"/>
    <w:rsid w:val="00611E17"/>
    <w:rsid w:val="00611F79"/>
    <w:rsid w:val="00612045"/>
    <w:rsid w:val="006121A3"/>
    <w:rsid w:val="006122FA"/>
    <w:rsid w:val="0061231D"/>
    <w:rsid w:val="006124AC"/>
    <w:rsid w:val="00612587"/>
    <w:rsid w:val="0061264B"/>
    <w:rsid w:val="006126B3"/>
    <w:rsid w:val="00612B23"/>
    <w:rsid w:val="006133E1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AE4"/>
    <w:rsid w:val="00614BDE"/>
    <w:rsid w:val="00614C02"/>
    <w:rsid w:val="00614D10"/>
    <w:rsid w:val="0061500A"/>
    <w:rsid w:val="00615358"/>
    <w:rsid w:val="00615712"/>
    <w:rsid w:val="00615A66"/>
    <w:rsid w:val="00615B0D"/>
    <w:rsid w:val="00615B5D"/>
    <w:rsid w:val="00615E48"/>
    <w:rsid w:val="00616303"/>
    <w:rsid w:val="00616509"/>
    <w:rsid w:val="006168C6"/>
    <w:rsid w:val="00616E09"/>
    <w:rsid w:val="00616E53"/>
    <w:rsid w:val="006177E8"/>
    <w:rsid w:val="006178D2"/>
    <w:rsid w:val="006179D4"/>
    <w:rsid w:val="00617B09"/>
    <w:rsid w:val="006200DF"/>
    <w:rsid w:val="00620138"/>
    <w:rsid w:val="0062028A"/>
    <w:rsid w:val="00620332"/>
    <w:rsid w:val="00620463"/>
    <w:rsid w:val="00621038"/>
    <w:rsid w:val="00621446"/>
    <w:rsid w:val="006218C9"/>
    <w:rsid w:val="00621AC3"/>
    <w:rsid w:val="00621BC9"/>
    <w:rsid w:val="00621DB7"/>
    <w:rsid w:val="006220FD"/>
    <w:rsid w:val="00622339"/>
    <w:rsid w:val="0062236F"/>
    <w:rsid w:val="006226CE"/>
    <w:rsid w:val="006226D0"/>
    <w:rsid w:val="00622A1F"/>
    <w:rsid w:val="00622B8B"/>
    <w:rsid w:val="00622C21"/>
    <w:rsid w:val="0062301A"/>
    <w:rsid w:val="0062314E"/>
    <w:rsid w:val="0062331C"/>
    <w:rsid w:val="006235F0"/>
    <w:rsid w:val="00623FFA"/>
    <w:rsid w:val="006245CB"/>
    <w:rsid w:val="006246B3"/>
    <w:rsid w:val="00624932"/>
    <w:rsid w:val="00624CB1"/>
    <w:rsid w:val="00624F8E"/>
    <w:rsid w:val="00625032"/>
    <w:rsid w:val="006252B0"/>
    <w:rsid w:val="00625AF1"/>
    <w:rsid w:val="00625B5F"/>
    <w:rsid w:val="00625C6F"/>
    <w:rsid w:val="00625EB1"/>
    <w:rsid w:val="00625F95"/>
    <w:rsid w:val="00626088"/>
    <w:rsid w:val="00626164"/>
    <w:rsid w:val="0062626A"/>
    <w:rsid w:val="00626950"/>
    <w:rsid w:val="00626B35"/>
    <w:rsid w:val="00627019"/>
    <w:rsid w:val="00627184"/>
    <w:rsid w:val="00627351"/>
    <w:rsid w:val="00627478"/>
    <w:rsid w:val="006276B0"/>
    <w:rsid w:val="00627D64"/>
    <w:rsid w:val="00627D89"/>
    <w:rsid w:val="00627E16"/>
    <w:rsid w:val="00627FF7"/>
    <w:rsid w:val="00630010"/>
    <w:rsid w:val="006301EE"/>
    <w:rsid w:val="00630323"/>
    <w:rsid w:val="006306B4"/>
    <w:rsid w:val="006308A5"/>
    <w:rsid w:val="00630B33"/>
    <w:rsid w:val="00630DBC"/>
    <w:rsid w:val="00630ECC"/>
    <w:rsid w:val="006312FC"/>
    <w:rsid w:val="00631448"/>
    <w:rsid w:val="0063149A"/>
    <w:rsid w:val="0063179C"/>
    <w:rsid w:val="00631861"/>
    <w:rsid w:val="00631ABE"/>
    <w:rsid w:val="00631F8D"/>
    <w:rsid w:val="006320AB"/>
    <w:rsid w:val="006321A0"/>
    <w:rsid w:val="0063244F"/>
    <w:rsid w:val="00632645"/>
    <w:rsid w:val="006327CF"/>
    <w:rsid w:val="00632818"/>
    <w:rsid w:val="00632D78"/>
    <w:rsid w:val="0063334F"/>
    <w:rsid w:val="0063345F"/>
    <w:rsid w:val="006334E1"/>
    <w:rsid w:val="00633744"/>
    <w:rsid w:val="00633785"/>
    <w:rsid w:val="00633A5F"/>
    <w:rsid w:val="00633E3D"/>
    <w:rsid w:val="00633E65"/>
    <w:rsid w:val="00633E91"/>
    <w:rsid w:val="00633FBF"/>
    <w:rsid w:val="006343B8"/>
    <w:rsid w:val="00634A89"/>
    <w:rsid w:val="00634B38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60B8"/>
    <w:rsid w:val="006361B1"/>
    <w:rsid w:val="00636511"/>
    <w:rsid w:val="006366BC"/>
    <w:rsid w:val="00636733"/>
    <w:rsid w:val="00636985"/>
    <w:rsid w:val="0063698E"/>
    <w:rsid w:val="00636A39"/>
    <w:rsid w:val="00636BC1"/>
    <w:rsid w:val="00636E9A"/>
    <w:rsid w:val="00636F16"/>
    <w:rsid w:val="00636F93"/>
    <w:rsid w:val="00637007"/>
    <w:rsid w:val="006374E8"/>
    <w:rsid w:val="00637780"/>
    <w:rsid w:val="0063789F"/>
    <w:rsid w:val="00637D19"/>
    <w:rsid w:val="00637EE6"/>
    <w:rsid w:val="00637FB0"/>
    <w:rsid w:val="006400E3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B94"/>
    <w:rsid w:val="00641D90"/>
    <w:rsid w:val="00641E88"/>
    <w:rsid w:val="00641ED2"/>
    <w:rsid w:val="00641EDE"/>
    <w:rsid w:val="00641F13"/>
    <w:rsid w:val="00642436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B74"/>
    <w:rsid w:val="00644BA2"/>
    <w:rsid w:val="00644C6E"/>
    <w:rsid w:val="00644C8B"/>
    <w:rsid w:val="00644ECD"/>
    <w:rsid w:val="00644F4E"/>
    <w:rsid w:val="006450A4"/>
    <w:rsid w:val="00645156"/>
    <w:rsid w:val="00645378"/>
    <w:rsid w:val="0064540A"/>
    <w:rsid w:val="006458E7"/>
    <w:rsid w:val="00645AA9"/>
    <w:rsid w:val="00645B28"/>
    <w:rsid w:val="006460AA"/>
    <w:rsid w:val="006464F7"/>
    <w:rsid w:val="00646827"/>
    <w:rsid w:val="00646CD0"/>
    <w:rsid w:val="00646EBA"/>
    <w:rsid w:val="00647ABA"/>
    <w:rsid w:val="00647B83"/>
    <w:rsid w:val="00647D58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1C"/>
    <w:rsid w:val="00650F2A"/>
    <w:rsid w:val="00650F80"/>
    <w:rsid w:val="00651172"/>
    <w:rsid w:val="0065122E"/>
    <w:rsid w:val="006515EF"/>
    <w:rsid w:val="0065171D"/>
    <w:rsid w:val="0065175E"/>
    <w:rsid w:val="00651771"/>
    <w:rsid w:val="0065181D"/>
    <w:rsid w:val="00651858"/>
    <w:rsid w:val="00651B25"/>
    <w:rsid w:val="00651D4A"/>
    <w:rsid w:val="006523C6"/>
    <w:rsid w:val="006524DA"/>
    <w:rsid w:val="00652569"/>
    <w:rsid w:val="006528C9"/>
    <w:rsid w:val="00652A8F"/>
    <w:rsid w:val="00652BEE"/>
    <w:rsid w:val="00652C4F"/>
    <w:rsid w:val="00652D89"/>
    <w:rsid w:val="00652D9A"/>
    <w:rsid w:val="00652F93"/>
    <w:rsid w:val="00653102"/>
    <w:rsid w:val="0065394C"/>
    <w:rsid w:val="00653E8F"/>
    <w:rsid w:val="00653F5F"/>
    <w:rsid w:val="00653FD1"/>
    <w:rsid w:val="006543D0"/>
    <w:rsid w:val="006544A2"/>
    <w:rsid w:val="006544FD"/>
    <w:rsid w:val="006547F5"/>
    <w:rsid w:val="006549F5"/>
    <w:rsid w:val="00654D56"/>
    <w:rsid w:val="00654E06"/>
    <w:rsid w:val="00654F12"/>
    <w:rsid w:val="00655132"/>
    <w:rsid w:val="006552DD"/>
    <w:rsid w:val="00655545"/>
    <w:rsid w:val="0065557C"/>
    <w:rsid w:val="00655A48"/>
    <w:rsid w:val="00655B61"/>
    <w:rsid w:val="006560D9"/>
    <w:rsid w:val="00656154"/>
    <w:rsid w:val="0065645E"/>
    <w:rsid w:val="0065654F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9F7"/>
    <w:rsid w:val="00657B02"/>
    <w:rsid w:val="00657C18"/>
    <w:rsid w:val="00657C2A"/>
    <w:rsid w:val="00657E95"/>
    <w:rsid w:val="00657FC4"/>
    <w:rsid w:val="006601E3"/>
    <w:rsid w:val="0066022D"/>
    <w:rsid w:val="00660472"/>
    <w:rsid w:val="00660684"/>
    <w:rsid w:val="0066069C"/>
    <w:rsid w:val="00660F81"/>
    <w:rsid w:val="00661034"/>
    <w:rsid w:val="00661192"/>
    <w:rsid w:val="006613CB"/>
    <w:rsid w:val="00661A5B"/>
    <w:rsid w:val="00661C31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27"/>
    <w:rsid w:val="00662C7C"/>
    <w:rsid w:val="00662E0C"/>
    <w:rsid w:val="006630BA"/>
    <w:rsid w:val="0066325B"/>
    <w:rsid w:val="00663619"/>
    <w:rsid w:val="00663620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17"/>
    <w:rsid w:val="006652D0"/>
    <w:rsid w:val="00665481"/>
    <w:rsid w:val="006655C0"/>
    <w:rsid w:val="00665817"/>
    <w:rsid w:val="006662FE"/>
    <w:rsid w:val="006664C5"/>
    <w:rsid w:val="00666578"/>
    <w:rsid w:val="006667F8"/>
    <w:rsid w:val="006669B4"/>
    <w:rsid w:val="00666A7A"/>
    <w:rsid w:val="00666A8E"/>
    <w:rsid w:val="00666CA7"/>
    <w:rsid w:val="00666E76"/>
    <w:rsid w:val="00666E81"/>
    <w:rsid w:val="00666EA2"/>
    <w:rsid w:val="00667087"/>
    <w:rsid w:val="006675A3"/>
    <w:rsid w:val="00667614"/>
    <w:rsid w:val="006676BA"/>
    <w:rsid w:val="0066795D"/>
    <w:rsid w:val="00667B0D"/>
    <w:rsid w:val="00667BA7"/>
    <w:rsid w:val="00667D89"/>
    <w:rsid w:val="00667EE8"/>
    <w:rsid w:val="006701A6"/>
    <w:rsid w:val="006704F8"/>
    <w:rsid w:val="006705C6"/>
    <w:rsid w:val="00670665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ADE"/>
    <w:rsid w:val="00673C50"/>
    <w:rsid w:val="00673F36"/>
    <w:rsid w:val="0067411D"/>
    <w:rsid w:val="006742F7"/>
    <w:rsid w:val="0067436E"/>
    <w:rsid w:val="00674A8D"/>
    <w:rsid w:val="00674C05"/>
    <w:rsid w:val="00674D5B"/>
    <w:rsid w:val="00674E1B"/>
    <w:rsid w:val="00674F66"/>
    <w:rsid w:val="00675037"/>
    <w:rsid w:val="00675323"/>
    <w:rsid w:val="0067532C"/>
    <w:rsid w:val="006758B0"/>
    <w:rsid w:val="00675915"/>
    <w:rsid w:val="00675CA5"/>
    <w:rsid w:val="00675D1B"/>
    <w:rsid w:val="0067603B"/>
    <w:rsid w:val="006761F9"/>
    <w:rsid w:val="00676485"/>
    <w:rsid w:val="0067668F"/>
    <w:rsid w:val="006766CC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21C2"/>
    <w:rsid w:val="0068253C"/>
    <w:rsid w:val="0068282A"/>
    <w:rsid w:val="006828F0"/>
    <w:rsid w:val="00682A66"/>
    <w:rsid w:val="00682D87"/>
    <w:rsid w:val="00683070"/>
    <w:rsid w:val="006832CF"/>
    <w:rsid w:val="00683442"/>
    <w:rsid w:val="006834ED"/>
    <w:rsid w:val="00683570"/>
    <w:rsid w:val="00683607"/>
    <w:rsid w:val="00683685"/>
    <w:rsid w:val="0068379D"/>
    <w:rsid w:val="0068392C"/>
    <w:rsid w:val="006842B4"/>
    <w:rsid w:val="00684358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60FB"/>
    <w:rsid w:val="00686106"/>
    <w:rsid w:val="00686145"/>
    <w:rsid w:val="0068621F"/>
    <w:rsid w:val="006864E6"/>
    <w:rsid w:val="0068659B"/>
    <w:rsid w:val="006869BD"/>
    <w:rsid w:val="00686BA0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F90"/>
    <w:rsid w:val="006903C0"/>
    <w:rsid w:val="00690585"/>
    <w:rsid w:val="0069073C"/>
    <w:rsid w:val="00690C25"/>
    <w:rsid w:val="00690F33"/>
    <w:rsid w:val="006915F7"/>
    <w:rsid w:val="0069180C"/>
    <w:rsid w:val="00691988"/>
    <w:rsid w:val="006919DB"/>
    <w:rsid w:val="00691C40"/>
    <w:rsid w:val="00692749"/>
    <w:rsid w:val="006929AA"/>
    <w:rsid w:val="00692A62"/>
    <w:rsid w:val="00692A8C"/>
    <w:rsid w:val="006930BD"/>
    <w:rsid w:val="006930E9"/>
    <w:rsid w:val="00693775"/>
    <w:rsid w:val="006938CC"/>
    <w:rsid w:val="006939A6"/>
    <w:rsid w:val="00693B4B"/>
    <w:rsid w:val="00693F9B"/>
    <w:rsid w:val="006949AC"/>
    <w:rsid w:val="00694BB2"/>
    <w:rsid w:val="00694D40"/>
    <w:rsid w:val="00695054"/>
    <w:rsid w:val="00695EF1"/>
    <w:rsid w:val="0069600F"/>
    <w:rsid w:val="0069627A"/>
    <w:rsid w:val="0069629C"/>
    <w:rsid w:val="006962AA"/>
    <w:rsid w:val="00696662"/>
    <w:rsid w:val="0069696C"/>
    <w:rsid w:val="00696AB6"/>
    <w:rsid w:val="00696CBD"/>
    <w:rsid w:val="00697573"/>
    <w:rsid w:val="006976D5"/>
    <w:rsid w:val="006976DB"/>
    <w:rsid w:val="00697728"/>
    <w:rsid w:val="00697737"/>
    <w:rsid w:val="006977F4"/>
    <w:rsid w:val="00697DCA"/>
    <w:rsid w:val="00697DDC"/>
    <w:rsid w:val="00697E56"/>
    <w:rsid w:val="00697FA5"/>
    <w:rsid w:val="006A00CC"/>
    <w:rsid w:val="006A0368"/>
    <w:rsid w:val="006A0540"/>
    <w:rsid w:val="006A08A7"/>
    <w:rsid w:val="006A098E"/>
    <w:rsid w:val="006A0AC4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D71"/>
    <w:rsid w:val="006A3F55"/>
    <w:rsid w:val="006A3F63"/>
    <w:rsid w:val="006A43AD"/>
    <w:rsid w:val="006A444D"/>
    <w:rsid w:val="006A4462"/>
    <w:rsid w:val="006A45E2"/>
    <w:rsid w:val="006A4763"/>
    <w:rsid w:val="006A4795"/>
    <w:rsid w:val="006A48B7"/>
    <w:rsid w:val="006A4A5C"/>
    <w:rsid w:val="006A4C69"/>
    <w:rsid w:val="006A4D9D"/>
    <w:rsid w:val="006A4E3E"/>
    <w:rsid w:val="006A4EB9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9DF"/>
    <w:rsid w:val="006A5BC4"/>
    <w:rsid w:val="006A5D1F"/>
    <w:rsid w:val="006A607C"/>
    <w:rsid w:val="006A62CE"/>
    <w:rsid w:val="006A68B3"/>
    <w:rsid w:val="006A68C5"/>
    <w:rsid w:val="006A6C4D"/>
    <w:rsid w:val="006A6E2B"/>
    <w:rsid w:val="006A71B1"/>
    <w:rsid w:val="006A78B6"/>
    <w:rsid w:val="006A7F11"/>
    <w:rsid w:val="006B011F"/>
    <w:rsid w:val="006B0150"/>
    <w:rsid w:val="006B0197"/>
    <w:rsid w:val="006B08B6"/>
    <w:rsid w:val="006B0A0F"/>
    <w:rsid w:val="006B0C6C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7BE"/>
    <w:rsid w:val="006B2C1A"/>
    <w:rsid w:val="006B2C2D"/>
    <w:rsid w:val="006B2E08"/>
    <w:rsid w:val="006B30C6"/>
    <w:rsid w:val="006B3101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75A"/>
    <w:rsid w:val="006B47A0"/>
    <w:rsid w:val="006B4A1F"/>
    <w:rsid w:val="006B4A74"/>
    <w:rsid w:val="006B4C99"/>
    <w:rsid w:val="006B4F00"/>
    <w:rsid w:val="006B5260"/>
    <w:rsid w:val="006B53DC"/>
    <w:rsid w:val="006B55A9"/>
    <w:rsid w:val="006B5621"/>
    <w:rsid w:val="006B5720"/>
    <w:rsid w:val="006B5AC9"/>
    <w:rsid w:val="006B5D15"/>
    <w:rsid w:val="006B5D56"/>
    <w:rsid w:val="006B5EBC"/>
    <w:rsid w:val="006B60B7"/>
    <w:rsid w:val="006B631F"/>
    <w:rsid w:val="006B635C"/>
    <w:rsid w:val="006B6605"/>
    <w:rsid w:val="006B68B1"/>
    <w:rsid w:val="006B6932"/>
    <w:rsid w:val="006B6D3D"/>
    <w:rsid w:val="006B6E0E"/>
    <w:rsid w:val="006B72A2"/>
    <w:rsid w:val="006B767B"/>
    <w:rsid w:val="006B7B1C"/>
    <w:rsid w:val="006B7E45"/>
    <w:rsid w:val="006B7F9D"/>
    <w:rsid w:val="006C0161"/>
    <w:rsid w:val="006C01C4"/>
    <w:rsid w:val="006C0294"/>
    <w:rsid w:val="006C04BD"/>
    <w:rsid w:val="006C0512"/>
    <w:rsid w:val="006C0593"/>
    <w:rsid w:val="006C0683"/>
    <w:rsid w:val="006C08E0"/>
    <w:rsid w:val="006C0A49"/>
    <w:rsid w:val="006C0C9B"/>
    <w:rsid w:val="006C0E6F"/>
    <w:rsid w:val="006C11E6"/>
    <w:rsid w:val="006C15BF"/>
    <w:rsid w:val="006C180E"/>
    <w:rsid w:val="006C182F"/>
    <w:rsid w:val="006C1A1E"/>
    <w:rsid w:val="006C1E4E"/>
    <w:rsid w:val="006C1EBF"/>
    <w:rsid w:val="006C20DF"/>
    <w:rsid w:val="006C2823"/>
    <w:rsid w:val="006C28D9"/>
    <w:rsid w:val="006C2923"/>
    <w:rsid w:val="006C33A9"/>
    <w:rsid w:val="006C3555"/>
    <w:rsid w:val="006C358C"/>
    <w:rsid w:val="006C3859"/>
    <w:rsid w:val="006C39B2"/>
    <w:rsid w:val="006C3ACD"/>
    <w:rsid w:val="006C4386"/>
    <w:rsid w:val="006C43F0"/>
    <w:rsid w:val="006C4B49"/>
    <w:rsid w:val="006C4CF0"/>
    <w:rsid w:val="006C4EFB"/>
    <w:rsid w:val="006C4F52"/>
    <w:rsid w:val="006C50E3"/>
    <w:rsid w:val="006C5138"/>
    <w:rsid w:val="006C52B4"/>
    <w:rsid w:val="006C5E7A"/>
    <w:rsid w:val="006C60F7"/>
    <w:rsid w:val="006C6129"/>
    <w:rsid w:val="006C6275"/>
    <w:rsid w:val="006C6386"/>
    <w:rsid w:val="006C6C44"/>
    <w:rsid w:val="006C6D8A"/>
    <w:rsid w:val="006C6E25"/>
    <w:rsid w:val="006C6E81"/>
    <w:rsid w:val="006C7089"/>
    <w:rsid w:val="006C70F3"/>
    <w:rsid w:val="006C7436"/>
    <w:rsid w:val="006C7543"/>
    <w:rsid w:val="006C7833"/>
    <w:rsid w:val="006C7BBD"/>
    <w:rsid w:val="006C7BFF"/>
    <w:rsid w:val="006C7F3E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10A4"/>
    <w:rsid w:val="006D114D"/>
    <w:rsid w:val="006D1152"/>
    <w:rsid w:val="006D13B7"/>
    <w:rsid w:val="006D1795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A13"/>
    <w:rsid w:val="006D3E54"/>
    <w:rsid w:val="006D3F26"/>
    <w:rsid w:val="006D4305"/>
    <w:rsid w:val="006D448B"/>
    <w:rsid w:val="006D44F2"/>
    <w:rsid w:val="006D47AE"/>
    <w:rsid w:val="006D4808"/>
    <w:rsid w:val="006D4B53"/>
    <w:rsid w:val="006D4D96"/>
    <w:rsid w:val="006D4E4F"/>
    <w:rsid w:val="006D520A"/>
    <w:rsid w:val="006D52AA"/>
    <w:rsid w:val="006D534E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EE"/>
    <w:rsid w:val="006D73B4"/>
    <w:rsid w:val="006D7416"/>
    <w:rsid w:val="006D7733"/>
    <w:rsid w:val="006D775B"/>
    <w:rsid w:val="006D7CA0"/>
    <w:rsid w:val="006E0254"/>
    <w:rsid w:val="006E0868"/>
    <w:rsid w:val="006E0933"/>
    <w:rsid w:val="006E098D"/>
    <w:rsid w:val="006E0D0D"/>
    <w:rsid w:val="006E0DAA"/>
    <w:rsid w:val="006E0E5E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0B4"/>
    <w:rsid w:val="006E3178"/>
    <w:rsid w:val="006E3779"/>
    <w:rsid w:val="006E3899"/>
    <w:rsid w:val="006E3BEE"/>
    <w:rsid w:val="006E3CB9"/>
    <w:rsid w:val="006E3D50"/>
    <w:rsid w:val="006E3ECE"/>
    <w:rsid w:val="006E3F4A"/>
    <w:rsid w:val="006E3FC1"/>
    <w:rsid w:val="006E4067"/>
    <w:rsid w:val="006E4157"/>
    <w:rsid w:val="006E466A"/>
    <w:rsid w:val="006E47D2"/>
    <w:rsid w:val="006E4AF6"/>
    <w:rsid w:val="006E4FDF"/>
    <w:rsid w:val="006E50FE"/>
    <w:rsid w:val="006E567B"/>
    <w:rsid w:val="006E5F3A"/>
    <w:rsid w:val="006E6469"/>
    <w:rsid w:val="006E64EA"/>
    <w:rsid w:val="006E6522"/>
    <w:rsid w:val="006E669B"/>
    <w:rsid w:val="006E6732"/>
    <w:rsid w:val="006E69EF"/>
    <w:rsid w:val="006E6AA7"/>
    <w:rsid w:val="006E6BAC"/>
    <w:rsid w:val="006E6BE4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F0022"/>
    <w:rsid w:val="006F0149"/>
    <w:rsid w:val="006F015B"/>
    <w:rsid w:val="006F06F5"/>
    <w:rsid w:val="006F076D"/>
    <w:rsid w:val="006F08F7"/>
    <w:rsid w:val="006F0A88"/>
    <w:rsid w:val="006F0B89"/>
    <w:rsid w:val="006F117D"/>
    <w:rsid w:val="006F1294"/>
    <w:rsid w:val="006F1362"/>
    <w:rsid w:val="006F1597"/>
    <w:rsid w:val="006F15ED"/>
    <w:rsid w:val="006F17E9"/>
    <w:rsid w:val="006F1872"/>
    <w:rsid w:val="006F1A29"/>
    <w:rsid w:val="006F1CE3"/>
    <w:rsid w:val="006F1EBC"/>
    <w:rsid w:val="006F2073"/>
    <w:rsid w:val="006F221E"/>
    <w:rsid w:val="006F23C3"/>
    <w:rsid w:val="006F24F1"/>
    <w:rsid w:val="006F2637"/>
    <w:rsid w:val="006F265B"/>
    <w:rsid w:val="006F2958"/>
    <w:rsid w:val="006F2BC9"/>
    <w:rsid w:val="006F2CCB"/>
    <w:rsid w:val="006F2CF8"/>
    <w:rsid w:val="006F2D7D"/>
    <w:rsid w:val="006F2E89"/>
    <w:rsid w:val="006F3043"/>
    <w:rsid w:val="006F3119"/>
    <w:rsid w:val="006F321B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897"/>
    <w:rsid w:val="006F5A36"/>
    <w:rsid w:val="006F5E4A"/>
    <w:rsid w:val="006F6051"/>
    <w:rsid w:val="006F6100"/>
    <w:rsid w:val="006F613F"/>
    <w:rsid w:val="006F63D1"/>
    <w:rsid w:val="006F654E"/>
    <w:rsid w:val="006F66F5"/>
    <w:rsid w:val="006F6750"/>
    <w:rsid w:val="006F682D"/>
    <w:rsid w:val="006F696B"/>
    <w:rsid w:val="006F69E9"/>
    <w:rsid w:val="006F6C8F"/>
    <w:rsid w:val="006F6F85"/>
    <w:rsid w:val="006F72F6"/>
    <w:rsid w:val="006F730C"/>
    <w:rsid w:val="006F7355"/>
    <w:rsid w:val="006F74A0"/>
    <w:rsid w:val="006F7791"/>
    <w:rsid w:val="006F78B5"/>
    <w:rsid w:val="006F7996"/>
    <w:rsid w:val="006F7A0C"/>
    <w:rsid w:val="006F7A8C"/>
    <w:rsid w:val="006F7BC8"/>
    <w:rsid w:val="006F7FCD"/>
    <w:rsid w:val="007000D0"/>
    <w:rsid w:val="00700314"/>
    <w:rsid w:val="00700699"/>
    <w:rsid w:val="00700994"/>
    <w:rsid w:val="007009F4"/>
    <w:rsid w:val="00700D8C"/>
    <w:rsid w:val="00700DDA"/>
    <w:rsid w:val="00700F73"/>
    <w:rsid w:val="007013BF"/>
    <w:rsid w:val="0070195D"/>
    <w:rsid w:val="00701FD1"/>
    <w:rsid w:val="00702017"/>
    <w:rsid w:val="00702307"/>
    <w:rsid w:val="007023A8"/>
    <w:rsid w:val="00702628"/>
    <w:rsid w:val="00702865"/>
    <w:rsid w:val="00702EE1"/>
    <w:rsid w:val="00702F5E"/>
    <w:rsid w:val="00703342"/>
    <w:rsid w:val="0070343D"/>
    <w:rsid w:val="00703644"/>
    <w:rsid w:val="00703998"/>
    <w:rsid w:val="00703BB4"/>
    <w:rsid w:val="00703CD5"/>
    <w:rsid w:val="00703F87"/>
    <w:rsid w:val="007041A9"/>
    <w:rsid w:val="00704211"/>
    <w:rsid w:val="00704840"/>
    <w:rsid w:val="007049DD"/>
    <w:rsid w:val="00704A71"/>
    <w:rsid w:val="00704A92"/>
    <w:rsid w:val="00704AD5"/>
    <w:rsid w:val="00704B0D"/>
    <w:rsid w:val="00704D65"/>
    <w:rsid w:val="007051B8"/>
    <w:rsid w:val="00705384"/>
    <w:rsid w:val="00705397"/>
    <w:rsid w:val="007054B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ACA"/>
    <w:rsid w:val="00706CF8"/>
    <w:rsid w:val="00706E2D"/>
    <w:rsid w:val="0070701A"/>
    <w:rsid w:val="0070713E"/>
    <w:rsid w:val="00707205"/>
    <w:rsid w:val="007072F5"/>
    <w:rsid w:val="0070754B"/>
    <w:rsid w:val="00707565"/>
    <w:rsid w:val="007079C1"/>
    <w:rsid w:val="00707A64"/>
    <w:rsid w:val="00707AAE"/>
    <w:rsid w:val="00707C19"/>
    <w:rsid w:val="00707E00"/>
    <w:rsid w:val="007100EF"/>
    <w:rsid w:val="007103A5"/>
    <w:rsid w:val="007104D5"/>
    <w:rsid w:val="00710575"/>
    <w:rsid w:val="00710892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06A"/>
    <w:rsid w:val="00712769"/>
    <w:rsid w:val="007127A1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27"/>
    <w:rsid w:val="0071495F"/>
    <w:rsid w:val="007149F7"/>
    <w:rsid w:val="00714A0E"/>
    <w:rsid w:val="00714AAF"/>
    <w:rsid w:val="0071528A"/>
    <w:rsid w:val="007153D8"/>
    <w:rsid w:val="007154A7"/>
    <w:rsid w:val="00715677"/>
    <w:rsid w:val="00715730"/>
    <w:rsid w:val="00715843"/>
    <w:rsid w:val="007158E2"/>
    <w:rsid w:val="00715A82"/>
    <w:rsid w:val="00715D7F"/>
    <w:rsid w:val="00715F0F"/>
    <w:rsid w:val="00715F25"/>
    <w:rsid w:val="00715F5F"/>
    <w:rsid w:val="007163AD"/>
    <w:rsid w:val="007164CE"/>
    <w:rsid w:val="007166ED"/>
    <w:rsid w:val="00717145"/>
    <w:rsid w:val="00717148"/>
    <w:rsid w:val="007172FD"/>
    <w:rsid w:val="00717392"/>
    <w:rsid w:val="00717451"/>
    <w:rsid w:val="0071780B"/>
    <w:rsid w:val="00717BD1"/>
    <w:rsid w:val="00717E5D"/>
    <w:rsid w:val="00720069"/>
    <w:rsid w:val="007201EF"/>
    <w:rsid w:val="0072040A"/>
    <w:rsid w:val="00720544"/>
    <w:rsid w:val="00720A77"/>
    <w:rsid w:val="00720C87"/>
    <w:rsid w:val="00720CA3"/>
    <w:rsid w:val="00720F55"/>
    <w:rsid w:val="0072104D"/>
    <w:rsid w:val="0072110D"/>
    <w:rsid w:val="007211CA"/>
    <w:rsid w:val="00721242"/>
    <w:rsid w:val="007212A7"/>
    <w:rsid w:val="00721591"/>
    <w:rsid w:val="00721CA7"/>
    <w:rsid w:val="00721CBF"/>
    <w:rsid w:val="00721DAA"/>
    <w:rsid w:val="00721F19"/>
    <w:rsid w:val="00722011"/>
    <w:rsid w:val="00722091"/>
    <w:rsid w:val="007223AA"/>
    <w:rsid w:val="007224C8"/>
    <w:rsid w:val="007225C5"/>
    <w:rsid w:val="00722667"/>
    <w:rsid w:val="007227A0"/>
    <w:rsid w:val="00722814"/>
    <w:rsid w:val="00722A60"/>
    <w:rsid w:val="00722D72"/>
    <w:rsid w:val="00722E04"/>
    <w:rsid w:val="00722F20"/>
    <w:rsid w:val="007230D3"/>
    <w:rsid w:val="007231B7"/>
    <w:rsid w:val="00723709"/>
    <w:rsid w:val="00723829"/>
    <w:rsid w:val="007239ED"/>
    <w:rsid w:val="00723D00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5227"/>
    <w:rsid w:val="00725770"/>
    <w:rsid w:val="00725786"/>
    <w:rsid w:val="00725A14"/>
    <w:rsid w:val="00725D7A"/>
    <w:rsid w:val="0072617E"/>
    <w:rsid w:val="00726222"/>
    <w:rsid w:val="00726580"/>
    <w:rsid w:val="0072665C"/>
    <w:rsid w:val="00726EE5"/>
    <w:rsid w:val="00727360"/>
    <w:rsid w:val="007273B1"/>
    <w:rsid w:val="007273B9"/>
    <w:rsid w:val="007279CD"/>
    <w:rsid w:val="00727A6A"/>
    <w:rsid w:val="00727D97"/>
    <w:rsid w:val="00727FAE"/>
    <w:rsid w:val="00727FC7"/>
    <w:rsid w:val="007303DB"/>
    <w:rsid w:val="00730465"/>
    <w:rsid w:val="00730630"/>
    <w:rsid w:val="00730649"/>
    <w:rsid w:val="007306A2"/>
    <w:rsid w:val="007307C0"/>
    <w:rsid w:val="00730FE2"/>
    <w:rsid w:val="00730FEB"/>
    <w:rsid w:val="0073111E"/>
    <w:rsid w:val="00731241"/>
    <w:rsid w:val="0073127E"/>
    <w:rsid w:val="0073182A"/>
    <w:rsid w:val="0073188A"/>
    <w:rsid w:val="00731923"/>
    <w:rsid w:val="00731984"/>
    <w:rsid w:val="00731BEB"/>
    <w:rsid w:val="00731C85"/>
    <w:rsid w:val="00731D61"/>
    <w:rsid w:val="00731F49"/>
    <w:rsid w:val="0073210B"/>
    <w:rsid w:val="007321BC"/>
    <w:rsid w:val="007321E7"/>
    <w:rsid w:val="007323B9"/>
    <w:rsid w:val="007324B9"/>
    <w:rsid w:val="007325F8"/>
    <w:rsid w:val="00732C75"/>
    <w:rsid w:val="00733170"/>
    <w:rsid w:val="007331FD"/>
    <w:rsid w:val="00733202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B51"/>
    <w:rsid w:val="00734D37"/>
    <w:rsid w:val="00734DA8"/>
    <w:rsid w:val="00734EA9"/>
    <w:rsid w:val="00734F68"/>
    <w:rsid w:val="00735007"/>
    <w:rsid w:val="00735083"/>
    <w:rsid w:val="00735B7C"/>
    <w:rsid w:val="00735EE9"/>
    <w:rsid w:val="00735F0C"/>
    <w:rsid w:val="00735FAF"/>
    <w:rsid w:val="007361AF"/>
    <w:rsid w:val="00736256"/>
    <w:rsid w:val="00736542"/>
    <w:rsid w:val="00736849"/>
    <w:rsid w:val="00736908"/>
    <w:rsid w:val="00736928"/>
    <w:rsid w:val="00736A56"/>
    <w:rsid w:val="00736ADD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136"/>
    <w:rsid w:val="00740169"/>
    <w:rsid w:val="00740538"/>
    <w:rsid w:val="00740541"/>
    <w:rsid w:val="007405B7"/>
    <w:rsid w:val="0074078E"/>
    <w:rsid w:val="007407F0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68E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3D7E"/>
    <w:rsid w:val="00743FAD"/>
    <w:rsid w:val="00744471"/>
    <w:rsid w:val="007449C7"/>
    <w:rsid w:val="00744A6C"/>
    <w:rsid w:val="007451C8"/>
    <w:rsid w:val="0074543D"/>
    <w:rsid w:val="007456A9"/>
    <w:rsid w:val="007456ED"/>
    <w:rsid w:val="007457CF"/>
    <w:rsid w:val="0074584E"/>
    <w:rsid w:val="00745B0C"/>
    <w:rsid w:val="00745C01"/>
    <w:rsid w:val="007460B0"/>
    <w:rsid w:val="007460BE"/>
    <w:rsid w:val="007460D9"/>
    <w:rsid w:val="00746320"/>
    <w:rsid w:val="00746619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805"/>
    <w:rsid w:val="00751DA5"/>
    <w:rsid w:val="00752591"/>
    <w:rsid w:val="0075261E"/>
    <w:rsid w:val="0075297A"/>
    <w:rsid w:val="00752A0F"/>
    <w:rsid w:val="00752A5A"/>
    <w:rsid w:val="00752B03"/>
    <w:rsid w:val="00752C25"/>
    <w:rsid w:val="00752C57"/>
    <w:rsid w:val="00752C77"/>
    <w:rsid w:val="00752C8F"/>
    <w:rsid w:val="00752D01"/>
    <w:rsid w:val="00752F15"/>
    <w:rsid w:val="00752F4D"/>
    <w:rsid w:val="00752F60"/>
    <w:rsid w:val="00753312"/>
    <w:rsid w:val="0075342C"/>
    <w:rsid w:val="007534A1"/>
    <w:rsid w:val="00753626"/>
    <w:rsid w:val="007538D7"/>
    <w:rsid w:val="00753972"/>
    <w:rsid w:val="00753A1B"/>
    <w:rsid w:val="00753AE1"/>
    <w:rsid w:val="00753AE6"/>
    <w:rsid w:val="00754059"/>
    <w:rsid w:val="007547F6"/>
    <w:rsid w:val="00754AC6"/>
    <w:rsid w:val="00754E04"/>
    <w:rsid w:val="00754EBA"/>
    <w:rsid w:val="00755271"/>
    <w:rsid w:val="007552D3"/>
    <w:rsid w:val="007553AA"/>
    <w:rsid w:val="00755450"/>
    <w:rsid w:val="00755577"/>
    <w:rsid w:val="00755742"/>
    <w:rsid w:val="00755962"/>
    <w:rsid w:val="007559B1"/>
    <w:rsid w:val="00755DFB"/>
    <w:rsid w:val="00755E61"/>
    <w:rsid w:val="0075608F"/>
    <w:rsid w:val="007562C5"/>
    <w:rsid w:val="00756561"/>
    <w:rsid w:val="00756600"/>
    <w:rsid w:val="0075687F"/>
    <w:rsid w:val="00756A23"/>
    <w:rsid w:val="00756F57"/>
    <w:rsid w:val="007571C2"/>
    <w:rsid w:val="007573FB"/>
    <w:rsid w:val="0075752B"/>
    <w:rsid w:val="007575BD"/>
    <w:rsid w:val="00757623"/>
    <w:rsid w:val="00757CF2"/>
    <w:rsid w:val="00757F5E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36F"/>
    <w:rsid w:val="007615C2"/>
    <w:rsid w:val="00761886"/>
    <w:rsid w:val="00761C0F"/>
    <w:rsid w:val="00761FE2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A11"/>
    <w:rsid w:val="00763A18"/>
    <w:rsid w:val="00763CF1"/>
    <w:rsid w:val="00763D54"/>
    <w:rsid w:val="00763D61"/>
    <w:rsid w:val="007641DE"/>
    <w:rsid w:val="007642FD"/>
    <w:rsid w:val="007643D0"/>
    <w:rsid w:val="00764460"/>
    <w:rsid w:val="00764552"/>
    <w:rsid w:val="00764559"/>
    <w:rsid w:val="007646E9"/>
    <w:rsid w:val="007647A9"/>
    <w:rsid w:val="00764A26"/>
    <w:rsid w:val="00764A56"/>
    <w:rsid w:val="00764C5E"/>
    <w:rsid w:val="00764D07"/>
    <w:rsid w:val="00764DE9"/>
    <w:rsid w:val="00764E20"/>
    <w:rsid w:val="00765433"/>
    <w:rsid w:val="007656BC"/>
    <w:rsid w:val="0076594D"/>
    <w:rsid w:val="00765E5D"/>
    <w:rsid w:val="00765E84"/>
    <w:rsid w:val="007663AE"/>
    <w:rsid w:val="00766748"/>
    <w:rsid w:val="00766761"/>
    <w:rsid w:val="007667A3"/>
    <w:rsid w:val="00766A37"/>
    <w:rsid w:val="00766EF4"/>
    <w:rsid w:val="00766F36"/>
    <w:rsid w:val="0076704B"/>
    <w:rsid w:val="0076718C"/>
    <w:rsid w:val="0076727A"/>
    <w:rsid w:val="0076753A"/>
    <w:rsid w:val="00767896"/>
    <w:rsid w:val="00767976"/>
    <w:rsid w:val="00767A8F"/>
    <w:rsid w:val="00767B11"/>
    <w:rsid w:val="00767C3A"/>
    <w:rsid w:val="00767E1D"/>
    <w:rsid w:val="00767F51"/>
    <w:rsid w:val="00767F8C"/>
    <w:rsid w:val="0077016B"/>
    <w:rsid w:val="00770242"/>
    <w:rsid w:val="00770371"/>
    <w:rsid w:val="0077037F"/>
    <w:rsid w:val="0077060D"/>
    <w:rsid w:val="007707D2"/>
    <w:rsid w:val="007709C8"/>
    <w:rsid w:val="00770E05"/>
    <w:rsid w:val="00771107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3132"/>
    <w:rsid w:val="00773211"/>
    <w:rsid w:val="007733C3"/>
    <w:rsid w:val="00773500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AA8"/>
    <w:rsid w:val="00774CD5"/>
    <w:rsid w:val="00774D80"/>
    <w:rsid w:val="00774E07"/>
    <w:rsid w:val="00775066"/>
    <w:rsid w:val="0077560E"/>
    <w:rsid w:val="007756C5"/>
    <w:rsid w:val="00775A69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FC"/>
    <w:rsid w:val="00777227"/>
    <w:rsid w:val="007779F6"/>
    <w:rsid w:val="00777AA5"/>
    <w:rsid w:val="00777B9C"/>
    <w:rsid w:val="00777C57"/>
    <w:rsid w:val="00777CE2"/>
    <w:rsid w:val="00780720"/>
    <w:rsid w:val="00780764"/>
    <w:rsid w:val="00780870"/>
    <w:rsid w:val="00780A7E"/>
    <w:rsid w:val="00780AF6"/>
    <w:rsid w:val="00780C76"/>
    <w:rsid w:val="00781025"/>
    <w:rsid w:val="007811C0"/>
    <w:rsid w:val="00781286"/>
    <w:rsid w:val="00781A45"/>
    <w:rsid w:val="00781AD1"/>
    <w:rsid w:val="00781DE0"/>
    <w:rsid w:val="00781EE1"/>
    <w:rsid w:val="007820CC"/>
    <w:rsid w:val="007820D4"/>
    <w:rsid w:val="007821EA"/>
    <w:rsid w:val="007823DF"/>
    <w:rsid w:val="00782696"/>
    <w:rsid w:val="00782726"/>
    <w:rsid w:val="007827C1"/>
    <w:rsid w:val="00782C2A"/>
    <w:rsid w:val="00782D41"/>
    <w:rsid w:val="00782EF6"/>
    <w:rsid w:val="007831A9"/>
    <w:rsid w:val="007832D7"/>
    <w:rsid w:val="007832DF"/>
    <w:rsid w:val="007834D0"/>
    <w:rsid w:val="007837A9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1C5"/>
    <w:rsid w:val="00784479"/>
    <w:rsid w:val="0078448F"/>
    <w:rsid w:val="0078454D"/>
    <w:rsid w:val="007846D9"/>
    <w:rsid w:val="0078487E"/>
    <w:rsid w:val="00784981"/>
    <w:rsid w:val="0078498E"/>
    <w:rsid w:val="0078525A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90A"/>
    <w:rsid w:val="00787F67"/>
    <w:rsid w:val="00787FE8"/>
    <w:rsid w:val="00790060"/>
    <w:rsid w:val="007905E7"/>
    <w:rsid w:val="00790E83"/>
    <w:rsid w:val="00791634"/>
    <w:rsid w:val="007918AA"/>
    <w:rsid w:val="00791B9F"/>
    <w:rsid w:val="00791E4C"/>
    <w:rsid w:val="00791FCE"/>
    <w:rsid w:val="00792185"/>
    <w:rsid w:val="007921C1"/>
    <w:rsid w:val="007926CB"/>
    <w:rsid w:val="007926F6"/>
    <w:rsid w:val="00792764"/>
    <w:rsid w:val="0079286B"/>
    <w:rsid w:val="00792DCB"/>
    <w:rsid w:val="00792EBC"/>
    <w:rsid w:val="00792ECF"/>
    <w:rsid w:val="00792F41"/>
    <w:rsid w:val="00793091"/>
    <w:rsid w:val="007932C2"/>
    <w:rsid w:val="007935CF"/>
    <w:rsid w:val="0079365A"/>
    <w:rsid w:val="007937AF"/>
    <w:rsid w:val="0079390D"/>
    <w:rsid w:val="00793B39"/>
    <w:rsid w:val="00793C0C"/>
    <w:rsid w:val="00793FA5"/>
    <w:rsid w:val="0079417F"/>
    <w:rsid w:val="00794636"/>
    <w:rsid w:val="007947C6"/>
    <w:rsid w:val="00794834"/>
    <w:rsid w:val="00794CCC"/>
    <w:rsid w:val="00795280"/>
    <w:rsid w:val="00795785"/>
    <w:rsid w:val="00795987"/>
    <w:rsid w:val="00795CBD"/>
    <w:rsid w:val="00795EC3"/>
    <w:rsid w:val="00795F80"/>
    <w:rsid w:val="00795FBD"/>
    <w:rsid w:val="0079601B"/>
    <w:rsid w:val="00796344"/>
    <w:rsid w:val="00796997"/>
    <w:rsid w:val="007969AD"/>
    <w:rsid w:val="00796AC2"/>
    <w:rsid w:val="00796BBF"/>
    <w:rsid w:val="00796CB0"/>
    <w:rsid w:val="00796CEF"/>
    <w:rsid w:val="00796DFF"/>
    <w:rsid w:val="00796F31"/>
    <w:rsid w:val="00797001"/>
    <w:rsid w:val="00797179"/>
    <w:rsid w:val="0079722F"/>
    <w:rsid w:val="0079728D"/>
    <w:rsid w:val="007974D1"/>
    <w:rsid w:val="00797E17"/>
    <w:rsid w:val="00797EA2"/>
    <w:rsid w:val="00797EA5"/>
    <w:rsid w:val="00797F4B"/>
    <w:rsid w:val="007A0144"/>
    <w:rsid w:val="007A07AF"/>
    <w:rsid w:val="007A0884"/>
    <w:rsid w:val="007A0DBF"/>
    <w:rsid w:val="007A0ED4"/>
    <w:rsid w:val="007A10D7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C76"/>
    <w:rsid w:val="007A3D24"/>
    <w:rsid w:val="007A3E69"/>
    <w:rsid w:val="007A41E5"/>
    <w:rsid w:val="007A4278"/>
    <w:rsid w:val="007A451E"/>
    <w:rsid w:val="007A4537"/>
    <w:rsid w:val="007A46AD"/>
    <w:rsid w:val="007A471D"/>
    <w:rsid w:val="007A497A"/>
    <w:rsid w:val="007A4D2F"/>
    <w:rsid w:val="007A4EFF"/>
    <w:rsid w:val="007A51A7"/>
    <w:rsid w:val="007A51D6"/>
    <w:rsid w:val="007A541B"/>
    <w:rsid w:val="007A5442"/>
    <w:rsid w:val="007A5E8B"/>
    <w:rsid w:val="007A5FAB"/>
    <w:rsid w:val="007A6229"/>
    <w:rsid w:val="007A628C"/>
    <w:rsid w:val="007A6419"/>
    <w:rsid w:val="007A64BE"/>
    <w:rsid w:val="007A687B"/>
    <w:rsid w:val="007A69F8"/>
    <w:rsid w:val="007A6B24"/>
    <w:rsid w:val="007A72A4"/>
    <w:rsid w:val="007A771F"/>
    <w:rsid w:val="007A789C"/>
    <w:rsid w:val="007A7955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78D"/>
    <w:rsid w:val="007B2868"/>
    <w:rsid w:val="007B2B6F"/>
    <w:rsid w:val="007B2D0C"/>
    <w:rsid w:val="007B3074"/>
    <w:rsid w:val="007B30BA"/>
    <w:rsid w:val="007B3500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6F8"/>
    <w:rsid w:val="007B4832"/>
    <w:rsid w:val="007B487E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3DB"/>
    <w:rsid w:val="007B5426"/>
    <w:rsid w:val="007B599A"/>
    <w:rsid w:val="007B5A9B"/>
    <w:rsid w:val="007B5BDF"/>
    <w:rsid w:val="007B5D90"/>
    <w:rsid w:val="007B5DE8"/>
    <w:rsid w:val="007B5F44"/>
    <w:rsid w:val="007B61B3"/>
    <w:rsid w:val="007B6334"/>
    <w:rsid w:val="007B6478"/>
    <w:rsid w:val="007B67F6"/>
    <w:rsid w:val="007B68C1"/>
    <w:rsid w:val="007B6B45"/>
    <w:rsid w:val="007B6E5C"/>
    <w:rsid w:val="007B70D5"/>
    <w:rsid w:val="007B7192"/>
    <w:rsid w:val="007B7677"/>
    <w:rsid w:val="007B76B1"/>
    <w:rsid w:val="007B772A"/>
    <w:rsid w:val="007B7BCA"/>
    <w:rsid w:val="007B7F16"/>
    <w:rsid w:val="007C0347"/>
    <w:rsid w:val="007C07E8"/>
    <w:rsid w:val="007C0952"/>
    <w:rsid w:val="007C0BB6"/>
    <w:rsid w:val="007C0BE9"/>
    <w:rsid w:val="007C0E68"/>
    <w:rsid w:val="007C0ED2"/>
    <w:rsid w:val="007C0EDD"/>
    <w:rsid w:val="007C0F48"/>
    <w:rsid w:val="007C1107"/>
    <w:rsid w:val="007C133B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95B"/>
    <w:rsid w:val="007C29EA"/>
    <w:rsid w:val="007C2B02"/>
    <w:rsid w:val="007C2D59"/>
    <w:rsid w:val="007C31AA"/>
    <w:rsid w:val="007C3316"/>
    <w:rsid w:val="007C352E"/>
    <w:rsid w:val="007C3677"/>
    <w:rsid w:val="007C39DB"/>
    <w:rsid w:val="007C3BF2"/>
    <w:rsid w:val="007C3C71"/>
    <w:rsid w:val="007C3EA8"/>
    <w:rsid w:val="007C3EFB"/>
    <w:rsid w:val="007C3F60"/>
    <w:rsid w:val="007C3FA7"/>
    <w:rsid w:val="007C405E"/>
    <w:rsid w:val="007C41B7"/>
    <w:rsid w:val="007C43D9"/>
    <w:rsid w:val="007C445C"/>
    <w:rsid w:val="007C45A0"/>
    <w:rsid w:val="007C4679"/>
    <w:rsid w:val="007C4E28"/>
    <w:rsid w:val="007C53F8"/>
    <w:rsid w:val="007C5492"/>
    <w:rsid w:val="007C569D"/>
    <w:rsid w:val="007C586C"/>
    <w:rsid w:val="007C5B27"/>
    <w:rsid w:val="007C5B65"/>
    <w:rsid w:val="007C5E6D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304"/>
    <w:rsid w:val="007C76AC"/>
    <w:rsid w:val="007C7AD6"/>
    <w:rsid w:val="007C7CFF"/>
    <w:rsid w:val="007C7D9C"/>
    <w:rsid w:val="007C7E24"/>
    <w:rsid w:val="007D00AC"/>
    <w:rsid w:val="007D00BA"/>
    <w:rsid w:val="007D057D"/>
    <w:rsid w:val="007D077B"/>
    <w:rsid w:val="007D07D5"/>
    <w:rsid w:val="007D082D"/>
    <w:rsid w:val="007D0897"/>
    <w:rsid w:val="007D091C"/>
    <w:rsid w:val="007D0926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82"/>
    <w:rsid w:val="007D1FEB"/>
    <w:rsid w:val="007D2003"/>
    <w:rsid w:val="007D205C"/>
    <w:rsid w:val="007D22E1"/>
    <w:rsid w:val="007D234F"/>
    <w:rsid w:val="007D25BC"/>
    <w:rsid w:val="007D2A6F"/>
    <w:rsid w:val="007D2A7E"/>
    <w:rsid w:val="007D2AB8"/>
    <w:rsid w:val="007D3141"/>
    <w:rsid w:val="007D31D2"/>
    <w:rsid w:val="007D3313"/>
    <w:rsid w:val="007D3357"/>
    <w:rsid w:val="007D3520"/>
    <w:rsid w:val="007D356D"/>
    <w:rsid w:val="007D35A6"/>
    <w:rsid w:val="007D35F4"/>
    <w:rsid w:val="007D3ADB"/>
    <w:rsid w:val="007D3B17"/>
    <w:rsid w:val="007D3BA1"/>
    <w:rsid w:val="007D3FED"/>
    <w:rsid w:val="007D43E1"/>
    <w:rsid w:val="007D474A"/>
    <w:rsid w:val="007D4980"/>
    <w:rsid w:val="007D4D18"/>
    <w:rsid w:val="007D4DEF"/>
    <w:rsid w:val="007D4E6C"/>
    <w:rsid w:val="007D5165"/>
    <w:rsid w:val="007D51D1"/>
    <w:rsid w:val="007D5810"/>
    <w:rsid w:val="007D5DBF"/>
    <w:rsid w:val="007D5F4A"/>
    <w:rsid w:val="007D60F2"/>
    <w:rsid w:val="007D6359"/>
    <w:rsid w:val="007D65C6"/>
    <w:rsid w:val="007D676B"/>
    <w:rsid w:val="007D6C0B"/>
    <w:rsid w:val="007D6F56"/>
    <w:rsid w:val="007D712F"/>
    <w:rsid w:val="007D71F1"/>
    <w:rsid w:val="007D753E"/>
    <w:rsid w:val="007D7750"/>
    <w:rsid w:val="007D77C6"/>
    <w:rsid w:val="007D7A1D"/>
    <w:rsid w:val="007D7B10"/>
    <w:rsid w:val="007D7D9A"/>
    <w:rsid w:val="007E04A4"/>
    <w:rsid w:val="007E06DD"/>
    <w:rsid w:val="007E080D"/>
    <w:rsid w:val="007E0A3E"/>
    <w:rsid w:val="007E0AF0"/>
    <w:rsid w:val="007E0F82"/>
    <w:rsid w:val="007E12C2"/>
    <w:rsid w:val="007E1660"/>
    <w:rsid w:val="007E1787"/>
    <w:rsid w:val="007E1AC5"/>
    <w:rsid w:val="007E1DD9"/>
    <w:rsid w:val="007E1E1B"/>
    <w:rsid w:val="007E2078"/>
    <w:rsid w:val="007E2267"/>
    <w:rsid w:val="007E2373"/>
    <w:rsid w:val="007E2578"/>
    <w:rsid w:val="007E25CD"/>
    <w:rsid w:val="007E29E1"/>
    <w:rsid w:val="007E2B1F"/>
    <w:rsid w:val="007E2CB6"/>
    <w:rsid w:val="007E2CFD"/>
    <w:rsid w:val="007E354E"/>
    <w:rsid w:val="007E3630"/>
    <w:rsid w:val="007E38F4"/>
    <w:rsid w:val="007E397D"/>
    <w:rsid w:val="007E3BB3"/>
    <w:rsid w:val="007E3E39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67"/>
    <w:rsid w:val="007E5D7D"/>
    <w:rsid w:val="007E5E14"/>
    <w:rsid w:val="007E5EDA"/>
    <w:rsid w:val="007E5F6A"/>
    <w:rsid w:val="007E609A"/>
    <w:rsid w:val="007E6180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21"/>
    <w:rsid w:val="007E7D8E"/>
    <w:rsid w:val="007F010C"/>
    <w:rsid w:val="007F0530"/>
    <w:rsid w:val="007F084F"/>
    <w:rsid w:val="007F0874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510"/>
    <w:rsid w:val="007F26E7"/>
    <w:rsid w:val="007F2B90"/>
    <w:rsid w:val="007F2BCE"/>
    <w:rsid w:val="007F2C64"/>
    <w:rsid w:val="007F2DBB"/>
    <w:rsid w:val="007F2F2E"/>
    <w:rsid w:val="007F2F43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52B"/>
    <w:rsid w:val="007F4611"/>
    <w:rsid w:val="007F46BB"/>
    <w:rsid w:val="007F46FF"/>
    <w:rsid w:val="007F476A"/>
    <w:rsid w:val="007F47FC"/>
    <w:rsid w:val="007F4A65"/>
    <w:rsid w:val="007F4C3A"/>
    <w:rsid w:val="007F4D53"/>
    <w:rsid w:val="007F4EA8"/>
    <w:rsid w:val="007F5271"/>
    <w:rsid w:val="007F55F0"/>
    <w:rsid w:val="007F5815"/>
    <w:rsid w:val="007F5921"/>
    <w:rsid w:val="007F5A97"/>
    <w:rsid w:val="007F5CC4"/>
    <w:rsid w:val="007F5D2B"/>
    <w:rsid w:val="007F60F9"/>
    <w:rsid w:val="007F634E"/>
    <w:rsid w:val="007F64CB"/>
    <w:rsid w:val="007F650D"/>
    <w:rsid w:val="007F6A16"/>
    <w:rsid w:val="007F6F1B"/>
    <w:rsid w:val="007F6F4D"/>
    <w:rsid w:val="007F7451"/>
    <w:rsid w:val="007F7482"/>
    <w:rsid w:val="007F7905"/>
    <w:rsid w:val="007F79EE"/>
    <w:rsid w:val="007F7F26"/>
    <w:rsid w:val="007F7F4A"/>
    <w:rsid w:val="007F7FDA"/>
    <w:rsid w:val="0080014C"/>
    <w:rsid w:val="0080031A"/>
    <w:rsid w:val="00800482"/>
    <w:rsid w:val="00800A7C"/>
    <w:rsid w:val="00800B03"/>
    <w:rsid w:val="00800B09"/>
    <w:rsid w:val="00800FBD"/>
    <w:rsid w:val="0080112B"/>
    <w:rsid w:val="0080117B"/>
    <w:rsid w:val="0080143C"/>
    <w:rsid w:val="00801808"/>
    <w:rsid w:val="00801A4D"/>
    <w:rsid w:val="00801BD0"/>
    <w:rsid w:val="00801CC6"/>
    <w:rsid w:val="00802326"/>
    <w:rsid w:val="008026A5"/>
    <w:rsid w:val="00802910"/>
    <w:rsid w:val="00802D1A"/>
    <w:rsid w:val="00803CBB"/>
    <w:rsid w:val="00803CE7"/>
    <w:rsid w:val="00803CEA"/>
    <w:rsid w:val="00803D3E"/>
    <w:rsid w:val="00803D82"/>
    <w:rsid w:val="00803DEE"/>
    <w:rsid w:val="00803E63"/>
    <w:rsid w:val="00804148"/>
    <w:rsid w:val="00804C58"/>
    <w:rsid w:val="00804D0A"/>
    <w:rsid w:val="00804E2B"/>
    <w:rsid w:val="00804F98"/>
    <w:rsid w:val="008052FC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70D"/>
    <w:rsid w:val="0080684C"/>
    <w:rsid w:val="008068D2"/>
    <w:rsid w:val="008068E7"/>
    <w:rsid w:val="008068F7"/>
    <w:rsid w:val="008069DF"/>
    <w:rsid w:val="00806B02"/>
    <w:rsid w:val="00806C93"/>
    <w:rsid w:val="00806DEA"/>
    <w:rsid w:val="00806E73"/>
    <w:rsid w:val="0080703C"/>
    <w:rsid w:val="0080740D"/>
    <w:rsid w:val="008074AA"/>
    <w:rsid w:val="00807654"/>
    <w:rsid w:val="00807998"/>
    <w:rsid w:val="00807AE9"/>
    <w:rsid w:val="00807B21"/>
    <w:rsid w:val="00807C83"/>
    <w:rsid w:val="00807DAB"/>
    <w:rsid w:val="00810223"/>
    <w:rsid w:val="0081037F"/>
    <w:rsid w:val="008104C8"/>
    <w:rsid w:val="008106E7"/>
    <w:rsid w:val="00810768"/>
    <w:rsid w:val="008107F7"/>
    <w:rsid w:val="00810B10"/>
    <w:rsid w:val="00810B8D"/>
    <w:rsid w:val="00810B8F"/>
    <w:rsid w:val="00810BC5"/>
    <w:rsid w:val="00810C14"/>
    <w:rsid w:val="00810D5B"/>
    <w:rsid w:val="00811760"/>
    <w:rsid w:val="00811802"/>
    <w:rsid w:val="00811869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081"/>
    <w:rsid w:val="00813309"/>
    <w:rsid w:val="008133AF"/>
    <w:rsid w:val="008133B1"/>
    <w:rsid w:val="00813587"/>
    <w:rsid w:val="00813891"/>
    <w:rsid w:val="008139DF"/>
    <w:rsid w:val="00813CDA"/>
    <w:rsid w:val="00813CF0"/>
    <w:rsid w:val="00813D50"/>
    <w:rsid w:val="00813F8B"/>
    <w:rsid w:val="008140A5"/>
    <w:rsid w:val="00814470"/>
    <w:rsid w:val="00814879"/>
    <w:rsid w:val="00814E3F"/>
    <w:rsid w:val="00814E4A"/>
    <w:rsid w:val="00814EA5"/>
    <w:rsid w:val="00815150"/>
    <w:rsid w:val="0081548D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6DA9"/>
    <w:rsid w:val="0081701D"/>
    <w:rsid w:val="00817045"/>
    <w:rsid w:val="008170E2"/>
    <w:rsid w:val="00817156"/>
    <w:rsid w:val="008171D4"/>
    <w:rsid w:val="0081721E"/>
    <w:rsid w:val="0081785A"/>
    <w:rsid w:val="00817C30"/>
    <w:rsid w:val="00817C4F"/>
    <w:rsid w:val="00817CBB"/>
    <w:rsid w:val="00817D85"/>
    <w:rsid w:val="0082005F"/>
    <w:rsid w:val="008200DC"/>
    <w:rsid w:val="008201E8"/>
    <w:rsid w:val="008201EA"/>
    <w:rsid w:val="0082043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C1D"/>
    <w:rsid w:val="00821D02"/>
    <w:rsid w:val="00821E6D"/>
    <w:rsid w:val="00821FCC"/>
    <w:rsid w:val="008220D5"/>
    <w:rsid w:val="008221C6"/>
    <w:rsid w:val="00822264"/>
    <w:rsid w:val="00822631"/>
    <w:rsid w:val="0082281D"/>
    <w:rsid w:val="008228A8"/>
    <w:rsid w:val="0082294D"/>
    <w:rsid w:val="008229D6"/>
    <w:rsid w:val="008229DD"/>
    <w:rsid w:val="00822B6A"/>
    <w:rsid w:val="00822DA1"/>
    <w:rsid w:val="00822E0D"/>
    <w:rsid w:val="00823054"/>
    <w:rsid w:val="00823080"/>
    <w:rsid w:val="00823128"/>
    <w:rsid w:val="00823332"/>
    <w:rsid w:val="00823485"/>
    <w:rsid w:val="00823937"/>
    <w:rsid w:val="008239B2"/>
    <w:rsid w:val="00823C3A"/>
    <w:rsid w:val="00823C84"/>
    <w:rsid w:val="00823CF6"/>
    <w:rsid w:val="00824184"/>
    <w:rsid w:val="008242C6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6038"/>
    <w:rsid w:val="008260E7"/>
    <w:rsid w:val="0082620B"/>
    <w:rsid w:val="00826245"/>
    <w:rsid w:val="0082665E"/>
    <w:rsid w:val="00826A99"/>
    <w:rsid w:val="00826ACB"/>
    <w:rsid w:val="00826BA8"/>
    <w:rsid w:val="00826C1C"/>
    <w:rsid w:val="0082714A"/>
    <w:rsid w:val="00827266"/>
    <w:rsid w:val="0082763B"/>
    <w:rsid w:val="00827B48"/>
    <w:rsid w:val="00827B7F"/>
    <w:rsid w:val="00827E1B"/>
    <w:rsid w:val="0083039F"/>
    <w:rsid w:val="008305FA"/>
    <w:rsid w:val="00830AD7"/>
    <w:rsid w:val="00830BC6"/>
    <w:rsid w:val="00830E8E"/>
    <w:rsid w:val="00830F30"/>
    <w:rsid w:val="008314ED"/>
    <w:rsid w:val="00831972"/>
    <w:rsid w:val="00831E09"/>
    <w:rsid w:val="0083202D"/>
    <w:rsid w:val="008324B2"/>
    <w:rsid w:val="0083253F"/>
    <w:rsid w:val="008326B7"/>
    <w:rsid w:val="008329D1"/>
    <w:rsid w:val="008329D6"/>
    <w:rsid w:val="008329EB"/>
    <w:rsid w:val="00832C79"/>
    <w:rsid w:val="00832D3D"/>
    <w:rsid w:val="00832EFC"/>
    <w:rsid w:val="008331BF"/>
    <w:rsid w:val="008332DE"/>
    <w:rsid w:val="00833431"/>
    <w:rsid w:val="00833596"/>
    <w:rsid w:val="00833823"/>
    <w:rsid w:val="008338AE"/>
    <w:rsid w:val="008339A4"/>
    <w:rsid w:val="00833A4E"/>
    <w:rsid w:val="00833C2E"/>
    <w:rsid w:val="00833CF6"/>
    <w:rsid w:val="00833DDA"/>
    <w:rsid w:val="0083477D"/>
    <w:rsid w:val="008347D5"/>
    <w:rsid w:val="00834859"/>
    <w:rsid w:val="00834953"/>
    <w:rsid w:val="00834B9E"/>
    <w:rsid w:val="00834D52"/>
    <w:rsid w:val="00834E45"/>
    <w:rsid w:val="00835202"/>
    <w:rsid w:val="00835298"/>
    <w:rsid w:val="008352BD"/>
    <w:rsid w:val="008355AB"/>
    <w:rsid w:val="008355F0"/>
    <w:rsid w:val="008357A5"/>
    <w:rsid w:val="00835885"/>
    <w:rsid w:val="00835970"/>
    <w:rsid w:val="00835978"/>
    <w:rsid w:val="00835EC1"/>
    <w:rsid w:val="008365BA"/>
    <w:rsid w:val="00836746"/>
    <w:rsid w:val="00836A66"/>
    <w:rsid w:val="00836ADE"/>
    <w:rsid w:val="00836DB0"/>
    <w:rsid w:val="00836F3E"/>
    <w:rsid w:val="00837741"/>
    <w:rsid w:val="0083788B"/>
    <w:rsid w:val="00837D32"/>
    <w:rsid w:val="00837EA0"/>
    <w:rsid w:val="008402F7"/>
    <w:rsid w:val="008404DE"/>
    <w:rsid w:val="008407C8"/>
    <w:rsid w:val="008409CA"/>
    <w:rsid w:val="00840DBE"/>
    <w:rsid w:val="00840EA6"/>
    <w:rsid w:val="00840ED5"/>
    <w:rsid w:val="008411D1"/>
    <w:rsid w:val="0084125B"/>
    <w:rsid w:val="00841A23"/>
    <w:rsid w:val="00841AD1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8E9"/>
    <w:rsid w:val="0084291A"/>
    <w:rsid w:val="00842AC8"/>
    <w:rsid w:val="00842D27"/>
    <w:rsid w:val="00842DBA"/>
    <w:rsid w:val="008431FC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2A9"/>
    <w:rsid w:val="008444E9"/>
    <w:rsid w:val="008446B3"/>
    <w:rsid w:val="008448A4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4B3"/>
    <w:rsid w:val="008455AD"/>
    <w:rsid w:val="00845A5F"/>
    <w:rsid w:val="00845B4D"/>
    <w:rsid w:val="00845B85"/>
    <w:rsid w:val="00845DED"/>
    <w:rsid w:val="00845E51"/>
    <w:rsid w:val="00845FAB"/>
    <w:rsid w:val="00845FDA"/>
    <w:rsid w:val="00846162"/>
    <w:rsid w:val="00846371"/>
    <w:rsid w:val="008468D1"/>
    <w:rsid w:val="00846CAC"/>
    <w:rsid w:val="00847022"/>
    <w:rsid w:val="00847F16"/>
    <w:rsid w:val="008500FE"/>
    <w:rsid w:val="008501C0"/>
    <w:rsid w:val="008502B1"/>
    <w:rsid w:val="0085038C"/>
    <w:rsid w:val="008504AC"/>
    <w:rsid w:val="008509FB"/>
    <w:rsid w:val="00850A73"/>
    <w:rsid w:val="00850B9E"/>
    <w:rsid w:val="00850C0C"/>
    <w:rsid w:val="00850FB7"/>
    <w:rsid w:val="00850FE0"/>
    <w:rsid w:val="00851197"/>
    <w:rsid w:val="008511B4"/>
    <w:rsid w:val="0085122F"/>
    <w:rsid w:val="0085131E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B0"/>
    <w:rsid w:val="008524E2"/>
    <w:rsid w:val="0085253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6E8"/>
    <w:rsid w:val="008547D2"/>
    <w:rsid w:val="00854895"/>
    <w:rsid w:val="008548A8"/>
    <w:rsid w:val="00854AD5"/>
    <w:rsid w:val="00854BD2"/>
    <w:rsid w:val="00854E18"/>
    <w:rsid w:val="00855764"/>
    <w:rsid w:val="00855B1C"/>
    <w:rsid w:val="00855B5D"/>
    <w:rsid w:val="00855C8E"/>
    <w:rsid w:val="00855D8D"/>
    <w:rsid w:val="0085605C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C67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9B2"/>
    <w:rsid w:val="00860D51"/>
    <w:rsid w:val="00860E24"/>
    <w:rsid w:val="00860F7A"/>
    <w:rsid w:val="00861036"/>
    <w:rsid w:val="008610D0"/>
    <w:rsid w:val="0086118B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21E2"/>
    <w:rsid w:val="008623D6"/>
    <w:rsid w:val="008626A1"/>
    <w:rsid w:val="00862D6F"/>
    <w:rsid w:val="00862DB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3AB"/>
    <w:rsid w:val="008645A1"/>
    <w:rsid w:val="008646A7"/>
    <w:rsid w:val="0086477A"/>
    <w:rsid w:val="0086490C"/>
    <w:rsid w:val="00864997"/>
    <w:rsid w:val="00864E55"/>
    <w:rsid w:val="00864E6F"/>
    <w:rsid w:val="0086508E"/>
    <w:rsid w:val="0086537B"/>
    <w:rsid w:val="008653C3"/>
    <w:rsid w:val="0086553E"/>
    <w:rsid w:val="0086557D"/>
    <w:rsid w:val="00865DA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9D"/>
    <w:rsid w:val="00867ABF"/>
    <w:rsid w:val="00867C84"/>
    <w:rsid w:val="00867EF6"/>
    <w:rsid w:val="00870130"/>
    <w:rsid w:val="00870192"/>
    <w:rsid w:val="0087019A"/>
    <w:rsid w:val="00870605"/>
    <w:rsid w:val="008706A7"/>
    <w:rsid w:val="00870BCD"/>
    <w:rsid w:val="00870C96"/>
    <w:rsid w:val="00870EC4"/>
    <w:rsid w:val="00870FDF"/>
    <w:rsid w:val="00871829"/>
    <w:rsid w:val="00871B37"/>
    <w:rsid w:val="00871C21"/>
    <w:rsid w:val="00871C32"/>
    <w:rsid w:val="00871C40"/>
    <w:rsid w:val="00871EE3"/>
    <w:rsid w:val="0087207C"/>
    <w:rsid w:val="0087209C"/>
    <w:rsid w:val="0087213D"/>
    <w:rsid w:val="008724DE"/>
    <w:rsid w:val="008727B3"/>
    <w:rsid w:val="008727E0"/>
    <w:rsid w:val="008728CB"/>
    <w:rsid w:val="008728DA"/>
    <w:rsid w:val="00872989"/>
    <w:rsid w:val="00872ABC"/>
    <w:rsid w:val="00872B0A"/>
    <w:rsid w:val="00872F26"/>
    <w:rsid w:val="008730A9"/>
    <w:rsid w:val="008732D1"/>
    <w:rsid w:val="00873735"/>
    <w:rsid w:val="00873743"/>
    <w:rsid w:val="008737D0"/>
    <w:rsid w:val="00873B28"/>
    <w:rsid w:val="00873C69"/>
    <w:rsid w:val="00873F87"/>
    <w:rsid w:val="00873FFA"/>
    <w:rsid w:val="00874359"/>
    <w:rsid w:val="00874721"/>
    <w:rsid w:val="008747A6"/>
    <w:rsid w:val="008748B1"/>
    <w:rsid w:val="00874C8A"/>
    <w:rsid w:val="00875063"/>
    <w:rsid w:val="008750EF"/>
    <w:rsid w:val="00875555"/>
    <w:rsid w:val="0087565E"/>
    <w:rsid w:val="008756C5"/>
    <w:rsid w:val="00875959"/>
    <w:rsid w:val="00875A0C"/>
    <w:rsid w:val="00875C8D"/>
    <w:rsid w:val="00875DDB"/>
    <w:rsid w:val="00876147"/>
    <w:rsid w:val="00876345"/>
    <w:rsid w:val="008765F4"/>
    <w:rsid w:val="00876634"/>
    <w:rsid w:val="008766C5"/>
    <w:rsid w:val="00876714"/>
    <w:rsid w:val="00876AB4"/>
    <w:rsid w:val="00876C25"/>
    <w:rsid w:val="00876C78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70B"/>
    <w:rsid w:val="00880730"/>
    <w:rsid w:val="00880E5D"/>
    <w:rsid w:val="00880ED5"/>
    <w:rsid w:val="0088114B"/>
    <w:rsid w:val="008815F0"/>
    <w:rsid w:val="008817E9"/>
    <w:rsid w:val="00881E2E"/>
    <w:rsid w:val="00881EEC"/>
    <w:rsid w:val="008821A2"/>
    <w:rsid w:val="008825E4"/>
    <w:rsid w:val="008828CE"/>
    <w:rsid w:val="00882AEF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9D"/>
    <w:rsid w:val="00883BEC"/>
    <w:rsid w:val="00883C0C"/>
    <w:rsid w:val="00883DE6"/>
    <w:rsid w:val="00883F81"/>
    <w:rsid w:val="0088407C"/>
    <w:rsid w:val="00884102"/>
    <w:rsid w:val="00884601"/>
    <w:rsid w:val="00884763"/>
    <w:rsid w:val="008847E4"/>
    <w:rsid w:val="0088482C"/>
    <w:rsid w:val="00884A0C"/>
    <w:rsid w:val="0088544A"/>
    <w:rsid w:val="00885544"/>
    <w:rsid w:val="008855AB"/>
    <w:rsid w:val="00885908"/>
    <w:rsid w:val="00885AF5"/>
    <w:rsid w:val="00885F36"/>
    <w:rsid w:val="00886021"/>
    <w:rsid w:val="00886CE1"/>
    <w:rsid w:val="00886CFF"/>
    <w:rsid w:val="00886E19"/>
    <w:rsid w:val="00886EE0"/>
    <w:rsid w:val="00886F35"/>
    <w:rsid w:val="00887661"/>
    <w:rsid w:val="008876EC"/>
    <w:rsid w:val="00887867"/>
    <w:rsid w:val="00887AE5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F55"/>
    <w:rsid w:val="00891176"/>
    <w:rsid w:val="008911BC"/>
    <w:rsid w:val="008913F0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C28"/>
    <w:rsid w:val="00892FBC"/>
    <w:rsid w:val="0089324E"/>
    <w:rsid w:val="00893271"/>
    <w:rsid w:val="008932EC"/>
    <w:rsid w:val="008934FA"/>
    <w:rsid w:val="00893847"/>
    <w:rsid w:val="00893BED"/>
    <w:rsid w:val="00893D09"/>
    <w:rsid w:val="00893DB3"/>
    <w:rsid w:val="00893E16"/>
    <w:rsid w:val="008940A0"/>
    <w:rsid w:val="008940F5"/>
    <w:rsid w:val="008941AB"/>
    <w:rsid w:val="00894556"/>
    <w:rsid w:val="00894684"/>
    <w:rsid w:val="00894696"/>
    <w:rsid w:val="008946C9"/>
    <w:rsid w:val="00894740"/>
    <w:rsid w:val="00894811"/>
    <w:rsid w:val="00894B4A"/>
    <w:rsid w:val="00895001"/>
    <w:rsid w:val="00895165"/>
    <w:rsid w:val="008951FC"/>
    <w:rsid w:val="008952F1"/>
    <w:rsid w:val="0089535E"/>
    <w:rsid w:val="008953FD"/>
    <w:rsid w:val="008955FC"/>
    <w:rsid w:val="00895919"/>
    <w:rsid w:val="00895F71"/>
    <w:rsid w:val="0089625C"/>
    <w:rsid w:val="00896309"/>
    <w:rsid w:val="00896385"/>
    <w:rsid w:val="008963A9"/>
    <w:rsid w:val="00896510"/>
    <w:rsid w:val="00896708"/>
    <w:rsid w:val="00896750"/>
    <w:rsid w:val="0089678A"/>
    <w:rsid w:val="008973FD"/>
    <w:rsid w:val="00897798"/>
    <w:rsid w:val="00897972"/>
    <w:rsid w:val="00897980"/>
    <w:rsid w:val="00897ECF"/>
    <w:rsid w:val="008A0603"/>
    <w:rsid w:val="008A0734"/>
    <w:rsid w:val="008A09A8"/>
    <w:rsid w:val="008A0D81"/>
    <w:rsid w:val="008A104D"/>
    <w:rsid w:val="008A11B4"/>
    <w:rsid w:val="008A11C2"/>
    <w:rsid w:val="008A14AC"/>
    <w:rsid w:val="008A152E"/>
    <w:rsid w:val="008A17F6"/>
    <w:rsid w:val="008A1A77"/>
    <w:rsid w:val="008A1AFA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C9F"/>
    <w:rsid w:val="008A2CC2"/>
    <w:rsid w:val="008A2DE6"/>
    <w:rsid w:val="008A327B"/>
    <w:rsid w:val="008A33CF"/>
    <w:rsid w:val="008A368D"/>
    <w:rsid w:val="008A3845"/>
    <w:rsid w:val="008A3926"/>
    <w:rsid w:val="008A3BA7"/>
    <w:rsid w:val="008A3C59"/>
    <w:rsid w:val="008A3DC1"/>
    <w:rsid w:val="008A3DD4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1CE"/>
    <w:rsid w:val="008A54A8"/>
    <w:rsid w:val="008A58C8"/>
    <w:rsid w:val="008A5A37"/>
    <w:rsid w:val="008A5AF6"/>
    <w:rsid w:val="008A5D02"/>
    <w:rsid w:val="008A5E0E"/>
    <w:rsid w:val="008A5E6B"/>
    <w:rsid w:val="008A5F4A"/>
    <w:rsid w:val="008A6264"/>
    <w:rsid w:val="008A652B"/>
    <w:rsid w:val="008A67A2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2F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D7B"/>
    <w:rsid w:val="008B502A"/>
    <w:rsid w:val="008B50A4"/>
    <w:rsid w:val="008B51A5"/>
    <w:rsid w:val="008B51D6"/>
    <w:rsid w:val="008B563A"/>
    <w:rsid w:val="008B5648"/>
    <w:rsid w:val="008B59A7"/>
    <w:rsid w:val="008B5B89"/>
    <w:rsid w:val="008B5EA1"/>
    <w:rsid w:val="008B5FC7"/>
    <w:rsid w:val="008B5FDF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4E8"/>
    <w:rsid w:val="008B7586"/>
    <w:rsid w:val="008B7769"/>
    <w:rsid w:val="008B7809"/>
    <w:rsid w:val="008B788B"/>
    <w:rsid w:val="008B79A7"/>
    <w:rsid w:val="008B7B2E"/>
    <w:rsid w:val="008B7B85"/>
    <w:rsid w:val="008B7C8D"/>
    <w:rsid w:val="008B7F4B"/>
    <w:rsid w:val="008C0357"/>
    <w:rsid w:val="008C05D7"/>
    <w:rsid w:val="008C0CB9"/>
    <w:rsid w:val="008C0EDD"/>
    <w:rsid w:val="008C1484"/>
    <w:rsid w:val="008C15CF"/>
    <w:rsid w:val="008C191D"/>
    <w:rsid w:val="008C19EA"/>
    <w:rsid w:val="008C1C8D"/>
    <w:rsid w:val="008C1D49"/>
    <w:rsid w:val="008C1E1B"/>
    <w:rsid w:val="008C23AD"/>
    <w:rsid w:val="008C2454"/>
    <w:rsid w:val="008C27BC"/>
    <w:rsid w:val="008C2B6A"/>
    <w:rsid w:val="008C2C4E"/>
    <w:rsid w:val="008C30AB"/>
    <w:rsid w:val="008C3257"/>
    <w:rsid w:val="008C33CD"/>
    <w:rsid w:val="008C33D9"/>
    <w:rsid w:val="008C3629"/>
    <w:rsid w:val="008C3AC7"/>
    <w:rsid w:val="008C3C1A"/>
    <w:rsid w:val="008C3D6C"/>
    <w:rsid w:val="008C3D75"/>
    <w:rsid w:val="008C4714"/>
    <w:rsid w:val="008C48F9"/>
    <w:rsid w:val="008C4B1C"/>
    <w:rsid w:val="008C4B53"/>
    <w:rsid w:val="008C4B5E"/>
    <w:rsid w:val="008C4E31"/>
    <w:rsid w:val="008C4E8E"/>
    <w:rsid w:val="008C4FAE"/>
    <w:rsid w:val="008C5171"/>
    <w:rsid w:val="008C5871"/>
    <w:rsid w:val="008C5A2B"/>
    <w:rsid w:val="008C5A67"/>
    <w:rsid w:val="008C5C45"/>
    <w:rsid w:val="008C5F10"/>
    <w:rsid w:val="008C6104"/>
    <w:rsid w:val="008C6584"/>
    <w:rsid w:val="008C6698"/>
    <w:rsid w:val="008C698C"/>
    <w:rsid w:val="008C6B44"/>
    <w:rsid w:val="008C7013"/>
    <w:rsid w:val="008C7022"/>
    <w:rsid w:val="008C7418"/>
    <w:rsid w:val="008C75C4"/>
    <w:rsid w:val="008C7688"/>
    <w:rsid w:val="008C7B09"/>
    <w:rsid w:val="008C7B4E"/>
    <w:rsid w:val="008C7CF1"/>
    <w:rsid w:val="008C7F9A"/>
    <w:rsid w:val="008D021A"/>
    <w:rsid w:val="008D05E3"/>
    <w:rsid w:val="008D071D"/>
    <w:rsid w:val="008D0CE3"/>
    <w:rsid w:val="008D0D28"/>
    <w:rsid w:val="008D1001"/>
    <w:rsid w:val="008D10AE"/>
    <w:rsid w:val="008D13F1"/>
    <w:rsid w:val="008D1440"/>
    <w:rsid w:val="008D148B"/>
    <w:rsid w:val="008D1577"/>
    <w:rsid w:val="008D1608"/>
    <w:rsid w:val="008D1AF2"/>
    <w:rsid w:val="008D1D5E"/>
    <w:rsid w:val="008D1E84"/>
    <w:rsid w:val="008D21D5"/>
    <w:rsid w:val="008D244F"/>
    <w:rsid w:val="008D256D"/>
    <w:rsid w:val="008D2636"/>
    <w:rsid w:val="008D263A"/>
    <w:rsid w:val="008D2721"/>
    <w:rsid w:val="008D2A3E"/>
    <w:rsid w:val="008D2BC6"/>
    <w:rsid w:val="008D2C62"/>
    <w:rsid w:val="008D2FCC"/>
    <w:rsid w:val="008D3063"/>
    <w:rsid w:val="008D3561"/>
    <w:rsid w:val="008D3742"/>
    <w:rsid w:val="008D393D"/>
    <w:rsid w:val="008D39D3"/>
    <w:rsid w:val="008D3CB4"/>
    <w:rsid w:val="008D41BA"/>
    <w:rsid w:val="008D42A4"/>
    <w:rsid w:val="008D43A7"/>
    <w:rsid w:val="008D4427"/>
    <w:rsid w:val="008D4BA1"/>
    <w:rsid w:val="008D4C18"/>
    <w:rsid w:val="008D4C3E"/>
    <w:rsid w:val="008D503B"/>
    <w:rsid w:val="008D52A3"/>
    <w:rsid w:val="008D532A"/>
    <w:rsid w:val="008D545E"/>
    <w:rsid w:val="008D5684"/>
    <w:rsid w:val="008D5822"/>
    <w:rsid w:val="008D5893"/>
    <w:rsid w:val="008D5A88"/>
    <w:rsid w:val="008D5C3A"/>
    <w:rsid w:val="008D5CA3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4BF"/>
    <w:rsid w:val="008D76EB"/>
    <w:rsid w:val="008D78FE"/>
    <w:rsid w:val="008D7C5E"/>
    <w:rsid w:val="008D7F71"/>
    <w:rsid w:val="008E00C6"/>
    <w:rsid w:val="008E03A4"/>
    <w:rsid w:val="008E0521"/>
    <w:rsid w:val="008E06AB"/>
    <w:rsid w:val="008E0808"/>
    <w:rsid w:val="008E084C"/>
    <w:rsid w:val="008E088A"/>
    <w:rsid w:val="008E0963"/>
    <w:rsid w:val="008E0D1D"/>
    <w:rsid w:val="008E0E6F"/>
    <w:rsid w:val="008E1154"/>
    <w:rsid w:val="008E12CC"/>
    <w:rsid w:val="008E1326"/>
    <w:rsid w:val="008E140F"/>
    <w:rsid w:val="008E152C"/>
    <w:rsid w:val="008E15D4"/>
    <w:rsid w:val="008E1614"/>
    <w:rsid w:val="008E16B8"/>
    <w:rsid w:val="008E1CF3"/>
    <w:rsid w:val="008E1E34"/>
    <w:rsid w:val="008E2021"/>
    <w:rsid w:val="008E20E1"/>
    <w:rsid w:val="008E2212"/>
    <w:rsid w:val="008E233A"/>
    <w:rsid w:val="008E237D"/>
    <w:rsid w:val="008E23B0"/>
    <w:rsid w:val="008E243C"/>
    <w:rsid w:val="008E251A"/>
    <w:rsid w:val="008E252E"/>
    <w:rsid w:val="008E2583"/>
    <w:rsid w:val="008E25BB"/>
    <w:rsid w:val="008E276A"/>
    <w:rsid w:val="008E2977"/>
    <w:rsid w:val="008E2AD6"/>
    <w:rsid w:val="008E2C86"/>
    <w:rsid w:val="008E2EE4"/>
    <w:rsid w:val="008E2FC9"/>
    <w:rsid w:val="008E3061"/>
    <w:rsid w:val="008E30F6"/>
    <w:rsid w:val="008E343A"/>
    <w:rsid w:val="008E3609"/>
    <w:rsid w:val="008E3697"/>
    <w:rsid w:val="008E3CC6"/>
    <w:rsid w:val="008E3F7F"/>
    <w:rsid w:val="008E4170"/>
    <w:rsid w:val="008E4286"/>
    <w:rsid w:val="008E4487"/>
    <w:rsid w:val="008E451B"/>
    <w:rsid w:val="008E4551"/>
    <w:rsid w:val="008E47C3"/>
    <w:rsid w:val="008E4D9B"/>
    <w:rsid w:val="008E4DF6"/>
    <w:rsid w:val="008E4EA8"/>
    <w:rsid w:val="008E4EE4"/>
    <w:rsid w:val="008E4FA6"/>
    <w:rsid w:val="008E509E"/>
    <w:rsid w:val="008E531E"/>
    <w:rsid w:val="008E53DC"/>
    <w:rsid w:val="008E5884"/>
    <w:rsid w:val="008E5D92"/>
    <w:rsid w:val="008E61F7"/>
    <w:rsid w:val="008E62F9"/>
    <w:rsid w:val="008E64D7"/>
    <w:rsid w:val="008E6A99"/>
    <w:rsid w:val="008E6AAA"/>
    <w:rsid w:val="008E7398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4A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82B"/>
    <w:rsid w:val="008F2AC4"/>
    <w:rsid w:val="008F376B"/>
    <w:rsid w:val="008F3900"/>
    <w:rsid w:val="008F3EA7"/>
    <w:rsid w:val="008F41AB"/>
    <w:rsid w:val="008F41C9"/>
    <w:rsid w:val="008F445A"/>
    <w:rsid w:val="008F449D"/>
    <w:rsid w:val="008F4516"/>
    <w:rsid w:val="008F4D7D"/>
    <w:rsid w:val="008F5076"/>
    <w:rsid w:val="008F52E0"/>
    <w:rsid w:val="008F59AD"/>
    <w:rsid w:val="008F5AB5"/>
    <w:rsid w:val="008F5AB9"/>
    <w:rsid w:val="008F5D4F"/>
    <w:rsid w:val="008F641D"/>
    <w:rsid w:val="008F64BD"/>
    <w:rsid w:val="008F661E"/>
    <w:rsid w:val="008F6758"/>
    <w:rsid w:val="008F675D"/>
    <w:rsid w:val="008F6778"/>
    <w:rsid w:val="008F6A13"/>
    <w:rsid w:val="008F737D"/>
    <w:rsid w:val="008F745C"/>
    <w:rsid w:val="008F75E7"/>
    <w:rsid w:val="008F7981"/>
    <w:rsid w:val="008F79CE"/>
    <w:rsid w:val="008F7A1A"/>
    <w:rsid w:val="008F7A7A"/>
    <w:rsid w:val="008F7AE7"/>
    <w:rsid w:val="008F7C90"/>
    <w:rsid w:val="008F7E7E"/>
    <w:rsid w:val="008F7EAE"/>
    <w:rsid w:val="008F7FB8"/>
    <w:rsid w:val="009003DB"/>
    <w:rsid w:val="00900405"/>
    <w:rsid w:val="00900551"/>
    <w:rsid w:val="00900560"/>
    <w:rsid w:val="00900740"/>
    <w:rsid w:val="00900B03"/>
    <w:rsid w:val="00900B49"/>
    <w:rsid w:val="00900D70"/>
    <w:rsid w:val="00900EE2"/>
    <w:rsid w:val="00900F3A"/>
    <w:rsid w:val="00900F85"/>
    <w:rsid w:val="00900FF7"/>
    <w:rsid w:val="00901347"/>
    <w:rsid w:val="00901B81"/>
    <w:rsid w:val="00901F4C"/>
    <w:rsid w:val="009022DD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6B4"/>
    <w:rsid w:val="00903883"/>
    <w:rsid w:val="00903A30"/>
    <w:rsid w:val="00903BEC"/>
    <w:rsid w:val="00903EB4"/>
    <w:rsid w:val="00904127"/>
    <w:rsid w:val="009042C4"/>
    <w:rsid w:val="00904374"/>
    <w:rsid w:val="0090440F"/>
    <w:rsid w:val="0090472E"/>
    <w:rsid w:val="0090490C"/>
    <w:rsid w:val="00904D40"/>
    <w:rsid w:val="009053E3"/>
    <w:rsid w:val="00905727"/>
    <w:rsid w:val="0090583E"/>
    <w:rsid w:val="009058EC"/>
    <w:rsid w:val="00905B1E"/>
    <w:rsid w:val="00905BA5"/>
    <w:rsid w:val="00905DE8"/>
    <w:rsid w:val="00906242"/>
    <w:rsid w:val="009064BE"/>
    <w:rsid w:val="0090653A"/>
    <w:rsid w:val="00906690"/>
    <w:rsid w:val="00906EC1"/>
    <w:rsid w:val="0090712A"/>
    <w:rsid w:val="00907318"/>
    <w:rsid w:val="00907488"/>
    <w:rsid w:val="009074CA"/>
    <w:rsid w:val="0090776B"/>
    <w:rsid w:val="009078C1"/>
    <w:rsid w:val="00907917"/>
    <w:rsid w:val="00907D40"/>
    <w:rsid w:val="009100E4"/>
    <w:rsid w:val="00910433"/>
    <w:rsid w:val="0091056C"/>
    <w:rsid w:val="009105BC"/>
    <w:rsid w:val="00910616"/>
    <w:rsid w:val="009109A7"/>
    <w:rsid w:val="009109B8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3D6"/>
    <w:rsid w:val="0091266C"/>
    <w:rsid w:val="009126EF"/>
    <w:rsid w:val="00912A27"/>
    <w:rsid w:val="00912A2B"/>
    <w:rsid w:val="00912A69"/>
    <w:rsid w:val="00912B98"/>
    <w:rsid w:val="00912B99"/>
    <w:rsid w:val="00912BB1"/>
    <w:rsid w:val="00912F20"/>
    <w:rsid w:val="00912F6E"/>
    <w:rsid w:val="00912FD6"/>
    <w:rsid w:val="009132A8"/>
    <w:rsid w:val="0091337B"/>
    <w:rsid w:val="00913400"/>
    <w:rsid w:val="0091343B"/>
    <w:rsid w:val="00913669"/>
    <w:rsid w:val="00913697"/>
    <w:rsid w:val="009137A5"/>
    <w:rsid w:val="009138B8"/>
    <w:rsid w:val="00913BBC"/>
    <w:rsid w:val="00913DA1"/>
    <w:rsid w:val="00913DB2"/>
    <w:rsid w:val="00913DD1"/>
    <w:rsid w:val="009143E4"/>
    <w:rsid w:val="0091448E"/>
    <w:rsid w:val="00914608"/>
    <w:rsid w:val="0091478A"/>
    <w:rsid w:val="00914800"/>
    <w:rsid w:val="0091493B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DF4"/>
    <w:rsid w:val="00915E28"/>
    <w:rsid w:val="00915E57"/>
    <w:rsid w:val="0091601C"/>
    <w:rsid w:val="00916215"/>
    <w:rsid w:val="009162DB"/>
    <w:rsid w:val="00916A54"/>
    <w:rsid w:val="00916B8B"/>
    <w:rsid w:val="00916E74"/>
    <w:rsid w:val="00916E8A"/>
    <w:rsid w:val="00917431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A0"/>
    <w:rsid w:val="00920624"/>
    <w:rsid w:val="00920723"/>
    <w:rsid w:val="0092086E"/>
    <w:rsid w:val="009208A8"/>
    <w:rsid w:val="00920BC1"/>
    <w:rsid w:val="00920C30"/>
    <w:rsid w:val="00920C72"/>
    <w:rsid w:val="00920C73"/>
    <w:rsid w:val="00920D03"/>
    <w:rsid w:val="00920D5E"/>
    <w:rsid w:val="0092117B"/>
    <w:rsid w:val="00921254"/>
    <w:rsid w:val="009212EE"/>
    <w:rsid w:val="00921434"/>
    <w:rsid w:val="00921623"/>
    <w:rsid w:val="00921816"/>
    <w:rsid w:val="00921CD6"/>
    <w:rsid w:val="00921D04"/>
    <w:rsid w:val="00921DCD"/>
    <w:rsid w:val="00921E2C"/>
    <w:rsid w:val="009220ED"/>
    <w:rsid w:val="009221A1"/>
    <w:rsid w:val="00922254"/>
    <w:rsid w:val="009223CB"/>
    <w:rsid w:val="009224F0"/>
    <w:rsid w:val="0092287D"/>
    <w:rsid w:val="00922A79"/>
    <w:rsid w:val="00922F3E"/>
    <w:rsid w:val="0092369A"/>
    <w:rsid w:val="00923836"/>
    <w:rsid w:val="009238EB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D6"/>
    <w:rsid w:val="00926FD7"/>
    <w:rsid w:val="0092753E"/>
    <w:rsid w:val="009278E1"/>
    <w:rsid w:val="00927D01"/>
    <w:rsid w:val="00927F84"/>
    <w:rsid w:val="00927FF1"/>
    <w:rsid w:val="00930505"/>
    <w:rsid w:val="009308A8"/>
    <w:rsid w:val="0093094C"/>
    <w:rsid w:val="00930CEB"/>
    <w:rsid w:val="00930E09"/>
    <w:rsid w:val="00930FD4"/>
    <w:rsid w:val="00931266"/>
    <w:rsid w:val="009317F2"/>
    <w:rsid w:val="00931EA8"/>
    <w:rsid w:val="00932137"/>
    <w:rsid w:val="00932433"/>
    <w:rsid w:val="009324D1"/>
    <w:rsid w:val="00932603"/>
    <w:rsid w:val="009326A2"/>
    <w:rsid w:val="009329DF"/>
    <w:rsid w:val="00932AC4"/>
    <w:rsid w:val="00932D34"/>
    <w:rsid w:val="00933407"/>
    <w:rsid w:val="009337F1"/>
    <w:rsid w:val="0093386E"/>
    <w:rsid w:val="00933871"/>
    <w:rsid w:val="00933A84"/>
    <w:rsid w:val="00933E55"/>
    <w:rsid w:val="009343DB"/>
    <w:rsid w:val="009343F6"/>
    <w:rsid w:val="009346EE"/>
    <w:rsid w:val="00934765"/>
    <w:rsid w:val="009347F2"/>
    <w:rsid w:val="00934AD6"/>
    <w:rsid w:val="00934C98"/>
    <w:rsid w:val="00934F78"/>
    <w:rsid w:val="00935213"/>
    <w:rsid w:val="009355AB"/>
    <w:rsid w:val="00935615"/>
    <w:rsid w:val="009357A7"/>
    <w:rsid w:val="00935C8C"/>
    <w:rsid w:val="00935DCE"/>
    <w:rsid w:val="00935EDB"/>
    <w:rsid w:val="00936462"/>
    <w:rsid w:val="00936757"/>
    <w:rsid w:val="009367D2"/>
    <w:rsid w:val="00936A25"/>
    <w:rsid w:val="00936DEF"/>
    <w:rsid w:val="00936F43"/>
    <w:rsid w:val="00937059"/>
    <w:rsid w:val="0093705F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9D"/>
    <w:rsid w:val="00937EE9"/>
    <w:rsid w:val="00937F20"/>
    <w:rsid w:val="009404E9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600"/>
    <w:rsid w:val="009427CC"/>
    <w:rsid w:val="00942AF8"/>
    <w:rsid w:val="00942F36"/>
    <w:rsid w:val="00942FD1"/>
    <w:rsid w:val="00942FF5"/>
    <w:rsid w:val="00943065"/>
    <w:rsid w:val="009438E7"/>
    <w:rsid w:val="00943DBE"/>
    <w:rsid w:val="00943FF6"/>
    <w:rsid w:val="0094412D"/>
    <w:rsid w:val="00944384"/>
    <w:rsid w:val="00944427"/>
    <w:rsid w:val="009446C7"/>
    <w:rsid w:val="009446F2"/>
    <w:rsid w:val="009447DC"/>
    <w:rsid w:val="009447E8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C84"/>
    <w:rsid w:val="0094620A"/>
    <w:rsid w:val="0094691C"/>
    <w:rsid w:val="00946B72"/>
    <w:rsid w:val="00946DED"/>
    <w:rsid w:val="00947038"/>
    <w:rsid w:val="00947222"/>
    <w:rsid w:val="009472A8"/>
    <w:rsid w:val="009472F3"/>
    <w:rsid w:val="0094732C"/>
    <w:rsid w:val="00947A36"/>
    <w:rsid w:val="00947AC1"/>
    <w:rsid w:val="00947C67"/>
    <w:rsid w:val="00947D1F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308C"/>
    <w:rsid w:val="009533D5"/>
    <w:rsid w:val="009536C1"/>
    <w:rsid w:val="009536CC"/>
    <w:rsid w:val="0095375A"/>
    <w:rsid w:val="009537C3"/>
    <w:rsid w:val="00953887"/>
    <w:rsid w:val="00953CC5"/>
    <w:rsid w:val="00953FC5"/>
    <w:rsid w:val="00954084"/>
    <w:rsid w:val="00954164"/>
    <w:rsid w:val="0095417A"/>
    <w:rsid w:val="009546A6"/>
    <w:rsid w:val="009548B6"/>
    <w:rsid w:val="0095495F"/>
    <w:rsid w:val="009549A5"/>
    <w:rsid w:val="00954C58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2E1"/>
    <w:rsid w:val="009565B3"/>
    <w:rsid w:val="009568B8"/>
    <w:rsid w:val="00956944"/>
    <w:rsid w:val="00956E15"/>
    <w:rsid w:val="00957698"/>
    <w:rsid w:val="00957775"/>
    <w:rsid w:val="009578A8"/>
    <w:rsid w:val="00957A6E"/>
    <w:rsid w:val="00957AF2"/>
    <w:rsid w:val="00957C4D"/>
    <w:rsid w:val="00957CAB"/>
    <w:rsid w:val="00957E14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7CD"/>
    <w:rsid w:val="009629BB"/>
    <w:rsid w:val="00962D9E"/>
    <w:rsid w:val="00963111"/>
    <w:rsid w:val="00963258"/>
    <w:rsid w:val="0096331A"/>
    <w:rsid w:val="009633A0"/>
    <w:rsid w:val="009637D6"/>
    <w:rsid w:val="00963948"/>
    <w:rsid w:val="00963975"/>
    <w:rsid w:val="00963C1E"/>
    <w:rsid w:val="00963C9F"/>
    <w:rsid w:val="00963F31"/>
    <w:rsid w:val="00964201"/>
    <w:rsid w:val="00964487"/>
    <w:rsid w:val="0096478A"/>
    <w:rsid w:val="009648F8"/>
    <w:rsid w:val="00964A70"/>
    <w:rsid w:val="00964B2B"/>
    <w:rsid w:val="00964D72"/>
    <w:rsid w:val="009650C2"/>
    <w:rsid w:val="009650F1"/>
    <w:rsid w:val="00965166"/>
    <w:rsid w:val="009653C0"/>
    <w:rsid w:val="0096550E"/>
    <w:rsid w:val="00965D88"/>
    <w:rsid w:val="00965E35"/>
    <w:rsid w:val="00965F6D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DA"/>
    <w:rsid w:val="009675C2"/>
    <w:rsid w:val="00967731"/>
    <w:rsid w:val="0096799B"/>
    <w:rsid w:val="00967C1D"/>
    <w:rsid w:val="00967E50"/>
    <w:rsid w:val="00967F17"/>
    <w:rsid w:val="009703C7"/>
    <w:rsid w:val="009704C4"/>
    <w:rsid w:val="00970599"/>
    <w:rsid w:val="009705B8"/>
    <w:rsid w:val="00970620"/>
    <w:rsid w:val="00970720"/>
    <w:rsid w:val="009707A2"/>
    <w:rsid w:val="009709ED"/>
    <w:rsid w:val="00970A33"/>
    <w:rsid w:val="00970AD4"/>
    <w:rsid w:val="00970BF6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4BE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BC7"/>
    <w:rsid w:val="00973C25"/>
    <w:rsid w:val="00973C41"/>
    <w:rsid w:val="00973D84"/>
    <w:rsid w:val="00973E20"/>
    <w:rsid w:val="00973E43"/>
    <w:rsid w:val="00973F24"/>
    <w:rsid w:val="0097424F"/>
    <w:rsid w:val="00974270"/>
    <w:rsid w:val="00974632"/>
    <w:rsid w:val="00974721"/>
    <w:rsid w:val="009747B7"/>
    <w:rsid w:val="00974C39"/>
    <w:rsid w:val="00975228"/>
    <w:rsid w:val="0097555D"/>
    <w:rsid w:val="00975660"/>
    <w:rsid w:val="00975749"/>
    <w:rsid w:val="009757D0"/>
    <w:rsid w:val="00975D2E"/>
    <w:rsid w:val="00975F0E"/>
    <w:rsid w:val="00975F21"/>
    <w:rsid w:val="00975F5A"/>
    <w:rsid w:val="009764B1"/>
    <w:rsid w:val="00976896"/>
    <w:rsid w:val="00976B96"/>
    <w:rsid w:val="00976D91"/>
    <w:rsid w:val="00976F3D"/>
    <w:rsid w:val="00977020"/>
    <w:rsid w:val="0097737A"/>
    <w:rsid w:val="0097798D"/>
    <w:rsid w:val="00977BF7"/>
    <w:rsid w:val="00977E9B"/>
    <w:rsid w:val="00977EFA"/>
    <w:rsid w:val="00977FE7"/>
    <w:rsid w:val="009801A9"/>
    <w:rsid w:val="009804FB"/>
    <w:rsid w:val="009805CF"/>
    <w:rsid w:val="00980708"/>
    <w:rsid w:val="00980A5A"/>
    <w:rsid w:val="00980C4A"/>
    <w:rsid w:val="00980D35"/>
    <w:rsid w:val="00980D9B"/>
    <w:rsid w:val="00980EB9"/>
    <w:rsid w:val="00980F66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3DC"/>
    <w:rsid w:val="00982452"/>
    <w:rsid w:val="0098274F"/>
    <w:rsid w:val="00982A8E"/>
    <w:rsid w:val="00982D44"/>
    <w:rsid w:val="00982FC5"/>
    <w:rsid w:val="00982FF8"/>
    <w:rsid w:val="00983025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6F4"/>
    <w:rsid w:val="009847CA"/>
    <w:rsid w:val="00984841"/>
    <w:rsid w:val="009849FC"/>
    <w:rsid w:val="00984B6E"/>
    <w:rsid w:val="00984C09"/>
    <w:rsid w:val="00984E81"/>
    <w:rsid w:val="00985389"/>
    <w:rsid w:val="009854E9"/>
    <w:rsid w:val="0098561C"/>
    <w:rsid w:val="00985637"/>
    <w:rsid w:val="00985647"/>
    <w:rsid w:val="009858D6"/>
    <w:rsid w:val="00985999"/>
    <w:rsid w:val="00985AF3"/>
    <w:rsid w:val="009860FA"/>
    <w:rsid w:val="009862F1"/>
    <w:rsid w:val="009869AA"/>
    <w:rsid w:val="00986CC0"/>
    <w:rsid w:val="00986D83"/>
    <w:rsid w:val="00986E9A"/>
    <w:rsid w:val="00987002"/>
    <w:rsid w:val="00987249"/>
    <w:rsid w:val="009878C5"/>
    <w:rsid w:val="00987AC0"/>
    <w:rsid w:val="00990517"/>
    <w:rsid w:val="0099062A"/>
    <w:rsid w:val="009906D9"/>
    <w:rsid w:val="009906EB"/>
    <w:rsid w:val="00990850"/>
    <w:rsid w:val="009909D8"/>
    <w:rsid w:val="00990A58"/>
    <w:rsid w:val="00990FA8"/>
    <w:rsid w:val="009916B9"/>
    <w:rsid w:val="009918D7"/>
    <w:rsid w:val="00991932"/>
    <w:rsid w:val="00991C6E"/>
    <w:rsid w:val="00991C98"/>
    <w:rsid w:val="00991CE0"/>
    <w:rsid w:val="00992284"/>
    <w:rsid w:val="009927E6"/>
    <w:rsid w:val="0099293E"/>
    <w:rsid w:val="00992A47"/>
    <w:rsid w:val="00992A7C"/>
    <w:rsid w:val="00992A7D"/>
    <w:rsid w:val="00992E9F"/>
    <w:rsid w:val="00992EA5"/>
    <w:rsid w:val="00992FCE"/>
    <w:rsid w:val="009931B5"/>
    <w:rsid w:val="009931FA"/>
    <w:rsid w:val="009932CA"/>
    <w:rsid w:val="009933C9"/>
    <w:rsid w:val="009938E5"/>
    <w:rsid w:val="00993A11"/>
    <w:rsid w:val="00993A39"/>
    <w:rsid w:val="00993CFC"/>
    <w:rsid w:val="00993DA2"/>
    <w:rsid w:val="00993DD6"/>
    <w:rsid w:val="00994090"/>
    <w:rsid w:val="0099422C"/>
    <w:rsid w:val="009946CE"/>
    <w:rsid w:val="00994796"/>
    <w:rsid w:val="00994869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71CB"/>
    <w:rsid w:val="00997631"/>
    <w:rsid w:val="009979E2"/>
    <w:rsid w:val="00997B2C"/>
    <w:rsid w:val="00997B67"/>
    <w:rsid w:val="00997C69"/>
    <w:rsid w:val="00997E15"/>
    <w:rsid w:val="00997FB1"/>
    <w:rsid w:val="009A0361"/>
    <w:rsid w:val="009A0629"/>
    <w:rsid w:val="009A07D3"/>
    <w:rsid w:val="009A08B9"/>
    <w:rsid w:val="009A0CB2"/>
    <w:rsid w:val="009A0CB7"/>
    <w:rsid w:val="009A0D3C"/>
    <w:rsid w:val="009A0DD8"/>
    <w:rsid w:val="009A0F95"/>
    <w:rsid w:val="009A113B"/>
    <w:rsid w:val="009A113C"/>
    <w:rsid w:val="009A1293"/>
    <w:rsid w:val="009A12D1"/>
    <w:rsid w:val="009A1490"/>
    <w:rsid w:val="009A1572"/>
    <w:rsid w:val="009A15BF"/>
    <w:rsid w:val="009A162E"/>
    <w:rsid w:val="009A1942"/>
    <w:rsid w:val="009A1DF2"/>
    <w:rsid w:val="009A1E31"/>
    <w:rsid w:val="009A1EC9"/>
    <w:rsid w:val="009A2247"/>
    <w:rsid w:val="009A2755"/>
    <w:rsid w:val="009A275C"/>
    <w:rsid w:val="009A27A3"/>
    <w:rsid w:val="009A2A81"/>
    <w:rsid w:val="009A2B78"/>
    <w:rsid w:val="009A2C34"/>
    <w:rsid w:val="009A2C48"/>
    <w:rsid w:val="009A2C76"/>
    <w:rsid w:val="009A2D8F"/>
    <w:rsid w:val="009A350A"/>
    <w:rsid w:val="009A35F3"/>
    <w:rsid w:val="009A385F"/>
    <w:rsid w:val="009A3883"/>
    <w:rsid w:val="009A394C"/>
    <w:rsid w:val="009A3A50"/>
    <w:rsid w:val="009A3C46"/>
    <w:rsid w:val="009A3E9A"/>
    <w:rsid w:val="009A401C"/>
    <w:rsid w:val="009A4188"/>
    <w:rsid w:val="009A46E6"/>
    <w:rsid w:val="009A4C1B"/>
    <w:rsid w:val="009A5098"/>
    <w:rsid w:val="009A5423"/>
    <w:rsid w:val="009A56CB"/>
    <w:rsid w:val="009A5C62"/>
    <w:rsid w:val="009A5D00"/>
    <w:rsid w:val="009A5EA1"/>
    <w:rsid w:val="009A5F91"/>
    <w:rsid w:val="009A6333"/>
    <w:rsid w:val="009A63DA"/>
    <w:rsid w:val="009A65D0"/>
    <w:rsid w:val="009A67EC"/>
    <w:rsid w:val="009A68F0"/>
    <w:rsid w:val="009A691B"/>
    <w:rsid w:val="009A6B25"/>
    <w:rsid w:val="009A6C95"/>
    <w:rsid w:val="009A6E5C"/>
    <w:rsid w:val="009A70B0"/>
    <w:rsid w:val="009A7355"/>
    <w:rsid w:val="009A73EB"/>
    <w:rsid w:val="009A7471"/>
    <w:rsid w:val="009A75F0"/>
    <w:rsid w:val="009A76EC"/>
    <w:rsid w:val="009A78F5"/>
    <w:rsid w:val="009A79FA"/>
    <w:rsid w:val="009A7A5A"/>
    <w:rsid w:val="009A7EE9"/>
    <w:rsid w:val="009A7F1A"/>
    <w:rsid w:val="009A7F9F"/>
    <w:rsid w:val="009B0330"/>
    <w:rsid w:val="009B0540"/>
    <w:rsid w:val="009B0995"/>
    <w:rsid w:val="009B0BDB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C96"/>
    <w:rsid w:val="009B276C"/>
    <w:rsid w:val="009B27DD"/>
    <w:rsid w:val="009B2839"/>
    <w:rsid w:val="009B2876"/>
    <w:rsid w:val="009B2962"/>
    <w:rsid w:val="009B29D2"/>
    <w:rsid w:val="009B2CAA"/>
    <w:rsid w:val="009B3097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29D"/>
    <w:rsid w:val="009B456B"/>
    <w:rsid w:val="009B4593"/>
    <w:rsid w:val="009B46DE"/>
    <w:rsid w:val="009B46DF"/>
    <w:rsid w:val="009B46F0"/>
    <w:rsid w:val="009B4763"/>
    <w:rsid w:val="009B4AF2"/>
    <w:rsid w:val="009B4D9C"/>
    <w:rsid w:val="009B4DC7"/>
    <w:rsid w:val="009B4E00"/>
    <w:rsid w:val="009B4EA6"/>
    <w:rsid w:val="009B4ED9"/>
    <w:rsid w:val="009B5033"/>
    <w:rsid w:val="009B50A6"/>
    <w:rsid w:val="009B50AE"/>
    <w:rsid w:val="009B5166"/>
    <w:rsid w:val="009B54E5"/>
    <w:rsid w:val="009B5513"/>
    <w:rsid w:val="009B5891"/>
    <w:rsid w:val="009B5ACE"/>
    <w:rsid w:val="009B5AE6"/>
    <w:rsid w:val="009B5CFD"/>
    <w:rsid w:val="009B62AB"/>
    <w:rsid w:val="009B6323"/>
    <w:rsid w:val="009B6443"/>
    <w:rsid w:val="009B6494"/>
    <w:rsid w:val="009B6676"/>
    <w:rsid w:val="009B6890"/>
    <w:rsid w:val="009B6B9B"/>
    <w:rsid w:val="009B6CE9"/>
    <w:rsid w:val="009B6F36"/>
    <w:rsid w:val="009B7042"/>
    <w:rsid w:val="009B71EE"/>
    <w:rsid w:val="009B72DA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508"/>
    <w:rsid w:val="009C05F6"/>
    <w:rsid w:val="009C064B"/>
    <w:rsid w:val="009C0798"/>
    <w:rsid w:val="009C08F9"/>
    <w:rsid w:val="009C0A63"/>
    <w:rsid w:val="009C0BAE"/>
    <w:rsid w:val="009C0C93"/>
    <w:rsid w:val="009C0F19"/>
    <w:rsid w:val="009C10A9"/>
    <w:rsid w:val="009C121D"/>
    <w:rsid w:val="009C1350"/>
    <w:rsid w:val="009C1862"/>
    <w:rsid w:val="009C1A88"/>
    <w:rsid w:val="009C1C78"/>
    <w:rsid w:val="009C1DB1"/>
    <w:rsid w:val="009C1E23"/>
    <w:rsid w:val="009C2249"/>
    <w:rsid w:val="009C237B"/>
    <w:rsid w:val="009C2396"/>
    <w:rsid w:val="009C2906"/>
    <w:rsid w:val="009C2D37"/>
    <w:rsid w:val="009C2D3D"/>
    <w:rsid w:val="009C2F46"/>
    <w:rsid w:val="009C2F53"/>
    <w:rsid w:val="009C31EF"/>
    <w:rsid w:val="009C3358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D44"/>
    <w:rsid w:val="009C4E51"/>
    <w:rsid w:val="009C50C9"/>
    <w:rsid w:val="009C50DE"/>
    <w:rsid w:val="009C5A96"/>
    <w:rsid w:val="009C5AFF"/>
    <w:rsid w:val="009C628D"/>
    <w:rsid w:val="009C62EE"/>
    <w:rsid w:val="009C6539"/>
    <w:rsid w:val="009C66A7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306"/>
    <w:rsid w:val="009D13D1"/>
    <w:rsid w:val="009D16C6"/>
    <w:rsid w:val="009D19A4"/>
    <w:rsid w:val="009D1B94"/>
    <w:rsid w:val="009D1EE9"/>
    <w:rsid w:val="009D20D7"/>
    <w:rsid w:val="009D2311"/>
    <w:rsid w:val="009D2371"/>
    <w:rsid w:val="009D253C"/>
    <w:rsid w:val="009D25DE"/>
    <w:rsid w:val="009D26EF"/>
    <w:rsid w:val="009D290F"/>
    <w:rsid w:val="009D2CEF"/>
    <w:rsid w:val="009D2DA5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55A3"/>
    <w:rsid w:val="009D57BC"/>
    <w:rsid w:val="009D58BD"/>
    <w:rsid w:val="009D5AC6"/>
    <w:rsid w:val="009D6150"/>
    <w:rsid w:val="009D6252"/>
    <w:rsid w:val="009D64A7"/>
    <w:rsid w:val="009D662B"/>
    <w:rsid w:val="009D6810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78F"/>
    <w:rsid w:val="009E1AF0"/>
    <w:rsid w:val="009E1BCB"/>
    <w:rsid w:val="009E2576"/>
    <w:rsid w:val="009E25D4"/>
    <w:rsid w:val="009E269A"/>
    <w:rsid w:val="009E27D8"/>
    <w:rsid w:val="009E2E2E"/>
    <w:rsid w:val="009E2EFD"/>
    <w:rsid w:val="009E3021"/>
    <w:rsid w:val="009E334C"/>
    <w:rsid w:val="009E33AF"/>
    <w:rsid w:val="009E33CA"/>
    <w:rsid w:val="009E381B"/>
    <w:rsid w:val="009E394B"/>
    <w:rsid w:val="009E399C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9EC"/>
    <w:rsid w:val="009E7AA1"/>
    <w:rsid w:val="009E7B81"/>
    <w:rsid w:val="009E7CBE"/>
    <w:rsid w:val="009E7CCB"/>
    <w:rsid w:val="009E7F4D"/>
    <w:rsid w:val="009F00A7"/>
    <w:rsid w:val="009F00FD"/>
    <w:rsid w:val="009F03D8"/>
    <w:rsid w:val="009F0A48"/>
    <w:rsid w:val="009F108C"/>
    <w:rsid w:val="009F15C6"/>
    <w:rsid w:val="009F1845"/>
    <w:rsid w:val="009F184F"/>
    <w:rsid w:val="009F1B75"/>
    <w:rsid w:val="009F1C4B"/>
    <w:rsid w:val="009F1CA8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32D"/>
    <w:rsid w:val="009F3609"/>
    <w:rsid w:val="009F3752"/>
    <w:rsid w:val="009F37CB"/>
    <w:rsid w:val="009F37EF"/>
    <w:rsid w:val="009F390C"/>
    <w:rsid w:val="009F3B1E"/>
    <w:rsid w:val="009F4250"/>
    <w:rsid w:val="009F43C4"/>
    <w:rsid w:val="009F43E4"/>
    <w:rsid w:val="009F46CD"/>
    <w:rsid w:val="009F4746"/>
    <w:rsid w:val="009F4859"/>
    <w:rsid w:val="009F4A97"/>
    <w:rsid w:val="009F5077"/>
    <w:rsid w:val="009F54B1"/>
    <w:rsid w:val="009F5620"/>
    <w:rsid w:val="009F5B7D"/>
    <w:rsid w:val="009F5D7F"/>
    <w:rsid w:val="009F5ECB"/>
    <w:rsid w:val="009F5EE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99"/>
    <w:rsid w:val="009F793F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109C"/>
    <w:rsid w:val="00A010E8"/>
    <w:rsid w:val="00A01103"/>
    <w:rsid w:val="00A013F3"/>
    <w:rsid w:val="00A018B1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2C3"/>
    <w:rsid w:val="00A03377"/>
    <w:rsid w:val="00A03534"/>
    <w:rsid w:val="00A03702"/>
    <w:rsid w:val="00A038AB"/>
    <w:rsid w:val="00A03A7F"/>
    <w:rsid w:val="00A03C53"/>
    <w:rsid w:val="00A03D75"/>
    <w:rsid w:val="00A03EF7"/>
    <w:rsid w:val="00A040B1"/>
    <w:rsid w:val="00A041CE"/>
    <w:rsid w:val="00A0434E"/>
    <w:rsid w:val="00A0441E"/>
    <w:rsid w:val="00A04626"/>
    <w:rsid w:val="00A049BB"/>
    <w:rsid w:val="00A050B3"/>
    <w:rsid w:val="00A054AD"/>
    <w:rsid w:val="00A0564C"/>
    <w:rsid w:val="00A05721"/>
    <w:rsid w:val="00A05871"/>
    <w:rsid w:val="00A05A96"/>
    <w:rsid w:val="00A05F45"/>
    <w:rsid w:val="00A060E2"/>
    <w:rsid w:val="00A067C3"/>
    <w:rsid w:val="00A06B98"/>
    <w:rsid w:val="00A06BF8"/>
    <w:rsid w:val="00A06C5A"/>
    <w:rsid w:val="00A06DF8"/>
    <w:rsid w:val="00A070B5"/>
    <w:rsid w:val="00A07332"/>
    <w:rsid w:val="00A07350"/>
    <w:rsid w:val="00A073CD"/>
    <w:rsid w:val="00A0747B"/>
    <w:rsid w:val="00A075B3"/>
    <w:rsid w:val="00A0786F"/>
    <w:rsid w:val="00A07A36"/>
    <w:rsid w:val="00A07BDB"/>
    <w:rsid w:val="00A07C30"/>
    <w:rsid w:val="00A07D72"/>
    <w:rsid w:val="00A07E11"/>
    <w:rsid w:val="00A1006A"/>
    <w:rsid w:val="00A10117"/>
    <w:rsid w:val="00A10208"/>
    <w:rsid w:val="00A10229"/>
    <w:rsid w:val="00A1048C"/>
    <w:rsid w:val="00A1058E"/>
    <w:rsid w:val="00A1076F"/>
    <w:rsid w:val="00A10820"/>
    <w:rsid w:val="00A1089D"/>
    <w:rsid w:val="00A108B1"/>
    <w:rsid w:val="00A10E7F"/>
    <w:rsid w:val="00A10EE0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BA"/>
    <w:rsid w:val="00A12374"/>
    <w:rsid w:val="00A1272A"/>
    <w:rsid w:val="00A12CC2"/>
    <w:rsid w:val="00A12D56"/>
    <w:rsid w:val="00A12E78"/>
    <w:rsid w:val="00A12FCB"/>
    <w:rsid w:val="00A13155"/>
    <w:rsid w:val="00A1341E"/>
    <w:rsid w:val="00A13785"/>
    <w:rsid w:val="00A13990"/>
    <w:rsid w:val="00A13AE5"/>
    <w:rsid w:val="00A14386"/>
    <w:rsid w:val="00A14C81"/>
    <w:rsid w:val="00A150A7"/>
    <w:rsid w:val="00A15321"/>
    <w:rsid w:val="00A153C0"/>
    <w:rsid w:val="00A154DD"/>
    <w:rsid w:val="00A15529"/>
    <w:rsid w:val="00A155DE"/>
    <w:rsid w:val="00A156DA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50"/>
    <w:rsid w:val="00A16BEA"/>
    <w:rsid w:val="00A16FC5"/>
    <w:rsid w:val="00A1721B"/>
    <w:rsid w:val="00A1727D"/>
    <w:rsid w:val="00A173C0"/>
    <w:rsid w:val="00A175D6"/>
    <w:rsid w:val="00A176CF"/>
    <w:rsid w:val="00A17A1C"/>
    <w:rsid w:val="00A17D24"/>
    <w:rsid w:val="00A20020"/>
    <w:rsid w:val="00A20131"/>
    <w:rsid w:val="00A2029D"/>
    <w:rsid w:val="00A20564"/>
    <w:rsid w:val="00A205A6"/>
    <w:rsid w:val="00A207EE"/>
    <w:rsid w:val="00A20A14"/>
    <w:rsid w:val="00A20AE7"/>
    <w:rsid w:val="00A20C34"/>
    <w:rsid w:val="00A20DCC"/>
    <w:rsid w:val="00A21339"/>
    <w:rsid w:val="00A21515"/>
    <w:rsid w:val="00A2151B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C05"/>
    <w:rsid w:val="00A22C67"/>
    <w:rsid w:val="00A22DB2"/>
    <w:rsid w:val="00A2327C"/>
    <w:rsid w:val="00A2333F"/>
    <w:rsid w:val="00A235F4"/>
    <w:rsid w:val="00A23860"/>
    <w:rsid w:val="00A23C66"/>
    <w:rsid w:val="00A23CA5"/>
    <w:rsid w:val="00A23E5F"/>
    <w:rsid w:val="00A24288"/>
    <w:rsid w:val="00A244CC"/>
    <w:rsid w:val="00A24581"/>
    <w:rsid w:val="00A24877"/>
    <w:rsid w:val="00A24BEC"/>
    <w:rsid w:val="00A24DD0"/>
    <w:rsid w:val="00A25606"/>
    <w:rsid w:val="00A25804"/>
    <w:rsid w:val="00A2596B"/>
    <w:rsid w:val="00A25A6B"/>
    <w:rsid w:val="00A25B8B"/>
    <w:rsid w:val="00A25BDF"/>
    <w:rsid w:val="00A26248"/>
    <w:rsid w:val="00A263AA"/>
    <w:rsid w:val="00A264C5"/>
    <w:rsid w:val="00A26C1C"/>
    <w:rsid w:val="00A26E37"/>
    <w:rsid w:val="00A27117"/>
    <w:rsid w:val="00A271FD"/>
    <w:rsid w:val="00A27659"/>
    <w:rsid w:val="00A276DE"/>
    <w:rsid w:val="00A27ADF"/>
    <w:rsid w:val="00A27B00"/>
    <w:rsid w:val="00A3017F"/>
    <w:rsid w:val="00A3040C"/>
    <w:rsid w:val="00A30411"/>
    <w:rsid w:val="00A3041D"/>
    <w:rsid w:val="00A3054F"/>
    <w:rsid w:val="00A30703"/>
    <w:rsid w:val="00A3095D"/>
    <w:rsid w:val="00A30A57"/>
    <w:rsid w:val="00A30A89"/>
    <w:rsid w:val="00A30CE2"/>
    <w:rsid w:val="00A30F9E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232"/>
    <w:rsid w:val="00A336DF"/>
    <w:rsid w:val="00A3371B"/>
    <w:rsid w:val="00A3375F"/>
    <w:rsid w:val="00A3385B"/>
    <w:rsid w:val="00A33A0B"/>
    <w:rsid w:val="00A33B0F"/>
    <w:rsid w:val="00A33E81"/>
    <w:rsid w:val="00A33FEC"/>
    <w:rsid w:val="00A341F3"/>
    <w:rsid w:val="00A3482A"/>
    <w:rsid w:val="00A34864"/>
    <w:rsid w:val="00A34995"/>
    <w:rsid w:val="00A34C8E"/>
    <w:rsid w:val="00A351A6"/>
    <w:rsid w:val="00A352DB"/>
    <w:rsid w:val="00A3537D"/>
    <w:rsid w:val="00A35EA4"/>
    <w:rsid w:val="00A35F12"/>
    <w:rsid w:val="00A368DF"/>
    <w:rsid w:val="00A36B43"/>
    <w:rsid w:val="00A36B58"/>
    <w:rsid w:val="00A37532"/>
    <w:rsid w:val="00A37641"/>
    <w:rsid w:val="00A37859"/>
    <w:rsid w:val="00A378C9"/>
    <w:rsid w:val="00A379AA"/>
    <w:rsid w:val="00A379D2"/>
    <w:rsid w:val="00A37AD0"/>
    <w:rsid w:val="00A37C22"/>
    <w:rsid w:val="00A37D84"/>
    <w:rsid w:val="00A37FD0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78"/>
    <w:rsid w:val="00A42F7F"/>
    <w:rsid w:val="00A42FFC"/>
    <w:rsid w:val="00A430A1"/>
    <w:rsid w:val="00A43307"/>
    <w:rsid w:val="00A4335E"/>
    <w:rsid w:val="00A433C6"/>
    <w:rsid w:val="00A43494"/>
    <w:rsid w:val="00A4359A"/>
    <w:rsid w:val="00A43924"/>
    <w:rsid w:val="00A43B5F"/>
    <w:rsid w:val="00A43C28"/>
    <w:rsid w:val="00A44062"/>
    <w:rsid w:val="00A44105"/>
    <w:rsid w:val="00A444AD"/>
    <w:rsid w:val="00A446C0"/>
    <w:rsid w:val="00A44A3A"/>
    <w:rsid w:val="00A44AAD"/>
    <w:rsid w:val="00A450DC"/>
    <w:rsid w:val="00A45471"/>
    <w:rsid w:val="00A45640"/>
    <w:rsid w:val="00A45AED"/>
    <w:rsid w:val="00A45B27"/>
    <w:rsid w:val="00A45B63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7014"/>
    <w:rsid w:val="00A47403"/>
    <w:rsid w:val="00A47641"/>
    <w:rsid w:val="00A47654"/>
    <w:rsid w:val="00A4766E"/>
    <w:rsid w:val="00A47704"/>
    <w:rsid w:val="00A47723"/>
    <w:rsid w:val="00A47AE9"/>
    <w:rsid w:val="00A47B75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BE9"/>
    <w:rsid w:val="00A50C3E"/>
    <w:rsid w:val="00A50E27"/>
    <w:rsid w:val="00A50EC5"/>
    <w:rsid w:val="00A51002"/>
    <w:rsid w:val="00A5108E"/>
    <w:rsid w:val="00A51278"/>
    <w:rsid w:val="00A5131B"/>
    <w:rsid w:val="00A514AD"/>
    <w:rsid w:val="00A516AB"/>
    <w:rsid w:val="00A519A0"/>
    <w:rsid w:val="00A51D0A"/>
    <w:rsid w:val="00A5206C"/>
    <w:rsid w:val="00A52196"/>
    <w:rsid w:val="00A524FB"/>
    <w:rsid w:val="00A52643"/>
    <w:rsid w:val="00A52776"/>
    <w:rsid w:val="00A527E9"/>
    <w:rsid w:val="00A52C19"/>
    <w:rsid w:val="00A52D6C"/>
    <w:rsid w:val="00A530CA"/>
    <w:rsid w:val="00A53158"/>
    <w:rsid w:val="00A53451"/>
    <w:rsid w:val="00A534A6"/>
    <w:rsid w:val="00A534A8"/>
    <w:rsid w:val="00A54088"/>
    <w:rsid w:val="00A5422A"/>
    <w:rsid w:val="00A54251"/>
    <w:rsid w:val="00A5441C"/>
    <w:rsid w:val="00A54768"/>
    <w:rsid w:val="00A54887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7F"/>
    <w:rsid w:val="00A566D4"/>
    <w:rsid w:val="00A570F9"/>
    <w:rsid w:val="00A572C3"/>
    <w:rsid w:val="00A572F6"/>
    <w:rsid w:val="00A57635"/>
    <w:rsid w:val="00A5765E"/>
    <w:rsid w:val="00A5784B"/>
    <w:rsid w:val="00A57AF1"/>
    <w:rsid w:val="00A57CF9"/>
    <w:rsid w:val="00A6037D"/>
    <w:rsid w:val="00A6048B"/>
    <w:rsid w:val="00A605EE"/>
    <w:rsid w:val="00A608DC"/>
    <w:rsid w:val="00A60D3D"/>
    <w:rsid w:val="00A60D62"/>
    <w:rsid w:val="00A60E3E"/>
    <w:rsid w:val="00A60E92"/>
    <w:rsid w:val="00A60F03"/>
    <w:rsid w:val="00A60F7B"/>
    <w:rsid w:val="00A60FD5"/>
    <w:rsid w:val="00A611C6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719"/>
    <w:rsid w:val="00A628DC"/>
    <w:rsid w:val="00A6294B"/>
    <w:rsid w:val="00A62A0F"/>
    <w:rsid w:val="00A62BC2"/>
    <w:rsid w:val="00A62DFA"/>
    <w:rsid w:val="00A6312E"/>
    <w:rsid w:val="00A634A9"/>
    <w:rsid w:val="00A6386A"/>
    <w:rsid w:val="00A63A8E"/>
    <w:rsid w:val="00A63BF6"/>
    <w:rsid w:val="00A63C01"/>
    <w:rsid w:val="00A63CF0"/>
    <w:rsid w:val="00A63DF6"/>
    <w:rsid w:val="00A63E3F"/>
    <w:rsid w:val="00A63F03"/>
    <w:rsid w:val="00A64041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6D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4A"/>
    <w:rsid w:val="00A701D3"/>
    <w:rsid w:val="00A704D2"/>
    <w:rsid w:val="00A704ED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A99"/>
    <w:rsid w:val="00A74AB2"/>
    <w:rsid w:val="00A74D11"/>
    <w:rsid w:val="00A74E62"/>
    <w:rsid w:val="00A75129"/>
    <w:rsid w:val="00A75345"/>
    <w:rsid w:val="00A75478"/>
    <w:rsid w:val="00A75669"/>
    <w:rsid w:val="00A75696"/>
    <w:rsid w:val="00A757A7"/>
    <w:rsid w:val="00A75825"/>
    <w:rsid w:val="00A758B0"/>
    <w:rsid w:val="00A75C6D"/>
    <w:rsid w:val="00A75FEF"/>
    <w:rsid w:val="00A76011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5B3"/>
    <w:rsid w:val="00A77A28"/>
    <w:rsid w:val="00A77E2F"/>
    <w:rsid w:val="00A77F65"/>
    <w:rsid w:val="00A77FA3"/>
    <w:rsid w:val="00A8020C"/>
    <w:rsid w:val="00A805F7"/>
    <w:rsid w:val="00A807BC"/>
    <w:rsid w:val="00A808EB"/>
    <w:rsid w:val="00A81510"/>
    <w:rsid w:val="00A81608"/>
    <w:rsid w:val="00A8164F"/>
    <w:rsid w:val="00A8176F"/>
    <w:rsid w:val="00A8185F"/>
    <w:rsid w:val="00A818A4"/>
    <w:rsid w:val="00A8196A"/>
    <w:rsid w:val="00A81CB8"/>
    <w:rsid w:val="00A82122"/>
    <w:rsid w:val="00A82594"/>
    <w:rsid w:val="00A82B93"/>
    <w:rsid w:val="00A82DD4"/>
    <w:rsid w:val="00A82ECA"/>
    <w:rsid w:val="00A82F6D"/>
    <w:rsid w:val="00A83162"/>
    <w:rsid w:val="00A83291"/>
    <w:rsid w:val="00A8362C"/>
    <w:rsid w:val="00A83829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90E"/>
    <w:rsid w:val="00A85B53"/>
    <w:rsid w:val="00A85BA5"/>
    <w:rsid w:val="00A85BB8"/>
    <w:rsid w:val="00A85DF0"/>
    <w:rsid w:val="00A85E4B"/>
    <w:rsid w:val="00A85E64"/>
    <w:rsid w:val="00A85EFA"/>
    <w:rsid w:val="00A860DC"/>
    <w:rsid w:val="00A86214"/>
    <w:rsid w:val="00A86221"/>
    <w:rsid w:val="00A8630E"/>
    <w:rsid w:val="00A8648A"/>
    <w:rsid w:val="00A86BD9"/>
    <w:rsid w:val="00A86C6F"/>
    <w:rsid w:val="00A86C90"/>
    <w:rsid w:val="00A86CE1"/>
    <w:rsid w:val="00A86DCB"/>
    <w:rsid w:val="00A86FE2"/>
    <w:rsid w:val="00A87112"/>
    <w:rsid w:val="00A87690"/>
    <w:rsid w:val="00A87808"/>
    <w:rsid w:val="00A87B03"/>
    <w:rsid w:val="00A87BC7"/>
    <w:rsid w:val="00A87C4F"/>
    <w:rsid w:val="00A87ED2"/>
    <w:rsid w:val="00A9026C"/>
    <w:rsid w:val="00A90449"/>
    <w:rsid w:val="00A9057E"/>
    <w:rsid w:val="00A907FE"/>
    <w:rsid w:val="00A90AE7"/>
    <w:rsid w:val="00A90AFC"/>
    <w:rsid w:val="00A90CD8"/>
    <w:rsid w:val="00A90DE2"/>
    <w:rsid w:val="00A90E89"/>
    <w:rsid w:val="00A90F68"/>
    <w:rsid w:val="00A9130D"/>
    <w:rsid w:val="00A9166C"/>
    <w:rsid w:val="00A91794"/>
    <w:rsid w:val="00A91CEE"/>
    <w:rsid w:val="00A91E12"/>
    <w:rsid w:val="00A91E77"/>
    <w:rsid w:val="00A91F6D"/>
    <w:rsid w:val="00A92436"/>
    <w:rsid w:val="00A92456"/>
    <w:rsid w:val="00A92561"/>
    <w:rsid w:val="00A9283C"/>
    <w:rsid w:val="00A92C8F"/>
    <w:rsid w:val="00A92D97"/>
    <w:rsid w:val="00A92F51"/>
    <w:rsid w:val="00A931FB"/>
    <w:rsid w:val="00A9381A"/>
    <w:rsid w:val="00A938C7"/>
    <w:rsid w:val="00A93908"/>
    <w:rsid w:val="00A93BCB"/>
    <w:rsid w:val="00A93C0C"/>
    <w:rsid w:val="00A9401B"/>
    <w:rsid w:val="00A940F9"/>
    <w:rsid w:val="00A9427D"/>
    <w:rsid w:val="00A942D7"/>
    <w:rsid w:val="00A9434C"/>
    <w:rsid w:val="00A9439D"/>
    <w:rsid w:val="00A943D0"/>
    <w:rsid w:val="00A943DB"/>
    <w:rsid w:val="00A94627"/>
    <w:rsid w:val="00A9485C"/>
    <w:rsid w:val="00A94A21"/>
    <w:rsid w:val="00A94BD2"/>
    <w:rsid w:val="00A94E72"/>
    <w:rsid w:val="00A94EB2"/>
    <w:rsid w:val="00A9515F"/>
    <w:rsid w:val="00A95283"/>
    <w:rsid w:val="00A953E4"/>
    <w:rsid w:val="00A956A6"/>
    <w:rsid w:val="00A956D3"/>
    <w:rsid w:val="00A95992"/>
    <w:rsid w:val="00A95A15"/>
    <w:rsid w:val="00A95A3D"/>
    <w:rsid w:val="00A95BB1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5F"/>
    <w:rsid w:val="00A96D8D"/>
    <w:rsid w:val="00A96D96"/>
    <w:rsid w:val="00A96FE7"/>
    <w:rsid w:val="00A97217"/>
    <w:rsid w:val="00A97803"/>
    <w:rsid w:val="00A97902"/>
    <w:rsid w:val="00A97B44"/>
    <w:rsid w:val="00AA01A6"/>
    <w:rsid w:val="00AA0260"/>
    <w:rsid w:val="00AA02F8"/>
    <w:rsid w:val="00AA0718"/>
    <w:rsid w:val="00AA0799"/>
    <w:rsid w:val="00AA08B7"/>
    <w:rsid w:val="00AA0A9A"/>
    <w:rsid w:val="00AA0BF4"/>
    <w:rsid w:val="00AA0C63"/>
    <w:rsid w:val="00AA11E1"/>
    <w:rsid w:val="00AA1254"/>
    <w:rsid w:val="00AA12E4"/>
    <w:rsid w:val="00AA1576"/>
    <w:rsid w:val="00AA159C"/>
    <w:rsid w:val="00AA1615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86C"/>
    <w:rsid w:val="00AA4AE6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6DB7"/>
    <w:rsid w:val="00AA7047"/>
    <w:rsid w:val="00AA7166"/>
    <w:rsid w:val="00AA735A"/>
    <w:rsid w:val="00AA76F8"/>
    <w:rsid w:val="00AB016B"/>
    <w:rsid w:val="00AB01BF"/>
    <w:rsid w:val="00AB0646"/>
    <w:rsid w:val="00AB0668"/>
    <w:rsid w:val="00AB06AE"/>
    <w:rsid w:val="00AB0B7F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271C"/>
    <w:rsid w:val="00AB2D74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4304"/>
    <w:rsid w:val="00AB49A9"/>
    <w:rsid w:val="00AB4A28"/>
    <w:rsid w:val="00AB4B40"/>
    <w:rsid w:val="00AB4F1A"/>
    <w:rsid w:val="00AB5104"/>
    <w:rsid w:val="00AB516A"/>
    <w:rsid w:val="00AB51BA"/>
    <w:rsid w:val="00AB52A5"/>
    <w:rsid w:val="00AB5409"/>
    <w:rsid w:val="00AB567E"/>
    <w:rsid w:val="00AB58B7"/>
    <w:rsid w:val="00AB5B66"/>
    <w:rsid w:val="00AB5C38"/>
    <w:rsid w:val="00AB5CAD"/>
    <w:rsid w:val="00AB60FF"/>
    <w:rsid w:val="00AB62F6"/>
    <w:rsid w:val="00AB6562"/>
    <w:rsid w:val="00AB6782"/>
    <w:rsid w:val="00AB6E25"/>
    <w:rsid w:val="00AB6F34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45"/>
    <w:rsid w:val="00AC03CD"/>
    <w:rsid w:val="00AC04FE"/>
    <w:rsid w:val="00AC05F0"/>
    <w:rsid w:val="00AC066F"/>
    <w:rsid w:val="00AC06A0"/>
    <w:rsid w:val="00AC06C8"/>
    <w:rsid w:val="00AC08A8"/>
    <w:rsid w:val="00AC0AC7"/>
    <w:rsid w:val="00AC0F54"/>
    <w:rsid w:val="00AC0FB3"/>
    <w:rsid w:val="00AC16A8"/>
    <w:rsid w:val="00AC17E9"/>
    <w:rsid w:val="00AC184C"/>
    <w:rsid w:val="00AC1CF3"/>
    <w:rsid w:val="00AC1E95"/>
    <w:rsid w:val="00AC202E"/>
    <w:rsid w:val="00AC215E"/>
    <w:rsid w:val="00AC2392"/>
    <w:rsid w:val="00AC2532"/>
    <w:rsid w:val="00AC26C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5F2"/>
    <w:rsid w:val="00AC3616"/>
    <w:rsid w:val="00AC367D"/>
    <w:rsid w:val="00AC391E"/>
    <w:rsid w:val="00AC3B03"/>
    <w:rsid w:val="00AC3B93"/>
    <w:rsid w:val="00AC3C68"/>
    <w:rsid w:val="00AC4057"/>
    <w:rsid w:val="00AC407D"/>
    <w:rsid w:val="00AC414A"/>
    <w:rsid w:val="00AC41A8"/>
    <w:rsid w:val="00AC41E5"/>
    <w:rsid w:val="00AC42E6"/>
    <w:rsid w:val="00AC44F0"/>
    <w:rsid w:val="00AC4524"/>
    <w:rsid w:val="00AC4601"/>
    <w:rsid w:val="00AC4621"/>
    <w:rsid w:val="00AC46CE"/>
    <w:rsid w:val="00AC4895"/>
    <w:rsid w:val="00AC4A7B"/>
    <w:rsid w:val="00AC5028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E34"/>
    <w:rsid w:val="00AC6F43"/>
    <w:rsid w:val="00AC6F68"/>
    <w:rsid w:val="00AC6F99"/>
    <w:rsid w:val="00AC72D3"/>
    <w:rsid w:val="00AC7414"/>
    <w:rsid w:val="00AC750E"/>
    <w:rsid w:val="00AC78E4"/>
    <w:rsid w:val="00AC7A21"/>
    <w:rsid w:val="00AC7A2A"/>
    <w:rsid w:val="00AC7A3E"/>
    <w:rsid w:val="00AC7C2F"/>
    <w:rsid w:val="00AC7D5A"/>
    <w:rsid w:val="00AC7E47"/>
    <w:rsid w:val="00AD009F"/>
    <w:rsid w:val="00AD0109"/>
    <w:rsid w:val="00AD01F0"/>
    <w:rsid w:val="00AD05D9"/>
    <w:rsid w:val="00AD07C2"/>
    <w:rsid w:val="00AD0C96"/>
    <w:rsid w:val="00AD0CF1"/>
    <w:rsid w:val="00AD10E0"/>
    <w:rsid w:val="00AD120A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158"/>
    <w:rsid w:val="00AD235D"/>
    <w:rsid w:val="00AD2378"/>
    <w:rsid w:val="00AD26FF"/>
    <w:rsid w:val="00AD283E"/>
    <w:rsid w:val="00AD2D85"/>
    <w:rsid w:val="00AD2DCF"/>
    <w:rsid w:val="00AD2F1B"/>
    <w:rsid w:val="00AD2F5E"/>
    <w:rsid w:val="00AD363B"/>
    <w:rsid w:val="00AD37A9"/>
    <w:rsid w:val="00AD3883"/>
    <w:rsid w:val="00AD39F3"/>
    <w:rsid w:val="00AD3A8C"/>
    <w:rsid w:val="00AD3AA6"/>
    <w:rsid w:val="00AD3BF6"/>
    <w:rsid w:val="00AD3D1A"/>
    <w:rsid w:val="00AD40C2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E92"/>
    <w:rsid w:val="00AD5F49"/>
    <w:rsid w:val="00AD6201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4CC"/>
    <w:rsid w:val="00AD7531"/>
    <w:rsid w:val="00AD776F"/>
    <w:rsid w:val="00AD77E0"/>
    <w:rsid w:val="00AD790C"/>
    <w:rsid w:val="00AD7939"/>
    <w:rsid w:val="00AD79A1"/>
    <w:rsid w:val="00AD7AB6"/>
    <w:rsid w:val="00AD7D57"/>
    <w:rsid w:val="00AD7E8F"/>
    <w:rsid w:val="00AE0294"/>
    <w:rsid w:val="00AE0331"/>
    <w:rsid w:val="00AE0426"/>
    <w:rsid w:val="00AE065E"/>
    <w:rsid w:val="00AE077C"/>
    <w:rsid w:val="00AE080B"/>
    <w:rsid w:val="00AE08C5"/>
    <w:rsid w:val="00AE095D"/>
    <w:rsid w:val="00AE0B0E"/>
    <w:rsid w:val="00AE0D60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7C"/>
    <w:rsid w:val="00AE269E"/>
    <w:rsid w:val="00AE27CD"/>
    <w:rsid w:val="00AE2B8E"/>
    <w:rsid w:val="00AE2C8D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40E3"/>
    <w:rsid w:val="00AE4103"/>
    <w:rsid w:val="00AE42DF"/>
    <w:rsid w:val="00AE443C"/>
    <w:rsid w:val="00AE4559"/>
    <w:rsid w:val="00AE496B"/>
    <w:rsid w:val="00AE49E1"/>
    <w:rsid w:val="00AE4B88"/>
    <w:rsid w:val="00AE4C2D"/>
    <w:rsid w:val="00AE4EA6"/>
    <w:rsid w:val="00AE5071"/>
    <w:rsid w:val="00AE571C"/>
    <w:rsid w:val="00AE59C4"/>
    <w:rsid w:val="00AE5A64"/>
    <w:rsid w:val="00AE5A6E"/>
    <w:rsid w:val="00AE5B39"/>
    <w:rsid w:val="00AE5C87"/>
    <w:rsid w:val="00AE5E28"/>
    <w:rsid w:val="00AE5FA4"/>
    <w:rsid w:val="00AE60F4"/>
    <w:rsid w:val="00AE6157"/>
    <w:rsid w:val="00AE615B"/>
    <w:rsid w:val="00AE6537"/>
    <w:rsid w:val="00AE68B8"/>
    <w:rsid w:val="00AE6A17"/>
    <w:rsid w:val="00AE6A94"/>
    <w:rsid w:val="00AE6D9B"/>
    <w:rsid w:val="00AE6EF0"/>
    <w:rsid w:val="00AE737F"/>
    <w:rsid w:val="00AE73C8"/>
    <w:rsid w:val="00AE781B"/>
    <w:rsid w:val="00AE7E3D"/>
    <w:rsid w:val="00AF000C"/>
    <w:rsid w:val="00AF03D9"/>
    <w:rsid w:val="00AF06B7"/>
    <w:rsid w:val="00AF06EB"/>
    <w:rsid w:val="00AF08D2"/>
    <w:rsid w:val="00AF0C89"/>
    <w:rsid w:val="00AF1073"/>
    <w:rsid w:val="00AF11F7"/>
    <w:rsid w:val="00AF13B8"/>
    <w:rsid w:val="00AF1709"/>
    <w:rsid w:val="00AF1E13"/>
    <w:rsid w:val="00AF2023"/>
    <w:rsid w:val="00AF2553"/>
    <w:rsid w:val="00AF264D"/>
    <w:rsid w:val="00AF2B47"/>
    <w:rsid w:val="00AF306A"/>
    <w:rsid w:val="00AF30A1"/>
    <w:rsid w:val="00AF318C"/>
    <w:rsid w:val="00AF3343"/>
    <w:rsid w:val="00AF33E2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A0F"/>
    <w:rsid w:val="00AF4E4D"/>
    <w:rsid w:val="00AF5395"/>
    <w:rsid w:val="00AF55E7"/>
    <w:rsid w:val="00AF5658"/>
    <w:rsid w:val="00AF5877"/>
    <w:rsid w:val="00AF59D0"/>
    <w:rsid w:val="00AF5B7E"/>
    <w:rsid w:val="00AF5BDC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AA9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D65"/>
    <w:rsid w:val="00B0227B"/>
    <w:rsid w:val="00B022B0"/>
    <w:rsid w:val="00B0233E"/>
    <w:rsid w:val="00B024F1"/>
    <w:rsid w:val="00B0259C"/>
    <w:rsid w:val="00B027CF"/>
    <w:rsid w:val="00B0291F"/>
    <w:rsid w:val="00B02A49"/>
    <w:rsid w:val="00B02BAA"/>
    <w:rsid w:val="00B02D8B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553"/>
    <w:rsid w:val="00B05594"/>
    <w:rsid w:val="00B05831"/>
    <w:rsid w:val="00B059CA"/>
    <w:rsid w:val="00B05EC8"/>
    <w:rsid w:val="00B063C7"/>
    <w:rsid w:val="00B06551"/>
    <w:rsid w:val="00B065B3"/>
    <w:rsid w:val="00B065E6"/>
    <w:rsid w:val="00B066C6"/>
    <w:rsid w:val="00B067C5"/>
    <w:rsid w:val="00B07056"/>
    <w:rsid w:val="00B072D6"/>
    <w:rsid w:val="00B0769F"/>
    <w:rsid w:val="00B0782B"/>
    <w:rsid w:val="00B07925"/>
    <w:rsid w:val="00B079CD"/>
    <w:rsid w:val="00B07B82"/>
    <w:rsid w:val="00B07C2D"/>
    <w:rsid w:val="00B07D4E"/>
    <w:rsid w:val="00B07D60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7D"/>
    <w:rsid w:val="00B10ADF"/>
    <w:rsid w:val="00B10B73"/>
    <w:rsid w:val="00B10C7C"/>
    <w:rsid w:val="00B10C8C"/>
    <w:rsid w:val="00B10CB6"/>
    <w:rsid w:val="00B10DCE"/>
    <w:rsid w:val="00B10EA8"/>
    <w:rsid w:val="00B1114F"/>
    <w:rsid w:val="00B11368"/>
    <w:rsid w:val="00B11385"/>
    <w:rsid w:val="00B11457"/>
    <w:rsid w:val="00B115F8"/>
    <w:rsid w:val="00B11881"/>
    <w:rsid w:val="00B11A18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55"/>
    <w:rsid w:val="00B13FEC"/>
    <w:rsid w:val="00B14161"/>
    <w:rsid w:val="00B142FF"/>
    <w:rsid w:val="00B144AE"/>
    <w:rsid w:val="00B144D0"/>
    <w:rsid w:val="00B14575"/>
    <w:rsid w:val="00B14631"/>
    <w:rsid w:val="00B146D8"/>
    <w:rsid w:val="00B14952"/>
    <w:rsid w:val="00B149DE"/>
    <w:rsid w:val="00B14A47"/>
    <w:rsid w:val="00B14A99"/>
    <w:rsid w:val="00B14AC4"/>
    <w:rsid w:val="00B15348"/>
    <w:rsid w:val="00B158E3"/>
    <w:rsid w:val="00B15B72"/>
    <w:rsid w:val="00B1605A"/>
    <w:rsid w:val="00B16165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B5D"/>
    <w:rsid w:val="00B17C12"/>
    <w:rsid w:val="00B17D10"/>
    <w:rsid w:val="00B20108"/>
    <w:rsid w:val="00B2010D"/>
    <w:rsid w:val="00B20255"/>
    <w:rsid w:val="00B20514"/>
    <w:rsid w:val="00B20635"/>
    <w:rsid w:val="00B20829"/>
    <w:rsid w:val="00B2098B"/>
    <w:rsid w:val="00B2099B"/>
    <w:rsid w:val="00B20B73"/>
    <w:rsid w:val="00B20D3F"/>
    <w:rsid w:val="00B21049"/>
    <w:rsid w:val="00B211D9"/>
    <w:rsid w:val="00B21237"/>
    <w:rsid w:val="00B214D6"/>
    <w:rsid w:val="00B217AD"/>
    <w:rsid w:val="00B21818"/>
    <w:rsid w:val="00B219DE"/>
    <w:rsid w:val="00B21A46"/>
    <w:rsid w:val="00B21C7B"/>
    <w:rsid w:val="00B22162"/>
    <w:rsid w:val="00B223AB"/>
    <w:rsid w:val="00B22597"/>
    <w:rsid w:val="00B22A4E"/>
    <w:rsid w:val="00B22BD7"/>
    <w:rsid w:val="00B22D43"/>
    <w:rsid w:val="00B22D76"/>
    <w:rsid w:val="00B22F1A"/>
    <w:rsid w:val="00B22F66"/>
    <w:rsid w:val="00B232CD"/>
    <w:rsid w:val="00B23543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C01"/>
    <w:rsid w:val="00B25342"/>
    <w:rsid w:val="00B2539A"/>
    <w:rsid w:val="00B254CF"/>
    <w:rsid w:val="00B255A1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E3D"/>
    <w:rsid w:val="00B26F08"/>
    <w:rsid w:val="00B27252"/>
    <w:rsid w:val="00B27364"/>
    <w:rsid w:val="00B2748D"/>
    <w:rsid w:val="00B274EE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A0"/>
    <w:rsid w:val="00B314BE"/>
    <w:rsid w:val="00B3185E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3E0"/>
    <w:rsid w:val="00B3383B"/>
    <w:rsid w:val="00B33BFF"/>
    <w:rsid w:val="00B33C2B"/>
    <w:rsid w:val="00B33F0B"/>
    <w:rsid w:val="00B340CF"/>
    <w:rsid w:val="00B3417E"/>
    <w:rsid w:val="00B3423B"/>
    <w:rsid w:val="00B3430F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8F5"/>
    <w:rsid w:val="00B36BC4"/>
    <w:rsid w:val="00B36EF5"/>
    <w:rsid w:val="00B37183"/>
    <w:rsid w:val="00B37554"/>
    <w:rsid w:val="00B3762F"/>
    <w:rsid w:val="00B37862"/>
    <w:rsid w:val="00B378C2"/>
    <w:rsid w:val="00B3791E"/>
    <w:rsid w:val="00B37ABA"/>
    <w:rsid w:val="00B37B7C"/>
    <w:rsid w:val="00B37C2E"/>
    <w:rsid w:val="00B400E1"/>
    <w:rsid w:val="00B4017D"/>
    <w:rsid w:val="00B4062D"/>
    <w:rsid w:val="00B406BB"/>
    <w:rsid w:val="00B409D9"/>
    <w:rsid w:val="00B40E7F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8A3"/>
    <w:rsid w:val="00B429F8"/>
    <w:rsid w:val="00B42A85"/>
    <w:rsid w:val="00B42B32"/>
    <w:rsid w:val="00B42C74"/>
    <w:rsid w:val="00B42CE4"/>
    <w:rsid w:val="00B42D76"/>
    <w:rsid w:val="00B42E36"/>
    <w:rsid w:val="00B430F6"/>
    <w:rsid w:val="00B431B4"/>
    <w:rsid w:val="00B4354E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6C6"/>
    <w:rsid w:val="00B4577A"/>
    <w:rsid w:val="00B45C8F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ECA"/>
    <w:rsid w:val="00B471A3"/>
    <w:rsid w:val="00B47384"/>
    <w:rsid w:val="00B47424"/>
    <w:rsid w:val="00B474D1"/>
    <w:rsid w:val="00B5011D"/>
    <w:rsid w:val="00B50263"/>
    <w:rsid w:val="00B502E1"/>
    <w:rsid w:val="00B503A1"/>
    <w:rsid w:val="00B50413"/>
    <w:rsid w:val="00B50526"/>
    <w:rsid w:val="00B5054D"/>
    <w:rsid w:val="00B50982"/>
    <w:rsid w:val="00B50AAF"/>
    <w:rsid w:val="00B50BBF"/>
    <w:rsid w:val="00B50DAB"/>
    <w:rsid w:val="00B50F73"/>
    <w:rsid w:val="00B51084"/>
    <w:rsid w:val="00B5137A"/>
    <w:rsid w:val="00B513EB"/>
    <w:rsid w:val="00B5149A"/>
    <w:rsid w:val="00B519DC"/>
    <w:rsid w:val="00B51A37"/>
    <w:rsid w:val="00B51ABB"/>
    <w:rsid w:val="00B51CE6"/>
    <w:rsid w:val="00B51E64"/>
    <w:rsid w:val="00B51F2C"/>
    <w:rsid w:val="00B52382"/>
    <w:rsid w:val="00B5249C"/>
    <w:rsid w:val="00B52517"/>
    <w:rsid w:val="00B525AA"/>
    <w:rsid w:val="00B52602"/>
    <w:rsid w:val="00B52663"/>
    <w:rsid w:val="00B5269B"/>
    <w:rsid w:val="00B526D7"/>
    <w:rsid w:val="00B52798"/>
    <w:rsid w:val="00B527A3"/>
    <w:rsid w:val="00B52838"/>
    <w:rsid w:val="00B52844"/>
    <w:rsid w:val="00B528C5"/>
    <w:rsid w:val="00B5290B"/>
    <w:rsid w:val="00B529A1"/>
    <w:rsid w:val="00B52F2B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AC9"/>
    <w:rsid w:val="00B54B55"/>
    <w:rsid w:val="00B54BB7"/>
    <w:rsid w:val="00B54CFE"/>
    <w:rsid w:val="00B54F95"/>
    <w:rsid w:val="00B55209"/>
    <w:rsid w:val="00B5523C"/>
    <w:rsid w:val="00B552E9"/>
    <w:rsid w:val="00B5547E"/>
    <w:rsid w:val="00B55523"/>
    <w:rsid w:val="00B55763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9F"/>
    <w:rsid w:val="00B571E8"/>
    <w:rsid w:val="00B572BA"/>
    <w:rsid w:val="00B572F3"/>
    <w:rsid w:val="00B5791F"/>
    <w:rsid w:val="00B57968"/>
    <w:rsid w:val="00B57AB9"/>
    <w:rsid w:val="00B57B4C"/>
    <w:rsid w:val="00B57D22"/>
    <w:rsid w:val="00B57D41"/>
    <w:rsid w:val="00B600E1"/>
    <w:rsid w:val="00B6028E"/>
    <w:rsid w:val="00B6058E"/>
    <w:rsid w:val="00B605EA"/>
    <w:rsid w:val="00B60768"/>
    <w:rsid w:val="00B60881"/>
    <w:rsid w:val="00B60B01"/>
    <w:rsid w:val="00B60BEF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D88"/>
    <w:rsid w:val="00B61EAE"/>
    <w:rsid w:val="00B61ED9"/>
    <w:rsid w:val="00B61FFC"/>
    <w:rsid w:val="00B62023"/>
    <w:rsid w:val="00B62025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BCC"/>
    <w:rsid w:val="00B63C5C"/>
    <w:rsid w:val="00B63EA7"/>
    <w:rsid w:val="00B63EC0"/>
    <w:rsid w:val="00B63F2B"/>
    <w:rsid w:val="00B64238"/>
    <w:rsid w:val="00B64382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997"/>
    <w:rsid w:val="00B65A1D"/>
    <w:rsid w:val="00B65A90"/>
    <w:rsid w:val="00B65ECC"/>
    <w:rsid w:val="00B65F5A"/>
    <w:rsid w:val="00B660A6"/>
    <w:rsid w:val="00B661B0"/>
    <w:rsid w:val="00B6657D"/>
    <w:rsid w:val="00B66659"/>
    <w:rsid w:val="00B66D30"/>
    <w:rsid w:val="00B66F85"/>
    <w:rsid w:val="00B66FEA"/>
    <w:rsid w:val="00B67386"/>
    <w:rsid w:val="00B6746C"/>
    <w:rsid w:val="00B6786A"/>
    <w:rsid w:val="00B67988"/>
    <w:rsid w:val="00B67A03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BF4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2F8"/>
    <w:rsid w:val="00B73611"/>
    <w:rsid w:val="00B736C3"/>
    <w:rsid w:val="00B73814"/>
    <w:rsid w:val="00B7382E"/>
    <w:rsid w:val="00B738EE"/>
    <w:rsid w:val="00B7397F"/>
    <w:rsid w:val="00B73A6C"/>
    <w:rsid w:val="00B73D85"/>
    <w:rsid w:val="00B73F30"/>
    <w:rsid w:val="00B73F79"/>
    <w:rsid w:val="00B7409A"/>
    <w:rsid w:val="00B74420"/>
    <w:rsid w:val="00B7474C"/>
    <w:rsid w:val="00B74809"/>
    <w:rsid w:val="00B74A3A"/>
    <w:rsid w:val="00B74B7A"/>
    <w:rsid w:val="00B75158"/>
    <w:rsid w:val="00B7515C"/>
    <w:rsid w:val="00B75306"/>
    <w:rsid w:val="00B753D2"/>
    <w:rsid w:val="00B760BA"/>
    <w:rsid w:val="00B761CA"/>
    <w:rsid w:val="00B7646A"/>
    <w:rsid w:val="00B764F7"/>
    <w:rsid w:val="00B767ED"/>
    <w:rsid w:val="00B7682A"/>
    <w:rsid w:val="00B76941"/>
    <w:rsid w:val="00B7698C"/>
    <w:rsid w:val="00B7716F"/>
    <w:rsid w:val="00B774CF"/>
    <w:rsid w:val="00B777A4"/>
    <w:rsid w:val="00B77825"/>
    <w:rsid w:val="00B801AE"/>
    <w:rsid w:val="00B802DA"/>
    <w:rsid w:val="00B804DD"/>
    <w:rsid w:val="00B80541"/>
    <w:rsid w:val="00B806EA"/>
    <w:rsid w:val="00B80A64"/>
    <w:rsid w:val="00B80C4E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746"/>
    <w:rsid w:val="00B8279D"/>
    <w:rsid w:val="00B8294F"/>
    <w:rsid w:val="00B82DAD"/>
    <w:rsid w:val="00B82F2B"/>
    <w:rsid w:val="00B82F90"/>
    <w:rsid w:val="00B82F9C"/>
    <w:rsid w:val="00B831A3"/>
    <w:rsid w:val="00B832C1"/>
    <w:rsid w:val="00B83353"/>
    <w:rsid w:val="00B834CC"/>
    <w:rsid w:val="00B83639"/>
    <w:rsid w:val="00B837B0"/>
    <w:rsid w:val="00B837D5"/>
    <w:rsid w:val="00B838BF"/>
    <w:rsid w:val="00B83AD6"/>
    <w:rsid w:val="00B83B99"/>
    <w:rsid w:val="00B83C54"/>
    <w:rsid w:val="00B83D69"/>
    <w:rsid w:val="00B83E29"/>
    <w:rsid w:val="00B84059"/>
    <w:rsid w:val="00B84094"/>
    <w:rsid w:val="00B84381"/>
    <w:rsid w:val="00B846FD"/>
    <w:rsid w:val="00B84895"/>
    <w:rsid w:val="00B84A69"/>
    <w:rsid w:val="00B84C2E"/>
    <w:rsid w:val="00B84C33"/>
    <w:rsid w:val="00B84CBC"/>
    <w:rsid w:val="00B84E62"/>
    <w:rsid w:val="00B851C4"/>
    <w:rsid w:val="00B852C6"/>
    <w:rsid w:val="00B8540F"/>
    <w:rsid w:val="00B854E3"/>
    <w:rsid w:val="00B85565"/>
    <w:rsid w:val="00B856C7"/>
    <w:rsid w:val="00B8570C"/>
    <w:rsid w:val="00B8580B"/>
    <w:rsid w:val="00B85879"/>
    <w:rsid w:val="00B85C65"/>
    <w:rsid w:val="00B85FE1"/>
    <w:rsid w:val="00B86304"/>
    <w:rsid w:val="00B86422"/>
    <w:rsid w:val="00B86499"/>
    <w:rsid w:val="00B864CE"/>
    <w:rsid w:val="00B86980"/>
    <w:rsid w:val="00B86B8E"/>
    <w:rsid w:val="00B86D02"/>
    <w:rsid w:val="00B86E78"/>
    <w:rsid w:val="00B86F01"/>
    <w:rsid w:val="00B86F47"/>
    <w:rsid w:val="00B8709A"/>
    <w:rsid w:val="00B87119"/>
    <w:rsid w:val="00B87148"/>
    <w:rsid w:val="00B87201"/>
    <w:rsid w:val="00B87279"/>
    <w:rsid w:val="00B872F3"/>
    <w:rsid w:val="00B87747"/>
    <w:rsid w:val="00B878FB"/>
    <w:rsid w:val="00B87A51"/>
    <w:rsid w:val="00B87A63"/>
    <w:rsid w:val="00B87B5A"/>
    <w:rsid w:val="00B87C3E"/>
    <w:rsid w:val="00B87E4C"/>
    <w:rsid w:val="00B90512"/>
    <w:rsid w:val="00B906A4"/>
    <w:rsid w:val="00B90756"/>
    <w:rsid w:val="00B9080A"/>
    <w:rsid w:val="00B90853"/>
    <w:rsid w:val="00B9095C"/>
    <w:rsid w:val="00B90C83"/>
    <w:rsid w:val="00B90D4D"/>
    <w:rsid w:val="00B90ECF"/>
    <w:rsid w:val="00B90ED0"/>
    <w:rsid w:val="00B9146A"/>
    <w:rsid w:val="00B9156D"/>
    <w:rsid w:val="00B916C5"/>
    <w:rsid w:val="00B9171D"/>
    <w:rsid w:val="00B91871"/>
    <w:rsid w:val="00B9196A"/>
    <w:rsid w:val="00B91CA5"/>
    <w:rsid w:val="00B91CAD"/>
    <w:rsid w:val="00B92059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25"/>
    <w:rsid w:val="00B92D6B"/>
    <w:rsid w:val="00B92EB8"/>
    <w:rsid w:val="00B93200"/>
    <w:rsid w:val="00B9324B"/>
    <w:rsid w:val="00B93530"/>
    <w:rsid w:val="00B935CF"/>
    <w:rsid w:val="00B93624"/>
    <w:rsid w:val="00B93851"/>
    <w:rsid w:val="00B93BD7"/>
    <w:rsid w:val="00B93D07"/>
    <w:rsid w:val="00B93DA8"/>
    <w:rsid w:val="00B93E0B"/>
    <w:rsid w:val="00B93EBD"/>
    <w:rsid w:val="00B94058"/>
    <w:rsid w:val="00B94229"/>
    <w:rsid w:val="00B94289"/>
    <w:rsid w:val="00B945C3"/>
    <w:rsid w:val="00B94642"/>
    <w:rsid w:val="00B948E7"/>
    <w:rsid w:val="00B949F1"/>
    <w:rsid w:val="00B94B2A"/>
    <w:rsid w:val="00B94B48"/>
    <w:rsid w:val="00B94CCF"/>
    <w:rsid w:val="00B94CF9"/>
    <w:rsid w:val="00B9523D"/>
    <w:rsid w:val="00B953CE"/>
    <w:rsid w:val="00B95775"/>
    <w:rsid w:val="00B9579E"/>
    <w:rsid w:val="00B95912"/>
    <w:rsid w:val="00B9593D"/>
    <w:rsid w:val="00B95AD4"/>
    <w:rsid w:val="00B95E03"/>
    <w:rsid w:val="00B9626B"/>
    <w:rsid w:val="00B9631D"/>
    <w:rsid w:val="00B96481"/>
    <w:rsid w:val="00B96B58"/>
    <w:rsid w:val="00B96C03"/>
    <w:rsid w:val="00B96C96"/>
    <w:rsid w:val="00B96F09"/>
    <w:rsid w:val="00B975F0"/>
    <w:rsid w:val="00B97B26"/>
    <w:rsid w:val="00B97B42"/>
    <w:rsid w:val="00B97BBE"/>
    <w:rsid w:val="00B97C47"/>
    <w:rsid w:val="00B97D90"/>
    <w:rsid w:val="00B97E54"/>
    <w:rsid w:val="00BA0405"/>
    <w:rsid w:val="00BA080E"/>
    <w:rsid w:val="00BA0A17"/>
    <w:rsid w:val="00BA0A81"/>
    <w:rsid w:val="00BA0BFB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CCA"/>
    <w:rsid w:val="00BA1D0B"/>
    <w:rsid w:val="00BA1E67"/>
    <w:rsid w:val="00BA2257"/>
    <w:rsid w:val="00BA22AC"/>
    <w:rsid w:val="00BA26B8"/>
    <w:rsid w:val="00BA28F1"/>
    <w:rsid w:val="00BA2AB2"/>
    <w:rsid w:val="00BA2B42"/>
    <w:rsid w:val="00BA32A2"/>
    <w:rsid w:val="00BA3304"/>
    <w:rsid w:val="00BA339D"/>
    <w:rsid w:val="00BA37EA"/>
    <w:rsid w:val="00BA3EDF"/>
    <w:rsid w:val="00BA41E4"/>
    <w:rsid w:val="00BA41F3"/>
    <w:rsid w:val="00BA4204"/>
    <w:rsid w:val="00BA4226"/>
    <w:rsid w:val="00BA432C"/>
    <w:rsid w:val="00BA457D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C47"/>
    <w:rsid w:val="00BA6D38"/>
    <w:rsid w:val="00BA6DC2"/>
    <w:rsid w:val="00BA6EA1"/>
    <w:rsid w:val="00BA6F69"/>
    <w:rsid w:val="00BA6FEB"/>
    <w:rsid w:val="00BA71CD"/>
    <w:rsid w:val="00BA7702"/>
    <w:rsid w:val="00BA788B"/>
    <w:rsid w:val="00BA7A3C"/>
    <w:rsid w:val="00BA8952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086"/>
    <w:rsid w:val="00BB2344"/>
    <w:rsid w:val="00BB23F5"/>
    <w:rsid w:val="00BB275A"/>
    <w:rsid w:val="00BB2984"/>
    <w:rsid w:val="00BB2BE6"/>
    <w:rsid w:val="00BB2C25"/>
    <w:rsid w:val="00BB2EA9"/>
    <w:rsid w:val="00BB315C"/>
    <w:rsid w:val="00BB3272"/>
    <w:rsid w:val="00BB3516"/>
    <w:rsid w:val="00BB354D"/>
    <w:rsid w:val="00BB3889"/>
    <w:rsid w:val="00BB3934"/>
    <w:rsid w:val="00BB3944"/>
    <w:rsid w:val="00BB3979"/>
    <w:rsid w:val="00BB3A41"/>
    <w:rsid w:val="00BB3A7F"/>
    <w:rsid w:val="00BB3DB7"/>
    <w:rsid w:val="00BB4080"/>
    <w:rsid w:val="00BB486A"/>
    <w:rsid w:val="00BB49BF"/>
    <w:rsid w:val="00BB4B07"/>
    <w:rsid w:val="00BB4D30"/>
    <w:rsid w:val="00BB4E06"/>
    <w:rsid w:val="00BB51E1"/>
    <w:rsid w:val="00BB5298"/>
    <w:rsid w:val="00BB52F0"/>
    <w:rsid w:val="00BB5300"/>
    <w:rsid w:val="00BB5538"/>
    <w:rsid w:val="00BB568D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2B"/>
    <w:rsid w:val="00BB60FF"/>
    <w:rsid w:val="00BB6147"/>
    <w:rsid w:val="00BB61E7"/>
    <w:rsid w:val="00BB63AE"/>
    <w:rsid w:val="00BB66FF"/>
    <w:rsid w:val="00BB7050"/>
    <w:rsid w:val="00BB7210"/>
    <w:rsid w:val="00BB74C1"/>
    <w:rsid w:val="00BB75C8"/>
    <w:rsid w:val="00BB763C"/>
    <w:rsid w:val="00BB78C1"/>
    <w:rsid w:val="00BB79C3"/>
    <w:rsid w:val="00BB7A75"/>
    <w:rsid w:val="00BB7C62"/>
    <w:rsid w:val="00BB7F97"/>
    <w:rsid w:val="00BC0045"/>
    <w:rsid w:val="00BC00DE"/>
    <w:rsid w:val="00BC0167"/>
    <w:rsid w:val="00BC0596"/>
    <w:rsid w:val="00BC05AE"/>
    <w:rsid w:val="00BC06E7"/>
    <w:rsid w:val="00BC09FB"/>
    <w:rsid w:val="00BC0CD3"/>
    <w:rsid w:val="00BC0D00"/>
    <w:rsid w:val="00BC0F1B"/>
    <w:rsid w:val="00BC11F9"/>
    <w:rsid w:val="00BC121C"/>
    <w:rsid w:val="00BC1623"/>
    <w:rsid w:val="00BC16FD"/>
    <w:rsid w:val="00BC181D"/>
    <w:rsid w:val="00BC18FA"/>
    <w:rsid w:val="00BC1CF5"/>
    <w:rsid w:val="00BC2081"/>
    <w:rsid w:val="00BC239C"/>
    <w:rsid w:val="00BC2598"/>
    <w:rsid w:val="00BC262B"/>
    <w:rsid w:val="00BC27BA"/>
    <w:rsid w:val="00BC29F2"/>
    <w:rsid w:val="00BC2C3A"/>
    <w:rsid w:val="00BC2EED"/>
    <w:rsid w:val="00BC2EF3"/>
    <w:rsid w:val="00BC2F74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EB"/>
    <w:rsid w:val="00BC4CB2"/>
    <w:rsid w:val="00BC54C1"/>
    <w:rsid w:val="00BC5CA7"/>
    <w:rsid w:val="00BC5DCB"/>
    <w:rsid w:val="00BC5DDB"/>
    <w:rsid w:val="00BC5E71"/>
    <w:rsid w:val="00BC61B7"/>
    <w:rsid w:val="00BC62D8"/>
    <w:rsid w:val="00BC658E"/>
    <w:rsid w:val="00BC69A2"/>
    <w:rsid w:val="00BC6B2A"/>
    <w:rsid w:val="00BC6D56"/>
    <w:rsid w:val="00BC6E5F"/>
    <w:rsid w:val="00BC709B"/>
    <w:rsid w:val="00BC7195"/>
    <w:rsid w:val="00BC7220"/>
    <w:rsid w:val="00BC73D7"/>
    <w:rsid w:val="00BC7490"/>
    <w:rsid w:val="00BC75DA"/>
    <w:rsid w:val="00BC765B"/>
    <w:rsid w:val="00BC79AC"/>
    <w:rsid w:val="00BC79B5"/>
    <w:rsid w:val="00BC79CB"/>
    <w:rsid w:val="00BC7B6F"/>
    <w:rsid w:val="00BC7BCC"/>
    <w:rsid w:val="00BC7C48"/>
    <w:rsid w:val="00BC7CF8"/>
    <w:rsid w:val="00BC7D02"/>
    <w:rsid w:val="00BD043F"/>
    <w:rsid w:val="00BD0CFF"/>
    <w:rsid w:val="00BD0F5D"/>
    <w:rsid w:val="00BD10E7"/>
    <w:rsid w:val="00BD11D4"/>
    <w:rsid w:val="00BD1298"/>
    <w:rsid w:val="00BD12D5"/>
    <w:rsid w:val="00BD137F"/>
    <w:rsid w:val="00BD14A9"/>
    <w:rsid w:val="00BD16C2"/>
    <w:rsid w:val="00BD1AD6"/>
    <w:rsid w:val="00BD1C26"/>
    <w:rsid w:val="00BD1E2E"/>
    <w:rsid w:val="00BD1EC5"/>
    <w:rsid w:val="00BD1F3E"/>
    <w:rsid w:val="00BD1F8D"/>
    <w:rsid w:val="00BD200E"/>
    <w:rsid w:val="00BD2301"/>
    <w:rsid w:val="00BD24E0"/>
    <w:rsid w:val="00BD2921"/>
    <w:rsid w:val="00BD2B43"/>
    <w:rsid w:val="00BD2C42"/>
    <w:rsid w:val="00BD31D4"/>
    <w:rsid w:val="00BD354D"/>
    <w:rsid w:val="00BD3771"/>
    <w:rsid w:val="00BD3AE2"/>
    <w:rsid w:val="00BD3C58"/>
    <w:rsid w:val="00BD3C60"/>
    <w:rsid w:val="00BD3E84"/>
    <w:rsid w:val="00BD424C"/>
    <w:rsid w:val="00BD4654"/>
    <w:rsid w:val="00BD4696"/>
    <w:rsid w:val="00BD4B2D"/>
    <w:rsid w:val="00BD4CDE"/>
    <w:rsid w:val="00BD4E82"/>
    <w:rsid w:val="00BD5048"/>
    <w:rsid w:val="00BD5130"/>
    <w:rsid w:val="00BD5501"/>
    <w:rsid w:val="00BD599D"/>
    <w:rsid w:val="00BD5B4A"/>
    <w:rsid w:val="00BD5BC6"/>
    <w:rsid w:val="00BD5CBC"/>
    <w:rsid w:val="00BD61C1"/>
    <w:rsid w:val="00BD6410"/>
    <w:rsid w:val="00BD65BA"/>
    <w:rsid w:val="00BD68C6"/>
    <w:rsid w:val="00BD6A6D"/>
    <w:rsid w:val="00BD6BA0"/>
    <w:rsid w:val="00BD6F6B"/>
    <w:rsid w:val="00BD7346"/>
    <w:rsid w:val="00BD7970"/>
    <w:rsid w:val="00BD7B42"/>
    <w:rsid w:val="00BD7D87"/>
    <w:rsid w:val="00BE000D"/>
    <w:rsid w:val="00BE0070"/>
    <w:rsid w:val="00BE0496"/>
    <w:rsid w:val="00BE04A4"/>
    <w:rsid w:val="00BE05AC"/>
    <w:rsid w:val="00BE05F4"/>
    <w:rsid w:val="00BE07A9"/>
    <w:rsid w:val="00BE08D0"/>
    <w:rsid w:val="00BE093D"/>
    <w:rsid w:val="00BE095C"/>
    <w:rsid w:val="00BE0CA7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0F4"/>
    <w:rsid w:val="00BE22ED"/>
    <w:rsid w:val="00BE23A3"/>
    <w:rsid w:val="00BE2579"/>
    <w:rsid w:val="00BE27FA"/>
    <w:rsid w:val="00BE27FC"/>
    <w:rsid w:val="00BE2B62"/>
    <w:rsid w:val="00BE2BF7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CA3"/>
    <w:rsid w:val="00BE3DC8"/>
    <w:rsid w:val="00BE416D"/>
    <w:rsid w:val="00BE4446"/>
    <w:rsid w:val="00BE4588"/>
    <w:rsid w:val="00BE45C9"/>
    <w:rsid w:val="00BE46A3"/>
    <w:rsid w:val="00BE47C0"/>
    <w:rsid w:val="00BE4858"/>
    <w:rsid w:val="00BE4A7B"/>
    <w:rsid w:val="00BE4B4E"/>
    <w:rsid w:val="00BE4B62"/>
    <w:rsid w:val="00BE4CA2"/>
    <w:rsid w:val="00BE4D30"/>
    <w:rsid w:val="00BE4DB1"/>
    <w:rsid w:val="00BE4E6D"/>
    <w:rsid w:val="00BE4F83"/>
    <w:rsid w:val="00BE4FC3"/>
    <w:rsid w:val="00BE504B"/>
    <w:rsid w:val="00BE55D8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85F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F78"/>
    <w:rsid w:val="00BF0044"/>
    <w:rsid w:val="00BF057B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47D"/>
    <w:rsid w:val="00BF32C1"/>
    <w:rsid w:val="00BF350C"/>
    <w:rsid w:val="00BF3602"/>
    <w:rsid w:val="00BF3613"/>
    <w:rsid w:val="00BF37A4"/>
    <w:rsid w:val="00BF3AD1"/>
    <w:rsid w:val="00BF3D42"/>
    <w:rsid w:val="00BF3E1D"/>
    <w:rsid w:val="00BF408E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798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266"/>
    <w:rsid w:val="00BF7289"/>
    <w:rsid w:val="00BF7843"/>
    <w:rsid w:val="00BF7938"/>
    <w:rsid w:val="00BF7945"/>
    <w:rsid w:val="00BF79CB"/>
    <w:rsid w:val="00BF79E1"/>
    <w:rsid w:val="00BF7C5C"/>
    <w:rsid w:val="00BF7CCA"/>
    <w:rsid w:val="00BF7F6D"/>
    <w:rsid w:val="00C0003D"/>
    <w:rsid w:val="00C00390"/>
    <w:rsid w:val="00C00425"/>
    <w:rsid w:val="00C005F8"/>
    <w:rsid w:val="00C00A43"/>
    <w:rsid w:val="00C00B59"/>
    <w:rsid w:val="00C00DD3"/>
    <w:rsid w:val="00C00DEC"/>
    <w:rsid w:val="00C00F5A"/>
    <w:rsid w:val="00C0146C"/>
    <w:rsid w:val="00C0154A"/>
    <w:rsid w:val="00C017D8"/>
    <w:rsid w:val="00C017EF"/>
    <w:rsid w:val="00C018C0"/>
    <w:rsid w:val="00C01945"/>
    <w:rsid w:val="00C01C9D"/>
    <w:rsid w:val="00C01D19"/>
    <w:rsid w:val="00C01D7A"/>
    <w:rsid w:val="00C0201D"/>
    <w:rsid w:val="00C020F2"/>
    <w:rsid w:val="00C02136"/>
    <w:rsid w:val="00C02321"/>
    <w:rsid w:val="00C02401"/>
    <w:rsid w:val="00C02481"/>
    <w:rsid w:val="00C025D0"/>
    <w:rsid w:val="00C0273A"/>
    <w:rsid w:val="00C02749"/>
    <w:rsid w:val="00C029DD"/>
    <w:rsid w:val="00C02BA1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DA9"/>
    <w:rsid w:val="00C03E3B"/>
    <w:rsid w:val="00C03F5A"/>
    <w:rsid w:val="00C03FEA"/>
    <w:rsid w:val="00C03FF3"/>
    <w:rsid w:val="00C04444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AD0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6DFD"/>
    <w:rsid w:val="00C0706E"/>
    <w:rsid w:val="00C0734A"/>
    <w:rsid w:val="00C07542"/>
    <w:rsid w:val="00C07587"/>
    <w:rsid w:val="00C07805"/>
    <w:rsid w:val="00C07887"/>
    <w:rsid w:val="00C07FBD"/>
    <w:rsid w:val="00C07FFE"/>
    <w:rsid w:val="00C104BB"/>
    <w:rsid w:val="00C105F8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9A9"/>
    <w:rsid w:val="00C12A67"/>
    <w:rsid w:val="00C12D15"/>
    <w:rsid w:val="00C1308D"/>
    <w:rsid w:val="00C133D9"/>
    <w:rsid w:val="00C137DD"/>
    <w:rsid w:val="00C139E1"/>
    <w:rsid w:val="00C13AD3"/>
    <w:rsid w:val="00C13B5C"/>
    <w:rsid w:val="00C13BA2"/>
    <w:rsid w:val="00C13D41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96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D4"/>
    <w:rsid w:val="00C2044D"/>
    <w:rsid w:val="00C2066C"/>
    <w:rsid w:val="00C20685"/>
    <w:rsid w:val="00C209E0"/>
    <w:rsid w:val="00C20A8D"/>
    <w:rsid w:val="00C20AD4"/>
    <w:rsid w:val="00C20AE4"/>
    <w:rsid w:val="00C20D1A"/>
    <w:rsid w:val="00C20D89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1A1"/>
    <w:rsid w:val="00C225E0"/>
    <w:rsid w:val="00C226BF"/>
    <w:rsid w:val="00C22CC1"/>
    <w:rsid w:val="00C22E86"/>
    <w:rsid w:val="00C22ED2"/>
    <w:rsid w:val="00C232DD"/>
    <w:rsid w:val="00C236D7"/>
    <w:rsid w:val="00C2378D"/>
    <w:rsid w:val="00C239DE"/>
    <w:rsid w:val="00C23AD8"/>
    <w:rsid w:val="00C23B34"/>
    <w:rsid w:val="00C23B4A"/>
    <w:rsid w:val="00C23D79"/>
    <w:rsid w:val="00C23DF6"/>
    <w:rsid w:val="00C23E98"/>
    <w:rsid w:val="00C24847"/>
    <w:rsid w:val="00C249FC"/>
    <w:rsid w:val="00C24A08"/>
    <w:rsid w:val="00C24A5F"/>
    <w:rsid w:val="00C24B02"/>
    <w:rsid w:val="00C24BDE"/>
    <w:rsid w:val="00C24C24"/>
    <w:rsid w:val="00C24C50"/>
    <w:rsid w:val="00C24D19"/>
    <w:rsid w:val="00C24E84"/>
    <w:rsid w:val="00C24F40"/>
    <w:rsid w:val="00C25117"/>
    <w:rsid w:val="00C25299"/>
    <w:rsid w:val="00C25324"/>
    <w:rsid w:val="00C2547E"/>
    <w:rsid w:val="00C25481"/>
    <w:rsid w:val="00C25526"/>
    <w:rsid w:val="00C25632"/>
    <w:rsid w:val="00C2573D"/>
    <w:rsid w:val="00C257EB"/>
    <w:rsid w:val="00C258FC"/>
    <w:rsid w:val="00C25A33"/>
    <w:rsid w:val="00C25A47"/>
    <w:rsid w:val="00C25C5C"/>
    <w:rsid w:val="00C25FC9"/>
    <w:rsid w:val="00C26046"/>
    <w:rsid w:val="00C26230"/>
    <w:rsid w:val="00C26308"/>
    <w:rsid w:val="00C2660B"/>
    <w:rsid w:val="00C2673C"/>
    <w:rsid w:val="00C26858"/>
    <w:rsid w:val="00C2689D"/>
    <w:rsid w:val="00C26BF6"/>
    <w:rsid w:val="00C26C78"/>
    <w:rsid w:val="00C2730E"/>
    <w:rsid w:val="00C275C8"/>
    <w:rsid w:val="00C2768D"/>
    <w:rsid w:val="00C300BA"/>
    <w:rsid w:val="00C301BB"/>
    <w:rsid w:val="00C30216"/>
    <w:rsid w:val="00C30510"/>
    <w:rsid w:val="00C3059D"/>
    <w:rsid w:val="00C3080D"/>
    <w:rsid w:val="00C30994"/>
    <w:rsid w:val="00C30CAA"/>
    <w:rsid w:val="00C316F7"/>
    <w:rsid w:val="00C31B60"/>
    <w:rsid w:val="00C31EC8"/>
    <w:rsid w:val="00C31F26"/>
    <w:rsid w:val="00C31F82"/>
    <w:rsid w:val="00C32298"/>
    <w:rsid w:val="00C325AB"/>
    <w:rsid w:val="00C32A3E"/>
    <w:rsid w:val="00C32C38"/>
    <w:rsid w:val="00C32F54"/>
    <w:rsid w:val="00C33168"/>
    <w:rsid w:val="00C331FF"/>
    <w:rsid w:val="00C3338B"/>
    <w:rsid w:val="00C3352D"/>
    <w:rsid w:val="00C33F0C"/>
    <w:rsid w:val="00C340A2"/>
    <w:rsid w:val="00C342D8"/>
    <w:rsid w:val="00C34654"/>
    <w:rsid w:val="00C34742"/>
    <w:rsid w:val="00C3475F"/>
    <w:rsid w:val="00C347A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80"/>
    <w:rsid w:val="00C363DD"/>
    <w:rsid w:val="00C3669E"/>
    <w:rsid w:val="00C367CD"/>
    <w:rsid w:val="00C36B73"/>
    <w:rsid w:val="00C36D55"/>
    <w:rsid w:val="00C36D77"/>
    <w:rsid w:val="00C36EA7"/>
    <w:rsid w:val="00C370A4"/>
    <w:rsid w:val="00C37363"/>
    <w:rsid w:val="00C37582"/>
    <w:rsid w:val="00C3780C"/>
    <w:rsid w:val="00C3791C"/>
    <w:rsid w:val="00C37C60"/>
    <w:rsid w:val="00C37DCA"/>
    <w:rsid w:val="00C37FE6"/>
    <w:rsid w:val="00C40047"/>
    <w:rsid w:val="00C408EE"/>
    <w:rsid w:val="00C40921"/>
    <w:rsid w:val="00C409CA"/>
    <w:rsid w:val="00C409DA"/>
    <w:rsid w:val="00C40CF3"/>
    <w:rsid w:val="00C410E5"/>
    <w:rsid w:val="00C411B4"/>
    <w:rsid w:val="00C411DC"/>
    <w:rsid w:val="00C417B0"/>
    <w:rsid w:val="00C41877"/>
    <w:rsid w:val="00C41CBF"/>
    <w:rsid w:val="00C41DDA"/>
    <w:rsid w:val="00C41E87"/>
    <w:rsid w:val="00C41E9B"/>
    <w:rsid w:val="00C41F76"/>
    <w:rsid w:val="00C420C0"/>
    <w:rsid w:val="00C420D2"/>
    <w:rsid w:val="00C42686"/>
    <w:rsid w:val="00C426B7"/>
    <w:rsid w:val="00C426C3"/>
    <w:rsid w:val="00C42728"/>
    <w:rsid w:val="00C427E5"/>
    <w:rsid w:val="00C428B0"/>
    <w:rsid w:val="00C42B78"/>
    <w:rsid w:val="00C42C0D"/>
    <w:rsid w:val="00C42E60"/>
    <w:rsid w:val="00C43339"/>
    <w:rsid w:val="00C43357"/>
    <w:rsid w:val="00C435AF"/>
    <w:rsid w:val="00C435E2"/>
    <w:rsid w:val="00C43D4C"/>
    <w:rsid w:val="00C44210"/>
    <w:rsid w:val="00C4442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0"/>
    <w:rsid w:val="00C4606C"/>
    <w:rsid w:val="00C4617C"/>
    <w:rsid w:val="00C461CA"/>
    <w:rsid w:val="00C46653"/>
    <w:rsid w:val="00C46894"/>
    <w:rsid w:val="00C46952"/>
    <w:rsid w:val="00C469C0"/>
    <w:rsid w:val="00C46DED"/>
    <w:rsid w:val="00C47108"/>
    <w:rsid w:val="00C4747C"/>
    <w:rsid w:val="00C4766D"/>
    <w:rsid w:val="00C476E0"/>
    <w:rsid w:val="00C4790A"/>
    <w:rsid w:val="00C47AF9"/>
    <w:rsid w:val="00C47EC3"/>
    <w:rsid w:val="00C47EF2"/>
    <w:rsid w:val="00C50173"/>
    <w:rsid w:val="00C501A9"/>
    <w:rsid w:val="00C503F6"/>
    <w:rsid w:val="00C5048F"/>
    <w:rsid w:val="00C50AEA"/>
    <w:rsid w:val="00C51287"/>
    <w:rsid w:val="00C514C4"/>
    <w:rsid w:val="00C51580"/>
    <w:rsid w:val="00C515DD"/>
    <w:rsid w:val="00C5175C"/>
    <w:rsid w:val="00C519E7"/>
    <w:rsid w:val="00C519E8"/>
    <w:rsid w:val="00C51A17"/>
    <w:rsid w:val="00C522BB"/>
    <w:rsid w:val="00C526BD"/>
    <w:rsid w:val="00C52846"/>
    <w:rsid w:val="00C52BE8"/>
    <w:rsid w:val="00C52DD8"/>
    <w:rsid w:val="00C53276"/>
    <w:rsid w:val="00C53469"/>
    <w:rsid w:val="00C536DE"/>
    <w:rsid w:val="00C5378A"/>
    <w:rsid w:val="00C537A2"/>
    <w:rsid w:val="00C54040"/>
    <w:rsid w:val="00C5450A"/>
    <w:rsid w:val="00C54CCB"/>
    <w:rsid w:val="00C55233"/>
    <w:rsid w:val="00C5537D"/>
    <w:rsid w:val="00C5582A"/>
    <w:rsid w:val="00C55C0E"/>
    <w:rsid w:val="00C55E65"/>
    <w:rsid w:val="00C55EE8"/>
    <w:rsid w:val="00C5619B"/>
    <w:rsid w:val="00C56259"/>
    <w:rsid w:val="00C562FA"/>
    <w:rsid w:val="00C563C1"/>
    <w:rsid w:val="00C56628"/>
    <w:rsid w:val="00C56D42"/>
    <w:rsid w:val="00C56F59"/>
    <w:rsid w:val="00C570FF"/>
    <w:rsid w:val="00C572AE"/>
    <w:rsid w:val="00C5734E"/>
    <w:rsid w:val="00C57AC9"/>
    <w:rsid w:val="00C57B0B"/>
    <w:rsid w:val="00C57C9B"/>
    <w:rsid w:val="00C6002D"/>
    <w:rsid w:val="00C60183"/>
    <w:rsid w:val="00C602C3"/>
    <w:rsid w:val="00C6036F"/>
    <w:rsid w:val="00C607A3"/>
    <w:rsid w:val="00C6091F"/>
    <w:rsid w:val="00C609F5"/>
    <w:rsid w:val="00C60D9D"/>
    <w:rsid w:val="00C60DFC"/>
    <w:rsid w:val="00C60FBF"/>
    <w:rsid w:val="00C6105B"/>
    <w:rsid w:val="00C612B9"/>
    <w:rsid w:val="00C61715"/>
    <w:rsid w:val="00C618AD"/>
    <w:rsid w:val="00C618DD"/>
    <w:rsid w:val="00C619F4"/>
    <w:rsid w:val="00C61A92"/>
    <w:rsid w:val="00C61F77"/>
    <w:rsid w:val="00C62229"/>
    <w:rsid w:val="00C62477"/>
    <w:rsid w:val="00C625AD"/>
    <w:rsid w:val="00C625B2"/>
    <w:rsid w:val="00C626CA"/>
    <w:rsid w:val="00C627E8"/>
    <w:rsid w:val="00C6283F"/>
    <w:rsid w:val="00C6286E"/>
    <w:rsid w:val="00C62B88"/>
    <w:rsid w:val="00C62CE8"/>
    <w:rsid w:val="00C62D62"/>
    <w:rsid w:val="00C63513"/>
    <w:rsid w:val="00C637B1"/>
    <w:rsid w:val="00C637E7"/>
    <w:rsid w:val="00C63A24"/>
    <w:rsid w:val="00C63B06"/>
    <w:rsid w:val="00C63C11"/>
    <w:rsid w:val="00C63C9B"/>
    <w:rsid w:val="00C63F5E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B19"/>
    <w:rsid w:val="00C65DD7"/>
    <w:rsid w:val="00C65F3B"/>
    <w:rsid w:val="00C6603A"/>
    <w:rsid w:val="00C66050"/>
    <w:rsid w:val="00C663E8"/>
    <w:rsid w:val="00C665DE"/>
    <w:rsid w:val="00C667D8"/>
    <w:rsid w:val="00C66989"/>
    <w:rsid w:val="00C669B9"/>
    <w:rsid w:val="00C66AC3"/>
    <w:rsid w:val="00C66BE1"/>
    <w:rsid w:val="00C66D08"/>
    <w:rsid w:val="00C66D50"/>
    <w:rsid w:val="00C66D6F"/>
    <w:rsid w:val="00C67142"/>
    <w:rsid w:val="00C67204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4CD"/>
    <w:rsid w:val="00C707F3"/>
    <w:rsid w:val="00C70AC5"/>
    <w:rsid w:val="00C71599"/>
    <w:rsid w:val="00C71650"/>
    <w:rsid w:val="00C71699"/>
    <w:rsid w:val="00C71822"/>
    <w:rsid w:val="00C718BB"/>
    <w:rsid w:val="00C71B07"/>
    <w:rsid w:val="00C71C5A"/>
    <w:rsid w:val="00C720F0"/>
    <w:rsid w:val="00C72100"/>
    <w:rsid w:val="00C7249F"/>
    <w:rsid w:val="00C7267D"/>
    <w:rsid w:val="00C7289D"/>
    <w:rsid w:val="00C728B7"/>
    <w:rsid w:val="00C72976"/>
    <w:rsid w:val="00C72D42"/>
    <w:rsid w:val="00C72DFF"/>
    <w:rsid w:val="00C72E99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C7E"/>
    <w:rsid w:val="00C73E29"/>
    <w:rsid w:val="00C73E7F"/>
    <w:rsid w:val="00C741BC"/>
    <w:rsid w:val="00C74338"/>
    <w:rsid w:val="00C746A1"/>
    <w:rsid w:val="00C747E3"/>
    <w:rsid w:val="00C747E7"/>
    <w:rsid w:val="00C74A0D"/>
    <w:rsid w:val="00C74B68"/>
    <w:rsid w:val="00C74D9E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61C9"/>
    <w:rsid w:val="00C7633A"/>
    <w:rsid w:val="00C7638B"/>
    <w:rsid w:val="00C7657C"/>
    <w:rsid w:val="00C7665D"/>
    <w:rsid w:val="00C767DB"/>
    <w:rsid w:val="00C767F3"/>
    <w:rsid w:val="00C7695D"/>
    <w:rsid w:val="00C76FE3"/>
    <w:rsid w:val="00C77072"/>
    <w:rsid w:val="00C77293"/>
    <w:rsid w:val="00C7731B"/>
    <w:rsid w:val="00C77370"/>
    <w:rsid w:val="00C7737C"/>
    <w:rsid w:val="00C77BDA"/>
    <w:rsid w:val="00C77DEF"/>
    <w:rsid w:val="00C77DF3"/>
    <w:rsid w:val="00C801C2"/>
    <w:rsid w:val="00C80574"/>
    <w:rsid w:val="00C806A1"/>
    <w:rsid w:val="00C812CE"/>
    <w:rsid w:val="00C81315"/>
    <w:rsid w:val="00C81484"/>
    <w:rsid w:val="00C81552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2CE9"/>
    <w:rsid w:val="00C834BD"/>
    <w:rsid w:val="00C835FE"/>
    <w:rsid w:val="00C836D3"/>
    <w:rsid w:val="00C84135"/>
    <w:rsid w:val="00C84150"/>
    <w:rsid w:val="00C84646"/>
    <w:rsid w:val="00C84DE0"/>
    <w:rsid w:val="00C850FD"/>
    <w:rsid w:val="00C85260"/>
    <w:rsid w:val="00C8547E"/>
    <w:rsid w:val="00C85E51"/>
    <w:rsid w:val="00C85FE4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4A"/>
    <w:rsid w:val="00C90564"/>
    <w:rsid w:val="00C90590"/>
    <w:rsid w:val="00C907E9"/>
    <w:rsid w:val="00C908CE"/>
    <w:rsid w:val="00C90925"/>
    <w:rsid w:val="00C90C1E"/>
    <w:rsid w:val="00C90F87"/>
    <w:rsid w:val="00C91189"/>
    <w:rsid w:val="00C9136D"/>
    <w:rsid w:val="00C914D1"/>
    <w:rsid w:val="00C914DA"/>
    <w:rsid w:val="00C916A5"/>
    <w:rsid w:val="00C9176F"/>
    <w:rsid w:val="00C9177D"/>
    <w:rsid w:val="00C91B02"/>
    <w:rsid w:val="00C91BCD"/>
    <w:rsid w:val="00C91CDC"/>
    <w:rsid w:val="00C920E8"/>
    <w:rsid w:val="00C9221E"/>
    <w:rsid w:val="00C92432"/>
    <w:rsid w:val="00C92496"/>
    <w:rsid w:val="00C92746"/>
    <w:rsid w:val="00C928E6"/>
    <w:rsid w:val="00C929C7"/>
    <w:rsid w:val="00C92A98"/>
    <w:rsid w:val="00C93037"/>
    <w:rsid w:val="00C9316E"/>
    <w:rsid w:val="00C9331C"/>
    <w:rsid w:val="00C93557"/>
    <w:rsid w:val="00C93594"/>
    <w:rsid w:val="00C936EB"/>
    <w:rsid w:val="00C93876"/>
    <w:rsid w:val="00C93A18"/>
    <w:rsid w:val="00C93BDD"/>
    <w:rsid w:val="00C93D92"/>
    <w:rsid w:val="00C93EEB"/>
    <w:rsid w:val="00C9424F"/>
    <w:rsid w:val="00C94363"/>
    <w:rsid w:val="00C946A3"/>
    <w:rsid w:val="00C946B3"/>
    <w:rsid w:val="00C94793"/>
    <w:rsid w:val="00C948A2"/>
    <w:rsid w:val="00C948F6"/>
    <w:rsid w:val="00C94A8A"/>
    <w:rsid w:val="00C951BA"/>
    <w:rsid w:val="00C951FB"/>
    <w:rsid w:val="00C953BB"/>
    <w:rsid w:val="00C9541F"/>
    <w:rsid w:val="00C95517"/>
    <w:rsid w:val="00C9575D"/>
    <w:rsid w:val="00C95925"/>
    <w:rsid w:val="00C95B13"/>
    <w:rsid w:val="00C95DF1"/>
    <w:rsid w:val="00C95EF1"/>
    <w:rsid w:val="00C9636E"/>
    <w:rsid w:val="00C96716"/>
    <w:rsid w:val="00C968E7"/>
    <w:rsid w:val="00C96FCA"/>
    <w:rsid w:val="00C971A5"/>
    <w:rsid w:val="00C973B1"/>
    <w:rsid w:val="00C97494"/>
    <w:rsid w:val="00C974A8"/>
    <w:rsid w:val="00C9770A"/>
    <w:rsid w:val="00C97A55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0B78"/>
    <w:rsid w:val="00CA0B88"/>
    <w:rsid w:val="00CA0F94"/>
    <w:rsid w:val="00CA107E"/>
    <w:rsid w:val="00CA122E"/>
    <w:rsid w:val="00CA13CE"/>
    <w:rsid w:val="00CA18C9"/>
    <w:rsid w:val="00CA1993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8D"/>
    <w:rsid w:val="00CA3D86"/>
    <w:rsid w:val="00CA3F9E"/>
    <w:rsid w:val="00CA408A"/>
    <w:rsid w:val="00CA4199"/>
    <w:rsid w:val="00CA4247"/>
    <w:rsid w:val="00CA42CF"/>
    <w:rsid w:val="00CA4321"/>
    <w:rsid w:val="00CA47C1"/>
    <w:rsid w:val="00CA4853"/>
    <w:rsid w:val="00CA49C9"/>
    <w:rsid w:val="00CA49FF"/>
    <w:rsid w:val="00CA4B12"/>
    <w:rsid w:val="00CA4DBE"/>
    <w:rsid w:val="00CA5176"/>
    <w:rsid w:val="00CA522D"/>
    <w:rsid w:val="00CA5347"/>
    <w:rsid w:val="00CA54E5"/>
    <w:rsid w:val="00CA55C4"/>
    <w:rsid w:val="00CA5874"/>
    <w:rsid w:val="00CA59F7"/>
    <w:rsid w:val="00CA5F77"/>
    <w:rsid w:val="00CA617B"/>
    <w:rsid w:val="00CA62A1"/>
    <w:rsid w:val="00CA6439"/>
    <w:rsid w:val="00CA6726"/>
    <w:rsid w:val="00CA6BC8"/>
    <w:rsid w:val="00CA6C2A"/>
    <w:rsid w:val="00CA6F27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DD"/>
    <w:rsid w:val="00CB1011"/>
    <w:rsid w:val="00CB108B"/>
    <w:rsid w:val="00CB14FB"/>
    <w:rsid w:val="00CB1518"/>
    <w:rsid w:val="00CB15B0"/>
    <w:rsid w:val="00CB173F"/>
    <w:rsid w:val="00CB17E1"/>
    <w:rsid w:val="00CB17E5"/>
    <w:rsid w:val="00CB1FD6"/>
    <w:rsid w:val="00CB21BF"/>
    <w:rsid w:val="00CB23F0"/>
    <w:rsid w:val="00CB2AF6"/>
    <w:rsid w:val="00CB2B11"/>
    <w:rsid w:val="00CB2B29"/>
    <w:rsid w:val="00CB2B88"/>
    <w:rsid w:val="00CB31C1"/>
    <w:rsid w:val="00CB3288"/>
    <w:rsid w:val="00CB32BB"/>
    <w:rsid w:val="00CB378A"/>
    <w:rsid w:val="00CB3A9C"/>
    <w:rsid w:val="00CB3B0B"/>
    <w:rsid w:val="00CB3C78"/>
    <w:rsid w:val="00CB4128"/>
    <w:rsid w:val="00CB4427"/>
    <w:rsid w:val="00CB4568"/>
    <w:rsid w:val="00CB457E"/>
    <w:rsid w:val="00CB460E"/>
    <w:rsid w:val="00CB4B4C"/>
    <w:rsid w:val="00CB4EE4"/>
    <w:rsid w:val="00CB4F15"/>
    <w:rsid w:val="00CB4FBF"/>
    <w:rsid w:val="00CB5977"/>
    <w:rsid w:val="00CB5DAD"/>
    <w:rsid w:val="00CB608C"/>
    <w:rsid w:val="00CB62C4"/>
    <w:rsid w:val="00CB6334"/>
    <w:rsid w:val="00CB6362"/>
    <w:rsid w:val="00CB6374"/>
    <w:rsid w:val="00CB64A1"/>
    <w:rsid w:val="00CB66A5"/>
    <w:rsid w:val="00CB6729"/>
    <w:rsid w:val="00CB68C8"/>
    <w:rsid w:val="00CB6ABA"/>
    <w:rsid w:val="00CB6BF5"/>
    <w:rsid w:val="00CB6D20"/>
    <w:rsid w:val="00CB6EED"/>
    <w:rsid w:val="00CB71B1"/>
    <w:rsid w:val="00CB75E4"/>
    <w:rsid w:val="00CB7910"/>
    <w:rsid w:val="00CB7A65"/>
    <w:rsid w:val="00CB7ABA"/>
    <w:rsid w:val="00CB7ADA"/>
    <w:rsid w:val="00CB7B02"/>
    <w:rsid w:val="00CB7DF5"/>
    <w:rsid w:val="00CC0043"/>
    <w:rsid w:val="00CC0103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C5"/>
    <w:rsid w:val="00CC14D7"/>
    <w:rsid w:val="00CC152F"/>
    <w:rsid w:val="00CC1601"/>
    <w:rsid w:val="00CC1660"/>
    <w:rsid w:val="00CC1794"/>
    <w:rsid w:val="00CC17FB"/>
    <w:rsid w:val="00CC1FB6"/>
    <w:rsid w:val="00CC2177"/>
    <w:rsid w:val="00CC2A28"/>
    <w:rsid w:val="00CC2C34"/>
    <w:rsid w:val="00CC2FE1"/>
    <w:rsid w:val="00CC3100"/>
    <w:rsid w:val="00CC337F"/>
    <w:rsid w:val="00CC3636"/>
    <w:rsid w:val="00CC37EC"/>
    <w:rsid w:val="00CC3A54"/>
    <w:rsid w:val="00CC3ACD"/>
    <w:rsid w:val="00CC3CEC"/>
    <w:rsid w:val="00CC4583"/>
    <w:rsid w:val="00CC4770"/>
    <w:rsid w:val="00CC480B"/>
    <w:rsid w:val="00CC4D1C"/>
    <w:rsid w:val="00CC501F"/>
    <w:rsid w:val="00CC5040"/>
    <w:rsid w:val="00CC524B"/>
    <w:rsid w:val="00CC5258"/>
    <w:rsid w:val="00CC52F1"/>
    <w:rsid w:val="00CC5587"/>
    <w:rsid w:val="00CC56DD"/>
    <w:rsid w:val="00CC59DE"/>
    <w:rsid w:val="00CC5A9C"/>
    <w:rsid w:val="00CC5D17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BAD"/>
    <w:rsid w:val="00CC7DD8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CC9"/>
    <w:rsid w:val="00CD3503"/>
    <w:rsid w:val="00CD39A7"/>
    <w:rsid w:val="00CD4214"/>
    <w:rsid w:val="00CD42E7"/>
    <w:rsid w:val="00CD4305"/>
    <w:rsid w:val="00CD4502"/>
    <w:rsid w:val="00CD454F"/>
    <w:rsid w:val="00CD4755"/>
    <w:rsid w:val="00CD4ADF"/>
    <w:rsid w:val="00CD5212"/>
    <w:rsid w:val="00CD53DE"/>
    <w:rsid w:val="00CD5421"/>
    <w:rsid w:val="00CD54C1"/>
    <w:rsid w:val="00CD551C"/>
    <w:rsid w:val="00CD5608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365"/>
    <w:rsid w:val="00CD74AA"/>
    <w:rsid w:val="00CD7918"/>
    <w:rsid w:val="00CD79CE"/>
    <w:rsid w:val="00CD7A29"/>
    <w:rsid w:val="00CD7C7A"/>
    <w:rsid w:val="00CD7D6D"/>
    <w:rsid w:val="00CE00C0"/>
    <w:rsid w:val="00CE0213"/>
    <w:rsid w:val="00CE0498"/>
    <w:rsid w:val="00CE0714"/>
    <w:rsid w:val="00CE0718"/>
    <w:rsid w:val="00CE0842"/>
    <w:rsid w:val="00CE0A13"/>
    <w:rsid w:val="00CE1286"/>
    <w:rsid w:val="00CE159F"/>
    <w:rsid w:val="00CE16E3"/>
    <w:rsid w:val="00CE183C"/>
    <w:rsid w:val="00CE1BFA"/>
    <w:rsid w:val="00CE219B"/>
    <w:rsid w:val="00CE25F7"/>
    <w:rsid w:val="00CE2706"/>
    <w:rsid w:val="00CE2835"/>
    <w:rsid w:val="00CE29C8"/>
    <w:rsid w:val="00CE2D00"/>
    <w:rsid w:val="00CE3007"/>
    <w:rsid w:val="00CE365D"/>
    <w:rsid w:val="00CE36AE"/>
    <w:rsid w:val="00CE36C8"/>
    <w:rsid w:val="00CE392D"/>
    <w:rsid w:val="00CE3AAA"/>
    <w:rsid w:val="00CE3BAE"/>
    <w:rsid w:val="00CE3C66"/>
    <w:rsid w:val="00CE3E9A"/>
    <w:rsid w:val="00CE420F"/>
    <w:rsid w:val="00CE423D"/>
    <w:rsid w:val="00CE45B0"/>
    <w:rsid w:val="00CE4645"/>
    <w:rsid w:val="00CE4F45"/>
    <w:rsid w:val="00CE4FD3"/>
    <w:rsid w:val="00CE5040"/>
    <w:rsid w:val="00CE5190"/>
    <w:rsid w:val="00CE58AD"/>
    <w:rsid w:val="00CE58F6"/>
    <w:rsid w:val="00CE5A80"/>
    <w:rsid w:val="00CE5B51"/>
    <w:rsid w:val="00CE5D31"/>
    <w:rsid w:val="00CE5F09"/>
    <w:rsid w:val="00CE6059"/>
    <w:rsid w:val="00CE621A"/>
    <w:rsid w:val="00CE6590"/>
    <w:rsid w:val="00CE65A7"/>
    <w:rsid w:val="00CE6B9E"/>
    <w:rsid w:val="00CE6C77"/>
    <w:rsid w:val="00CE75A8"/>
    <w:rsid w:val="00CE7967"/>
    <w:rsid w:val="00CE7BC6"/>
    <w:rsid w:val="00CE7D5E"/>
    <w:rsid w:val="00CE7E01"/>
    <w:rsid w:val="00CE7FDE"/>
    <w:rsid w:val="00CF0381"/>
    <w:rsid w:val="00CF08DC"/>
    <w:rsid w:val="00CF0C6E"/>
    <w:rsid w:val="00CF0D69"/>
    <w:rsid w:val="00CF0D6C"/>
    <w:rsid w:val="00CF0FB8"/>
    <w:rsid w:val="00CF13CF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64F"/>
    <w:rsid w:val="00CF2962"/>
    <w:rsid w:val="00CF2A6D"/>
    <w:rsid w:val="00CF3359"/>
    <w:rsid w:val="00CF3377"/>
    <w:rsid w:val="00CF385B"/>
    <w:rsid w:val="00CF3982"/>
    <w:rsid w:val="00CF3A97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99"/>
    <w:rsid w:val="00CF6FD5"/>
    <w:rsid w:val="00CF6FF1"/>
    <w:rsid w:val="00CF789A"/>
    <w:rsid w:val="00CF78B3"/>
    <w:rsid w:val="00CF79C5"/>
    <w:rsid w:val="00CF7B87"/>
    <w:rsid w:val="00D006A4"/>
    <w:rsid w:val="00D009BB"/>
    <w:rsid w:val="00D00A8A"/>
    <w:rsid w:val="00D00AFB"/>
    <w:rsid w:val="00D00C94"/>
    <w:rsid w:val="00D00F1B"/>
    <w:rsid w:val="00D00F5C"/>
    <w:rsid w:val="00D00F7D"/>
    <w:rsid w:val="00D01021"/>
    <w:rsid w:val="00D01187"/>
    <w:rsid w:val="00D0177F"/>
    <w:rsid w:val="00D017A0"/>
    <w:rsid w:val="00D0198A"/>
    <w:rsid w:val="00D019A3"/>
    <w:rsid w:val="00D01FCA"/>
    <w:rsid w:val="00D02242"/>
    <w:rsid w:val="00D024B7"/>
    <w:rsid w:val="00D025CB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625"/>
    <w:rsid w:val="00D03998"/>
    <w:rsid w:val="00D03A27"/>
    <w:rsid w:val="00D03AE5"/>
    <w:rsid w:val="00D03C6B"/>
    <w:rsid w:val="00D040E1"/>
    <w:rsid w:val="00D04110"/>
    <w:rsid w:val="00D0476A"/>
    <w:rsid w:val="00D048EF"/>
    <w:rsid w:val="00D0494C"/>
    <w:rsid w:val="00D049DE"/>
    <w:rsid w:val="00D04D3B"/>
    <w:rsid w:val="00D04F76"/>
    <w:rsid w:val="00D05908"/>
    <w:rsid w:val="00D059E6"/>
    <w:rsid w:val="00D05E7C"/>
    <w:rsid w:val="00D05EA4"/>
    <w:rsid w:val="00D05F3F"/>
    <w:rsid w:val="00D06273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69C"/>
    <w:rsid w:val="00D078CC"/>
    <w:rsid w:val="00D07A07"/>
    <w:rsid w:val="00D07BC2"/>
    <w:rsid w:val="00D07EB0"/>
    <w:rsid w:val="00D102F9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8BB"/>
    <w:rsid w:val="00D11B3F"/>
    <w:rsid w:val="00D11C1A"/>
    <w:rsid w:val="00D11DE1"/>
    <w:rsid w:val="00D11ED6"/>
    <w:rsid w:val="00D11F7E"/>
    <w:rsid w:val="00D121A1"/>
    <w:rsid w:val="00D121E5"/>
    <w:rsid w:val="00D1226F"/>
    <w:rsid w:val="00D12AC1"/>
    <w:rsid w:val="00D12B0E"/>
    <w:rsid w:val="00D12B44"/>
    <w:rsid w:val="00D12DF5"/>
    <w:rsid w:val="00D13118"/>
    <w:rsid w:val="00D1372E"/>
    <w:rsid w:val="00D13A64"/>
    <w:rsid w:val="00D13B96"/>
    <w:rsid w:val="00D13C6E"/>
    <w:rsid w:val="00D13E2E"/>
    <w:rsid w:val="00D1429A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5C7"/>
    <w:rsid w:val="00D1581C"/>
    <w:rsid w:val="00D15A74"/>
    <w:rsid w:val="00D15B45"/>
    <w:rsid w:val="00D16779"/>
    <w:rsid w:val="00D16AEB"/>
    <w:rsid w:val="00D16C4A"/>
    <w:rsid w:val="00D171B0"/>
    <w:rsid w:val="00D1726C"/>
    <w:rsid w:val="00D173BC"/>
    <w:rsid w:val="00D175DB"/>
    <w:rsid w:val="00D17BCB"/>
    <w:rsid w:val="00D17C49"/>
    <w:rsid w:val="00D17F45"/>
    <w:rsid w:val="00D17F73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712"/>
    <w:rsid w:val="00D219E2"/>
    <w:rsid w:val="00D21CAF"/>
    <w:rsid w:val="00D21D65"/>
    <w:rsid w:val="00D21F1F"/>
    <w:rsid w:val="00D2209D"/>
    <w:rsid w:val="00D2212F"/>
    <w:rsid w:val="00D2254A"/>
    <w:rsid w:val="00D22840"/>
    <w:rsid w:val="00D22B3D"/>
    <w:rsid w:val="00D22EA5"/>
    <w:rsid w:val="00D22F30"/>
    <w:rsid w:val="00D23240"/>
    <w:rsid w:val="00D2359B"/>
    <w:rsid w:val="00D23610"/>
    <w:rsid w:val="00D23842"/>
    <w:rsid w:val="00D23905"/>
    <w:rsid w:val="00D23AC8"/>
    <w:rsid w:val="00D23D10"/>
    <w:rsid w:val="00D23D35"/>
    <w:rsid w:val="00D24034"/>
    <w:rsid w:val="00D2418C"/>
    <w:rsid w:val="00D242BB"/>
    <w:rsid w:val="00D242D0"/>
    <w:rsid w:val="00D2431F"/>
    <w:rsid w:val="00D245F1"/>
    <w:rsid w:val="00D246E2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6FF"/>
    <w:rsid w:val="00D2775B"/>
    <w:rsid w:val="00D278C6"/>
    <w:rsid w:val="00D27E4E"/>
    <w:rsid w:val="00D301C2"/>
    <w:rsid w:val="00D305BA"/>
    <w:rsid w:val="00D306FF"/>
    <w:rsid w:val="00D30869"/>
    <w:rsid w:val="00D30F2C"/>
    <w:rsid w:val="00D30F78"/>
    <w:rsid w:val="00D31426"/>
    <w:rsid w:val="00D314DC"/>
    <w:rsid w:val="00D3163A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466"/>
    <w:rsid w:val="00D326C5"/>
    <w:rsid w:val="00D32DF6"/>
    <w:rsid w:val="00D32FE3"/>
    <w:rsid w:val="00D3307B"/>
    <w:rsid w:val="00D33236"/>
    <w:rsid w:val="00D33296"/>
    <w:rsid w:val="00D3353A"/>
    <w:rsid w:val="00D3360C"/>
    <w:rsid w:val="00D3386D"/>
    <w:rsid w:val="00D3396F"/>
    <w:rsid w:val="00D33C7D"/>
    <w:rsid w:val="00D33F94"/>
    <w:rsid w:val="00D33FB1"/>
    <w:rsid w:val="00D3434F"/>
    <w:rsid w:val="00D344D3"/>
    <w:rsid w:val="00D3451A"/>
    <w:rsid w:val="00D3477B"/>
    <w:rsid w:val="00D3488F"/>
    <w:rsid w:val="00D3491F"/>
    <w:rsid w:val="00D34C22"/>
    <w:rsid w:val="00D34ECB"/>
    <w:rsid w:val="00D35021"/>
    <w:rsid w:val="00D35178"/>
    <w:rsid w:val="00D354B8"/>
    <w:rsid w:val="00D35581"/>
    <w:rsid w:val="00D357A8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2E1"/>
    <w:rsid w:val="00D37616"/>
    <w:rsid w:val="00D376DE"/>
    <w:rsid w:val="00D3778B"/>
    <w:rsid w:val="00D37B78"/>
    <w:rsid w:val="00D37CE3"/>
    <w:rsid w:val="00D4001E"/>
    <w:rsid w:val="00D403E8"/>
    <w:rsid w:val="00D404A1"/>
    <w:rsid w:val="00D40539"/>
    <w:rsid w:val="00D406DC"/>
    <w:rsid w:val="00D406E2"/>
    <w:rsid w:val="00D4098B"/>
    <w:rsid w:val="00D40D9E"/>
    <w:rsid w:val="00D414AB"/>
    <w:rsid w:val="00D4170D"/>
    <w:rsid w:val="00D41767"/>
    <w:rsid w:val="00D417A5"/>
    <w:rsid w:val="00D419DA"/>
    <w:rsid w:val="00D41A61"/>
    <w:rsid w:val="00D41CF1"/>
    <w:rsid w:val="00D41E11"/>
    <w:rsid w:val="00D41F86"/>
    <w:rsid w:val="00D41FD7"/>
    <w:rsid w:val="00D42032"/>
    <w:rsid w:val="00D42088"/>
    <w:rsid w:val="00D4258B"/>
    <w:rsid w:val="00D42CC1"/>
    <w:rsid w:val="00D42F81"/>
    <w:rsid w:val="00D432A6"/>
    <w:rsid w:val="00D432B4"/>
    <w:rsid w:val="00D434EB"/>
    <w:rsid w:val="00D43638"/>
    <w:rsid w:val="00D43667"/>
    <w:rsid w:val="00D43986"/>
    <w:rsid w:val="00D43B03"/>
    <w:rsid w:val="00D43C5A"/>
    <w:rsid w:val="00D43CA2"/>
    <w:rsid w:val="00D43D37"/>
    <w:rsid w:val="00D43F3D"/>
    <w:rsid w:val="00D44050"/>
    <w:rsid w:val="00D44261"/>
    <w:rsid w:val="00D4428B"/>
    <w:rsid w:val="00D44355"/>
    <w:rsid w:val="00D44386"/>
    <w:rsid w:val="00D446B7"/>
    <w:rsid w:val="00D44805"/>
    <w:rsid w:val="00D448C1"/>
    <w:rsid w:val="00D4491B"/>
    <w:rsid w:val="00D44DE0"/>
    <w:rsid w:val="00D44EC3"/>
    <w:rsid w:val="00D457F4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4BD"/>
    <w:rsid w:val="00D46617"/>
    <w:rsid w:val="00D46709"/>
    <w:rsid w:val="00D46937"/>
    <w:rsid w:val="00D4764F"/>
    <w:rsid w:val="00D47678"/>
    <w:rsid w:val="00D47DDB"/>
    <w:rsid w:val="00D47E06"/>
    <w:rsid w:val="00D501A6"/>
    <w:rsid w:val="00D501C0"/>
    <w:rsid w:val="00D5050C"/>
    <w:rsid w:val="00D506DA"/>
    <w:rsid w:val="00D50B1B"/>
    <w:rsid w:val="00D50B97"/>
    <w:rsid w:val="00D50DC8"/>
    <w:rsid w:val="00D50E30"/>
    <w:rsid w:val="00D513D2"/>
    <w:rsid w:val="00D515F1"/>
    <w:rsid w:val="00D51869"/>
    <w:rsid w:val="00D51ECF"/>
    <w:rsid w:val="00D51FA4"/>
    <w:rsid w:val="00D52501"/>
    <w:rsid w:val="00D52580"/>
    <w:rsid w:val="00D529EC"/>
    <w:rsid w:val="00D52C01"/>
    <w:rsid w:val="00D52D81"/>
    <w:rsid w:val="00D52E85"/>
    <w:rsid w:val="00D53096"/>
    <w:rsid w:val="00D530A8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4E6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5BD"/>
    <w:rsid w:val="00D555DE"/>
    <w:rsid w:val="00D55C56"/>
    <w:rsid w:val="00D55E1E"/>
    <w:rsid w:val="00D56160"/>
    <w:rsid w:val="00D5618B"/>
    <w:rsid w:val="00D56258"/>
    <w:rsid w:val="00D56288"/>
    <w:rsid w:val="00D562D4"/>
    <w:rsid w:val="00D56389"/>
    <w:rsid w:val="00D56584"/>
    <w:rsid w:val="00D566D1"/>
    <w:rsid w:val="00D5689C"/>
    <w:rsid w:val="00D568E9"/>
    <w:rsid w:val="00D56B41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5C6"/>
    <w:rsid w:val="00D606C2"/>
    <w:rsid w:val="00D60A14"/>
    <w:rsid w:val="00D60CC6"/>
    <w:rsid w:val="00D60CD3"/>
    <w:rsid w:val="00D60DC1"/>
    <w:rsid w:val="00D60E3F"/>
    <w:rsid w:val="00D60FAD"/>
    <w:rsid w:val="00D6105F"/>
    <w:rsid w:val="00D61308"/>
    <w:rsid w:val="00D6139E"/>
    <w:rsid w:val="00D615DD"/>
    <w:rsid w:val="00D61653"/>
    <w:rsid w:val="00D616CC"/>
    <w:rsid w:val="00D61913"/>
    <w:rsid w:val="00D6192B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05D"/>
    <w:rsid w:val="00D632BE"/>
    <w:rsid w:val="00D632E3"/>
    <w:rsid w:val="00D6377E"/>
    <w:rsid w:val="00D63A0A"/>
    <w:rsid w:val="00D63A1A"/>
    <w:rsid w:val="00D63D30"/>
    <w:rsid w:val="00D63F2D"/>
    <w:rsid w:val="00D64150"/>
    <w:rsid w:val="00D64248"/>
    <w:rsid w:val="00D642A5"/>
    <w:rsid w:val="00D6462E"/>
    <w:rsid w:val="00D64B2D"/>
    <w:rsid w:val="00D6517C"/>
    <w:rsid w:val="00D6530E"/>
    <w:rsid w:val="00D654D3"/>
    <w:rsid w:val="00D65656"/>
    <w:rsid w:val="00D65DBE"/>
    <w:rsid w:val="00D65E22"/>
    <w:rsid w:val="00D662C1"/>
    <w:rsid w:val="00D66818"/>
    <w:rsid w:val="00D66859"/>
    <w:rsid w:val="00D66A01"/>
    <w:rsid w:val="00D66A2B"/>
    <w:rsid w:val="00D66C46"/>
    <w:rsid w:val="00D672E4"/>
    <w:rsid w:val="00D6736B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97B"/>
    <w:rsid w:val="00D70A09"/>
    <w:rsid w:val="00D70FDA"/>
    <w:rsid w:val="00D7153C"/>
    <w:rsid w:val="00D718A3"/>
    <w:rsid w:val="00D719BA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1CB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3DE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618E"/>
    <w:rsid w:val="00D768FE"/>
    <w:rsid w:val="00D76B59"/>
    <w:rsid w:val="00D76BCE"/>
    <w:rsid w:val="00D76D5C"/>
    <w:rsid w:val="00D76E04"/>
    <w:rsid w:val="00D77210"/>
    <w:rsid w:val="00D7750F"/>
    <w:rsid w:val="00D7754D"/>
    <w:rsid w:val="00D7754E"/>
    <w:rsid w:val="00D776B6"/>
    <w:rsid w:val="00D7787E"/>
    <w:rsid w:val="00D778CB"/>
    <w:rsid w:val="00D77A57"/>
    <w:rsid w:val="00D77E7B"/>
    <w:rsid w:val="00D77E80"/>
    <w:rsid w:val="00D77ECC"/>
    <w:rsid w:val="00D802D3"/>
    <w:rsid w:val="00D805CB"/>
    <w:rsid w:val="00D80D43"/>
    <w:rsid w:val="00D80E89"/>
    <w:rsid w:val="00D80F3D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115"/>
    <w:rsid w:val="00D83516"/>
    <w:rsid w:val="00D835F5"/>
    <w:rsid w:val="00D83915"/>
    <w:rsid w:val="00D83927"/>
    <w:rsid w:val="00D839A8"/>
    <w:rsid w:val="00D83B34"/>
    <w:rsid w:val="00D83B7C"/>
    <w:rsid w:val="00D83C03"/>
    <w:rsid w:val="00D842BB"/>
    <w:rsid w:val="00D842DE"/>
    <w:rsid w:val="00D843E2"/>
    <w:rsid w:val="00D845F4"/>
    <w:rsid w:val="00D847F4"/>
    <w:rsid w:val="00D848F9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1DB"/>
    <w:rsid w:val="00D8648D"/>
    <w:rsid w:val="00D864AE"/>
    <w:rsid w:val="00D865E3"/>
    <w:rsid w:val="00D865E5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C0"/>
    <w:rsid w:val="00D8726C"/>
    <w:rsid w:val="00D87427"/>
    <w:rsid w:val="00D87638"/>
    <w:rsid w:val="00D87692"/>
    <w:rsid w:val="00D87DD2"/>
    <w:rsid w:val="00D90603"/>
    <w:rsid w:val="00D907CD"/>
    <w:rsid w:val="00D90E25"/>
    <w:rsid w:val="00D90F7F"/>
    <w:rsid w:val="00D91370"/>
    <w:rsid w:val="00D91413"/>
    <w:rsid w:val="00D91676"/>
    <w:rsid w:val="00D91D52"/>
    <w:rsid w:val="00D91D7E"/>
    <w:rsid w:val="00D91D9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0E1"/>
    <w:rsid w:val="00D9317E"/>
    <w:rsid w:val="00D931BF"/>
    <w:rsid w:val="00D931F2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40C0"/>
    <w:rsid w:val="00D9412B"/>
    <w:rsid w:val="00D944CE"/>
    <w:rsid w:val="00D94569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72B0"/>
    <w:rsid w:val="00D97386"/>
    <w:rsid w:val="00D97700"/>
    <w:rsid w:val="00D9774E"/>
    <w:rsid w:val="00D979B6"/>
    <w:rsid w:val="00D97AE5"/>
    <w:rsid w:val="00D97CA7"/>
    <w:rsid w:val="00D97EA3"/>
    <w:rsid w:val="00D97EF0"/>
    <w:rsid w:val="00DA009C"/>
    <w:rsid w:val="00DA00E8"/>
    <w:rsid w:val="00DA04F0"/>
    <w:rsid w:val="00DA0A47"/>
    <w:rsid w:val="00DA0B38"/>
    <w:rsid w:val="00DA0CBD"/>
    <w:rsid w:val="00DA0D1D"/>
    <w:rsid w:val="00DA0E0A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222"/>
    <w:rsid w:val="00DA240A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B8"/>
    <w:rsid w:val="00DA4836"/>
    <w:rsid w:val="00DA4857"/>
    <w:rsid w:val="00DA4CB2"/>
    <w:rsid w:val="00DA4E79"/>
    <w:rsid w:val="00DA5007"/>
    <w:rsid w:val="00DA5357"/>
    <w:rsid w:val="00DA53B1"/>
    <w:rsid w:val="00DA55F1"/>
    <w:rsid w:val="00DA5A68"/>
    <w:rsid w:val="00DA5A82"/>
    <w:rsid w:val="00DA5DBB"/>
    <w:rsid w:val="00DA5DDA"/>
    <w:rsid w:val="00DA5E74"/>
    <w:rsid w:val="00DA6263"/>
    <w:rsid w:val="00DA68EC"/>
    <w:rsid w:val="00DA6BE0"/>
    <w:rsid w:val="00DA6C54"/>
    <w:rsid w:val="00DA6CE6"/>
    <w:rsid w:val="00DA7141"/>
    <w:rsid w:val="00DA721C"/>
    <w:rsid w:val="00DA7321"/>
    <w:rsid w:val="00DA75F7"/>
    <w:rsid w:val="00DA7C8F"/>
    <w:rsid w:val="00DA7DB2"/>
    <w:rsid w:val="00DB0035"/>
    <w:rsid w:val="00DB050B"/>
    <w:rsid w:val="00DB0564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7A"/>
    <w:rsid w:val="00DB0D8D"/>
    <w:rsid w:val="00DB1062"/>
    <w:rsid w:val="00DB106A"/>
    <w:rsid w:val="00DB117A"/>
    <w:rsid w:val="00DB1270"/>
    <w:rsid w:val="00DB1343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76C"/>
    <w:rsid w:val="00DB28A2"/>
    <w:rsid w:val="00DB28F8"/>
    <w:rsid w:val="00DB2927"/>
    <w:rsid w:val="00DB2AD7"/>
    <w:rsid w:val="00DB2BA7"/>
    <w:rsid w:val="00DB3353"/>
    <w:rsid w:val="00DB3AD5"/>
    <w:rsid w:val="00DB3C1C"/>
    <w:rsid w:val="00DB3E72"/>
    <w:rsid w:val="00DB3E9E"/>
    <w:rsid w:val="00DB403B"/>
    <w:rsid w:val="00DB42B9"/>
    <w:rsid w:val="00DB43EA"/>
    <w:rsid w:val="00DB450A"/>
    <w:rsid w:val="00DB47AC"/>
    <w:rsid w:val="00DB481D"/>
    <w:rsid w:val="00DB48DC"/>
    <w:rsid w:val="00DB4A58"/>
    <w:rsid w:val="00DB4B23"/>
    <w:rsid w:val="00DB4EDF"/>
    <w:rsid w:val="00DB4EE5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5EC9"/>
    <w:rsid w:val="00DB63C9"/>
    <w:rsid w:val="00DB6405"/>
    <w:rsid w:val="00DB6532"/>
    <w:rsid w:val="00DB6594"/>
    <w:rsid w:val="00DB6705"/>
    <w:rsid w:val="00DB67BE"/>
    <w:rsid w:val="00DB690E"/>
    <w:rsid w:val="00DB6C5C"/>
    <w:rsid w:val="00DB6D63"/>
    <w:rsid w:val="00DB7103"/>
    <w:rsid w:val="00DB714E"/>
    <w:rsid w:val="00DB7185"/>
    <w:rsid w:val="00DB75C9"/>
    <w:rsid w:val="00DB75FB"/>
    <w:rsid w:val="00DB788F"/>
    <w:rsid w:val="00DB7C6D"/>
    <w:rsid w:val="00DB7EE9"/>
    <w:rsid w:val="00DB7FBE"/>
    <w:rsid w:val="00DC01CD"/>
    <w:rsid w:val="00DC01F2"/>
    <w:rsid w:val="00DC0410"/>
    <w:rsid w:val="00DC051B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345"/>
    <w:rsid w:val="00DC26FF"/>
    <w:rsid w:val="00DC2708"/>
    <w:rsid w:val="00DC2CD2"/>
    <w:rsid w:val="00DC2F74"/>
    <w:rsid w:val="00DC3289"/>
    <w:rsid w:val="00DC334C"/>
    <w:rsid w:val="00DC3501"/>
    <w:rsid w:val="00DC355F"/>
    <w:rsid w:val="00DC3B8A"/>
    <w:rsid w:val="00DC4123"/>
    <w:rsid w:val="00DC4149"/>
    <w:rsid w:val="00DC43D5"/>
    <w:rsid w:val="00DC440A"/>
    <w:rsid w:val="00DC44B3"/>
    <w:rsid w:val="00DC4540"/>
    <w:rsid w:val="00DC470A"/>
    <w:rsid w:val="00DC49C6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5F7"/>
    <w:rsid w:val="00DC668D"/>
    <w:rsid w:val="00DC6828"/>
    <w:rsid w:val="00DC69FC"/>
    <w:rsid w:val="00DC6A4E"/>
    <w:rsid w:val="00DC6B6F"/>
    <w:rsid w:val="00DC6C79"/>
    <w:rsid w:val="00DC6E86"/>
    <w:rsid w:val="00DC6F5A"/>
    <w:rsid w:val="00DC7A28"/>
    <w:rsid w:val="00DC7E3F"/>
    <w:rsid w:val="00DC7F7D"/>
    <w:rsid w:val="00DD0053"/>
    <w:rsid w:val="00DD0182"/>
    <w:rsid w:val="00DD028C"/>
    <w:rsid w:val="00DD02CF"/>
    <w:rsid w:val="00DD06F9"/>
    <w:rsid w:val="00DD072E"/>
    <w:rsid w:val="00DD07E1"/>
    <w:rsid w:val="00DD0976"/>
    <w:rsid w:val="00DD0D61"/>
    <w:rsid w:val="00DD0F40"/>
    <w:rsid w:val="00DD0FBA"/>
    <w:rsid w:val="00DD1038"/>
    <w:rsid w:val="00DD10AA"/>
    <w:rsid w:val="00DD10E4"/>
    <w:rsid w:val="00DD1335"/>
    <w:rsid w:val="00DD162D"/>
    <w:rsid w:val="00DD16E7"/>
    <w:rsid w:val="00DD182D"/>
    <w:rsid w:val="00DD1870"/>
    <w:rsid w:val="00DD220A"/>
    <w:rsid w:val="00DD2251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82C"/>
    <w:rsid w:val="00DD3830"/>
    <w:rsid w:val="00DD3C69"/>
    <w:rsid w:val="00DD3CDB"/>
    <w:rsid w:val="00DD3CE2"/>
    <w:rsid w:val="00DD3DEB"/>
    <w:rsid w:val="00DD3DF0"/>
    <w:rsid w:val="00DD3F37"/>
    <w:rsid w:val="00DD46B9"/>
    <w:rsid w:val="00DD4867"/>
    <w:rsid w:val="00DD4B0B"/>
    <w:rsid w:val="00DD4C42"/>
    <w:rsid w:val="00DD4E27"/>
    <w:rsid w:val="00DD4EBF"/>
    <w:rsid w:val="00DD4EF0"/>
    <w:rsid w:val="00DD4F1E"/>
    <w:rsid w:val="00DD4F99"/>
    <w:rsid w:val="00DD5085"/>
    <w:rsid w:val="00DD5131"/>
    <w:rsid w:val="00DD5434"/>
    <w:rsid w:val="00DD5468"/>
    <w:rsid w:val="00DD5486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96F"/>
    <w:rsid w:val="00DD6C25"/>
    <w:rsid w:val="00DD6D03"/>
    <w:rsid w:val="00DD6F56"/>
    <w:rsid w:val="00DD6F9E"/>
    <w:rsid w:val="00DD72BC"/>
    <w:rsid w:val="00DD7334"/>
    <w:rsid w:val="00DD74BF"/>
    <w:rsid w:val="00DD7509"/>
    <w:rsid w:val="00DD7598"/>
    <w:rsid w:val="00DD75A1"/>
    <w:rsid w:val="00DD77D1"/>
    <w:rsid w:val="00DD7B2A"/>
    <w:rsid w:val="00DD7E3A"/>
    <w:rsid w:val="00DE045D"/>
    <w:rsid w:val="00DE047C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36"/>
    <w:rsid w:val="00DE1DB1"/>
    <w:rsid w:val="00DE24AD"/>
    <w:rsid w:val="00DE28AA"/>
    <w:rsid w:val="00DE2901"/>
    <w:rsid w:val="00DE2D74"/>
    <w:rsid w:val="00DE3069"/>
    <w:rsid w:val="00DE30E2"/>
    <w:rsid w:val="00DE3233"/>
    <w:rsid w:val="00DE3241"/>
    <w:rsid w:val="00DE3378"/>
    <w:rsid w:val="00DE3380"/>
    <w:rsid w:val="00DE3638"/>
    <w:rsid w:val="00DE3645"/>
    <w:rsid w:val="00DE377B"/>
    <w:rsid w:val="00DE3A51"/>
    <w:rsid w:val="00DE3B07"/>
    <w:rsid w:val="00DE3CE7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34F"/>
    <w:rsid w:val="00DE553D"/>
    <w:rsid w:val="00DE55A7"/>
    <w:rsid w:val="00DE587A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30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A93"/>
    <w:rsid w:val="00DF0A97"/>
    <w:rsid w:val="00DF0CAE"/>
    <w:rsid w:val="00DF0D49"/>
    <w:rsid w:val="00DF0FA2"/>
    <w:rsid w:val="00DF11BC"/>
    <w:rsid w:val="00DF1298"/>
    <w:rsid w:val="00DF132B"/>
    <w:rsid w:val="00DF1477"/>
    <w:rsid w:val="00DF1791"/>
    <w:rsid w:val="00DF17A2"/>
    <w:rsid w:val="00DF17EE"/>
    <w:rsid w:val="00DF188F"/>
    <w:rsid w:val="00DF197B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314"/>
    <w:rsid w:val="00DF59EE"/>
    <w:rsid w:val="00DF5A6D"/>
    <w:rsid w:val="00DF5B6B"/>
    <w:rsid w:val="00DF5DE1"/>
    <w:rsid w:val="00DF6239"/>
    <w:rsid w:val="00DF6441"/>
    <w:rsid w:val="00DF64A3"/>
    <w:rsid w:val="00DF6CB1"/>
    <w:rsid w:val="00DF6EF5"/>
    <w:rsid w:val="00DF6FEE"/>
    <w:rsid w:val="00DF702C"/>
    <w:rsid w:val="00DF7037"/>
    <w:rsid w:val="00DF72C9"/>
    <w:rsid w:val="00DF73C8"/>
    <w:rsid w:val="00DF7456"/>
    <w:rsid w:val="00DF77B0"/>
    <w:rsid w:val="00DF7B33"/>
    <w:rsid w:val="00DF7B34"/>
    <w:rsid w:val="00DF7D01"/>
    <w:rsid w:val="00DF7DF2"/>
    <w:rsid w:val="00DF7F26"/>
    <w:rsid w:val="00E001C2"/>
    <w:rsid w:val="00E0032E"/>
    <w:rsid w:val="00E00586"/>
    <w:rsid w:val="00E005CC"/>
    <w:rsid w:val="00E00606"/>
    <w:rsid w:val="00E0060E"/>
    <w:rsid w:val="00E007D5"/>
    <w:rsid w:val="00E00B76"/>
    <w:rsid w:val="00E00C9D"/>
    <w:rsid w:val="00E00D72"/>
    <w:rsid w:val="00E00FD3"/>
    <w:rsid w:val="00E01211"/>
    <w:rsid w:val="00E015E6"/>
    <w:rsid w:val="00E019C2"/>
    <w:rsid w:val="00E01D73"/>
    <w:rsid w:val="00E020FD"/>
    <w:rsid w:val="00E02117"/>
    <w:rsid w:val="00E0213F"/>
    <w:rsid w:val="00E0239E"/>
    <w:rsid w:val="00E0243C"/>
    <w:rsid w:val="00E02666"/>
    <w:rsid w:val="00E027F8"/>
    <w:rsid w:val="00E02AA4"/>
    <w:rsid w:val="00E02BCA"/>
    <w:rsid w:val="00E02F58"/>
    <w:rsid w:val="00E031C1"/>
    <w:rsid w:val="00E03409"/>
    <w:rsid w:val="00E03A14"/>
    <w:rsid w:val="00E03BF8"/>
    <w:rsid w:val="00E03C12"/>
    <w:rsid w:val="00E0400C"/>
    <w:rsid w:val="00E041C0"/>
    <w:rsid w:val="00E04268"/>
    <w:rsid w:val="00E04432"/>
    <w:rsid w:val="00E04658"/>
    <w:rsid w:val="00E04666"/>
    <w:rsid w:val="00E046A3"/>
    <w:rsid w:val="00E0479D"/>
    <w:rsid w:val="00E0479E"/>
    <w:rsid w:val="00E047DB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9D6"/>
    <w:rsid w:val="00E05BB4"/>
    <w:rsid w:val="00E05CD3"/>
    <w:rsid w:val="00E05DB7"/>
    <w:rsid w:val="00E06092"/>
    <w:rsid w:val="00E0617C"/>
    <w:rsid w:val="00E06313"/>
    <w:rsid w:val="00E06648"/>
    <w:rsid w:val="00E067A5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8A"/>
    <w:rsid w:val="00E07EA6"/>
    <w:rsid w:val="00E07EC8"/>
    <w:rsid w:val="00E10A2B"/>
    <w:rsid w:val="00E10A57"/>
    <w:rsid w:val="00E10B27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76B"/>
    <w:rsid w:val="00E12B79"/>
    <w:rsid w:val="00E12BDD"/>
    <w:rsid w:val="00E12C9D"/>
    <w:rsid w:val="00E12D35"/>
    <w:rsid w:val="00E1316F"/>
    <w:rsid w:val="00E133E0"/>
    <w:rsid w:val="00E135EF"/>
    <w:rsid w:val="00E138E5"/>
    <w:rsid w:val="00E13911"/>
    <w:rsid w:val="00E13915"/>
    <w:rsid w:val="00E13ADD"/>
    <w:rsid w:val="00E13F8F"/>
    <w:rsid w:val="00E1406E"/>
    <w:rsid w:val="00E1443A"/>
    <w:rsid w:val="00E145B9"/>
    <w:rsid w:val="00E14B4B"/>
    <w:rsid w:val="00E14C3F"/>
    <w:rsid w:val="00E14CB9"/>
    <w:rsid w:val="00E14E55"/>
    <w:rsid w:val="00E14FA0"/>
    <w:rsid w:val="00E15285"/>
    <w:rsid w:val="00E15588"/>
    <w:rsid w:val="00E15598"/>
    <w:rsid w:val="00E1562A"/>
    <w:rsid w:val="00E1599A"/>
    <w:rsid w:val="00E159E3"/>
    <w:rsid w:val="00E16143"/>
    <w:rsid w:val="00E16420"/>
    <w:rsid w:val="00E1691B"/>
    <w:rsid w:val="00E169F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F16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46"/>
    <w:rsid w:val="00E2125F"/>
    <w:rsid w:val="00E213EF"/>
    <w:rsid w:val="00E21452"/>
    <w:rsid w:val="00E215B5"/>
    <w:rsid w:val="00E218FA"/>
    <w:rsid w:val="00E21C30"/>
    <w:rsid w:val="00E21F02"/>
    <w:rsid w:val="00E221F7"/>
    <w:rsid w:val="00E2247B"/>
    <w:rsid w:val="00E22715"/>
    <w:rsid w:val="00E22837"/>
    <w:rsid w:val="00E22908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3E0"/>
    <w:rsid w:val="00E23669"/>
    <w:rsid w:val="00E23772"/>
    <w:rsid w:val="00E238D9"/>
    <w:rsid w:val="00E23A1B"/>
    <w:rsid w:val="00E23BD8"/>
    <w:rsid w:val="00E23C1C"/>
    <w:rsid w:val="00E23CE8"/>
    <w:rsid w:val="00E23DA0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2A4"/>
    <w:rsid w:val="00E25462"/>
    <w:rsid w:val="00E2567D"/>
    <w:rsid w:val="00E25A57"/>
    <w:rsid w:val="00E25D01"/>
    <w:rsid w:val="00E25D0A"/>
    <w:rsid w:val="00E25F48"/>
    <w:rsid w:val="00E26132"/>
    <w:rsid w:val="00E261E9"/>
    <w:rsid w:val="00E262A4"/>
    <w:rsid w:val="00E2639E"/>
    <w:rsid w:val="00E264FF"/>
    <w:rsid w:val="00E265D7"/>
    <w:rsid w:val="00E2678B"/>
    <w:rsid w:val="00E26955"/>
    <w:rsid w:val="00E26B72"/>
    <w:rsid w:val="00E26C00"/>
    <w:rsid w:val="00E2725C"/>
    <w:rsid w:val="00E275B3"/>
    <w:rsid w:val="00E27847"/>
    <w:rsid w:val="00E278CB"/>
    <w:rsid w:val="00E27ACA"/>
    <w:rsid w:val="00E27ACB"/>
    <w:rsid w:val="00E27B40"/>
    <w:rsid w:val="00E27F25"/>
    <w:rsid w:val="00E30368"/>
    <w:rsid w:val="00E306AA"/>
    <w:rsid w:val="00E30858"/>
    <w:rsid w:val="00E30BC2"/>
    <w:rsid w:val="00E30C1A"/>
    <w:rsid w:val="00E30E79"/>
    <w:rsid w:val="00E30EB6"/>
    <w:rsid w:val="00E30F66"/>
    <w:rsid w:val="00E30F84"/>
    <w:rsid w:val="00E30F8E"/>
    <w:rsid w:val="00E311EA"/>
    <w:rsid w:val="00E31974"/>
    <w:rsid w:val="00E31ACF"/>
    <w:rsid w:val="00E31BB9"/>
    <w:rsid w:val="00E31CE4"/>
    <w:rsid w:val="00E31E6D"/>
    <w:rsid w:val="00E31E79"/>
    <w:rsid w:val="00E31EFE"/>
    <w:rsid w:val="00E320B0"/>
    <w:rsid w:val="00E3220B"/>
    <w:rsid w:val="00E3222A"/>
    <w:rsid w:val="00E323F4"/>
    <w:rsid w:val="00E32471"/>
    <w:rsid w:val="00E324B8"/>
    <w:rsid w:val="00E32796"/>
    <w:rsid w:val="00E327DC"/>
    <w:rsid w:val="00E328F5"/>
    <w:rsid w:val="00E32B45"/>
    <w:rsid w:val="00E32B9E"/>
    <w:rsid w:val="00E32C56"/>
    <w:rsid w:val="00E32CA5"/>
    <w:rsid w:val="00E32CD8"/>
    <w:rsid w:val="00E32D11"/>
    <w:rsid w:val="00E33147"/>
    <w:rsid w:val="00E33151"/>
    <w:rsid w:val="00E336C6"/>
    <w:rsid w:val="00E337A5"/>
    <w:rsid w:val="00E33955"/>
    <w:rsid w:val="00E33B1C"/>
    <w:rsid w:val="00E33FA1"/>
    <w:rsid w:val="00E34240"/>
    <w:rsid w:val="00E3489C"/>
    <w:rsid w:val="00E34901"/>
    <w:rsid w:val="00E349D5"/>
    <w:rsid w:val="00E34D7A"/>
    <w:rsid w:val="00E34F43"/>
    <w:rsid w:val="00E35005"/>
    <w:rsid w:val="00E350FE"/>
    <w:rsid w:val="00E353D0"/>
    <w:rsid w:val="00E353D6"/>
    <w:rsid w:val="00E35628"/>
    <w:rsid w:val="00E356F5"/>
    <w:rsid w:val="00E3597A"/>
    <w:rsid w:val="00E35990"/>
    <w:rsid w:val="00E35B45"/>
    <w:rsid w:val="00E36189"/>
    <w:rsid w:val="00E36302"/>
    <w:rsid w:val="00E364F3"/>
    <w:rsid w:val="00E36749"/>
    <w:rsid w:val="00E3681B"/>
    <w:rsid w:val="00E36A01"/>
    <w:rsid w:val="00E36A73"/>
    <w:rsid w:val="00E36F74"/>
    <w:rsid w:val="00E36FEC"/>
    <w:rsid w:val="00E3755C"/>
    <w:rsid w:val="00E37708"/>
    <w:rsid w:val="00E377B3"/>
    <w:rsid w:val="00E37820"/>
    <w:rsid w:val="00E379B5"/>
    <w:rsid w:val="00E37A2A"/>
    <w:rsid w:val="00E37B43"/>
    <w:rsid w:val="00E37BE1"/>
    <w:rsid w:val="00E37C0E"/>
    <w:rsid w:val="00E37D4B"/>
    <w:rsid w:val="00E37ECE"/>
    <w:rsid w:val="00E37ED5"/>
    <w:rsid w:val="00E37FAA"/>
    <w:rsid w:val="00E37FFA"/>
    <w:rsid w:val="00E40293"/>
    <w:rsid w:val="00E403F9"/>
    <w:rsid w:val="00E4076B"/>
    <w:rsid w:val="00E408FC"/>
    <w:rsid w:val="00E40A49"/>
    <w:rsid w:val="00E40C56"/>
    <w:rsid w:val="00E40D3B"/>
    <w:rsid w:val="00E40FDB"/>
    <w:rsid w:val="00E4123F"/>
    <w:rsid w:val="00E41251"/>
    <w:rsid w:val="00E41875"/>
    <w:rsid w:val="00E418FA"/>
    <w:rsid w:val="00E41C38"/>
    <w:rsid w:val="00E41E77"/>
    <w:rsid w:val="00E41E7B"/>
    <w:rsid w:val="00E42100"/>
    <w:rsid w:val="00E423E9"/>
    <w:rsid w:val="00E42972"/>
    <w:rsid w:val="00E42CE3"/>
    <w:rsid w:val="00E42EC3"/>
    <w:rsid w:val="00E43006"/>
    <w:rsid w:val="00E43027"/>
    <w:rsid w:val="00E43079"/>
    <w:rsid w:val="00E43136"/>
    <w:rsid w:val="00E43150"/>
    <w:rsid w:val="00E43332"/>
    <w:rsid w:val="00E43527"/>
    <w:rsid w:val="00E4357D"/>
    <w:rsid w:val="00E438AB"/>
    <w:rsid w:val="00E43BF7"/>
    <w:rsid w:val="00E43D98"/>
    <w:rsid w:val="00E43ED6"/>
    <w:rsid w:val="00E43F99"/>
    <w:rsid w:val="00E4403D"/>
    <w:rsid w:val="00E44215"/>
    <w:rsid w:val="00E44385"/>
    <w:rsid w:val="00E444D3"/>
    <w:rsid w:val="00E44502"/>
    <w:rsid w:val="00E44802"/>
    <w:rsid w:val="00E44DFA"/>
    <w:rsid w:val="00E450F0"/>
    <w:rsid w:val="00E45155"/>
    <w:rsid w:val="00E4517D"/>
    <w:rsid w:val="00E451F9"/>
    <w:rsid w:val="00E453DE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32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6BE"/>
    <w:rsid w:val="00E47A36"/>
    <w:rsid w:val="00E5070B"/>
    <w:rsid w:val="00E50BBC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34"/>
    <w:rsid w:val="00E52E76"/>
    <w:rsid w:val="00E52F40"/>
    <w:rsid w:val="00E52FCD"/>
    <w:rsid w:val="00E53095"/>
    <w:rsid w:val="00E532D2"/>
    <w:rsid w:val="00E5347D"/>
    <w:rsid w:val="00E5359F"/>
    <w:rsid w:val="00E53801"/>
    <w:rsid w:val="00E538BB"/>
    <w:rsid w:val="00E5394A"/>
    <w:rsid w:val="00E53976"/>
    <w:rsid w:val="00E547B6"/>
    <w:rsid w:val="00E54AFE"/>
    <w:rsid w:val="00E54F6D"/>
    <w:rsid w:val="00E55000"/>
    <w:rsid w:val="00E5503D"/>
    <w:rsid w:val="00E55097"/>
    <w:rsid w:val="00E55151"/>
    <w:rsid w:val="00E5523F"/>
    <w:rsid w:val="00E552BF"/>
    <w:rsid w:val="00E55596"/>
    <w:rsid w:val="00E5594F"/>
    <w:rsid w:val="00E55B8E"/>
    <w:rsid w:val="00E55FB8"/>
    <w:rsid w:val="00E5611F"/>
    <w:rsid w:val="00E563B6"/>
    <w:rsid w:val="00E563FB"/>
    <w:rsid w:val="00E56836"/>
    <w:rsid w:val="00E56C1D"/>
    <w:rsid w:val="00E56D62"/>
    <w:rsid w:val="00E56E02"/>
    <w:rsid w:val="00E56FFC"/>
    <w:rsid w:val="00E574E9"/>
    <w:rsid w:val="00E57531"/>
    <w:rsid w:val="00E579F0"/>
    <w:rsid w:val="00E57BDA"/>
    <w:rsid w:val="00E57E77"/>
    <w:rsid w:val="00E6007A"/>
    <w:rsid w:val="00E60389"/>
    <w:rsid w:val="00E603C5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6F8"/>
    <w:rsid w:val="00E6390F"/>
    <w:rsid w:val="00E63948"/>
    <w:rsid w:val="00E63A17"/>
    <w:rsid w:val="00E63CCD"/>
    <w:rsid w:val="00E64047"/>
    <w:rsid w:val="00E640BC"/>
    <w:rsid w:val="00E642D5"/>
    <w:rsid w:val="00E6431C"/>
    <w:rsid w:val="00E64408"/>
    <w:rsid w:val="00E644C5"/>
    <w:rsid w:val="00E644FD"/>
    <w:rsid w:val="00E64618"/>
    <w:rsid w:val="00E64D04"/>
    <w:rsid w:val="00E64E56"/>
    <w:rsid w:val="00E6505B"/>
    <w:rsid w:val="00E6512D"/>
    <w:rsid w:val="00E651D0"/>
    <w:rsid w:val="00E651D7"/>
    <w:rsid w:val="00E6535A"/>
    <w:rsid w:val="00E65929"/>
    <w:rsid w:val="00E65BDB"/>
    <w:rsid w:val="00E65D6D"/>
    <w:rsid w:val="00E66330"/>
    <w:rsid w:val="00E66778"/>
    <w:rsid w:val="00E667AE"/>
    <w:rsid w:val="00E66A86"/>
    <w:rsid w:val="00E66BDD"/>
    <w:rsid w:val="00E66BFD"/>
    <w:rsid w:val="00E66EC4"/>
    <w:rsid w:val="00E66F92"/>
    <w:rsid w:val="00E67136"/>
    <w:rsid w:val="00E6714B"/>
    <w:rsid w:val="00E673AE"/>
    <w:rsid w:val="00E6757D"/>
    <w:rsid w:val="00E676ED"/>
    <w:rsid w:val="00E67710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378"/>
    <w:rsid w:val="00E71441"/>
    <w:rsid w:val="00E7188C"/>
    <w:rsid w:val="00E71977"/>
    <w:rsid w:val="00E71BB7"/>
    <w:rsid w:val="00E71DC8"/>
    <w:rsid w:val="00E71E22"/>
    <w:rsid w:val="00E71FD8"/>
    <w:rsid w:val="00E7201B"/>
    <w:rsid w:val="00E72380"/>
    <w:rsid w:val="00E72440"/>
    <w:rsid w:val="00E727F5"/>
    <w:rsid w:val="00E72A86"/>
    <w:rsid w:val="00E72B23"/>
    <w:rsid w:val="00E72BEE"/>
    <w:rsid w:val="00E72F48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404C"/>
    <w:rsid w:val="00E7410F"/>
    <w:rsid w:val="00E74273"/>
    <w:rsid w:val="00E746FA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94A"/>
    <w:rsid w:val="00E75A0F"/>
    <w:rsid w:val="00E75AD8"/>
    <w:rsid w:val="00E75B16"/>
    <w:rsid w:val="00E75C37"/>
    <w:rsid w:val="00E75DB1"/>
    <w:rsid w:val="00E75FF5"/>
    <w:rsid w:val="00E76231"/>
    <w:rsid w:val="00E76243"/>
    <w:rsid w:val="00E763CE"/>
    <w:rsid w:val="00E76518"/>
    <w:rsid w:val="00E76968"/>
    <w:rsid w:val="00E769CD"/>
    <w:rsid w:val="00E769D7"/>
    <w:rsid w:val="00E76A6C"/>
    <w:rsid w:val="00E76D0C"/>
    <w:rsid w:val="00E76DA1"/>
    <w:rsid w:val="00E76E3A"/>
    <w:rsid w:val="00E76F82"/>
    <w:rsid w:val="00E7710F"/>
    <w:rsid w:val="00E7753B"/>
    <w:rsid w:val="00E77817"/>
    <w:rsid w:val="00E77D4A"/>
    <w:rsid w:val="00E77EA7"/>
    <w:rsid w:val="00E77EB1"/>
    <w:rsid w:val="00E8011C"/>
    <w:rsid w:val="00E804E5"/>
    <w:rsid w:val="00E80732"/>
    <w:rsid w:val="00E81185"/>
    <w:rsid w:val="00E81277"/>
    <w:rsid w:val="00E81415"/>
    <w:rsid w:val="00E814A8"/>
    <w:rsid w:val="00E819DE"/>
    <w:rsid w:val="00E81B90"/>
    <w:rsid w:val="00E81DC7"/>
    <w:rsid w:val="00E81E02"/>
    <w:rsid w:val="00E81E85"/>
    <w:rsid w:val="00E8205D"/>
    <w:rsid w:val="00E82312"/>
    <w:rsid w:val="00E82623"/>
    <w:rsid w:val="00E82698"/>
    <w:rsid w:val="00E82C19"/>
    <w:rsid w:val="00E82DBC"/>
    <w:rsid w:val="00E83308"/>
    <w:rsid w:val="00E8354F"/>
    <w:rsid w:val="00E83700"/>
    <w:rsid w:val="00E8386D"/>
    <w:rsid w:val="00E8399B"/>
    <w:rsid w:val="00E83B29"/>
    <w:rsid w:val="00E8407E"/>
    <w:rsid w:val="00E84226"/>
    <w:rsid w:val="00E84430"/>
    <w:rsid w:val="00E84676"/>
    <w:rsid w:val="00E84C2A"/>
    <w:rsid w:val="00E84C48"/>
    <w:rsid w:val="00E84C86"/>
    <w:rsid w:val="00E84CDD"/>
    <w:rsid w:val="00E84E1E"/>
    <w:rsid w:val="00E8501D"/>
    <w:rsid w:val="00E85095"/>
    <w:rsid w:val="00E85169"/>
    <w:rsid w:val="00E854FA"/>
    <w:rsid w:val="00E859F2"/>
    <w:rsid w:val="00E85B2D"/>
    <w:rsid w:val="00E85B73"/>
    <w:rsid w:val="00E85C5F"/>
    <w:rsid w:val="00E85D3A"/>
    <w:rsid w:val="00E85E09"/>
    <w:rsid w:val="00E85EE6"/>
    <w:rsid w:val="00E8612B"/>
    <w:rsid w:val="00E86379"/>
    <w:rsid w:val="00E86530"/>
    <w:rsid w:val="00E869F3"/>
    <w:rsid w:val="00E86A88"/>
    <w:rsid w:val="00E86E3B"/>
    <w:rsid w:val="00E8707E"/>
    <w:rsid w:val="00E870C5"/>
    <w:rsid w:val="00E8718E"/>
    <w:rsid w:val="00E877E0"/>
    <w:rsid w:val="00E87AE9"/>
    <w:rsid w:val="00E87BE9"/>
    <w:rsid w:val="00E87F94"/>
    <w:rsid w:val="00E900E4"/>
    <w:rsid w:val="00E906F3"/>
    <w:rsid w:val="00E9086F"/>
    <w:rsid w:val="00E90998"/>
    <w:rsid w:val="00E90A02"/>
    <w:rsid w:val="00E9115A"/>
    <w:rsid w:val="00E9146D"/>
    <w:rsid w:val="00E9173A"/>
    <w:rsid w:val="00E919B9"/>
    <w:rsid w:val="00E91C5F"/>
    <w:rsid w:val="00E91D94"/>
    <w:rsid w:val="00E91E5E"/>
    <w:rsid w:val="00E92433"/>
    <w:rsid w:val="00E92536"/>
    <w:rsid w:val="00E92A20"/>
    <w:rsid w:val="00E92A5B"/>
    <w:rsid w:val="00E92A98"/>
    <w:rsid w:val="00E92ADB"/>
    <w:rsid w:val="00E92F56"/>
    <w:rsid w:val="00E93098"/>
    <w:rsid w:val="00E9309B"/>
    <w:rsid w:val="00E932DA"/>
    <w:rsid w:val="00E9332E"/>
    <w:rsid w:val="00E933B8"/>
    <w:rsid w:val="00E933C0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1"/>
    <w:rsid w:val="00E95C45"/>
    <w:rsid w:val="00E967C4"/>
    <w:rsid w:val="00E9689C"/>
    <w:rsid w:val="00E96A0E"/>
    <w:rsid w:val="00E96A3F"/>
    <w:rsid w:val="00E96AEB"/>
    <w:rsid w:val="00E96D11"/>
    <w:rsid w:val="00E972BB"/>
    <w:rsid w:val="00E97362"/>
    <w:rsid w:val="00E9762E"/>
    <w:rsid w:val="00E97AC6"/>
    <w:rsid w:val="00E97C1E"/>
    <w:rsid w:val="00E97C87"/>
    <w:rsid w:val="00E97FA9"/>
    <w:rsid w:val="00EA0046"/>
    <w:rsid w:val="00EA01A4"/>
    <w:rsid w:val="00EA05E6"/>
    <w:rsid w:val="00EA05ED"/>
    <w:rsid w:val="00EA087B"/>
    <w:rsid w:val="00EA0A78"/>
    <w:rsid w:val="00EA0C5E"/>
    <w:rsid w:val="00EA0CC2"/>
    <w:rsid w:val="00EA0F7B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739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141"/>
    <w:rsid w:val="00EA526B"/>
    <w:rsid w:val="00EA5352"/>
    <w:rsid w:val="00EA53AE"/>
    <w:rsid w:val="00EA53FF"/>
    <w:rsid w:val="00EA54B6"/>
    <w:rsid w:val="00EA568F"/>
    <w:rsid w:val="00EA56D3"/>
    <w:rsid w:val="00EA5954"/>
    <w:rsid w:val="00EA5BC8"/>
    <w:rsid w:val="00EA5E83"/>
    <w:rsid w:val="00EA6070"/>
    <w:rsid w:val="00EA6304"/>
    <w:rsid w:val="00EA6540"/>
    <w:rsid w:val="00EA6B7C"/>
    <w:rsid w:val="00EA6C88"/>
    <w:rsid w:val="00EA7022"/>
    <w:rsid w:val="00EA7102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A7D43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9EB"/>
    <w:rsid w:val="00EB2A15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45"/>
    <w:rsid w:val="00EB3D06"/>
    <w:rsid w:val="00EB3EEC"/>
    <w:rsid w:val="00EB3FB3"/>
    <w:rsid w:val="00EB44F2"/>
    <w:rsid w:val="00EB46F3"/>
    <w:rsid w:val="00EB492C"/>
    <w:rsid w:val="00EB4B96"/>
    <w:rsid w:val="00EB4DED"/>
    <w:rsid w:val="00EB4E3D"/>
    <w:rsid w:val="00EB5258"/>
    <w:rsid w:val="00EB52B9"/>
    <w:rsid w:val="00EB535A"/>
    <w:rsid w:val="00EB5424"/>
    <w:rsid w:val="00EB5851"/>
    <w:rsid w:val="00EB58F0"/>
    <w:rsid w:val="00EB59F7"/>
    <w:rsid w:val="00EB5C55"/>
    <w:rsid w:val="00EB5C9B"/>
    <w:rsid w:val="00EB5D22"/>
    <w:rsid w:val="00EB637B"/>
    <w:rsid w:val="00EB63AD"/>
    <w:rsid w:val="00EB648E"/>
    <w:rsid w:val="00EB6501"/>
    <w:rsid w:val="00EB6825"/>
    <w:rsid w:val="00EB689E"/>
    <w:rsid w:val="00EB697A"/>
    <w:rsid w:val="00EB6C76"/>
    <w:rsid w:val="00EB6F3B"/>
    <w:rsid w:val="00EB6FF2"/>
    <w:rsid w:val="00EB704D"/>
    <w:rsid w:val="00EB7483"/>
    <w:rsid w:val="00EB75D2"/>
    <w:rsid w:val="00EB76A1"/>
    <w:rsid w:val="00EB77F0"/>
    <w:rsid w:val="00EB7B3C"/>
    <w:rsid w:val="00EB7C34"/>
    <w:rsid w:val="00EB7E5F"/>
    <w:rsid w:val="00EB7ED0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A70"/>
    <w:rsid w:val="00EC2041"/>
    <w:rsid w:val="00EC2058"/>
    <w:rsid w:val="00EC21B4"/>
    <w:rsid w:val="00EC222F"/>
    <w:rsid w:val="00EC2387"/>
    <w:rsid w:val="00EC2400"/>
    <w:rsid w:val="00EC247B"/>
    <w:rsid w:val="00EC2485"/>
    <w:rsid w:val="00EC24CC"/>
    <w:rsid w:val="00EC31B5"/>
    <w:rsid w:val="00EC328C"/>
    <w:rsid w:val="00EC32BC"/>
    <w:rsid w:val="00EC334F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511"/>
    <w:rsid w:val="00EC45B7"/>
    <w:rsid w:val="00EC466D"/>
    <w:rsid w:val="00EC48DC"/>
    <w:rsid w:val="00EC48E8"/>
    <w:rsid w:val="00EC4CF4"/>
    <w:rsid w:val="00EC4E23"/>
    <w:rsid w:val="00EC4F93"/>
    <w:rsid w:val="00EC548E"/>
    <w:rsid w:val="00EC561C"/>
    <w:rsid w:val="00EC569A"/>
    <w:rsid w:val="00EC57F5"/>
    <w:rsid w:val="00EC5970"/>
    <w:rsid w:val="00EC59DB"/>
    <w:rsid w:val="00EC5CFF"/>
    <w:rsid w:val="00EC5E80"/>
    <w:rsid w:val="00EC6761"/>
    <w:rsid w:val="00EC685B"/>
    <w:rsid w:val="00EC6A2C"/>
    <w:rsid w:val="00EC7143"/>
    <w:rsid w:val="00EC7217"/>
    <w:rsid w:val="00EC7470"/>
    <w:rsid w:val="00EC7752"/>
    <w:rsid w:val="00EC7CCE"/>
    <w:rsid w:val="00EC7FB1"/>
    <w:rsid w:val="00ED010C"/>
    <w:rsid w:val="00ED07A3"/>
    <w:rsid w:val="00ED0AE6"/>
    <w:rsid w:val="00ED0C07"/>
    <w:rsid w:val="00ED0E7F"/>
    <w:rsid w:val="00ED1112"/>
    <w:rsid w:val="00ED18BF"/>
    <w:rsid w:val="00ED1BAA"/>
    <w:rsid w:val="00ED1E8E"/>
    <w:rsid w:val="00ED201C"/>
    <w:rsid w:val="00ED249F"/>
    <w:rsid w:val="00ED2BB7"/>
    <w:rsid w:val="00ED2BFB"/>
    <w:rsid w:val="00ED2DA7"/>
    <w:rsid w:val="00ED3117"/>
    <w:rsid w:val="00ED32E3"/>
    <w:rsid w:val="00ED3427"/>
    <w:rsid w:val="00ED383A"/>
    <w:rsid w:val="00ED3B42"/>
    <w:rsid w:val="00ED4146"/>
    <w:rsid w:val="00ED4325"/>
    <w:rsid w:val="00ED4680"/>
    <w:rsid w:val="00ED47D0"/>
    <w:rsid w:val="00ED48FE"/>
    <w:rsid w:val="00ED4BD5"/>
    <w:rsid w:val="00ED4C9A"/>
    <w:rsid w:val="00ED4DE9"/>
    <w:rsid w:val="00ED4F27"/>
    <w:rsid w:val="00ED52A7"/>
    <w:rsid w:val="00ED52C3"/>
    <w:rsid w:val="00ED562C"/>
    <w:rsid w:val="00ED5630"/>
    <w:rsid w:val="00ED56B2"/>
    <w:rsid w:val="00ED56CA"/>
    <w:rsid w:val="00ED5743"/>
    <w:rsid w:val="00ED592C"/>
    <w:rsid w:val="00ED59B6"/>
    <w:rsid w:val="00ED59D9"/>
    <w:rsid w:val="00ED5D29"/>
    <w:rsid w:val="00ED5E3B"/>
    <w:rsid w:val="00ED5F6E"/>
    <w:rsid w:val="00ED6284"/>
    <w:rsid w:val="00ED6298"/>
    <w:rsid w:val="00ED6557"/>
    <w:rsid w:val="00ED65EB"/>
    <w:rsid w:val="00ED677F"/>
    <w:rsid w:val="00ED6785"/>
    <w:rsid w:val="00ED74C8"/>
    <w:rsid w:val="00ED7667"/>
    <w:rsid w:val="00ED781C"/>
    <w:rsid w:val="00EE0078"/>
    <w:rsid w:val="00EE020F"/>
    <w:rsid w:val="00EE044E"/>
    <w:rsid w:val="00EE04F0"/>
    <w:rsid w:val="00EE0A08"/>
    <w:rsid w:val="00EE0A56"/>
    <w:rsid w:val="00EE0A98"/>
    <w:rsid w:val="00EE0AE4"/>
    <w:rsid w:val="00EE0AF0"/>
    <w:rsid w:val="00EE0B84"/>
    <w:rsid w:val="00EE0C95"/>
    <w:rsid w:val="00EE1017"/>
    <w:rsid w:val="00EE10DF"/>
    <w:rsid w:val="00EE1290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A2"/>
    <w:rsid w:val="00EE33CC"/>
    <w:rsid w:val="00EE352D"/>
    <w:rsid w:val="00EE3689"/>
    <w:rsid w:val="00EE38FF"/>
    <w:rsid w:val="00EE39B1"/>
    <w:rsid w:val="00EE3C1A"/>
    <w:rsid w:val="00EE3D3B"/>
    <w:rsid w:val="00EE4331"/>
    <w:rsid w:val="00EE452C"/>
    <w:rsid w:val="00EE45A3"/>
    <w:rsid w:val="00EE4939"/>
    <w:rsid w:val="00EE4A32"/>
    <w:rsid w:val="00EE4AA2"/>
    <w:rsid w:val="00EE4BCE"/>
    <w:rsid w:val="00EE4ED7"/>
    <w:rsid w:val="00EE51A8"/>
    <w:rsid w:val="00EE544D"/>
    <w:rsid w:val="00EE57C6"/>
    <w:rsid w:val="00EE5877"/>
    <w:rsid w:val="00EE5939"/>
    <w:rsid w:val="00EE5CD5"/>
    <w:rsid w:val="00EE5EF8"/>
    <w:rsid w:val="00EE60A8"/>
    <w:rsid w:val="00EE621B"/>
    <w:rsid w:val="00EE63C6"/>
    <w:rsid w:val="00EE65C0"/>
    <w:rsid w:val="00EE6778"/>
    <w:rsid w:val="00EE67C7"/>
    <w:rsid w:val="00EE68A0"/>
    <w:rsid w:val="00EE68AA"/>
    <w:rsid w:val="00EE68DE"/>
    <w:rsid w:val="00EE6E56"/>
    <w:rsid w:val="00EE7128"/>
    <w:rsid w:val="00EE734C"/>
    <w:rsid w:val="00EE7350"/>
    <w:rsid w:val="00EE7392"/>
    <w:rsid w:val="00EE73F9"/>
    <w:rsid w:val="00EE7B70"/>
    <w:rsid w:val="00EE7C38"/>
    <w:rsid w:val="00EF002A"/>
    <w:rsid w:val="00EF0033"/>
    <w:rsid w:val="00EF0050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074"/>
    <w:rsid w:val="00EF1467"/>
    <w:rsid w:val="00EF1751"/>
    <w:rsid w:val="00EF1A02"/>
    <w:rsid w:val="00EF1D38"/>
    <w:rsid w:val="00EF1F5F"/>
    <w:rsid w:val="00EF234F"/>
    <w:rsid w:val="00EF2486"/>
    <w:rsid w:val="00EF270D"/>
    <w:rsid w:val="00EF2A2F"/>
    <w:rsid w:val="00EF2AA0"/>
    <w:rsid w:val="00EF2B43"/>
    <w:rsid w:val="00EF2FA1"/>
    <w:rsid w:val="00EF3367"/>
    <w:rsid w:val="00EF37DE"/>
    <w:rsid w:val="00EF3866"/>
    <w:rsid w:val="00EF3D52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200"/>
    <w:rsid w:val="00EF6263"/>
    <w:rsid w:val="00EF6A6A"/>
    <w:rsid w:val="00EF6BA4"/>
    <w:rsid w:val="00EF6D4F"/>
    <w:rsid w:val="00EF6DDB"/>
    <w:rsid w:val="00EF6F64"/>
    <w:rsid w:val="00EF70C8"/>
    <w:rsid w:val="00EF716D"/>
    <w:rsid w:val="00EF71AC"/>
    <w:rsid w:val="00EF728C"/>
    <w:rsid w:val="00EF750A"/>
    <w:rsid w:val="00EF7611"/>
    <w:rsid w:val="00EF7630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E2A"/>
    <w:rsid w:val="00F00E47"/>
    <w:rsid w:val="00F011C4"/>
    <w:rsid w:val="00F0134B"/>
    <w:rsid w:val="00F01581"/>
    <w:rsid w:val="00F0170E"/>
    <w:rsid w:val="00F017E4"/>
    <w:rsid w:val="00F01824"/>
    <w:rsid w:val="00F019E8"/>
    <w:rsid w:val="00F01C77"/>
    <w:rsid w:val="00F01FA4"/>
    <w:rsid w:val="00F024EF"/>
    <w:rsid w:val="00F02591"/>
    <w:rsid w:val="00F025F9"/>
    <w:rsid w:val="00F02B0B"/>
    <w:rsid w:val="00F02BCC"/>
    <w:rsid w:val="00F02E6C"/>
    <w:rsid w:val="00F02FE1"/>
    <w:rsid w:val="00F03053"/>
    <w:rsid w:val="00F03122"/>
    <w:rsid w:val="00F03207"/>
    <w:rsid w:val="00F0330D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70D"/>
    <w:rsid w:val="00F05B4A"/>
    <w:rsid w:val="00F05C49"/>
    <w:rsid w:val="00F05FC7"/>
    <w:rsid w:val="00F06186"/>
    <w:rsid w:val="00F06246"/>
    <w:rsid w:val="00F06389"/>
    <w:rsid w:val="00F063B3"/>
    <w:rsid w:val="00F066D6"/>
    <w:rsid w:val="00F0674B"/>
    <w:rsid w:val="00F06BB4"/>
    <w:rsid w:val="00F06E52"/>
    <w:rsid w:val="00F07086"/>
    <w:rsid w:val="00F07119"/>
    <w:rsid w:val="00F07231"/>
    <w:rsid w:val="00F072FD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5A0"/>
    <w:rsid w:val="00F10978"/>
    <w:rsid w:val="00F10CD1"/>
    <w:rsid w:val="00F10EC9"/>
    <w:rsid w:val="00F1122B"/>
    <w:rsid w:val="00F112BA"/>
    <w:rsid w:val="00F11326"/>
    <w:rsid w:val="00F11532"/>
    <w:rsid w:val="00F1192E"/>
    <w:rsid w:val="00F119F2"/>
    <w:rsid w:val="00F11A9C"/>
    <w:rsid w:val="00F12010"/>
    <w:rsid w:val="00F12273"/>
    <w:rsid w:val="00F125E9"/>
    <w:rsid w:val="00F126CA"/>
    <w:rsid w:val="00F12732"/>
    <w:rsid w:val="00F127BC"/>
    <w:rsid w:val="00F12DA0"/>
    <w:rsid w:val="00F12EEB"/>
    <w:rsid w:val="00F1303A"/>
    <w:rsid w:val="00F13068"/>
    <w:rsid w:val="00F1355B"/>
    <w:rsid w:val="00F1372B"/>
    <w:rsid w:val="00F13741"/>
    <w:rsid w:val="00F13C72"/>
    <w:rsid w:val="00F13CCD"/>
    <w:rsid w:val="00F13D2E"/>
    <w:rsid w:val="00F13E68"/>
    <w:rsid w:val="00F13FBE"/>
    <w:rsid w:val="00F14070"/>
    <w:rsid w:val="00F1460A"/>
    <w:rsid w:val="00F146DB"/>
    <w:rsid w:val="00F147C1"/>
    <w:rsid w:val="00F14FB2"/>
    <w:rsid w:val="00F15194"/>
    <w:rsid w:val="00F151D2"/>
    <w:rsid w:val="00F1567B"/>
    <w:rsid w:val="00F1572E"/>
    <w:rsid w:val="00F158F0"/>
    <w:rsid w:val="00F1598F"/>
    <w:rsid w:val="00F15AB5"/>
    <w:rsid w:val="00F15DAD"/>
    <w:rsid w:val="00F15E87"/>
    <w:rsid w:val="00F16095"/>
    <w:rsid w:val="00F161E8"/>
    <w:rsid w:val="00F1641D"/>
    <w:rsid w:val="00F168A7"/>
    <w:rsid w:val="00F16975"/>
    <w:rsid w:val="00F16DAC"/>
    <w:rsid w:val="00F1702B"/>
    <w:rsid w:val="00F1721F"/>
    <w:rsid w:val="00F17279"/>
    <w:rsid w:val="00F173D5"/>
    <w:rsid w:val="00F174BD"/>
    <w:rsid w:val="00F175E6"/>
    <w:rsid w:val="00F17FF5"/>
    <w:rsid w:val="00F2011A"/>
    <w:rsid w:val="00F201F0"/>
    <w:rsid w:val="00F205D3"/>
    <w:rsid w:val="00F20B91"/>
    <w:rsid w:val="00F20BF5"/>
    <w:rsid w:val="00F20C95"/>
    <w:rsid w:val="00F20E2B"/>
    <w:rsid w:val="00F20E43"/>
    <w:rsid w:val="00F210DD"/>
    <w:rsid w:val="00F212CE"/>
    <w:rsid w:val="00F212F7"/>
    <w:rsid w:val="00F2159E"/>
    <w:rsid w:val="00F216DD"/>
    <w:rsid w:val="00F216FE"/>
    <w:rsid w:val="00F2190D"/>
    <w:rsid w:val="00F21E38"/>
    <w:rsid w:val="00F21EF4"/>
    <w:rsid w:val="00F22208"/>
    <w:rsid w:val="00F22328"/>
    <w:rsid w:val="00F225FC"/>
    <w:rsid w:val="00F22903"/>
    <w:rsid w:val="00F22934"/>
    <w:rsid w:val="00F22975"/>
    <w:rsid w:val="00F22A68"/>
    <w:rsid w:val="00F22CB4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D"/>
    <w:rsid w:val="00F24D29"/>
    <w:rsid w:val="00F24FBE"/>
    <w:rsid w:val="00F250F7"/>
    <w:rsid w:val="00F2521D"/>
    <w:rsid w:val="00F25384"/>
    <w:rsid w:val="00F25BFB"/>
    <w:rsid w:val="00F25C7B"/>
    <w:rsid w:val="00F25F61"/>
    <w:rsid w:val="00F268B8"/>
    <w:rsid w:val="00F268DB"/>
    <w:rsid w:val="00F26AA8"/>
    <w:rsid w:val="00F26D43"/>
    <w:rsid w:val="00F26ECC"/>
    <w:rsid w:val="00F27092"/>
    <w:rsid w:val="00F270D0"/>
    <w:rsid w:val="00F27107"/>
    <w:rsid w:val="00F271E5"/>
    <w:rsid w:val="00F2727B"/>
    <w:rsid w:val="00F2742B"/>
    <w:rsid w:val="00F274FB"/>
    <w:rsid w:val="00F275AE"/>
    <w:rsid w:val="00F277AD"/>
    <w:rsid w:val="00F27B69"/>
    <w:rsid w:val="00F305D1"/>
    <w:rsid w:val="00F30962"/>
    <w:rsid w:val="00F30D31"/>
    <w:rsid w:val="00F3102C"/>
    <w:rsid w:val="00F31428"/>
    <w:rsid w:val="00F3198E"/>
    <w:rsid w:val="00F31AF4"/>
    <w:rsid w:val="00F31CEB"/>
    <w:rsid w:val="00F31D50"/>
    <w:rsid w:val="00F31D82"/>
    <w:rsid w:val="00F31E75"/>
    <w:rsid w:val="00F31EE4"/>
    <w:rsid w:val="00F3213A"/>
    <w:rsid w:val="00F32195"/>
    <w:rsid w:val="00F32676"/>
    <w:rsid w:val="00F327D2"/>
    <w:rsid w:val="00F32913"/>
    <w:rsid w:val="00F33087"/>
    <w:rsid w:val="00F3308F"/>
    <w:rsid w:val="00F331A6"/>
    <w:rsid w:val="00F33299"/>
    <w:rsid w:val="00F335B5"/>
    <w:rsid w:val="00F33621"/>
    <w:rsid w:val="00F3369E"/>
    <w:rsid w:val="00F336A0"/>
    <w:rsid w:val="00F3380A"/>
    <w:rsid w:val="00F33BAB"/>
    <w:rsid w:val="00F33DBC"/>
    <w:rsid w:val="00F33FE9"/>
    <w:rsid w:val="00F34059"/>
    <w:rsid w:val="00F3450E"/>
    <w:rsid w:val="00F347BA"/>
    <w:rsid w:val="00F3480B"/>
    <w:rsid w:val="00F3485C"/>
    <w:rsid w:val="00F348C7"/>
    <w:rsid w:val="00F34FE2"/>
    <w:rsid w:val="00F35284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7020"/>
    <w:rsid w:val="00F370CB"/>
    <w:rsid w:val="00F372D2"/>
    <w:rsid w:val="00F3730E"/>
    <w:rsid w:val="00F373CD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922"/>
    <w:rsid w:val="00F41C35"/>
    <w:rsid w:val="00F41C57"/>
    <w:rsid w:val="00F41DCB"/>
    <w:rsid w:val="00F41EC8"/>
    <w:rsid w:val="00F41EF8"/>
    <w:rsid w:val="00F41F3E"/>
    <w:rsid w:val="00F424C9"/>
    <w:rsid w:val="00F424ED"/>
    <w:rsid w:val="00F42576"/>
    <w:rsid w:val="00F4259A"/>
    <w:rsid w:val="00F42626"/>
    <w:rsid w:val="00F4263D"/>
    <w:rsid w:val="00F428FA"/>
    <w:rsid w:val="00F42CD4"/>
    <w:rsid w:val="00F42F23"/>
    <w:rsid w:val="00F42FDD"/>
    <w:rsid w:val="00F43089"/>
    <w:rsid w:val="00F431F7"/>
    <w:rsid w:val="00F43617"/>
    <w:rsid w:val="00F4364D"/>
    <w:rsid w:val="00F43935"/>
    <w:rsid w:val="00F43BCE"/>
    <w:rsid w:val="00F43BE5"/>
    <w:rsid w:val="00F43DD0"/>
    <w:rsid w:val="00F43F7A"/>
    <w:rsid w:val="00F440D4"/>
    <w:rsid w:val="00F44100"/>
    <w:rsid w:val="00F44287"/>
    <w:rsid w:val="00F444AA"/>
    <w:rsid w:val="00F44624"/>
    <w:rsid w:val="00F44717"/>
    <w:rsid w:val="00F44768"/>
    <w:rsid w:val="00F44867"/>
    <w:rsid w:val="00F448A1"/>
    <w:rsid w:val="00F448C9"/>
    <w:rsid w:val="00F44A59"/>
    <w:rsid w:val="00F44B82"/>
    <w:rsid w:val="00F45161"/>
    <w:rsid w:val="00F45570"/>
    <w:rsid w:val="00F458AF"/>
    <w:rsid w:val="00F458F5"/>
    <w:rsid w:val="00F459EA"/>
    <w:rsid w:val="00F46058"/>
    <w:rsid w:val="00F466B3"/>
    <w:rsid w:val="00F46709"/>
    <w:rsid w:val="00F467A0"/>
    <w:rsid w:val="00F46C54"/>
    <w:rsid w:val="00F46C56"/>
    <w:rsid w:val="00F46F44"/>
    <w:rsid w:val="00F46F4D"/>
    <w:rsid w:val="00F471B3"/>
    <w:rsid w:val="00F4738F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EC6"/>
    <w:rsid w:val="00F50F8B"/>
    <w:rsid w:val="00F51040"/>
    <w:rsid w:val="00F514C9"/>
    <w:rsid w:val="00F514DA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4DA"/>
    <w:rsid w:val="00F525C8"/>
    <w:rsid w:val="00F52911"/>
    <w:rsid w:val="00F52914"/>
    <w:rsid w:val="00F52BEF"/>
    <w:rsid w:val="00F52C96"/>
    <w:rsid w:val="00F5333A"/>
    <w:rsid w:val="00F53475"/>
    <w:rsid w:val="00F535EC"/>
    <w:rsid w:val="00F535EE"/>
    <w:rsid w:val="00F5360B"/>
    <w:rsid w:val="00F536D4"/>
    <w:rsid w:val="00F537B8"/>
    <w:rsid w:val="00F5387E"/>
    <w:rsid w:val="00F53BB0"/>
    <w:rsid w:val="00F53BCA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352"/>
    <w:rsid w:val="00F55642"/>
    <w:rsid w:val="00F55766"/>
    <w:rsid w:val="00F55789"/>
    <w:rsid w:val="00F5578C"/>
    <w:rsid w:val="00F55816"/>
    <w:rsid w:val="00F558C4"/>
    <w:rsid w:val="00F5595A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772"/>
    <w:rsid w:val="00F56959"/>
    <w:rsid w:val="00F56C78"/>
    <w:rsid w:val="00F56FC6"/>
    <w:rsid w:val="00F57936"/>
    <w:rsid w:val="00F57BAC"/>
    <w:rsid w:val="00F600AE"/>
    <w:rsid w:val="00F603D2"/>
    <w:rsid w:val="00F6058D"/>
    <w:rsid w:val="00F60622"/>
    <w:rsid w:val="00F607AF"/>
    <w:rsid w:val="00F608D8"/>
    <w:rsid w:val="00F60977"/>
    <w:rsid w:val="00F609CD"/>
    <w:rsid w:val="00F60A8C"/>
    <w:rsid w:val="00F60DFB"/>
    <w:rsid w:val="00F60E55"/>
    <w:rsid w:val="00F60EF7"/>
    <w:rsid w:val="00F6100E"/>
    <w:rsid w:val="00F6108B"/>
    <w:rsid w:val="00F6136A"/>
    <w:rsid w:val="00F6155A"/>
    <w:rsid w:val="00F61876"/>
    <w:rsid w:val="00F618AD"/>
    <w:rsid w:val="00F61969"/>
    <w:rsid w:val="00F61A28"/>
    <w:rsid w:val="00F61ABF"/>
    <w:rsid w:val="00F61B39"/>
    <w:rsid w:val="00F61BDB"/>
    <w:rsid w:val="00F6209B"/>
    <w:rsid w:val="00F6230E"/>
    <w:rsid w:val="00F62622"/>
    <w:rsid w:val="00F629B9"/>
    <w:rsid w:val="00F62A30"/>
    <w:rsid w:val="00F62B86"/>
    <w:rsid w:val="00F62C26"/>
    <w:rsid w:val="00F62C47"/>
    <w:rsid w:val="00F62C52"/>
    <w:rsid w:val="00F62F21"/>
    <w:rsid w:val="00F6354A"/>
    <w:rsid w:val="00F6356E"/>
    <w:rsid w:val="00F6373E"/>
    <w:rsid w:val="00F63A67"/>
    <w:rsid w:val="00F63A7A"/>
    <w:rsid w:val="00F63AAF"/>
    <w:rsid w:val="00F63AE4"/>
    <w:rsid w:val="00F63C49"/>
    <w:rsid w:val="00F640E1"/>
    <w:rsid w:val="00F6411A"/>
    <w:rsid w:val="00F646BC"/>
    <w:rsid w:val="00F646DD"/>
    <w:rsid w:val="00F64CA8"/>
    <w:rsid w:val="00F64E64"/>
    <w:rsid w:val="00F65040"/>
    <w:rsid w:val="00F650BF"/>
    <w:rsid w:val="00F6513C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F"/>
    <w:rsid w:val="00F66C79"/>
    <w:rsid w:val="00F66F70"/>
    <w:rsid w:val="00F67072"/>
    <w:rsid w:val="00F67177"/>
    <w:rsid w:val="00F6718D"/>
    <w:rsid w:val="00F67313"/>
    <w:rsid w:val="00F67353"/>
    <w:rsid w:val="00F67366"/>
    <w:rsid w:val="00F673AA"/>
    <w:rsid w:val="00F674FA"/>
    <w:rsid w:val="00F6785B"/>
    <w:rsid w:val="00F678E7"/>
    <w:rsid w:val="00F6790B"/>
    <w:rsid w:val="00F7010E"/>
    <w:rsid w:val="00F7031F"/>
    <w:rsid w:val="00F704FC"/>
    <w:rsid w:val="00F705A9"/>
    <w:rsid w:val="00F705FD"/>
    <w:rsid w:val="00F7068F"/>
    <w:rsid w:val="00F70861"/>
    <w:rsid w:val="00F70BB3"/>
    <w:rsid w:val="00F70D00"/>
    <w:rsid w:val="00F7129B"/>
    <w:rsid w:val="00F71678"/>
    <w:rsid w:val="00F716AE"/>
    <w:rsid w:val="00F71A67"/>
    <w:rsid w:val="00F71AE9"/>
    <w:rsid w:val="00F71FF7"/>
    <w:rsid w:val="00F720D9"/>
    <w:rsid w:val="00F7214D"/>
    <w:rsid w:val="00F723C6"/>
    <w:rsid w:val="00F72665"/>
    <w:rsid w:val="00F72BD5"/>
    <w:rsid w:val="00F72FA0"/>
    <w:rsid w:val="00F73220"/>
    <w:rsid w:val="00F73515"/>
    <w:rsid w:val="00F73988"/>
    <w:rsid w:val="00F739E8"/>
    <w:rsid w:val="00F73F2D"/>
    <w:rsid w:val="00F73F5E"/>
    <w:rsid w:val="00F741B7"/>
    <w:rsid w:val="00F74356"/>
    <w:rsid w:val="00F74477"/>
    <w:rsid w:val="00F74AA0"/>
    <w:rsid w:val="00F74FDB"/>
    <w:rsid w:val="00F753B9"/>
    <w:rsid w:val="00F75A7A"/>
    <w:rsid w:val="00F75D7A"/>
    <w:rsid w:val="00F75F08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5D8"/>
    <w:rsid w:val="00F8161A"/>
    <w:rsid w:val="00F81D6B"/>
    <w:rsid w:val="00F827ED"/>
    <w:rsid w:val="00F82849"/>
    <w:rsid w:val="00F82B04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6B2"/>
    <w:rsid w:val="00F83786"/>
    <w:rsid w:val="00F83C6D"/>
    <w:rsid w:val="00F8416B"/>
    <w:rsid w:val="00F841F3"/>
    <w:rsid w:val="00F8443A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C04"/>
    <w:rsid w:val="00F86E23"/>
    <w:rsid w:val="00F86FD7"/>
    <w:rsid w:val="00F87352"/>
    <w:rsid w:val="00F8760D"/>
    <w:rsid w:val="00F8762F"/>
    <w:rsid w:val="00F87B37"/>
    <w:rsid w:val="00F87D03"/>
    <w:rsid w:val="00F87F38"/>
    <w:rsid w:val="00F900B3"/>
    <w:rsid w:val="00F90692"/>
    <w:rsid w:val="00F906DC"/>
    <w:rsid w:val="00F909C2"/>
    <w:rsid w:val="00F909DD"/>
    <w:rsid w:val="00F9108D"/>
    <w:rsid w:val="00F915EA"/>
    <w:rsid w:val="00F91743"/>
    <w:rsid w:val="00F91BC2"/>
    <w:rsid w:val="00F91BE8"/>
    <w:rsid w:val="00F91F98"/>
    <w:rsid w:val="00F920EB"/>
    <w:rsid w:val="00F92164"/>
    <w:rsid w:val="00F92182"/>
    <w:rsid w:val="00F92234"/>
    <w:rsid w:val="00F9237E"/>
    <w:rsid w:val="00F923F7"/>
    <w:rsid w:val="00F925AC"/>
    <w:rsid w:val="00F925BA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BC"/>
    <w:rsid w:val="00F93AD5"/>
    <w:rsid w:val="00F94000"/>
    <w:rsid w:val="00F940B5"/>
    <w:rsid w:val="00F94160"/>
    <w:rsid w:val="00F9418A"/>
    <w:rsid w:val="00F941F9"/>
    <w:rsid w:val="00F94284"/>
    <w:rsid w:val="00F94A20"/>
    <w:rsid w:val="00F94AE5"/>
    <w:rsid w:val="00F94B32"/>
    <w:rsid w:val="00F94DC3"/>
    <w:rsid w:val="00F94DD5"/>
    <w:rsid w:val="00F950F3"/>
    <w:rsid w:val="00F9537B"/>
    <w:rsid w:val="00F9591A"/>
    <w:rsid w:val="00F95BE6"/>
    <w:rsid w:val="00F95C1A"/>
    <w:rsid w:val="00F95C7A"/>
    <w:rsid w:val="00F95DDA"/>
    <w:rsid w:val="00F95F85"/>
    <w:rsid w:val="00F96156"/>
    <w:rsid w:val="00F963D3"/>
    <w:rsid w:val="00F9641A"/>
    <w:rsid w:val="00F96688"/>
    <w:rsid w:val="00F967ED"/>
    <w:rsid w:val="00F968E6"/>
    <w:rsid w:val="00F969B9"/>
    <w:rsid w:val="00F96EB1"/>
    <w:rsid w:val="00F9751D"/>
    <w:rsid w:val="00F975A0"/>
    <w:rsid w:val="00F97983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1CD9"/>
    <w:rsid w:val="00FA1F09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E01"/>
    <w:rsid w:val="00FA2EE7"/>
    <w:rsid w:val="00FA2FEA"/>
    <w:rsid w:val="00FA3077"/>
    <w:rsid w:val="00FA310E"/>
    <w:rsid w:val="00FA32A1"/>
    <w:rsid w:val="00FA32EC"/>
    <w:rsid w:val="00FA3A52"/>
    <w:rsid w:val="00FA3B72"/>
    <w:rsid w:val="00FA3CF4"/>
    <w:rsid w:val="00FA3E32"/>
    <w:rsid w:val="00FA4300"/>
    <w:rsid w:val="00FA4452"/>
    <w:rsid w:val="00FA4536"/>
    <w:rsid w:val="00FA465A"/>
    <w:rsid w:val="00FA470C"/>
    <w:rsid w:val="00FA49C0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E7"/>
    <w:rsid w:val="00FA5DF4"/>
    <w:rsid w:val="00FA5E65"/>
    <w:rsid w:val="00FA5FBF"/>
    <w:rsid w:val="00FA62AD"/>
    <w:rsid w:val="00FA63C6"/>
    <w:rsid w:val="00FA6444"/>
    <w:rsid w:val="00FA65F3"/>
    <w:rsid w:val="00FA666D"/>
    <w:rsid w:val="00FA66D6"/>
    <w:rsid w:val="00FA68DC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B7C"/>
    <w:rsid w:val="00FB0D21"/>
    <w:rsid w:val="00FB0DE8"/>
    <w:rsid w:val="00FB10F3"/>
    <w:rsid w:val="00FB123A"/>
    <w:rsid w:val="00FB12AE"/>
    <w:rsid w:val="00FB162F"/>
    <w:rsid w:val="00FB1AA3"/>
    <w:rsid w:val="00FB1B2E"/>
    <w:rsid w:val="00FB1CA9"/>
    <w:rsid w:val="00FB1E62"/>
    <w:rsid w:val="00FB2060"/>
    <w:rsid w:val="00FB21C1"/>
    <w:rsid w:val="00FB232E"/>
    <w:rsid w:val="00FB284E"/>
    <w:rsid w:val="00FB2956"/>
    <w:rsid w:val="00FB2ABF"/>
    <w:rsid w:val="00FB2B5E"/>
    <w:rsid w:val="00FB2B7F"/>
    <w:rsid w:val="00FB2D3E"/>
    <w:rsid w:val="00FB2D75"/>
    <w:rsid w:val="00FB337D"/>
    <w:rsid w:val="00FB3420"/>
    <w:rsid w:val="00FB3575"/>
    <w:rsid w:val="00FB3889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F83"/>
    <w:rsid w:val="00FB4FB8"/>
    <w:rsid w:val="00FB5002"/>
    <w:rsid w:val="00FB5096"/>
    <w:rsid w:val="00FB50B3"/>
    <w:rsid w:val="00FB51DF"/>
    <w:rsid w:val="00FB54BA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4A8"/>
    <w:rsid w:val="00FB7537"/>
    <w:rsid w:val="00FB787C"/>
    <w:rsid w:val="00FB78FF"/>
    <w:rsid w:val="00FB7964"/>
    <w:rsid w:val="00FB7C21"/>
    <w:rsid w:val="00FB7DFF"/>
    <w:rsid w:val="00FB7F32"/>
    <w:rsid w:val="00FB7F63"/>
    <w:rsid w:val="00FC0199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CC"/>
    <w:rsid w:val="00FC0C5B"/>
    <w:rsid w:val="00FC0C87"/>
    <w:rsid w:val="00FC0DC3"/>
    <w:rsid w:val="00FC113F"/>
    <w:rsid w:val="00FC133E"/>
    <w:rsid w:val="00FC16EC"/>
    <w:rsid w:val="00FC17F8"/>
    <w:rsid w:val="00FC18AF"/>
    <w:rsid w:val="00FC1A52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C6"/>
    <w:rsid w:val="00FC4778"/>
    <w:rsid w:val="00FC4BD3"/>
    <w:rsid w:val="00FC4E7D"/>
    <w:rsid w:val="00FC504E"/>
    <w:rsid w:val="00FC50B8"/>
    <w:rsid w:val="00FC544C"/>
    <w:rsid w:val="00FC5D66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20C"/>
    <w:rsid w:val="00FC74D4"/>
    <w:rsid w:val="00FC787F"/>
    <w:rsid w:val="00FC7A51"/>
    <w:rsid w:val="00FC7DB5"/>
    <w:rsid w:val="00FC7EE4"/>
    <w:rsid w:val="00FC7FA4"/>
    <w:rsid w:val="00FD0314"/>
    <w:rsid w:val="00FD0342"/>
    <w:rsid w:val="00FD0A70"/>
    <w:rsid w:val="00FD0BCC"/>
    <w:rsid w:val="00FD0C23"/>
    <w:rsid w:val="00FD0C33"/>
    <w:rsid w:val="00FD127B"/>
    <w:rsid w:val="00FD1A53"/>
    <w:rsid w:val="00FD1BAF"/>
    <w:rsid w:val="00FD1BD7"/>
    <w:rsid w:val="00FD1BF5"/>
    <w:rsid w:val="00FD1C72"/>
    <w:rsid w:val="00FD1DF2"/>
    <w:rsid w:val="00FD1FB2"/>
    <w:rsid w:val="00FD2181"/>
    <w:rsid w:val="00FD2245"/>
    <w:rsid w:val="00FD224E"/>
    <w:rsid w:val="00FD2590"/>
    <w:rsid w:val="00FD27DD"/>
    <w:rsid w:val="00FD2854"/>
    <w:rsid w:val="00FD2B00"/>
    <w:rsid w:val="00FD2B5B"/>
    <w:rsid w:val="00FD2DF4"/>
    <w:rsid w:val="00FD36C7"/>
    <w:rsid w:val="00FD3840"/>
    <w:rsid w:val="00FD404A"/>
    <w:rsid w:val="00FD4145"/>
    <w:rsid w:val="00FD45B4"/>
    <w:rsid w:val="00FD482F"/>
    <w:rsid w:val="00FD48EE"/>
    <w:rsid w:val="00FD4AD5"/>
    <w:rsid w:val="00FD4F29"/>
    <w:rsid w:val="00FD5099"/>
    <w:rsid w:val="00FD528B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6179"/>
    <w:rsid w:val="00FD638E"/>
    <w:rsid w:val="00FD6617"/>
    <w:rsid w:val="00FD6896"/>
    <w:rsid w:val="00FD6994"/>
    <w:rsid w:val="00FD6A71"/>
    <w:rsid w:val="00FD6C8F"/>
    <w:rsid w:val="00FD6CBF"/>
    <w:rsid w:val="00FD7063"/>
    <w:rsid w:val="00FD70A7"/>
    <w:rsid w:val="00FD73E0"/>
    <w:rsid w:val="00FD7427"/>
    <w:rsid w:val="00FD7652"/>
    <w:rsid w:val="00FD77B6"/>
    <w:rsid w:val="00FD7806"/>
    <w:rsid w:val="00FD788F"/>
    <w:rsid w:val="00FD7BFE"/>
    <w:rsid w:val="00FD7CAD"/>
    <w:rsid w:val="00FE03F1"/>
    <w:rsid w:val="00FE0526"/>
    <w:rsid w:val="00FE06BC"/>
    <w:rsid w:val="00FE070F"/>
    <w:rsid w:val="00FE0A66"/>
    <w:rsid w:val="00FE0D1D"/>
    <w:rsid w:val="00FE1047"/>
    <w:rsid w:val="00FE1154"/>
    <w:rsid w:val="00FE11DA"/>
    <w:rsid w:val="00FE13E6"/>
    <w:rsid w:val="00FE176E"/>
    <w:rsid w:val="00FE1B8F"/>
    <w:rsid w:val="00FE1B9E"/>
    <w:rsid w:val="00FE1EC4"/>
    <w:rsid w:val="00FE24FC"/>
    <w:rsid w:val="00FE2830"/>
    <w:rsid w:val="00FE2A07"/>
    <w:rsid w:val="00FE2BA7"/>
    <w:rsid w:val="00FE2DE6"/>
    <w:rsid w:val="00FE2FB2"/>
    <w:rsid w:val="00FE33E6"/>
    <w:rsid w:val="00FE34FB"/>
    <w:rsid w:val="00FE35BE"/>
    <w:rsid w:val="00FE36D8"/>
    <w:rsid w:val="00FE3768"/>
    <w:rsid w:val="00FE3D6C"/>
    <w:rsid w:val="00FE3DD4"/>
    <w:rsid w:val="00FE44C0"/>
    <w:rsid w:val="00FE461C"/>
    <w:rsid w:val="00FE4906"/>
    <w:rsid w:val="00FE4991"/>
    <w:rsid w:val="00FE4CC8"/>
    <w:rsid w:val="00FE50F9"/>
    <w:rsid w:val="00FE5318"/>
    <w:rsid w:val="00FE53EA"/>
    <w:rsid w:val="00FE57C3"/>
    <w:rsid w:val="00FE5854"/>
    <w:rsid w:val="00FE5A58"/>
    <w:rsid w:val="00FE5AC4"/>
    <w:rsid w:val="00FE5F2B"/>
    <w:rsid w:val="00FE6345"/>
    <w:rsid w:val="00FE680D"/>
    <w:rsid w:val="00FE6C5A"/>
    <w:rsid w:val="00FE6D5C"/>
    <w:rsid w:val="00FE6F49"/>
    <w:rsid w:val="00FE70B8"/>
    <w:rsid w:val="00FE70F5"/>
    <w:rsid w:val="00FE71E0"/>
    <w:rsid w:val="00FE731A"/>
    <w:rsid w:val="00FE7503"/>
    <w:rsid w:val="00FE75F9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9BD"/>
    <w:rsid w:val="00FF0B4D"/>
    <w:rsid w:val="00FF0FE2"/>
    <w:rsid w:val="00FF13CE"/>
    <w:rsid w:val="00FF1439"/>
    <w:rsid w:val="00FF14FB"/>
    <w:rsid w:val="00FF1578"/>
    <w:rsid w:val="00FF157C"/>
    <w:rsid w:val="00FF163B"/>
    <w:rsid w:val="00FF1828"/>
    <w:rsid w:val="00FF1956"/>
    <w:rsid w:val="00FF1BAB"/>
    <w:rsid w:val="00FF1E38"/>
    <w:rsid w:val="00FF1F68"/>
    <w:rsid w:val="00FF2007"/>
    <w:rsid w:val="00FF20AA"/>
    <w:rsid w:val="00FF2149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B82"/>
    <w:rsid w:val="00FF2E1F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F4"/>
    <w:rsid w:val="00FF46A2"/>
    <w:rsid w:val="00FF46BF"/>
    <w:rsid w:val="00FF487C"/>
    <w:rsid w:val="00FF4B5A"/>
    <w:rsid w:val="00FF4E14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461"/>
    <w:rsid w:val="00FF6749"/>
    <w:rsid w:val="00FF6868"/>
    <w:rsid w:val="00FF69F9"/>
    <w:rsid w:val="00FF6CE5"/>
    <w:rsid w:val="00FF6D42"/>
    <w:rsid w:val="00FF6E0E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5B4EA2"/>
    <w:rsid w:val="0277148C"/>
    <w:rsid w:val="035D852D"/>
    <w:rsid w:val="037B3942"/>
    <w:rsid w:val="04ACE060"/>
    <w:rsid w:val="051F62A4"/>
    <w:rsid w:val="058CCB85"/>
    <w:rsid w:val="063EFC20"/>
    <w:rsid w:val="0729FDA7"/>
    <w:rsid w:val="0823E6BD"/>
    <w:rsid w:val="083941A9"/>
    <w:rsid w:val="086DB9B1"/>
    <w:rsid w:val="093596A5"/>
    <w:rsid w:val="099DD8E8"/>
    <w:rsid w:val="09A69BE9"/>
    <w:rsid w:val="09F88E6F"/>
    <w:rsid w:val="0A5A1685"/>
    <w:rsid w:val="0A7403FD"/>
    <w:rsid w:val="0A851EEA"/>
    <w:rsid w:val="0ACC0AF6"/>
    <w:rsid w:val="0AF17390"/>
    <w:rsid w:val="0B6771C7"/>
    <w:rsid w:val="0BBEF1D5"/>
    <w:rsid w:val="0C0DCDB3"/>
    <w:rsid w:val="0C80FE86"/>
    <w:rsid w:val="0C9A9C8A"/>
    <w:rsid w:val="0CBB8578"/>
    <w:rsid w:val="0E19A604"/>
    <w:rsid w:val="0E926A14"/>
    <w:rsid w:val="0ED1549F"/>
    <w:rsid w:val="102EF8A2"/>
    <w:rsid w:val="110197E2"/>
    <w:rsid w:val="1209D63D"/>
    <w:rsid w:val="12AB5994"/>
    <w:rsid w:val="131DB1F9"/>
    <w:rsid w:val="1445C781"/>
    <w:rsid w:val="1463132B"/>
    <w:rsid w:val="150666B5"/>
    <w:rsid w:val="15BFB9EF"/>
    <w:rsid w:val="15C0CA15"/>
    <w:rsid w:val="15C9994C"/>
    <w:rsid w:val="1637851B"/>
    <w:rsid w:val="16E4FCEC"/>
    <w:rsid w:val="179C9DFA"/>
    <w:rsid w:val="17F9A8CD"/>
    <w:rsid w:val="18308621"/>
    <w:rsid w:val="18C6F855"/>
    <w:rsid w:val="19970904"/>
    <w:rsid w:val="1A29E5A1"/>
    <w:rsid w:val="1A2CA6C7"/>
    <w:rsid w:val="1A4408BC"/>
    <w:rsid w:val="1AFFD449"/>
    <w:rsid w:val="1C6E57E1"/>
    <w:rsid w:val="1C882CFB"/>
    <w:rsid w:val="1CF5B50E"/>
    <w:rsid w:val="1D17C8B6"/>
    <w:rsid w:val="1D82FA31"/>
    <w:rsid w:val="1DCA26FF"/>
    <w:rsid w:val="1DFB7D21"/>
    <w:rsid w:val="1E292E09"/>
    <w:rsid w:val="1F75D2F8"/>
    <w:rsid w:val="1FC2EAD1"/>
    <w:rsid w:val="207623BB"/>
    <w:rsid w:val="20D7343E"/>
    <w:rsid w:val="2146C96C"/>
    <w:rsid w:val="2180F949"/>
    <w:rsid w:val="21CC5000"/>
    <w:rsid w:val="21EF0076"/>
    <w:rsid w:val="22827ABC"/>
    <w:rsid w:val="228B347D"/>
    <w:rsid w:val="22BE1814"/>
    <w:rsid w:val="231748CF"/>
    <w:rsid w:val="23606C8D"/>
    <w:rsid w:val="23CB7356"/>
    <w:rsid w:val="2476E7C7"/>
    <w:rsid w:val="248E5C8B"/>
    <w:rsid w:val="24DDFB07"/>
    <w:rsid w:val="255FAB5A"/>
    <w:rsid w:val="26062531"/>
    <w:rsid w:val="264108B9"/>
    <w:rsid w:val="26775487"/>
    <w:rsid w:val="27B3960B"/>
    <w:rsid w:val="28906C29"/>
    <w:rsid w:val="29279AFC"/>
    <w:rsid w:val="29A05F0C"/>
    <w:rsid w:val="29AC97D3"/>
    <w:rsid w:val="2BBE584A"/>
    <w:rsid w:val="2BED7210"/>
    <w:rsid w:val="2C4A626C"/>
    <w:rsid w:val="2C72768B"/>
    <w:rsid w:val="2C7BF5E4"/>
    <w:rsid w:val="2D17B51B"/>
    <w:rsid w:val="2DA18D3B"/>
    <w:rsid w:val="2DD76013"/>
    <w:rsid w:val="2DDC2AB1"/>
    <w:rsid w:val="2E0EB4C8"/>
    <w:rsid w:val="2E20A9C1"/>
    <w:rsid w:val="2F0BDC95"/>
    <w:rsid w:val="306ECA4C"/>
    <w:rsid w:val="308BCD29"/>
    <w:rsid w:val="312D325F"/>
    <w:rsid w:val="313EF742"/>
    <w:rsid w:val="3177CE93"/>
    <w:rsid w:val="31F8D9A0"/>
    <w:rsid w:val="3220F413"/>
    <w:rsid w:val="32EB759A"/>
    <w:rsid w:val="334F5AAC"/>
    <w:rsid w:val="33A47D3E"/>
    <w:rsid w:val="33B23B0B"/>
    <w:rsid w:val="33D01FD3"/>
    <w:rsid w:val="33FFA732"/>
    <w:rsid w:val="345256C5"/>
    <w:rsid w:val="34697DC0"/>
    <w:rsid w:val="346F4A14"/>
    <w:rsid w:val="34BD5701"/>
    <w:rsid w:val="358AB02E"/>
    <w:rsid w:val="35B0332E"/>
    <w:rsid w:val="35B32751"/>
    <w:rsid w:val="362A6378"/>
    <w:rsid w:val="36B4E8CE"/>
    <w:rsid w:val="379A7B0E"/>
    <w:rsid w:val="383960DF"/>
    <w:rsid w:val="392A0A84"/>
    <w:rsid w:val="394EAEDB"/>
    <w:rsid w:val="39C62786"/>
    <w:rsid w:val="3A9E3720"/>
    <w:rsid w:val="3B0E3759"/>
    <w:rsid w:val="3BA2EB0B"/>
    <w:rsid w:val="3BDB6BCB"/>
    <w:rsid w:val="3BFA5807"/>
    <w:rsid w:val="3C3A2B7E"/>
    <w:rsid w:val="3C8F5FAD"/>
    <w:rsid w:val="3DB3AFCD"/>
    <w:rsid w:val="3E32E875"/>
    <w:rsid w:val="3F15E520"/>
    <w:rsid w:val="3F2717B7"/>
    <w:rsid w:val="3F403043"/>
    <w:rsid w:val="3FB353A4"/>
    <w:rsid w:val="401AC9F2"/>
    <w:rsid w:val="40454BFA"/>
    <w:rsid w:val="405FF753"/>
    <w:rsid w:val="4108A784"/>
    <w:rsid w:val="410F3E7B"/>
    <w:rsid w:val="419C0CDA"/>
    <w:rsid w:val="41B891FF"/>
    <w:rsid w:val="427B693E"/>
    <w:rsid w:val="42FA36FF"/>
    <w:rsid w:val="431BA9D5"/>
    <w:rsid w:val="444995DF"/>
    <w:rsid w:val="44EA2796"/>
    <w:rsid w:val="44F6FAF9"/>
    <w:rsid w:val="44FC525F"/>
    <w:rsid w:val="453529B0"/>
    <w:rsid w:val="45782C94"/>
    <w:rsid w:val="46213C6B"/>
    <w:rsid w:val="4734B7CE"/>
    <w:rsid w:val="483FFFC1"/>
    <w:rsid w:val="48469539"/>
    <w:rsid w:val="484CF345"/>
    <w:rsid w:val="488CCC5D"/>
    <w:rsid w:val="48E7DCD2"/>
    <w:rsid w:val="49EEAA9B"/>
    <w:rsid w:val="4BCA553F"/>
    <w:rsid w:val="4BDFBDFB"/>
    <w:rsid w:val="4C1DF802"/>
    <w:rsid w:val="4CC304CD"/>
    <w:rsid w:val="4D567F13"/>
    <w:rsid w:val="4DF8BD00"/>
    <w:rsid w:val="4EEB5F08"/>
    <w:rsid w:val="4F1EAA61"/>
    <w:rsid w:val="4F3CFC94"/>
    <w:rsid w:val="4F832DBE"/>
    <w:rsid w:val="5022AD02"/>
    <w:rsid w:val="5048E810"/>
    <w:rsid w:val="5072BF9E"/>
    <w:rsid w:val="509B9D04"/>
    <w:rsid w:val="512D0634"/>
    <w:rsid w:val="51A024B0"/>
    <w:rsid w:val="51D07EA5"/>
    <w:rsid w:val="51F0C07E"/>
    <w:rsid w:val="52203AE0"/>
    <w:rsid w:val="52289A86"/>
    <w:rsid w:val="522AEF9C"/>
    <w:rsid w:val="526D1718"/>
    <w:rsid w:val="5354B8C7"/>
    <w:rsid w:val="53B51B8A"/>
    <w:rsid w:val="55859EF9"/>
    <w:rsid w:val="55D605A1"/>
    <w:rsid w:val="5809D653"/>
    <w:rsid w:val="589DB8FB"/>
    <w:rsid w:val="58BD6EC3"/>
    <w:rsid w:val="5A3AECC3"/>
    <w:rsid w:val="5A436C66"/>
    <w:rsid w:val="5B535965"/>
    <w:rsid w:val="5BB11DA7"/>
    <w:rsid w:val="5C9EAAB1"/>
    <w:rsid w:val="5D26A62A"/>
    <w:rsid w:val="5D6482CE"/>
    <w:rsid w:val="5D79EB8A"/>
    <w:rsid w:val="5DB0AE50"/>
    <w:rsid w:val="5F2E7FA1"/>
    <w:rsid w:val="5F6D5C16"/>
    <w:rsid w:val="5FFA530F"/>
    <w:rsid w:val="6073B371"/>
    <w:rsid w:val="607B3B55"/>
    <w:rsid w:val="60F89F7F"/>
    <w:rsid w:val="60FFF706"/>
    <w:rsid w:val="6196A41E"/>
    <w:rsid w:val="622CE45B"/>
    <w:rsid w:val="627B1F4F"/>
    <w:rsid w:val="62BAD3C3"/>
    <w:rsid w:val="630DEC35"/>
    <w:rsid w:val="637705C1"/>
    <w:rsid w:val="63A71CAC"/>
    <w:rsid w:val="63E65FEF"/>
    <w:rsid w:val="63F6D178"/>
    <w:rsid w:val="63F8F9CD"/>
    <w:rsid w:val="64282ACB"/>
    <w:rsid w:val="64DC5360"/>
    <w:rsid w:val="65360585"/>
    <w:rsid w:val="65494CD5"/>
    <w:rsid w:val="660EFD28"/>
    <w:rsid w:val="66798B5E"/>
    <w:rsid w:val="6741B935"/>
    <w:rsid w:val="67AFCC64"/>
    <w:rsid w:val="67E8B6C4"/>
    <w:rsid w:val="68AB2B60"/>
    <w:rsid w:val="6930E0B6"/>
    <w:rsid w:val="694A17E4"/>
    <w:rsid w:val="694D4B58"/>
    <w:rsid w:val="6AA424CA"/>
    <w:rsid w:val="6C64E6A2"/>
    <w:rsid w:val="6E888D0C"/>
    <w:rsid w:val="6ED6D7B6"/>
    <w:rsid w:val="6FEF132D"/>
    <w:rsid w:val="70BFE696"/>
    <w:rsid w:val="70FFF422"/>
    <w:rsid w:val="716F4A12"/>
    <w:rsid w:val="7240E36E"/>
    <w:rsid w:val="73D2ABA6"/>
    <w:rsid w:val="73E65B4C"/>
    <w:rsid w:val="741D03CA"/>
    <w:rsid w:val="742D7553"/>
    <w:rsid w:val="74C73772"/>
    <w:rsid w:val="76C2044E"/>
    <w:rsid w:val="76D8C8B1"/>
    <w:rsid w:val="772681BF"/>
    <w:rsid w:val="781D2991"/>
    <w:rsid w:val="786FDE4D"/>
    <w:rsid w:val="78785385"/>
    <w:rsid w:val="787EEFB9"/>
    <w:rsid w:val="78BD7EC5"/>
    <w:rsid w:val="7952656E"/>
    <w:rsid w:val="79B53B64"/>
    <w:rsid w:val="79E28B01"/>
    <w:rsid w:val="7B1C0EF0"/>
    <w:rsid w:val="7BEAD2A1"/>
    <w:rsid w:val="7C7CDFDB"/>
    <w:rsid w:val="7D21FD1F"/>
    <w:rsid w:val="7D7B60AB"/>
    <w:rsid w:val="7DA895F3"/>
    <w:rsid w:val="7DB9672E"/>
    <w:rsid w:val="7E212C0E"/>
    <w:rsid w:val="7E844BB9"/>
    <w:rsid w:val="7EAF56D6"/>
    <w:rsid w:val="7F179A50"/>
    <w:rsid w:val="7F211C3F"/>
    <w:rsid w:val="7F6C75B5"/>
    <w:rsid w:val="7F6DC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73FE92B7-A2D5-4A66-8D62-F4358E6A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</TotalTime>
  <Pages>37</Pages>
  <Words>6442</Words>
  <Characters>36721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Pawinee, Nissaisuk</cp:lastModifiedBy>
  <cp:revision>11</cp:revision>
  <cp:lastPrinted>2021-08-15T13:25:00Z</cp:lastPrinted>
  <dcterms:created xsi:type="dcterms:W3CDTF">2021-08-15T13:01:00Z</dcterms:created>
  <dcterms:modified xsi:type="dcterms:W3CDTF">2021-08-15T14:21:00Z</dcterms:modified>
</cp:coreProperties>
</file>