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0570E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0570E0" w:rsidRPr="00AA6107" w:rsidRDefault="000570E0" w:rsidP="000570E0">
      <w:pPr>
        <w:pStyle w:val="NoSpacing"/>
        <w:rPr>
          <w:rFonts w:ascii="Angsana New" w:hAnsi="Angsana New"/>
          <w:i/>
          <w:iCs/>
          <w:szCs w:val="30"/>
        </w:rPr>
      </w:pPr>
      <w:r w:rsidRPr="00AA6107">
        <w:rPr>
          <w:rFonts w:ascii="Angsana New" w:hAnsi="Angsana New"/>
          <w:i/>
          <w:iCs/>
          <w:szCs w:val="30"/>
          <w:cs/>
        </w:rPr>
        <w:t xml:space="preserve">การแพร่ระบาดของโรคติดเชื้อไวรัสโคโรนา </w:t>
      </w:r>
      <w:r w:rsidRPr="00AA6107">
        <w:rPr>
          <w:rFonts w:ascii="Angsana New" w:hAnsi="Angsana New"/>
          <w:i/>
          <w:iCs/>
          <w:szCs w:val="30"/>
        </w:rPr>
        <w:t>2019</w:t>
      </w:r>
    </w:p>
    <w:p w:rsidR="000570E0" w:rsidRPr="007B0EF1" w:rsidRDefault="000570E0" w:rsidP="000570E0">
      <w:pPr>
        <w:pStyle w:val="NoSpacing"/>
        <w:rPr>
          <w:sz w:val="16"/>
          <w:szCs w:val="16"/>
        </w:rPr>
      </w:pPr>
    </w:p>
    <w:p w:rsidR="000570E0" w:rsidRPr="00AA6107" w:rsidRDefault="000570E0" w:rsidP="000570E0">
      <w:pPr>
        <w:pStyle w:val="NoSpacing"/>
        <w:jc w:val="thaiDistribute"/>
        <w:rPr>
          <w:rFonts w:ascii="Angsana New" w:hAnsi="Angsana New"/>
          <w:szCs w:val="30"/>
        </w:rPr>
      </w:pPr>
      <w:r w:rsidRPr="00AA6107">
        <w:rPr>
          <w:rFonts w:ascii="Angsana New" w:hAnsi="Angsana New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A6107">
        <w:rPr>
          <w:rFonts w:ascii="Angsana New" w:hAnsi="Angsana New"/>
          <w:szCs w:val="30"/>
        </w:rPr>
        <w:t>2019</w:t>
      </w:r>
      <w:r w:rsidRPr="00AA6107">
        <w:rPr>
          <w:rFonts w:ascii="Angsana New" w:hAnsi="Angsana New"/>
          <w:szCs w:val="30"/>
          <w:cs/>
        </w:rPr>
        <w:t xml:space="preserve"> (“</w:t>
      </w:r>
      <w:r w:rsidRPr="00AA6107">
        <w:rPr>
          <w:rFonts w:ascii="Angsana New" w:hAnsi="Angsana New"/>
          <w:szCs w:val="30"/>
        </w:rPr>
        <w:t>COVID</w:t>
      </w:r>
      <w:r w:rsidRPr="00AA6107">
        <w:rPr>
          <w:rFonts w:ascii="Angsana New" w:hAnsi="Angsana New"/>
          <w:szCs w:val="30"/>
          <w:cs/>
        </w:rPr>
        <w:t>-</w:t>
      </w:r>
      <w:r w:rsidRPr="00AA6107">
        <w:rPr>
          <w:rFonts w:ascii="Angsana New" w:hAnsi="Angsana New"/>
          <w:szCs w:val="30"/>
        </w:rPr>
        <w:t>19</w:t>
      </w:r>
      <w:r w:rsidRPr="00AA6107">
        <w:rPr>
          <w:rFonts w:ascii="Angsana New" w:hAnsi="Angsana New"/>
          <w:szCs w:val="30"/>
          <w:cs/>
        </w:rPr>
        <w:t>”)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1556F7">
        <w:rPr>
          <w:rFonts w:ascii="Angsana New" w:hAnsi="Angsana New" w:hint="cs"/>
          <w:szCs w:val="30"/>
          <w:cs/>
        </w:rPr>
        <w:t>ของกลุ่มบริษัท</w:t>
      </w:r>
      <w:r w:rsidRPr="00AA6107">
        <w:rPr>
          <w:rFonts w:ascii="Angsana New" w:hAnsi="Angsana New"/>
          <w:szCs w:val="30"/>
          <w:cs/>
        </w:rPr>
        <w:t xml:space="preserve"> อย่างไรก็ตาม ฝ่ายบริหารของ</w:t>
      </w:r>
      <w:r>
        <w:rPr>
          <w:rFonts w:ascii="Angsana New" w:hAnsi="Angsana New" w:hint="cs"/>
          <w:szCs w:val="30"/>
          <w:cs/>
        </w:rPr>
        <w:t>กลุ่ม</w:t>
      </w:r>
      <w:r w:rsidRPr="00AA6107">
        <w:rPr>
          <w:rFonts w:ascii="Angsana New" w:hAnsi="Angsana New"/>
          <w:szCs w:val="30"/>
          <w:cs/>
        </w:rPr>
        <w:t>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>
        <w:rPr>
          <w:rFonts w:ascii="Angsana New" w:hAnsi="Angsana New" w:hint="cs"/>
          <w:szCs w:val="30"/>
          <w:cs/>
        </w:rPr>
        <w:t>อย่างสม่ำเสมอ</w:t>
      </w:r>
    </w:p>
    <w:p w:rsidR="000570E0" w:rsidRPr="0025797F" w:rsidRDefault="000570E0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F81BA9">
        <w:rPr>
          <w:rFonts w:ascii="Angsana New" w:hAnsi="Angsana New"/>
          <w:sz w:val="30"/>
          <w:szCs w:val="30"/>
        </w:rPr>
        <w:t>2563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F81BA9">
        <w:rPr>
          <w:rFonts w:ascii="Angsana New" w:hAnsi="Angsana New"/>
          <w:sz w:val="30"/>
          <w:szCs w:val="30"/>
        </w:rPr>
        <w:t>2563</w:t>
      </w:r>
    </w:p>
    <w:p w:rsidR="0037509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Pr="007D4869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lastRenderedPageBreak/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281E31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6D1DE0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F81B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F81BA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70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  <w:r w:rsidR="00543D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3D99">
              <w:rPr>
                <w:rFonts w:ascii="Angsana New" w:hAnsi="Angsana New" w:hint="cs"/>
                <w:sz w:val="30"/>
                <w:szCs w:val="30"/>
                <w:cs/>
              </w:rPr>
              <w:t xml:space="preserve">(ก่อน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0570E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0E0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543D99" w:rsidRPr="00E66787" w:rsidTr="007F05B0">
        <w:tc>
          <w:tcPr>
            <w:tcW w:w="2942" w:type="dxa"/>
            <w:vAlign w:val="center"/>
          </w:tcPr>
          <w:p w:rsidR="00543D99" w:rsidRPr="00E66787" w:rsidRDefault="00543D99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:rsidR="00543D99" w:rsidRPr="00E66787" w:rsidRDefault="00543D99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43D99" w:rsidRDefault="007052B2" w:rsidP="0070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543D9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543D99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543D99">
              <w:rPr>
                <w:rFonts w:ascii="Angsana New" w:hAnsi="Angsana New"/>
                <w:sz w:val="30"/>
                <w:szCs w:val="30"/>
              </w:rPr>
              <w:t xml:space="preserve">/ Holding company </w:t>
            </w:r>
          </w:p>
        </w:tc>
        <w:tc>
          <w:tcPr>
            <w:tcW w:w="283" w:type="dxa"/>
            <w:vAlign w:val="center"/>
          </w:tcPr>
          <w:p w:rsidR="00543D99" w:rsidRPr="00E66787" w:rsidRDefault="00543D99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43D99" w:rsidRDefault="00543D99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43D99" w:rsidRPr="00E66787" w:rsidRDefault="00543D99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43D99" w:rsidRPr="000570E0" w:rsidRDefault="00543D9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43D99" w:rsidRPr="00E66787" w:rsidRDefault="00543D9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543D99" w:rsidRPr="00EB666A" w:rsidRDefault="00543D9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0570E0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0570E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0E0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4E0852" w:rsidRPr="004E0852" w:rsidTr="004B1EAF">
        <w:tc>
          <w:tcPr>
            <w:tcW w:w="2942" w:type="dxa"/>
            <w:vAlign w:val="center"/>
          </w:tcPr>
          <w:p w:rsidR="004E0852" w:rsidRPr="004E0852" w:rsidRDefault="004E0852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E0852" w:rsidRPr="004E0852" w:rsidRDefault="004E0852" w:rsidP="004B1EAF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4E0852" w:rsidRPr="004E0852" w:rsidRDefault="004E0852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E0852" w:rsidRPr="004E0852" w:rsidRDefault="004E0852" w:rsidP="004B1EAF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E0852" w:rsidRPr="004E0852" w:rsidRDefault="004E0852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E0852" w:rsidRPr="004E0852" w:rsidRDefault="004E0852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E0852" w:rsidRPr="004E0852" w:rsidRDefault="004E085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E0852" w:rsidRPr="004E0852" w:rsidRDefault="004E0852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4E0852" w:rsidRPr="004E0852" w:rsidRDefault="004E085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0570E0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0E0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0570E0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0570E0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284EE6" w:rsidTr="007F05B0">
        <w:tc>
          <w:tcPr>
            <w:tcW w:w="2942" w:type="dxa"/>
            <w:vAlign w:val="center"/>
          </w:tcPr>
          <w:p w:rsidR="00284EE6" w:rsidRPr="00284EE6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4EE6" w:rsidRPr="00284EE6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4EE6" w:rsidRPr="00284EE6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284EE6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284EE6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284EE6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4EE6" w:rsidRPr="000570E0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84EE6" w:rsidRPr="00284EE6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84EE6" w:rsidRPr="00284EE6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0570E0" w:rsidRDefault="00EB666A" w:rsidP="00FB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</w:tabs>
              <w:ind w:right="-2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0E0">
              <w:rPr>
                <w:rFonts w:ascii="Angsana New" w:hAnsi="Angsana New"/>
                <w:sz w:val="30"/>
                <w:szCs w:val="30"/>
              </w:rPr>
              <w:t>7</w:t>
            </w:r>
            <w:r w:rsidR="000570E0">
              <w:rPr>
                <w:rFonts w:ascii="Angsana New" w:hAnsi="Angsana New"/>
                <w:sz w:val="30"/>
                <w:szCs w:val="30"/>
              </w:rPr>
              <w:t>1.91</w:t>
            </w:r>
            <w:r w:rsidR="00905928" w:rsidRPr="000570E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570E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570E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570E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570E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0570E0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0570E0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0E0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6578CC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33C49" w:rsidRDefault="00905928" w:rsidP="0023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hanging="426"/>
        <w:jc w:val="thaiDistribute"/>
        <w:rPr>
          <w:rFonts w:ascii="Angsana New" w:hAnsi="Angsana New"/>
          <w:sz w:val="30"/>
          <w:szCs w:val="30"/>
        </w:rPr>
      </w:pPr>
      <w:r w:rsidRPr="00905928">
        <w:rPr>
          <w:rFonts w:ascii="Angsana New" w:hAnsi="Angsana New" w:hint="cs"/>
          <w:sz w:val="30"/>
          <w:szCs w:val="30"/>
          <w:cs/>
        </w:rPr>
        <w:t>*</w:t>
      </w:r>
      <w:r w:rsidRPr="00905928">
        <w:rPr>
          <w:rFonts w:ascii="Angsana New" w:hAnsi="Angsana New" w:hint="cs"/>
          <w:sz w:val="30"/>
          <w:szCs w:val="30"/>
          <w:cs/>
        </w:rPr>
        <w:tab/>
      </w:r>
      <w:r w:rsidR="001556F7">
        <w:rPr>
          <w:rFonts w:ascii="Angsana New" w:hAnsi="Angsana New" w:hint="cs"/>
          <w:sz w:val="30"/>
          <w:szCs w:val="30"/>
          <w:cs/>
        </w:rPr>
        <w:t xml:space="preserve">ในระหว่างงวด </w:t>
      </w:r>
      <w:r w:rsidRPr="00905928">
        <w:rPr>
          <w:rFonts w:ascii="Angsana New" w:hAnsi="Angsana New" w:hint="cs"/>
          <w:sz w:val="30"/>
          <w:szCs w:val="30"/>
          <w:cs/>
        </w:rPr>
        <w:t>2564 บริษัท ชลบุรีกันยง จำกัด (“บริษัทย่อย”) ขายเงินลงทุนในหุ้นสามัญของ</w:t>
      </w:r>
      <w:r w:rsidRPr="0063599C">
        <w:rPr>
          <w:rFonts w:ascii="Angsana New" w:hAnsi="Angsana New"/>
          <w:sz w:val="30"/>
          <w:szCs w:val="30"/>
          <w:cs/>
        </w:rPr>
        <w:t xml:space="preserve">บริษัท </w:t>
      </w:r>
      <w:r w:rsidRPr="0063599C">
        <w:rPr>
          <w:rFonts w:ascii="Angsana New" w:hAnsi="Angsana New" w:hint="cs"/>
          <w:sz w:val="30"/>
          <w:szCs w:val="30"/>
          <w:cs/>
        </w:rPr>
        <w:t xml:space="preserve">สมาร์ทคอนกรีต </w:t>
      </w:r>
      <w:r w:rsidRPr="0063599C">
        <w:rPr>
          <w:rFonts w:ascii="Angsana New" w:hAnsi="Angsana New"/>
          <w:sz w:val="30"/>
          <w:szCs w:val="30"/>
          <w:cs/>
        </w:rPr>
        <w:t>จำกัด (มหาชน)</w:t>
      </w:r>
      <w:r w:rsidRPr="0063599C">
        <w:rPr>
          <w:rFonts w:ascii="Angsana New" w:hAnsi="Angsana New" w:hint="cs"/>
          <w:sz w:val="30"/>
          <w:szCs w:val="30"/>
          <w:cs/>
        </w:rPr>
        <w:t xml:space="preserve"> (“บริษัทย่อย”)</w:t>
      </w:r>
      <w:r>
        <w:rPr>
          <w:rFonts w:ascii="Angsana New" w:hAnsi="Angsana New"/>
          <w:sz w:val="30"/>
          <w:szCs w:val="30"/>
        </w:rPr>
        <w:t xml:space="preserve"> </w:t>
      </w:r>
      <w:r w:rsidR="000570E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570E0">
        <w:rPr>
          <w:rFonts w:ascii="Angsana New" w:hAnsi="Angsana New"/>
          <w:sz w:val="30"/>
          <w:szCs w:val="30"/>
        </w:rPr>
        <w:t>5.6</w:t>
      </w:r>
      <w:r w:rsidRPr="000570E0"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F18B0">
        <w:rPr>
          <w:rFonts w:ascii="Angsana New" w:hAnsi="Angsana New" w:hint="cs"/>
          <w:sz w:val="30"/>
          <w:szCs w:val="30"/>
          <w:cs/>
        </w:rPr>
        <w:t>เป็น</w:t>
      </w:r>
      <w:r w:rsidR="00283639">
        <w:rPr>
          <w:rFonts w:ascii="Angsana New" w:hAnsi="Angsana New" w:hint="cs"/>
          <w:sz w:val="30"/>
          <w:szCs w:val="30"/>
          <w:cs/>
        </w:rPr>
        <w:t>จำนวน</w:t>
      </w:r>
      <w:r w:rsidR="00BF18B0">
        <w:rPr>
          <w:rFonts w:ascii="Angsana New" w:hAnsi="Angsana New" w:hint="cs"/>
          <w:sz w:val="30"/>
          <w:szCs w:val="30"/>
          <w:cs/>
        </w:rPr>
        <w:t>เงิน</w:t>
      </w:r>
      <w:r w:rsidR="00283639">
        <w:rPr>
          <w:rFonts w:ascii="Angsana New" w:hAnsi="Angsana New" w:hint="cs"/>
          <w:sz w:val="30"/>
          <w:szCs w:val="30"/>
          <w:cs/>
        </w:rPr>
        <w:t>รวม</w:t>
      </w:r>
      <w:r w:rsidR="00233C49" w:rsidRPr="000570E0">
        <w:rPr>
          <w:rFonts w:ascii="Angsana New" w:hAnsi="Angsana New" w:hint="cs"/>
          <w:sz w:val="30"/>
          <w:szCs w:val="30"/>
          <w:cs/>
        </w:rPr>
        <w:t xml:space="preserve"> </w:t>
      </w:r>
      <w:r w:rsidR="000570E0">
        <w:rPr>
          <w:rFonts w:ascii="Angsana New" w:hAnsi="Angsana New"/>
          <w:sz w:val="30"/>
          <w:szCs w:val="30"/>
        </w:rPr>
        <w:t>9.6</w:t>
      </w:r>
      <w:r w:rsidR="00233C49" w:rsidRPr="000570E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233C49" w:rsidRPr="002E6A69">
        <w:rPr>
          <w:rFonts w:ascii="Angsana New" w:hAnsi="Angsana New" w:hint="cs"/>
          <w:sz w:val="30"/>
          <w:szCs w:val="30"/>
          <w:cs/>
        </w:rPr>
        <w:t xml:space="preserve"> </w:t>
      </w:r>
    </w:p>
    <w:p w:rsidR="004E0852" w:rsidRPr="004E0852" w:rsidRDefault="004E0852" w:rsidP="0023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hanging="426"/>
        <w:jc w:val="thaiDistribute"/>
        <w:rPr>
          <w:rFonts w:ascii="Angsana New" w:hAnsi="Angsana New"/>
          <w:sz w:val="16"/>
          <w:szCs w:val="16"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:rsidR="004F2806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4E0852" w:rsidRPr="00F46E28" w:rsidRDefault="004E0852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578CC" w:rsidRDefault="006578CC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F7274" w:rsidRPr="004B6A18" w:rsidRDefault="007F7274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lastRenderedPageBreak/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F26DBF" w:rsidRPr="004D6494" w:rsidRDefault="00F26DBF" w:rsidP="00F26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D6494">
        <w:rPr>
          <w:rFonts w:ascii="Angsana New" w:hAnsi="Angsana New"/>
          <w:sz w:val="30"/>
          <w:szCs w:val="30"/>
          <w:cs/>
        </w:rPr>
        <w:t xml:space="preserve">ในระหว่างงวด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D6494">
        <w:rPr>
          <w:rFonts w:ascii="Angsana New" w:hAnsi="Angsana New"/>
          <w:sz w:val="30"/>
          <w:szCs w:val="30"/>
          <w:cs/>
        </w:rPr>
        <w:t xml:space="preserve">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D6494">
        <w:rPr>
          <w:rFonts w:ascii="Angsana New" w:hAnsi="Angsana New"/>
          <w:sz w:val="30"/>
          <w:szCs w:val="30"/>
        </w:rPr>
        <w:t>1</w:t>
      </w:r>
      <w:r w:rsidRPr="004D64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4D6494">
        <w:rPr>
          <w:rFonts w:ascii="Angsana New" w:hAnsi="Angsana New"/>
          <w:sz w:val="30"/>
          <w:szCs w:val="30"/>
        </w:rPr>
        <w:t>2564</w:t>
      </w:r>
      <w:r w:rsidRPr="004D6494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D6494">
        <w:rPr>
          <w:rFonts w:ascii="Angsana New" w:hAnsi="Angsana New"/>
          <w:sz w:val="30"/>
          <w:szCs w:val="30"/>
          <w:cs/>
        </w:rPr>
        <w:t>บริษัท</w:t>
      </w:r>
    </w:p>
    <w:p w:rsidR="0025797F" w:rsidRPr="00F26DB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</w:t>
      </w:r>
      <w:r w:rsidR="006D1DE0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6D1DE0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D1DE0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0D10A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</w:t>
      </w:r>
      <w:r w:rsidR="000D10A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D10AB">
        <w:rPr>
          <w:rFonts w:ascii="Angsana New" w:hAnsi="Angsana New"/>
          <w:sz w:val="30"/>
          <w:szCs w:val="30"/>
        </w:rPr>
        <w:t>2563</w:t>
      </w:r>
    </w:p>
    <w:p w:rsidR="00F26DBF" w:rsidRDefault="00F26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D1DE0">
        <w:rPr>
          <w:rFonts w:ascii="Angsana New" w:hAnsi="Angsana New" w:hint="cs"/>
          <w:sz w:val="30"/>
          <w:szCs w:val="30"/>
          <w:cs/>
        </w:rPr>
        <w:t>30 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255C85">
        <w:rPr>
          <w:rFonts w:ascii="Angsana New" w:hAnsi="Angsana New"/>
          <w:sz w:val="30"/>
          <w:szCs w:val="30"/>
        </w:rPr>
        <w:t>4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255C85">
        <w:rPr>
          <w:rFonts w:ascii="Angsana New" w:hAnsi="Angsana New"/>
          <w:sz w:val="30"/>
          <w:szCs w:val="30"/>
        </w:rPr>
        <w:t>3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5D6" w:rsidRPr="0013700D" w:rsidTr="00116893">
        <w:trPr>
          <w:cantSplit/>
        </w:trPr>
        <w:tc>
          <w:tcPr>
            <w:tcW w:w="3776" w:type="dxa"/>
          </w:tcPr>
          <w:p w:rsidR="008755D6" w:rsidRPr="0013700D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13700D" w:rsidRDefault="008755D6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8755D6" w:rsidRPr="0013700D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13700D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8755D6" w:rsidRPr="0013700D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13700D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8755D6" w:rsidRPr="0013700D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13700D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26CF3" w:rsidRPr="0013700D" w:rsidTr="00116893">
        <w:trPr>
          <w:cantSplit/>
        </w:trPr>
        <w:tc>
          <w:tcPr>
            <w:tcW w:w="3776" w:type="dxa"/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13700D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13700D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1DE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6D1DE0" w:rsidRPr="00EB079A" w:rsidRDefault="00EB079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D1DE0"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84" w:type="dxa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37,081</w:t>
            </w:r>
          </w:p>
        </w:tc>
      </w:tr>
      <w:tr w:rsidR="006D1DE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6D1DE0" w:rsidRPr="0013700D" w:rsidRDefault="006D1DE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13700D" w:rsidRDefault="006D1DE0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D1DE0" w:rsidRPr="0013700D" w:rsidRDefault="006D1DE0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EB079A" w:rsidRDefault="00EB079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1DE0"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84" w:type="dxa"/>
          </w:tcPr>
          <w:p w:rsidR="006D1DE0" w:rsidRPr="0013700D" w:rsidRDefault="006D1DE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4,946</w:t>
            </w:r>
          </w:p>
        </w:tc>
      </w:tr>
      <w:tr w:rsidR="006D1DE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6D1DE0" w:rsidRPr="0013700D" w:rsidRDefault="006D1DE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13700D" w:rsidRDefault="006D1DE0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D1DE0" w:rsidRPr="0013700D" w:rsidRDefault="006D1DE0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EB079A" w:rsidRDefault="00EB079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6D1DE0"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84" w:type="dxa"/>
          </w:tcPr>
          <w:p w:rsidR="006D1DE0" w:rsidRPr="0013700D" w:rsidRDefault="006D1DE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16,665</w:t>
            </w:r>
          </w:p>
        </w:tc>
      </w:tr>
      <w:tr w:rsidR="006D1DE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EB079A" w:rsidRDefault="00EB079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  <w:tc>
          <w:tcPr>
            <w:tcW w:w="284" w:type="dxa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</w:t>
            </w:r>
          </w:p>
        </w:tc>
      </w:tr>
      <w:tr w:rsidR="006D1DE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D1DE0" w:rsidRPr="0013700D" w:rsidRDefault="006D1DE0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EB079A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79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079A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84" w:type="dxa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2,857</w:t>
            </w:r>
          </w:p>
        </w:tc>
      </w:tr>
      <w:tr w:rsidR="006D1DE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D1DE0" w:rsidRPr="00EB079A" w:rsidRDefault="00EB079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6D1DE0"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84" w:type="dxa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25,273</w:t>
            </w:r>
          </w:p>
        </w:tc>
      </w:tr>
      <w:tr w:rsidR="006D1DE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EB079A" w:rsidRDefault="00EB079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284" w:type="dxa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</w:tr>
      <w:tr w:rsidR="006D1DE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D1DE0" w:rsidRPr="0013700D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EB079A" w:rsidRDefault="00EB079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84" w:type="dxa"/>
          </w:tcPr>
          <w:p w:rsidR="006D1DE0" w:rsidRPr="0013700D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</w:tr>
      <w:tr w:rsidR="00C5065B" w:rsidRPr="0013700D" w:rsidTr="00293A18">
        <w:trPr>
          <w:cantSplit/>
        </w:trPr>
        <w:tc>
          <w:tcPr>
            <w:tcW w:w="3776" w:type="dxa"/>
            <w:shd w:val="clear" w:color="auto" w:fill="auto"/>
          </w:tcPr>
          <w:p w:rsidR="00C5065B" w:rsidRPr="00293A18" w:rsidRDefault="001437F0" w:rsidP="0014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C5065B" w:rsidRPr="0013700D" w:rsidRDefault="00C5065B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5065B" w:rsidRPr="0013700D" w:rsidRDefault="00C5065B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C5065B" w:rsidRPr="0013700D" w:rsidRDefault="00C5065B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5065B" w:rsidRPr="0013700D" w:rsidRDefault="00C5065B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C5065B" w:rsidRPr="003732B9" w:rsidRDefault="00C5065B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4" w:type="dxa"/>
          </w:tcPr>
          <w:p w:rsidR="00C5065B" w:rsidRPr="00293A18" w:rsidRDefault="00C5065B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5065B" w:rsidRPr="009B7AB0" w:rsidRDefault="00C5065B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</w:tr>
      <w:tr w:rsidR="00293A18" w:rsidRPr="0013700D" w:rsidTr="00F26DBF">
        <w:trPr>
          <w:cantSplit/>
        </w:trPr>
        <w:tc>
          <w:tcPr>
            <w:tcW w:w="3776" w:type="dxa"/>
          </w:tcPr>
          <w:p w:rsidR="00293A18" w:rsidRPr="00F26DBF" w:rsidRDefault="00293A1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93A18" w:rsidRPr="00F26DBF" w:rsidRDefault="00293A1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293A18" w:rsidRPr="00F26DBF" w:rsidRDefault="00293A1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293A18" w:rsidRPr="00F26DBF" w:rsidRDefault="00293A1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293A18" w:rsidRPr="00F26DBF" w:rsidRDefault="00293A18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293A18" w:rsidRPr="00F26DBF" w:rsidRDefault="00293A1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293A18" w:rsidRPr="00F26DBF" w:rsidRDefault="00293A1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93A18" w:rsidRPr="00F26DBF" w:rsidRDefault="00293A1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3A18" w:rsidRPr="00F26DBF" w:rsidTr="00F26DBF">
        <w:trPr>
          <w:cantSplit/>
        </w:trPr>
        <w:tc>
          <w:tcPr>
            <w:tcW w:w="3776" w:type="dxa"/>
          </w:tcPr>
          <w:p w:rsidR="00293A18" w:rsidRPr="004A2990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293A18" w:rsidRPr="00F5193E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93A18" w:rsidRPr="00F5193E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293A18" w:rsidRPr="00F5193E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93A18" w:rsidRPr="00F5193E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293A18" w:rsidRPr="004C2E6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293A18" w:rsidRPr="00F5193E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93A18" w:rsidRPr="00F5193E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3A18" w:rsidRPr="00F26DBF" w:rsidTr="00F26DBF">
        <w:trPr>
          <w:cantSplit/>
        </w:trPr>
        <w:tc>
          <w:tcPr>
            <w:tcW w:w="3776" w:type="dxa"/>
          </w:tcPr>
          <w:p w:rsidR="00293A18" w:rsidRPr="005373A3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93A18" w:rsidRPr="00DA40FF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A40FF">
              <w:rPr>
                <w:rFonts w:ascii="Angsana New" w:hAnsi="Angsana New"/>
                <w:sz w:val="30"/>
                <w:szCs w:val="30"/>
              </w:rPr>
              <w:t>,</w:t>
            </w:r>
            <w:r w:rsidR="00600C49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84" w:type="dxa"/>
          </w:tcPr>
          <w:p w:rsidR="00293A18" w:rsidRPr="00B14380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93A18" w:rsidRPr="001D5F6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1,832</w:t>
            </w:r>
          </w:p>
        </w:tc>
        <w:tc>
          <w:tcPr>
            <w:tcW w:w="283" w:type="dxa"/>
          </w:tcPr>
          <w:p w:rsidR="00293A18" w:rsidRPr="00B14380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93A18" w:rsidRPr="00B14380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</w:tr>
      <w:tr w:rsidR="00293A18" w:rsidRPr="00F26DBF" w:rsidTr="00F26DBF">
        <w:trPr>
          <w:cantSplit/>
        </w:trPr>
        <w:tc>
          <w:tcPr>
            <w:tcW w:w="3776" w:type="dxa"/>
          </w:tcPr>
          <w:p w:rsidR="00293A18" w:rsidRPr="005373A3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DA40FF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0F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293A18" w:rsidRPr="00EA5359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1D5F6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5F6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:rsidR="00293A18" w:rsidRPr="00EA5359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93A18" w:rsidRPr="00EA535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93A18" w:rsidRPr="00F26DBF" w:rsidTr="00F26DBF">
        <w:trPr>
          <w:cantSplit/>
        </w:trPr>
        <w:tc>
          <w:tcPr>
            <w:tcW w:w="3776" w:type="dxa"/>
          </w:tcPr>
          <w:p w:rsidR="00293A18" w:rsidRPr="005373A3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DA40FF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84" w:type="dxa"/>
          </w:tcPr>
          <w:p w:rsidR="00293A18" w:rsidRPr="00EA5359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1D5F6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1,561</w:t>
            </w:r>
          </w:p>
        </w:tc>
        <w:tc>
          <w:tcPr>
            <w:tcW w:w="283" w:type="dxa"/>
          </w:tcPr>
          <w:p w:rsidR="00293A18" w:rsidRPr="00EA5359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93A18" w:rsidRPr="00EA535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93A18" w:rsidRPr="00F26DBF" w:rsidTr="00F26DBF">
        <w:trPr>
          <w:cantSplit/>
        </w:trPr>
        <w:tc>
          <w:tcPr>
            <w:tcW w:w="3776" w:type="dxa"/>
          </w:tcPr>
          <w:p w:rsidR="00293A18" w:rsidRPr="00F37565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DA40FF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40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93A18" w:rsidRPr="00EA5359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1D5F6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293A18" w:rsidRPr="00EA5359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93A18" w:rsidRPr="00EA535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93A18" w:rsidRPr="00F26DBF" w:rsidTr="00F26DBF">
        <w:trPr>
          <w:cantSplit/>
        </w:trPr>
        <w:tc>
          <w:tcPr>
            <w:tcW w:w="3776" w:type="dxa"/>
          </w:tcPr>
          <w:p w:rsidR="00293A18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DA40FF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40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93A18" w:rsidRPr="00B14380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93A18" w:rsidRPr="00B14380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93A18" w:rsidRPr="00B14380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3732B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</w:tr>
      <w:tr w:rsidR="00293A18" w:rsidRPr="00F26DBF" w:rsidTr="00F26DBF">
        <w:trPr>
          <w:cantSplit/>
        </w:trPr>
        <w:tc>
          <w:tcPr>
            <w:tcW w:w="3776" w:type="dxa"/>
          </w:tcPr>
          <w:p w:rsidR="00293A18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DA40FF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0F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A40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84" w:type="dxa"/>
          </w:tcPr>
          <w:p w:rsidR="00293A18" w:rsidRPr="00B14380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1D5F6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16,058</w:t>
            </w:r>
          </w:p>
        </w:tc>
        <w:tc>
          <w:tcPr>
            <w:tcW w:w="283" w:type="dxa"/>
          </w:tcPr>
          <w:p w:rsidR="00293A18" w:rsidRPr="00B14380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C0381B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038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84" w:type="dxa"/>
          </w:tcPr>
          <w:p w:rsidR="00293A18" w:rsidRPr="00B14380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13,947</w:t>
            </w:r>
          </w:p>
        </w:tc>
      </w:tr>
      <w:tr w:rsidR="00293A18" w:rsidRPr="00F26DBF" w:rsidTr="00F26DBF">
        <w:trPr>
          <w:cantSplit/>
        </w:trPr>
        <w:tc>
          <w:tcPr>
            <w:tcW w:w="3776" w:type="dxa"/>
          </w:tcPr>
          <w:p w:rsidR="00293A18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DA40FF" w:rsidRDefault="00DD59C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84" w:type="dxa"/>
          </w:tcPr>
          <w:p w:rsidR="00293A18" w:rsidRPr="0066040A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1D5F6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DD59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293A18" w:rsidRPr="0066040A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C0381B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4" w:type="dxa"/>
          </w:tcPr>
          <w:p w:rsidR="00293A18" w:rsidRPr="00DD2DCB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293A18" w:rsidRPr="00F26DBF" w:rsidTr="00F26DBF">
        <w:trPr>
          <w:cantSplit/>
        </w:trPr>
        <w:tc>
          <w:tcPr>
            <w:tcW w:w="3776" w:type="dxa"/>
          </w:tcPr>
          <w:p w:rsidR="00293A18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DA40FF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30,907</w:t>
            </w:r>
          </w:p>
        </w:tc>
        <w:tc>
          <w:tcPr>
            <w:tcW w:w="284" w:type="dxa"/>
          </w:tcPr>
          <w:p w:rsidR="00293A18" w:rsidRPr="0066040A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1D5F69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5F6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5,741</w:t>
            </w:r>
          </w:p>
        </w:tc>
        <w:tc>
          <w:tcPr>
            <w:tcW w:w="283" w:type="dxa"/>
          </w:tcPr>
          <w:p w:rsidR="00293A18" w:rsidRPr="0066040A" w:rsidRDefault="00293A1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C0381B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038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84" w:type="dxa"/>
          </w:tcPr>
          <w:p w:rsidR="00293A18" w:rsidRPr="00B14380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93A18" w:rsidRPr="00E312F4" w:rsidRDefault="00293A1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</w:tr>
      <w:tr w:rsidR="001437F0" w:rsidRPr="00F26DBF" w:rsidTr="00293A18">
        <w:trPr>
          <w:cantSplit/>
        </w:trPr>
        <w:tc>
          <w:tcPr>
            <w:tcW w:w="3776" w:type="dxa"/>
          </w:tcPr>
          <w:p w:rsidR="001437F0" w:rsidRPr="00293A18" w:rsidRDefault="001437F0" w:rsidP="0086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84" w:type="dxa"/>
          </w:tcPr>
          <w:p w:rsidR="001437F0" w:rsidRPr="00293A1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83" w:type="dxa"/>
          </w:tcPr>
          <w:p w:rsidR="001437F0" w:rsidRPr="0013700D" w:rsidRDefault="001437F0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84" w:type="dxa"/>
          </w:tcPr>
          <w:p w:rsidR="001437F0" w:rsidRPr="009348B6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</w:tbl>
    <w:p w:rsidR="00C5065B" w:rsidRDefault="00C5065B"/>
    <w:p w:rsidR="00C5065B" w:rsidRDefault="00C5065B"/>
    <w:p w:rsidR="00C5065B" w:rsidRDefault="00C5065B"/>
    <w:p w:rsidR="001437F0" w:rsidRDefault="001437F0"/>
    <w:p w:rsidR="001437F0" w:rsidRDefault="001437F0"/>
    <w:p w:rsidR="001437F0" w:rsidRDefault="001437F0"/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55B20" w:rsidRPr="00F51F88" w:rsidTr="00255C85">
        <w:trPr>
          <w:cantSplit/>
        </w:trPr>
        <w:tc>
          <w:tcPr>
            <w:tcW w:w="3776" w:type="dxa"/>
          </w:tcPr>
          <w:p w:rsidR="00E55B20" w:rsidRPr="00E9777E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55C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5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55C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5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1DE0" w:rsidRPr="00B14380" w:rsidTr="00255C85">
        <w:trPr>
          <w:cantSplit/>
        </w:trPr>
        <w:tc>
          <w:tcPr>
            <w:tcW w:w="3776" w:type="dxa"/>
          </w:tcPr>
          <w:p w:rsidR="006D1DE0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6D1DE0" w:rsidRPr="00F96A6A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D1DE0" w:rsidRPr="00B14380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D1DE0" w:rsidRPr="004C2E64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6D1DE0" w:rsidRPr="00B14380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D1DE0" w:rsidRPr="00F96A6A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D1DE0" w:rsidRPr="00B14380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D1DE0" w:rsidRPr="004C2E64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6D1DE0" w:rsidRPr="00B14380" w:rsidTr="00255C85">
        <w:trPr>
          <w:cantSplit/>
        </w:trPr>
        <w:tc>
          <w:tcPr>
            <w:tcW w:w="3776" w:type="dxa"/>
          </w:tcPr>
          <w:p w:rsidR="006D1DE0" w:rsidRDefault="006D1DE0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6D1DE0" w:rsidRPr="00263348" w:rsidRDefault="0026334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D1DE0"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84" w:type="dxa"/>
          </w:tcPr>
          <w:p w:rsidR="006D1DE0" w:rsidRPr="006E327A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D1DE0" w:rsidRPr="00D60A2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10,829</w:t>
            </w:r>
          </w:p>
        </w:tc>
        <w:tc>
          <w:tcPr>
            <w:tcW w:w="283" w:type="dxa"/>
          </w:tcPr>
          <w:p w:rsidR="006D1DE0" w:rsidRPr="00B14380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D1DE0" w:rsidRPr="00263348" w:rsidRDefault="0026334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D1DE0"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84" w:type="dxa"/>
          </w:tcPr>
          <w:p w:rsidR="006D1DE0" w:rsidRPr="00B14380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D1DE0" w:rsidRPr="00D60A2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4,280</w:t>
            </w:r>
          </w:p>
        </w:tc>
      </w:tr>
      <w:tr w:rsidR="006D1DE0" w:rsidRPr="00B14380" w:rsidTr="00255C85">
        <w:trPr>
          <w:cantSplit/>
        </w:trPr>
        <w:tc>
          <w:tcPr>
            <w:tcW w:w="3776" w:type="dxa"/>
          </w:tcPr>
          <w:p w:rsidR="006D1DE0" w:rsidRDefault="006D1DE0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DE0" w:rsidRPr="00263348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3348">
              <w:rPr>
                <w:rFonts w:ascii="Angsana New" w:hAnsi="Angsana New"/>
                <w:sz w:val="30"/>
                <w:szCs w:val="30"/>
              </w:rPr>
              <w:t>2</w:t>
            </w:r>
            <w:r w:rsidR="005F75D6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6D1DE0" w:rsidRPr="00B43FA4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1DE0" w:rsidRPr="00D60A2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3" w:type="dxa"/>
          </w:tcPr>
          <w:p w:rsidR="006D1DE0" w:rsidRPr="00B14380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D1DE0" w:rsidRPr="00263348" w:rsidRDefault="005F7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4" w:type="dxa"/>
          </w:tcPr>
          <w:p w:rsidR="006D1DE0" w:rsidRPr="00B14380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DE0" w:rsidRPr="00D60A2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6D1DE0" w:rsidRPr="00B14380" w:rsidTr="00255C85">
        <w:trPr>
          <w:cantSplit/>
        </w:trPr>
        <w:tc>
          <w:tcPr>
            <w:tcW w:w="3776" w:type="dxa"/>
          </w:tcPr>
          <w:p w:rsidR="006D1DE0" w:rsidRPr="004C7AA6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D1DE0" w:rsidRPr="00263348" w:rsidRDefault="0026334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D1DE0" w:rsidRPr="00263348">
              <w:rPr>
                <w:rFonts w:ascii="Angsana New" w:hAnsi="Angsana New"/>
                <w:sz w:val="30"/>
                <w:szCs w:val="30"/>
              </w:rPr>
              <w:t>,</w:t>
            </w:r>
            <w:r w:rsidR="005F75D6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4" w:type="dxa"/>
          </w:tcPr>
          <w:p w:rsidR="006D1DE0" w:rsidRPr="006E327A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D1DE0" w:rsidRPr="00D60A2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11,045</w:t>
            </w:r>
          </w:p>
        </w:tc>
        <w:tc>
          <w:tcPr>
            <w:tcW w:w="283" w:type="dxa"/>
          </w:tcPr>
          <w:p w:rsidR="006D1DE0" w:rsidRPr="00B14380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6D1DE0" w:rsidRPr="00263348" w:rsidRDefault="0026334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D1DE0" w:rsidRPr="00263348">
              <w:rPr>
                <w:rFonts w:ascii="Angsana New" w:hAnsi="Angsana New"/>
                <w:sz w:val="30"/>
                <w:szCs w:val="30"/>
              </w:rPr>
              <w:t>,</w:t>
            </w:r>
            <w:r w:rsidR="005F75D6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84" w:type="dxa"/>
          </w:tcPr>
          <w:p w:rsidR="006D1DE0" w:rsidRPr="00B14380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D1DE0" w:rsidRPr="00D60A2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4,393</w:t>
            </w:r>
          </w:p>
        </w:tc>
      </w:tr>
    </w:tbl>
    <w:p w:rsidR="00E55B20" w:rsidRDefault="00E55B2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D1DE0" w:rsidRDefault="006D1DE0" w:rsidP="006D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64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63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6D1DE0" w:rsidRPr="006D1DE0" w:rsidRDefault="006D1DE0" w:rsidP="006D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6D1DE0" w:rsidRPr="00F51F88" w:rsidTr="006D1DE0">
        <w:trPr>
          <w:cantSplit/>
        </w:trPr>
        <w:tc>
          <w:tcPr>
            <w:tcW w:w="3772" w:type="dxa"/>
          </w:tcPr>
          <w:p w:rsidR="006D1DE0" w:rsidRPr="00F51F88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6D1DE0" w:rsidRPr="00E24209" w:rsidRDefault="006D1DE0" w:rsidP="006D1DE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D1DE0" w:rsidRPr="00F51F88" w:rsidTr="006D1DE0">
        <w:trPr>
          <w:cantSplit/>
        </w:trPr>
        <w:tc>
          <w:tcPr>
            <w:tcW w:w="3772" w:type="dxa"/>
          </w:tcPr>
          <w:p w:rsidR="006D1DE0" w:rsidRPr="00F51F88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1DE0" w:rsidRPr="00E24209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:rsidR="006D1DE0" w:rsidRPr="00E24209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1DE0" w:rsidRPr="00E24209" w:rsidRDefault="006D1DE0" w:rsidP="006D1DE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D1DE0" w:rsidRPr="00F51F88" w:rsidTr="006D1DE0">
        <w:trPr>
          <w:cantSplit/>
        </w:trPr>
        <w:tc>
          <w:tcPr>
            <w:tcW w:w="3772" w:type="dxa"/>
          </w:tcPr>
          <w:p w:rsidR="006D1DE0" w:rsidRPr="00E9777E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6" w:type="dxa"/>
          </w:tcPr>
          <w:p w:rsidR="006D1DE0" w:rsidRPr="00F51F88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6D1DE0" w:rsidRPr="00F51F88" w:rsidTr="006D1DE0">
        <w:trPr>
          <w:cantSplit/>
        </w:trPr>
        <w:tc>
          <w:tcPr>
            <w:tcW w:w="3772" w:type="dxa"/>
          </w:tcPr>
          <w:p w:rsidR="006D1DE0" w:rsidRPr="004A299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D1DE0" w:rsidRPr="00F51F88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D1DE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:rsidR="006D1DE0" w:rsidRPr="00F51F88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D1DE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1DE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1DE0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6D1DE0" w:rsidRPr="005373A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D1DE0" w:rsidRPr="009D43D7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4A2990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D1DE0" w:rsidRPr="004A299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6D1DE0" w:rsidRPr="00F51F88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6D1DE0" w:rsidRPr="00EB079A" w:rsidRDefault="00EB079A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6D1DE0"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84" w:type="dxa"/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66,016</w:t>
            </w:r>
          </w:p>
        </w:tc>
      </w:tr>
      <w:tr w:rsidR="006D1DE0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6D1DE0" w:rsidRPr="005373A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4A299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4A2990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4A299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6D1DE0" w:rsidRPr="00F51F88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EB079A" w:rsidRDefault="00EB079A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D1DE0"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84" w:type="dxa"/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9,215</w:t>
            </w:r>
          </w:p>
        </w:tc>
      </w:tr>
      <w:tr w:rsidR="006D1DE0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6D1DE0" w:rsidRPr="005373A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9D43D7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D1DE0" w:rsidRPr="004A2990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4A299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6D1DE0" w:rsidRPr="00F51F88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1DE0" w:rsidRPr="00EB079A" w:rsidRDefault="00EB079A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6D1DE0"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84" w:type="dxa"/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D1DE0" w:rsidRPr="009B7AB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41,114</w:t>
            </w:r>
          </w:p>
        </w:tc>
      </w:tr>
      <w:tr w:rsidR="00832B7D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832B7D" w:rsidRPr="005373A3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9D43D7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32B7D" w:rsidRPr="004A2990" w:rsidRDefault="00832B7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4A299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832B7D" w:rsidRPr="00F5193E" w:rsidRDefault="00832B7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EB079A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32B7D"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84" w:type="dxa"/>
          </w:tcPr>
          <w:p w:rsidR="00832B7D" w:rsidRPr="00F5193E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32B7D" w:rsidRPr="009B7AB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2,322</w:t>
            </w:r>
          </w:p>
        </w:tc>
      </w:tr>
      <w:tr w:rsidR="00EB079A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EB079A" w:rsidRPr="005373A3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B079A" w:rsidRPr="00046A17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B079A" w:rsidRPr="004A2990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B079A" w:rsidRPr="00046A17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B079A" w:rsidRPr="00F51F88" w:rsidRDefault="00EB079A" w:rsidP="00D74CE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B079A" w:rsidRPr="00EB079A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84" w:type="dxa"/>
          </w:tcPr>
          <w:p w:rsidR="00EB079A" w:rsidRPr="00F51F88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B079A" w:rsidRPr="00046A17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32B7D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832B7D" w:rsidRPr="005373A3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9D43D7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32B7D" w:rsidRPr="004A299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4A299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832B7D" w:rsidRPr="00F51F88" w:rsidRDefault="00832B7D" w:rsidP="00D74CE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EB079A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32B7D"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84" w:type="dxa"/>
          </w:tcPr>
          <w:p w:rsidR="00832B7D" w:rsidRPr="00F51F88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32B7D" w:rsidRPr="009B7AB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B7A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832B7D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832B7D" w:rsidRPr="005373A3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9D43D7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32B7D" w:rsidRPr="004A2990" w:rsidRDefault="00832B7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4A299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832B7D" w:rsidRPr="00F5193E" w:rsidRDefault="00832B7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EB079A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832B7D"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84" w:type="dxa"/>
          </w:tcPr>
          <w:p w:rsidR="00832B7D" w:rsidRPr="00F5193E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32B7D" w:rsidRPr="009B7AB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69,511</w:t>
            </w:r>
          </w:p>
        </w:tc>
      </w:tr>
      <w:tr w:rsidR="00832B7D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832B7D" w:rsidRPr="005373A3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9D43D7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32B7D" w:rsidRPr="004A2990" w:rsidRDefault="00832B7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9D43D7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832B7D" w:rsidRPr="00F5193E" w:rsidRDefault="00832B7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EB079A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32B7D"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84" w:type="dxa"/>
          </w:tcPr>
          <w:p w:rsidR="00832B7D" w:rsidRPr="00F5193E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32B7D" w:rsidRPr="009B7AB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13,572</w:t>
            </w:r>
          </w:p>
        </w:tc>
      </w:tr>
      <w:tr w:rsidR="00832B7D" w:rsidRPr="00F51F88" w:rsidTr="00832B7D">
        <w:trPr>
          <w:cantSplit/>
        </w:trPr>
        <w:tc>
          <w:tcPr>
            <w:tcW w:w="3772" w:type="dxa"/>
            <w:shd w:val="clear" w:color="auto" w:fill="auto"/>
          </w:tcPr>
          <w:p w:rsidR="00832B7D" w:rsidRPr="005373A3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9D43D7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832B7D" w:rsidRPr="004A2990" w:rsidRDefault="00832B7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4A299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832B7D" w:rsidRPr="00F5193E" w:rsidRDefault="00832B7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32B7D" w:rsidRPr="00EB079A" w:rsidRDefault="00EB079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32B7D"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84" w:type="dxa"/>
          </w:tcPr>
          <w:p w:rsidR="00832B7D" w:rsidRPr="00F5193E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32B7D" w:rsidRPr="009B7AB0" w:rsidRDefault="00832B7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2,794</w:t>
            </w:r>
          </w:p>
        </w:tc>
      </w:tr>
      <w:tr w:rsidR="001437F0" w:rsidRPr="00F51F88" w:rsidTr="00293A18">
        <w:trPr>
          <w:cantSplit/>
        </w:trPr>
        <w:tc>
          <w:tcPr>
            <w:tcW w:w="3772" w:type="dxa"/>
            <w:shd w:val="clear" w:color="auto" w:fill="auto"/>
          </w:tcPr>
          <w:p w:rsidR="001437F0" w:rsidRPr="00293A18" w:rsidRDefault="001437F0" w:rsidP="0086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1437F0" w:rsidRPr="009D43D7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1437F0" w:rsidRPr="004A2990" w:rsidRDefault="001437F0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1437F0" w:rsidRPr="004A2990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  <w:tcBorders>
              <w:bottom w:val="nil"/>
            </w:tcBorders>
          </w:tcPr>
          <w:p w:rsidR="001437F0" w:rsidRPr="0013700D" w:rsidRDefault="001437F0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84" w:type="dxa"/>
            <w:tcBorders>
              <w:bottom w:val="nil"/>
            </w:tcBorders>
          </w:tcPr>
          <w:p w:rsidR="001437F0" w:rsidRPr="009348B6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</w:tbl>
    <w:p w:rsidR="00841052" w:rsidRDefault="00841052"/>
    <w:p w:rsidR="00832B7D" w:rsidRDefault="00832B7D"/>
    <w:p w:rsidR="009348B6" w:rsidRDefault="009348B6"/>
    <w:p w:rsidR="001437F0" w:rsidRDefault="001437F0"/>
    <w:p w:rsidR="009348B6" w:rsidRDefault="009348B6"/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841052" w:rsidRPr="00F51F88" w:rsidTr="00841052">
        <w:trPr>
          <w:cantSplit/>
        </w:trPr>
        <w:tc>
          <w:tcPr>
            <w:tcW w:w="3772" w:type="dxa"/>
            <w:shd w:val="clear" w:color="auto" w:fill="auto"/>
          </w:tcPr>
          <w:p w:rsidR="00841052" w:rsidRPr="00F51F88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41052" w:rsidRPr="00E24209" w:rsidRDefault="0084105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41052" w:rsidRPr="00F51F88" w:rsidTr="00841052">
        <w:trPr>
          <w:cantSplit/>
        </w:trPr>
        <w:tc>
          <w:tcPr>
            <w:tcW w:w="3772" w:type="dxa"/>
            <w:shd w:val="clear" w:color="auto" w:fill="auto"/>
          </w:tcPr>
          <w:p w:rsidR="00841052" w:rsidRPr="00F51F88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052" w:rsidRPr="00E24209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841052" w:rsidRPr="00E24209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052" w:rsidRPr="00E24209" w:rsidRDefault="0084105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41052" w:rsidRPr="00F51F88" w:rsidTr="00841052">
        <w:trPr>
          <w:cantSplit/>
        </w:trPr>
        <w:tc>
          <w:tcPr>
            <w:tcW w:w="3772" w:type="dxa"/>
            <w:shd w:val="clear" w:color="auto" w:fill="auto"/>
          </w:tcPr>
          <w:p w:rsidR="00841052" w:rsidRPr="00E9777E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6" w:type="dxa"/>
          </w:tcPr>
          <w:p w:rsidR="00841052" w:rsidRPr="00F51F88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841052" w:rsidRPr="00B14380" w:rsidTr="006D1DE0">
        <w:trPr>
          <w:cantSplit/>
        </w:trPr>
        <w:tc>
          <w:tcPr>
            <w:tcW w:w="3772" w:type="dxa"/>
          </w:tcPr>
          <w:p w:rsidR="00841052" w:rsidRPr="004A299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5" w:type="dxa"/>
          </w:tcPr>
          <w:p w:rsidR="00841052" w:rsidRPr="00F5193E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41052" w:rsidRPr="00F5193E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41052" w:rsidRPr="00F5193E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:rsidR="00841052" w:rsidRPr="00F5193E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841052" w:rsidRPr="004C2E6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841052" w:rsidRPr="00F5193E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41052" w:rsidRPr="00F5193E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052" w:rsidRPr="00B14380" w:rsidTr="006D1DE0">
        <w:trPr>
          <w:cantSplit/>
        </w:trPr>
        <w:tc>
          <w:tcPr>
            <w:tcW w:w="3772" w:type="dxa"/>
          </w:tcPr>
          <w:p w:rsidR="00841052" w:rsidRPr="005373A3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841052" w:rsidRPr="00D74CEC" w:rsidRDefault="00D74CE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41052" w:rsidRPr="00D74C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84" w:type="dxa"/>
          </w:tcPr>
          <w:p w:rsidR="00841052" w:rsidRPr="00B14380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41052" w:rsidRPr="00F415D2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F415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86" w:type="dxa"/>
          </w:tcPr>
          <w:p w:rsidR="00841052" w:rsidRPr="00B14380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841052" w:rsidRPr="00C0381B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81B">
              <w:rPr>
                <w:rFonts w:ascii="Angsana New" w:hAnsi="Angsana New"/>
                <w:sz w:val="30"/>
                <w:szCs w:val="30"/>
              </w:rPr>
              <w:t>1</w:t>
            </w:r>
            <w:r w:rsidR="00C0381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</w:tcPr>
          <w:p w:rsidR="00841052" w:rsidRPr="00B1438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41052" w:rsidRPr="00E312F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841052" w:rsidRPr="00B14380" w:rsidTr="006D1DE0">
        <w:trPr>
          <w:cantSplit/>
        </w:trPr>
        <w:tc>
          <w:tcPr>
            <w:tcW w:w="3772" w:type="dxa"/>
          </w:tcPr>
          <w:p w:rsidR="00841052" w:rsidRPr="005373A3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841052" w:rsidRPr="00D74CEC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CE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841052" w:rsidRPr="00EA5359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41052" w:rsidRPr="00F415D2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6" w:type="dxa"/>
          </w:tcPr>
          <w:p w:rsidR="00841052" w:rsidRPr="00EA5359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841052" w:rsidRPr="00C0381B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41052" w:rsidRPr="00EA5359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41052" w:rsidRPr="00BF2B9D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41052" w:rsidRPr="00B14380" w:rsidTr="006D1DE0">
        <w:trPr>
          <w:cantSplit/>
        </w:trPr>
        <w:tc>
          <w:tcPr>
            <w:tcW w:w="3772" w:type="dxa"/>
          </w:tcPr>
          <w:p w:rsidR="00841052" w:rsidRPr="005373A3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841052" w:rsidRPr="00D74CEC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CEC">
              <w:rPr>
                <w:rFonts w:ascii="Angsana New" w:hAnsi="Angsana New"/>
                <w:sz w:val="30"/>
                <w:szCs w:val="30"/>
              </w:rPr>
              <w:t>3</w:t>
            </w:r>
            <w:r w:rsidR="00D74CEC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4" w:type="dxa"/>
          </w:tcPr>
          <w:p w:rsidR="00841052" w:rsidRPr="00EA5359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41052" w:rsidRPr="00F415D2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415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86" w:type="dxa"/>
          </w:tcPr>
          <w:p w:rsidR="00841052" w:rsidRPr="00EA5359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841052" w:rsidRPr="00C0381B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41052" w:rsidRPr="00EA5359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41052" w:rsidRPr="00E312F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E44BD" w:rsidRPr="00B14380" w:rsidTr="006D1DE0">
        <w:trPr>
          <w:cantSplit/>
        </w:trPr>
        <w:tc>
          <w:tcPr>
            <w:tcW w:w="3772" w:type="dxa"/>
          </w:tcPr>
          <w:p w:rsidR="000E44BD" w:rsidRPr="00F37565" w:rsidRDefault="000E44BD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E44BD" w:rsidRPr="00C0381B" w:rsidRDefault="000E44B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E44BD" w:rsidRPr="00EA5359" w:rsidRDefault="000E44BD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E44BD" w:rsidRPr="00F415D2" w:rsidRDefault="000E44BD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15D2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6" w:type="dxa"/>
          </w:tcPr>
          <w:p w:rsidR="000E44BD" w:rsidRPr="00EA5359" w:rsidRDefault="000E44BD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E44BD" w:rsidRPr="00C0381B" w:rsidRDefault="000E44BD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E44BD" w:rsidRPr="00EA5359" w:rsidRDefault="000E44BD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E44BD" w:rsidRPr="00E312F4" w:rsidRDefault="000E44BD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C0381B" w:rsidRPr="009776BE" w:rsidTr="006D1DE0">
        <w:trPr>
          <w:cantSplit/>
        </w:trPr>
        <w:tc>
          <w:tcPr>
            <w:tcW w:w="3772" w:type="dxa"/>
          </w:tcPr>
          <w:p w:rsidR="00C0381B" w:rsidRPr="005373A3" w:rsidRDefault="00C0381B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81B" w:rsidRPr="00D74CEC" w:rsidRDefault="00C0381B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CE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0381B" w:rsidRPr="00B14380" w:rsidRDefault="00C0381B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0381B" w:rsidRPr="00E312F4" w:rsidRDefault="00C0381B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C0381B" w:rsidRPr="00B14380" w:rsidRDefault="00C0381B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81B" w:rsidRPr="00C0381B" w:rsidRDefault="00C0381B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0381B" w:rsidRPr="00B14380" w:rsidRDefault="00C0381B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0381B" w:rsidRPr="00E312F4" w:rsidRDefault="00C0381B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841052" w:rsidRPr="009776BE" w:rsidTr="006D1DE0">
        <w:trPr>
          <w:cantSplit/>
        </w:trPr>
        <w:tc>
          <w:tcPr>
            <w:tcW w:w="3772" w:type="dxa"/>
          </w:tcPr>
          <w:p w:rsidR="00841052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1052" w:rsidRPr="00D74CEC" w:rsidRDefault="00D74CE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841052" w:rsidRPr="00D74CEC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4" w:type="dxa"/>
          </w:tcPr>
          <w:p w:rsidR="00841052" w:rsidRPr="0066040A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41052" w:rsidRPr="00E312F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Pr="00E312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86" w:type="dxa"/>
          </w:tcPr>
          <w:p w:rsidR="00841052" w:rsidRPr="0066040A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1052" w:rsidRPr="00C0381B" w:rsidRDefault="00C0381B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841052" w:rsidRPr="00C038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84" w:type="dxa"/>
          </w:tcPr>
          <w:p w:rsidR="00841052" w:rsidRPr="00B1438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41052" w:rsidRPr="00E312F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30,589</w:t>
            </w:r>
          </w:p>
        </w:tc>
      </w:tr>
      <w:tr w:rsidR="00841052" w:rsidRPr="009776BE" w:rsidTr="006D1DE0">
        <w:trPr>
          <w:cantSplit/>
        </w:trPr>
        <w:tc>
          <w:tcPr>
            <w:tcW w:w="3772" w:type="dxa"/>
          </w:tcPr>
          <w:p w:rsidR="00841052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1052" w:rsidRPr="00D74CEC" w:rsidRDefault="00D74CE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84" w:type="dxa"/>
          </w:tcPr>
          <w:p w:rsidR="00841052" w:rsidRPr="0066040A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41052" w:rsidRPr="00E312F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</w:t>
            </w:r>
          </w:p>
        </w:tc>
        <w:tc>
          <w:tcPr>
            <w:tcW w:w="286" w:type="dxa"/>
          </w:tcPr>
          <w:p w:rsidR="00841052" w:rsidRPr="005105A8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1052" w:rsidRPr="00C0381B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81B">
              <w:rPr>
                <w:rFonts w:ascii="Angsana New" w:hAnsi="Angsana New"/>
                <w:sz w:val="30"/>
                <w:szCs w:val="30"/>
              </w:rPr>
              <w:t>3</w:t>
            </w:r>
            <w:r w:rsidR="00C0381B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84" w:type="dxa"/>
          </w:tcPr>
          <w:p w:rsidR="00841052" w:rsidRPr="005105A8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41052" w:rsidRPr="00E312F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841052" w:rsidRPr="009776BE" w:rsidTr="006D1DE0">
        <w:trPr>
          <w:cantSplit/>
        </w:trPr>
        <w:tc>
          <w:tcPr>
            <w:tcW w:w="3772" w:type="dxa"/>
          </w:tcPr>
          <w:p w:rsidR="00841052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1052" w:rsidRPr="00D74CEC" w:rsidRDefault="00D74CE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41052" w:rsidRPr="00D74C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84" w:type="dxa"/>
          </w:tcPr>
          <w:p w:rsidR="00841052" w:rsidRPr="0066040A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41052" w:rsidRPr="00E312F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15,792</w:t>
            </w:r>
          </w:p>
        </w:tc>
        <w:tc>
          <w:tcPr>
            <w:tcW w:w="286" w:type="dxa"/>
          </w:tcPr>
          <w:p w:rsidR="00841052" w:rsidRPr="0066040A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1052" w:rsidRPr="00C0381B" w:rsidRDefault="00C0381B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841052" w:rsidRPr="00C038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84" w:type="dxa"/>
          </w:tcPr>
          <w:p w:rsidR="00841052" w:rsidRPr="00B1438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41052" w:rsidRPr="00E312F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</w:tr>
      <w:tr w:rsidR="001437F0" w:rsidRPr="009776BE" w:rsidTr="00293A18">
        <w:trPr>
          <w:cantSplit/>
        </w:trPr>
        <w:tc>
          <w:tcPr>
            <w:tcW w:w="3772" w:type="dxa"/>
          </w:tcPr>
          <w:p w:rsidR="001437F0" w:rsidRPr="00293A18" w:rsidRDefault="001437F0" w:rsidP="0086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84" w:type="dxa"/>
          </w:tcPr>
          <w:p w:rsidR="001437F0" w:rsidRPr="00293A1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86" w:type="dxa"/>
          </w:tcPr>
          <w:p w:rsidR="001437F0" w:rsidRPr="0013700D" w:rsidRDefault="001437F0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84" w:type="dxa"/>
          </w:tcPr>
          <w:p w:rsidR="001437F0" w:rsidRPr="009348B6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437F0" w:rsidRPr="00263348" w:rsidRDefault="001437F0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841052" w:rsidRPr="00B14380" w:rsidTr="006D1DE0">
        <w:trPr>
          <w:cantSplit/>
          <w:trHeight w:val="135"/>
        </w:trPr>
        <w:tc>
          <w:tcPr>
            <w:tcW w:w="3772" w:type="dxa"/>
          </w:tcPr>
          <w:p w:rsidR="00841052" w:rsidRPr="006D1DE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841052" w:rsidRPr="006D1DE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841052" w:rsidRPr="006D1DE0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841052" w:rsidRPr="006D1DE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6" w:type="dxa"/>
          </w:tcPr>
          <w:p w:rsidR="00841052" w:rsidRPr="006D1DE0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841052" w:rsidRPr="006D1DE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841052" w:rsidRPr="006D1DE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841052" w:rsidRPr="006D1DE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D1DE0" w:rsidRPr="00B14380" w:rsidTr="00841052">
        <w:trPr>
          <w:cantSplit/>
        </w:trPr>
        <w:tc>
          <w:tcPr>
            <w:tcW w:w="3772" w:type="dxa"/>
          </w:tcPr>
          <w:p w:rsidR="006D1DE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6D1DE0" w:rsidRPr="00F96A6A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D1DE0" w:rsidRPr="00B14380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D1DE0" w:rsidRPr="004C2E64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6" w:type="dxa"/>
          </w:tcPr>
          <w:p w:rsidR="006D1DE0" w:rsidRPr="00B14380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D1DE0" w:rsidRPr="00F96A6A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D1DE0" w:rsidRPr="00B1438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D1DE0" w:rsidRPr="004C2E64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6D1DE0" w:rsidRPr="00B14380" w:rsidTr="006D1DE0">
        <w:trPr>
          <w:cantSplit/>
        </w:trPr>
        <w:tc>
          <w:tcPr>
            <w:tcW w:w="3772" w:type="dxa"/>
          </w:tcPr>
          <w:p w:rsidR="006D1DE0" w:rsidRDefault="006D1DE0" w:rsidP="006D1DE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:rsidR="006D1DE0" w:rsidRPr="0026334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3348">
              <w:rPr>
                <w:rFonts w:ascii="Angsana New" w:hAnsi="Angsana New"/>
                <w:sz w:val="30"/>
                <w:szCs w:val="30"/>
              </w:rPr>
              <w:t>21,</w:t>
            </w:r>
            <w:r w:rsidR="00263348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84" w:type="dxa"/>
          </w:tcPr>
          <w:p w:rsidR="006D1DE0" w:rsidRPr="006E327A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D1DE0" w:rsidRPr="00D60A2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21,880</w:t>
            </w:r>
          </w:p>
        </w:tc>
        <w:tc>
          <w:tcPr>
            <w:tcW w:w="286" w:type="dxa"/>
          </w:tcPr>
          <w:p w:rsidR="006D1DE0" w:rsidRPr="00B14380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6D1DE0" w:rsidRPr="00263348" w:rsidRDefault="0026334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D1DE0"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84" w:type="dxa"/>
          </w:tcPr>
          <w:p w:rsidR="006D1DE0" w:rsidRPr="00B1438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D1DE0" w:rsidRPr="00205572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572">
              <w:rPr>
                <w:rFonts w:ascii="Angsana New" w:hAnsi="Angsana New"/>
                <w:sz w:val="30"/>
                <w:szCs w:val="30"/>
              </w:rPr>
              <w:t>8,513</w:t>
            </w:r>
          </w:p>
        </w:tc>
      </w:tr>
      <w:tr w:rsidR="006D1DE0" w:rsidRPr="00B14380" w:rsidTr="006D1DE0">
        <w:trPr>
          <w:cantSplit/>
        </w:trPr>
        <w:tc>
          <w:tcPr>
            <w:tcW w:w="3772" w:type="dxa"/>
          </w:tcPr>
          <w:p w:rsidR="006D1DE0" w:rsidRDefault="006D1DE0" w:rsidP="006D1DE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D1DE0" w:rsidRPr="00263348" w:rsidRDefault="006D2427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84" w:type="dxa"/>
          </w:tcPr>
          <w:p w:rsidR="006D1DE0" w:rsidRPr="00B43FA4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1DE0" w:rsidRPr="00D60A2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86" w:type="dxa"/>
          </w:tcPr>
          <w:p w:rsidR="006D1DE0" w:rsidRPr="00B14380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6D1DE0" w:rsidRPr="00263348" w:rsidRDefault="006D2427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84" w:type="dxa"/>
          </w:tcPr>
          <w:p w:rsidR="006D1DE0" w:rsidRPr="00B1438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DE0" w:rsidRPr="00205572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572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6D1DE0" w:rsidRPr="00B14380" w:rsidTr="006D1DE0">
        <w:trPr>
          <w:cantSplit/>
        </w:trPr>
        <w:tc>
          <w:tcPr>
            <w:tcW w:w="3772" w:type="dxa"/>
          </w:tcPr>
          <w:p w:rsidR="006D1DE0" w:rsidRPr="004C7AA6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1DE0" w:rsidRPr="00263348" w:rsidRDefault="0026334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6D1DE0"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D2427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84" w:type="dxa"/>
          </w:tcPr>
          <w:p w:rsidR="006D1DE0" w:rsidRPr="006E327A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D1DE0" w:rsidRPr="00D60A23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D60A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86" w:type="dxa"/>
          </w:tcPr>
          <w:p w:rsidR="006D1DE0" w:rsidRPr="00B14380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1DE0" w:rsidRPr="00263348" w:rsidRDefault="006D2427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8,042</w:t>
            </w:r>
          </w:p>
        </w:tc>
        <w:tc>
          <w:tcPr>
            <w:tcW w:w="284" w:type="dxa"/>
          </w:tcPr>
          <w:p w:rsidR="006D1DE0" w:rsidRPr="00B1438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D1DE0" w:rsidRPr="00205572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572">
              <w:rPr>
                <w:rFonts w:ascii="Angsana New" w:hAnsi="Angsana New"/>
                <w:sz w:val="30"/>
                <w:szCs w:val="30"/>
              </w:rPr>
              <w:t>8,738</w:t>
            </w:r>
          </w:p>
        </w:tc>
      </w:tr>
    </w:tbl>
    <w:p w:rsidR="005277FD" w:rsidRDefault="005277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41052" w:rsidRDefault="00841052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043AC" w:rsidRDefault="00C043A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37F0" w:rsidRDefault="001437F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7E3AEA">
        <w:rPr>
          <w:rFonts w:ascii="Angsana New" w:hAnsi="Angsana New" w:hint="cs"/>
          <w:sz w:val="30"/>
          <w:szCs w:val="30"/>
          <w:cs/>
        </w:rPr>
        <w:t>30 มิถุนายน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</w:t>
      </w:r>
      <w:r w:rsidR="00255C85">
        <w:rPr>
          <w:rFonts w:ascii="Angsana New" w:hAnsi="Angsana New"/>
          <w:sz w:val="30"/>
          <w:szCs w:val="30"/>
        </w:rPr>
        <w:t>4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255C85">
        <w:rPr>
          <w:rFonts w:ascii="Angsana New" w:hAnsi="Angsana New"/>
          <w:sz w:val="30"/>
          <w:szCs w:val="30"/>
        </w:rPr>
        <w:t>3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3AEA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E3AEA" w:rsidRPr="00F51F88" w:rsidRDefault="007E3AE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7E3AEA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7E3AEA" w:rsidRPr="008F38E6" w:rsidRDefault="007E3A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7E3AEA" w:rsidRPr="008F38E6" w:rsidRDefault="007E3AEA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:rsidR="007E3AEA" w:rsidRPr="008F38E6" w:rsidRDefault="007E3AE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E3AEA" w:rsidRPr="008F38E6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7E3AEA" w:rsidRPr="008F38E6" w:rsidRDefault="007E3AE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E3AEA" w:rsidRPr="008F38E6" w:rsidRDefault="007E3AE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0DE1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BC0DE1" w:rsidRPr="00D91419" w:rsidRDefault="00BC0DE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500D4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802B2B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F500D4" w:rsidRPr="00917E13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E1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F500D4" w:rsidRPr="004E4492" w:rsidRDefault="00F500D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2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F500D4" w:rsidRPr="004E4492" w:rsidRDefault="00F500D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917E13" w:rsidRDefault="00917E13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396D15" w:rsidRPr="00917E1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  <w:tc>
          <w:tcPr>
            <w:tcW w:w="289" w:type="dxa"/>
          </w:tcPr>
          <w:p w:rsidR="00F500D4" w:rsidRPr="00E24209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F500D4" w:rsidRPr="008922B4" w:rsidRDefault="00F500D4" w:rsidP="002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255C85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55C85">
              <w:rPr>
                <w:rFonts w:ascii="Angsana New" w:hAnsi="Angsana New"/>
                <w:bCs/>
                <w:sz w:val="30"/>
                <w:szCs w:val="30"/>
              </w:rPr>
              <w:t>021</w:t>
            </w:r>
          </w:p>
        </w:tc>
      </w:tr>
      <w:tr w:rsidR="00710FFC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10FFC" w:rsidRPr="00802B2B" w:rsidRDefault="00710FF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10FFC" w:rsidRPr="00917E13" w:rsidRDefault="00917E13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10FFC" w:rsidRPr="00917E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85" w:type="dxa"/>
          </w:tcPr>
          <w:p w:rsidR="00710FFC" w:rsidRPr="004E4492" w:rsidRDefault="00710FF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710FFC" w:rsidRPr="004F449E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90" w:type="dxa"/>
          </w:tcPr>
          <w:p w:rsidR="00710FFC" w:rsidRPr="004E4492" w:rsidRDefault="00710FF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710FFC" w:rsidRPr="00917E13" w:rsidRDefault="00917E13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89" w:type="dxa"/>
          </w:tcPr>
          <w:p w:rsidR="00710FFC" w:rsidRPr="00E24209" w:rsidRDefault="00710FFC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10FFC" w:rsidRPr="002D1AE7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</w:tr>
      <w:tr w:rsidR="00917E13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917E13" w:rsidRDefault="00917E13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7E13" w:rsidRPr="00917E13" w:rsidRDefault="00917E13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17E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85" w:type="dxa"/>
          </w:tcPr>
          <w:p w:rsidR="00917E13" w:rsidRPr="004E4492" w:rsidRDefault="00917E13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17E13" w:rsidRPr="004F449E" w:rsidRDefault="00917E1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90" w:type="dxa"/>
          </w:tcPr>
          <w:p w:rsidR="00917E13" w:rsidRPr="004E4492" w:rsidRDefault="00917E13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7E13" w:rsidRPr="00917E13" w:rsidRDefault="00917E13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917E1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093</w:t>
            </w:r>
          </w:p>
        </w:tc>
        <w:tc>
          <w:tcPr>
            <w:tcW w:w="289" w:type="dxa"/>
          </w:tcPr>
          <w:p w:rsidR="00917E13" w:rsidRPr="00E24209" w:rsidRDefault="00917E13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917E13" w:rsidRPr="008922B4" w:rsidRDefault="00917E1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</w:tr>
      <w:tr w:rsidR="00F500D4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F500D4" w:rsidRPr="00C86109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F500D4" w:rsidRPr="00C86109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F500D4" w:rsidRPr="00AB61F4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61CAE" w:rsidRDefault="00F500D4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F500D4" w:rsidRPr="00917E13" w:rsidRDefault="00917E13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96D15" w:rsidRPr="00917E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500D4" w:rsidRPr="004F449E" w:rsidRDefault="00255C85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500D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917E13" w:rsidRDefault="00917E13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396D15" w:rsidRPr="00917E1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F500D4" w:rsidRPr="008922B4" w:rsidRDefault="00255C85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</w:t>
            </w:r>
            <w:r w:rsidR="00F500D4"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839</w:t>
            </w: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61CAE" w:rsidRDefault="00F500D4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F500D4" w:rsidRPr="00917E13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917E13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F500D4" w:rsidRPr="002D1AE7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10FFC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10FFC" w:rsidRPr="00161CAE" w:rsidRDefault="00710FFC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710FFC" w:rsidRPr="00917E13" w:rsidRDefault="00917E13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85" w:type="dxa"/>
          </w:tcPr>
          <w:p w:rsidR="00710FFC" w:rsidRPr="007E2CE7" w:rsidRDefault="00710FFC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710FFC" w:rsidRPr="008922B4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290" w:type="dxa"/>
          </w:tcPr>
          <w:p w:rsidR="00710FFC" w:rsidRPr="000233DF" w:rsidRDefault="00710FFC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710FFC" w:rsidRPr="00917E13" w:rsidRDefault="00917E13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89" w:type="dxa"/>
          </w:tcPr>
          <w:p w:rsidR="00710FFC" w:rsidRPr="000233DF" w:rsidRDefault="00710FFC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710FFC" w:rsidRPr="008922B4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</w:tr>
      <w:tr w:rsidR="00917E13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917E13" w:rsidRPr="00E24209" w:rsidRDefault="00917E13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7E13" w:rsidRPr="00917E13" w:rsidRDefault="00917E13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17E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85" w:type="dxa"/>
          </w:tcPr>
          <w:p w:rsidR="00917E13" w:rsidRPr="007E2CE7" w:rsidRDefault="00917E13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17E13" w:rsidRPr="004F449E" w:rsidRDefault="00917E1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90" w:type="dxa"/>
          </w:tcPr>
          <w:p w:rsidR="00917E13" w:rsidRPr="000233DF" w:rsidRDefault="00917E13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7E13" w:rsidRPr="00917E13" w:rsidRDefault="00917E13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917E1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093</w:t>
            </w:r>
          </w:p>
        </w:tc>
        <w:tc>
          <w:tcPr>
            <w:tcW w:w="289" w:type="dxa"/>
          </w:tcPr>
          <w:p w:rsidR="00917E13" w:rsidRPr="000233DF" w:rsidRDefault="00917E13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917E13" w:rsidRPr="008922B4" w:rsidRDefault="00917E1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</w:tr>
      <w:tr w:rsidR="00E55B20" w:rsidRPr="00E55B20" w:rsidTr="00E55B20">
        <w:trPr>
          <w:cantSplit/>
        </w:trPr>
        <w:tc>
          <w:tcPr>
            <w:tcW w:w="3755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55B20" w:rsidRPr="00E55B20" w:rsidRDefault="00E55B2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E55B20" w:rsidRPr="00E55B20" w:rsidRDefault="00E55B2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255C85" w:rsidRPr="00E24209" w:rsidTr="00E55B20">
        <w:trPr>
          <w:cantSplit/>
        </w:trPr>
        <w:tc>
          <w:tcPr>
            <w:tcW w:w="3755" w:type="dxa"/>
          </w:tcPr>
          <w:p w:rsidR="00255C85" w:rsidRDefault="006970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55C85" w:rsidRPr="00E24209" w:rsidTr="00E55B20">
        <w:trPr>
          <w:cantSplit/>
        </w:trPr>
        <w:tc>
          <w:tcPr>
            <w:tcW w:w="3755" w:type="dxa"/>
          </w:tcPr>
          <w:p w:rsidR="00255C85" w:rsidRPr="0069708B" w:rsidRDefault="006970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9708B" w:rsidRPr="00E24209" w:rsidTr="00E55B20">
        <w:trPr>
          <w:cantSplit/>
        </w:trPr>
        <w:tc>
          <w:tcPr>
            <w:tcW w:w="3755" w:type="dxa"/>
          </w:tcPr>
          <w:p w:rsidR="0069708B" w:rsidRPr="00802B2B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69708B" w:rsidRPr="005B29D0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B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69708B" w:rsidRPr="00E24209" w:rsidRDefault="0069708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DD2EAF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69708B" w:rsidRPr="00E24209" w:rsidRDefault="0069708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5B29D0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9708B" w:rsidRPr="005B29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905</w:t>
            </w:r>
          </w:p>
        </w:tc>
        <w:tc>
          <w:tcPr>
            <w:tcW w:w="289" w:type="dxa"/>
          </w:tcPr>
          <w:p w:rsidR="0069708B" w:rsidRPr="00E24209" w:rsidRDefault="006970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Pr="008922B4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843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802B2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E0CEB" w:rsidRPr="005B29D0" w:rsidRDefault="002E0CEB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B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E0CEB" w:rsidRPr="005B29D0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B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B29D0" w:rsidRPr="00E24209" w:rsidTr="0069708B">
        <w:trPr>
          <w:cantSplit/>
        </w:trPr>
        <w:tc>
          <w:tcPr>
            <w:tcW w:w="3755" w:type="dxa"/>
          </w:tcPr>
          <w:p w:rsidR="005B29D0" w:rsidRDefault="005B29D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B29D0" w:rsidRPr="005B29D0" w:rsidRDefault="005B29D0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B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B29D0" w:rsidRPr="00E24209" w:rsidRDefault="005B29D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B29D0" w:rsidRPr="008922B4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:rsidR="005B29D0" w:rsidRPr="00E24209" w:rsidRDefault="005B29D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B29D0" w:rsidRPr="005B29D0" w:rsidRDefault="005B29D0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B29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905</w:t>
            </w:r>
          </w:p>
        </w:tc>
        <w:tc>
          <w:tcPr>
            <w:tcW w:w="289" w:type="dxa"/>
          </w:tcPr>
          <w:p w:rsidR="005B29D0" w:rsidRPr="00E24209" w:rsidRDefault="005B29D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29D0" w:rsidRPr="008922B4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848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25797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802B2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2E0CEB" w:rsidRPr="005B29D0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B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E0CEB" w:rsidRPr="00DD2EA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E0CEB" w:rsidRPr="005B29D0" w:rsidRDefault="005B29D0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802B2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E0CEB" w:rsidRPr="005B29D0" w:rsidRDefault="005B29D0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E0CEB" w:rsidRPr="005B29D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E0CEB" w:rsidRPr="005B29D0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B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2E0CEB" w:rsidRPr="00DD2EA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5B29D0" w:rsidRPr="00E24209" w:rsidTr="0069708B">
        <w:trPr>
          <w:cantSplit/>
        </w:trPr>
        <w:tc>
          <w:tcPr>
            <w:tcW w:w="3755" w:type="dxa"/>
          </w:tcPr>
          <w:p w:rsidR="005B29D0" w:rsidRDefault="005B29D0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B29D0" w:rsidRPr="005B29D0" w:rsidRDefault="005B29D0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B29D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93" w:type="dxa"/>
            <w:gridSpan w:val="2"/>
          </w:tcPr>
          <w:p w:rsidR="005B29D0" w:rsidRPr="00E24209" w:rsidRDefault="005B29D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B29D0" w:rsidRPr="008922B4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90" w:type="dxa"/>
          </w:tcPr>
          <w:p w:rsidR="005B29D0" w:rsidRPr="00E24209" w:rsidRDefault="005B29D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B29D0" w:rsidRPr="005B29D0" w:rsidRDefault="005B29D0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89" w:type="dxa"/>
          </w:tcPr>
          <w:p w:rsidR="005B29D0" w:rsidRPr="00E24209" w:rsidRDefault="005B29D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29D0" w:rsidRPr="008922B4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5B29D0" w:rsidRPr="00E24209" w:rsidTr="0069708B">
        <w:trPr>
          <w:cantSplit/>
        </w:trPr>
        <w:tc>
          <w:tcPr>
            <w:tcW w:w="3755" w:type="dxa"/>
          </w:tcPr>
          <w:p w:rsidR="005B29D0" w:rsidRPr="006167C3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B29D0" w:rsidRPr="005B29D0" w:rsidRDefault="005B29D0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B29D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93" w:type="dxa"/>
            <w:gridSpan w:val="2"/>
          </w:tcPr>
          <w:p w:rsidR="005B29D0" w:rsidRPr="00E24209" w:rsidRDefault="005B29D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B29D0" w:rsidRPr="008922B4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90" w:type="dxa"/>
          </w:tcPr>
          <w:p w:rsidR="005B29D0" w:rsidRPr="00E24209" w:rsidRDefault="005B29D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B29D0" w:rsidRPr="005B29D0" w:rsidRDefault="005B29D0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5B29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262</w:t>
            </w:r>
          </w:p>
        </w:tc>
        <w:tc>
          <w:tcPr>
            <w:tcW w:w="289" w:type="dxa"/>
          </w:tcPr>
          <w:p w:rsidR="005B29D0" w:rsidRPr="00E24209" w:rsidRDefault="005B29D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29D0" w:rsidRPr="008922B4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</w:tbl>
    <w:p w:rsidR="00571CF4" w:rsidRDefault="00571CF4"/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3AEA" w:rsidRPr="008F38E6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E3AEA" w:rsidRPr="00F51F88" w:rsidRDefault="007E3AEA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7E3AEA" w:rsidRPr="008F38E6" w:rsidRDefault="007E3AE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7E3AEA" w:rsidRPr="008F38E6" w:rsidRDefault="007E3AE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:rsidR="007E3AEA" w:rsidRPr="008F38E6" w:rsidRDefault="007E3AEA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E3AEA" w:rsidRPr="008F38E6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7E3AEA" w:rsidRPr="008F38E6" w:rsidRDefault="007E3AE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E3AEA" w:rsidRPr="008F38E6" w:rsidRDefault="007E3AE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9708B" w:rsidRPr="00C632CF" w:rsidTr="00E55B20">
        <w:trPr>
          <w:cantSplit/>
        </w:trPr>
        <w:tc>
          <w:tcPr>
            <w:tcW w:w="3755" w:type="dxa"/>
          </w:tcPr>
          <w:p w:rsidR="0069708B" w:rsidRPr="00D91419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A90430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E24209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Pr="004C2E6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F500D4" w:rsidRPr="00C632CF" w:rsidTr="00E55B20">
        <w:trPr>
          <w:cantSplit/>
        </w:trPr>
        <w:tc>
          <w:tcPr>
            <w:tcW w:w="3755" w:type="dxa"/>
          </w:tcPr>
          <w:p w:rsidR="00F500D4" w:rsidRPr="00A16C43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F500D4" w:rsidRPr="00F6520C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520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F500D4" w:rsidRPr="00A2716F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500D4" w:rsidRPr="00C0031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31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F500D4" w:rsidRPr="00A2716F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500D4" w:rsidRPr="00F6520C" w:rsidRDefault="00F6520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F500D4" w:rsidRPr="00F6520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D0923" w:rsidRPr="00F6520C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9" w:type="dxa"/>
          </w:tcPr>
          <w:p w:rsidR="00F500D4" w:rsidRPr="00E24209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500D4" w:rsidRPr="00DD2EA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="00F500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  <w:tr w:rsidR="00FD0923" w:rsidRPr="00C632CF" w:rsidTr="00E55B20">
        <w:trPr>
          <w:cantSplit/>
        </w:trPr>
        <w:tc>
          <w:tcPr>
            <w:tcW w:w="3755" w:type="dxa"/>
          </w:tcPr>
          <w:p w:rsidR="00FD0923" w:rsidRPr="00802B2B" w:rsidRDefault="00FD092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0923" w:rsidRPr="00F6520C" w:rsidRDefault="00F6520C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59,46</w:t>
            </w:r>
            <w:r w:rsidR="00FD0923" w:rsidRPr="00F6520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93" w:type="dxa"/>
            <w:gridSpan w:val="2"/>
          </w:tcPr>
          <w:p w:rsidR="00FD0923" w:rsidRPr="00A2716F" w:rsidRDefault="00FD092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FD0923" w:rsidRPr="00C0031F" w:rsidRDefault="00FD092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90" w:type="dxa"/>
          </w:tcPr>
          <w:p w:rsidR="00FD0923" w:rsidRPr="00A2716F" w:rsidRDefault="00FD092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FD0923" w:rsidRPr="00F6520C" w:rsidRDefault="00FD0923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520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FD0923" w:rsidRPr="00E24209" w:rsidRDefault="00FD0923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FD0923" w:rsidRPr="00C0031F" w:rsidRDefault="00FD092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31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6520C" w:rsidRPr="00C632CF" w:rsidTr="00E55B20">
        <w:trPr>
          <w:cantSplit/>
        </w:trPr>
        <w:tc>
          <w:tcPr>
            <w:tcW w:w="3755" w:type="dxa"/>
          </w:tcPr>
          <w:p w:rsidR="00F6520C" w:rsidRPr="00802B2B" w:rsidRDefault="00F6520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F6520C" w:rsidRDefault="00F6520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59,46</w:t>
            </w:r>
            <w:r w:rsidRPr="00F6520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93" w:type="dxa"/>
            <w:gridSpan w:val="2"/>
          </w:tcPr>
          <w:p w:rsidR="00F6520C" w:rsidRPr="00A2716F" w:rsidRDefault="00F6520C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C0031F" w:rsidRDefault="00F6520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90" w:type="dxa"/>
          </w:tcPr>
          <w:p w:rsidR="00F6520C" w:rsidRPr="00A2716F" w:rsidRDefault="00F6520C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F6520C" w:rsidRDefault="00F6520C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Pr="00F6520C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89" w:type="dxa"/>
          </w:tcPr>
          <w:p w:rsidR="00F6520C" w:rsidRPr="00E24209" w:rsidRDefault="00F6520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520C" w:rsidRPr="00DD2EAF" w:rsidRDefault="00F6520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</w:tr>
      <w:tr w:rsidR="005A5003" w:rsidRPr="00C632CF" w:rsidTr="00E55B20">
        <w:trPr>
          <w:cantSplit/>
        </w:trPr>
        <w:tc>
          <w:tcPr>
            <w:tcW w:w="3755" w:type="dxa"/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A5003" w:rsidRPr="007E3AEA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A5003" w:rsidRPr="00A2716F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5A5003" w:rsidRPr="00A2716F" w:rsidRDefault="005A500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A5003" w:rsidRPr="007E3AEA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F957A3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5A5003" w:rsidRPr="007E3AEA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A5003" w:rsidRPr="00A2716F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7E3AEA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211056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A5003" w:rsidRPr="00F6520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20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:rsidR="005A5003" w:rsidRPr="00F6520C" w:rsidRDefault="00F6520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</w:t>
            </w:r>
            <w:r w:rsidR="00FD0923" w:rsidRPr="00F6520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704</w:t>
            </w: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5A50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559</w:t>
            </w: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5003" w:rsidRPr="00F6520C" w:rsidRDefault="00F6520C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975196" w:rsidRPr="00F6520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254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A5003" w:rsidRPr="00F6520C" w:rsidRDefault="00F6520C" w:rsidP="00975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975196" w:rsidRPr="00F6520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921</w:t>
            </w: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4,281</w:t>
            </w:r>
          </w:p>
        </w:tc>
      </w:tr>
      <w:tr w:rsidR="00F6520C" w:rsidRPr="00734C60" w:rsidTr="00E55B20">
        <w:trPr>
          <w:cantSplit/>
        </w:trPr>
        <w:tc>
          <w:tcPr>
            <w:tcW w:w="3755" w:type="dxa"/>
          </w:tcPr>
          <w:p w:rsidR="00F6520C" w:rsidRPr="00802B2B" w:rsidRDefault="00F6520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F6520C" w:rsidRDefault="00F6520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F6520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254</w:t>
            </w:r>
          </w:p>
        </w:tc>
        <w:tc>
          <w:tcPr>
            <w:tcW w:w="293" w:type="dxa"/>
            <w:gridSpan w:val="2"/>
          </w:tcPr>
          <w:p w:rsidR="00F6520C" w:rsidRPr="00A2716F" w:rsidRDefault="00F6520C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C0031F" w:rsidRDefault="00F6520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90" w:type="dxa"/>
          </w:tcPr>
          <w:p w:rsidR="00F6520C" w:rsidRPr="00A2716F" w:rsidRDefault="00F6520C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F6520C" w:rsidRDefault="00F6520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Pr="00F6520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625</w:t>
            </w:r>
          </w:p>
        </w:tc>
        <w:tc>
          <w:tcPr>
            <w:tcW w:w="289" w:type="dxa"/>
          </w:tcPr>
          <w:p w:rsidR="00F6520C" w:rsidRPr="0076366C" w:rsidRDefault="00F6520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520C" w:rsidRPr="00C0031F" w:rsidRDefault="00F6520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31,840</w:t>
            </w: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A5003" w:rsidRPr="00360704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A5003" w:rsidRPr="00A2716F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5A5003" w:rsidRPr="00A2716F" w:rsidRDefault="005A500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A5003" w:rsidRPr="00F500D4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F957A3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 w:rsidR="0069708B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:rsidR="005A5003" w:rsidRPr="00360704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A5003" w:rsidRPr="00211056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F500D4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211056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802B2B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A5003" w:rsidRPr="00892D28" w:rsidRDefault="005A5003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2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A5003" w:rsidRPr="0022335A" w:rsidRDefault="005A5003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892D28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360704" w:rsidRPr="00892D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708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2,737</w:t>
            </w: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802B2B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5003" w:rsidRPr="00892D28" w:rsidRDefault="005A5003" w:rsidP="00892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892D28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892D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92D28">
              <w:rPr>
                <w:rFonts w:ascii="Angsana New" w:hAnsi="Angsana New"/>
                <w:bCs/>
                <w:sz w:val="30"/>
                <w:szCs w:val="30"/>
              </w:rPr>
              <w:t>491</w:t>
            </w: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69708B"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A5003" w:rsidRPr="00892D28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69708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892D28" w:rsidRPr="00775D54" w:rsidTr="0069708B">
        <w:trPr>
          <w:cantSplit/>
        </w:trPr>
        <w:tc>
          <w:tcPr>
            <w:tcW w:w="3755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92D28" w:rsidRPr="00892D28" w:rsidRDefault="00892D2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892D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491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892D28" w:rsidRPr="00892D28" w:rsidRDefault="0016400D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892D28" w:rsidRPr="00892D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755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92D28" w:rsidRPr="00C0031F" w:rsidRDefault="00892D28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2,798</w:t>
            </w:r>
          </w:p>
        </w:tc>
      </w:tr>
      <w:tr w:rsidR="0069708B" w:rsidRPr="00775D54" w:rsidTr="0069708B">
        <w:trPr>
          <w:cantSplit/>
        </w:trPr>
        <w:tc>
          <w:tcPr>
            <w:tcW w:w="3755" w:type="dxa"/>
          </w:tcPr>
          <w:p w:rsidR="0069708B" w:rsidRPr="0069708B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69708B" w:rsidRPr="007E3AEA" w:rsidRDefault="0069708B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69708B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69708B" w:rsidRP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69708B" w:rsidRPr="0069708B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69708B" w:rsidRPr="007E3AEA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69708B" w:rsidRPr="0069708B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69708B" w:rsidRP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9708B" w:rsidRPr="00775D54" w:rsidTr="0069708B">
        <w:trPr>
          <w:cantSplit/>
        </w:trPr>
        <w:tc>
          <w:tcPr>
            <w:tcW w:w="3755" w:type="dxa"/>
          </w:tcPr>
          <w:p w:rsidR="0069708B" w:rsidRPr="00571CF4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:rsidR="0069708B" w:rsidRPr="007E3AEA" w:rsidRDefault="0069708B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7E3AEA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76366C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708B" w:rsidRPr="00775D54" w:rsidTr="0069708B">
        <w:trPr>
          <w:cantSplit/>
        </w:trPr>
        <w:tc>
          <w:tcPr>
            <w:tcW w:w="3755" w:type="dxa"/>
          </w:tcPr>
          <w:p w:rsidR="0069708B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:rsidR="0069708B" w:rsidRPr="007E3AEA" w:rsidRDefault="0069708B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7E3AEA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76366C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1CF4" w:rsidRPr="00775D54" w:rsidTr="0069708B">
        <w:trPr>
          <w:cantSplit/>
        </w:trPr>
        <w:tc>
          <w:tcPr>
            <w:tcW w:w="3755" w:type="dxa"/>
          </w:tcPr>
          <w:p w:rsidR="00571CF4" w:rsidRPr="00802B2B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71CF4" w:rsidRPr="00892D28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2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1CF4" w:rsidRPr="00892D28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2,3</w:t>
            </w:r>
            <w:r w:rsidR="00892D28">
              <w:rPr>
                <w:rFonts w:ascii="Angsana New" w:hAnsi="Angsana New"/>
                <w:bCs/>
                <w:sz w:val="30"/>
                <w:szCs w:val="30"/>
              </w:rPr>
              <w:t>76</w:t>
            </w: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2,318</w:t>
            </w:r>
          </w:p>
        </w:tc>
      </w:tr>
      <w:tr w:rsidR="00892D28" w:rsidRPr="00775D54" w:rsidTr="00571CF4">
        <w:trPr>
          <w:cantSplit/>
        </w:trPr>
        <w:tc>
          <w:tcPr>
            <w:tcW w:w="3755" w:type="dxa"/>
          </w:tcPr>
          <w:p w:rsidR="00892D28" w:rsidRPr="00802B2B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92D28" w:rsidRPr="00892D28" w:rsidRDefault="00892D2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88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92D28" w:rsidRPr="00892D28" w:rsidRDefault="00892D28" w:rsidP="003F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88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</w:tr>
      <w:tr w:rsidR="00892D28" w:rsidRPr="00775D54" w:rsidTr="00571CF4">
        <w:trPr>
          <w:cantSplit/>
        </w:trPr>
        <w:tc>
          <w:tcPr>
            <w:tcW w:w="3755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892D28" w:rsidRDefault="00892D2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88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892D28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3,2</w:t>
            </w: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3,186</w:t>
            </w:r>
          </w:p>
        </w:tc>
      </w:tr>
      <w:tr w:rsidR="00571CF4" w:rsidRPr="00775D54" w:rsidTr="00571CF4">
        <w:trPr>
          <w:cantSplit/>
        </w:trPr>
        <w:tc>
          <w:tcPr>
            <w:tcW w:w="3755" w:type="dxa"/>
          </w:tcPr>
          <w:p w:rsidR="00571CF4" w:rsidRPr="00325783" w:rsidRDefault="00325783" w:rsidP="00155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</w:t>
            </w:r>
            <w:r w:rsidR="001556F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หลังจาก</w:t>
            </w: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1CF4" w:rsidRPr="007E3AEA" w:rsidRDefault="00571CF4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571CF4" w:rsidRPr="005A5003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571CF4" w:rsidRPr="007E3AEA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571CF4" w:rsidRDefault="00571CF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1CF4" w:rsidRPr="00775D54" w:rsidTr="0069708B">
        <w:trPr>
          <w:cantSplit/>
        </w:trPr>
        <w:tc>
          <w:tcPr>
            <w:tcW w:w="3755" w:type="dxa"/>
          </w:tcPr>
          <w:p w:rsidR="00571CF4" w:rsidRPr="00802B2B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71CF4" w:rsidRPr="00892D28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2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1CF4" w:rsidRPr="00892D28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51,</w:t>
            </w:r>
            <w:r w:rsidR="00892D28">
              <w:rPr>
                <w:rFonts w:ascii="Angsana New" w:hAnsi="Angsana New"/>
                <w:bCs/>
                <w:sz w:val="30"/>
                <w:szCs w:val="30"/>
              </w:rPr>
              <w:t>119</w:t>
            </w: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52,284</w:t>
            </w:r>
          </w:p>
        </w:tc>
      </w:tr>
      <w:tr w:rsidR="00892D28" w:rsidRPr="00775D54" w:rsidTr="00571CF4">
        <w:trPr>
          <w:cantSplit/>
        </w:trPr>
        <w:tc>
          <w:tcPr>
            <w:tcW w:w="3755" w:type="dxa"/>
          </w:tcPr>
          <w:p w:rsidR="00892D28" w:rsidRPr="00802B2B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92D28" w:rsidRPr="00892D28" w:rsidRDefault="00892D2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777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92D28" w:rsidRPr="00892D28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777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</w:tr>
      <w:tr w:rsidR="00892D28" w:rsidRPr="00775D54" w:rsidTr="00571CF4">
        <w:trPr>
          <w:cantSplit/>
        </w:trPr>
        <w:tc>
          <w:tcPr>
            <w:tcW w:w="3755" w:type="dxa"/>
          </w:tcPr>
          <w:p w:rsidR="00892D28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892D28" w:rsidRDefault="00892D2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777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892D28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Pr="00892D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896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62,305</w:t>
            </w:r>
          </w:p>
        </w:tc>
      </w:tr>
      <w:tr w:rsidR="00571CF4" w:rsidRPr="00775D54" w:rsidTr="00571CF4">
        <w:trPr>
          <w:cantSplit/>
        </w:trPr>
        <w:tc>
          <w:tcPr>
            <w:tcW w:w="3755" w:type="dxa"/>
          </w:tcPr>
          <w:p w:rsidR="00571CF4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1CF4" w:rsidRPr="00892D28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3F63EA" w:rsidRPr="00892D28">
              <w:rPr>
                <w:rFonts w:ascii="Angsana New" w:hAnsi="Angsana New"/>
                <w:bCs/>
                <w:sz w:val="30"/>
                <w:szCs w:val="30"/>
              </w:rPr>
              <w:t>10,</w:t>
            </w:r>
            <w:r w:rsidR="00892D28">
              <w:rPr>
                <w:rFonts w:ascii="Angsana New" w:hAnsi="Angsana New"/>
                <w:bCs/>
                <w:sz w:val="30"/>
                <w:szCs w:val="30"/>
              </w:rPr>
              <w:t>665</w:t>
            </w: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10,889</w:t>
            </w: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71CF4" w:rsidRPr="00892D28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D28">
              <w:rPr>
                <w:rFonts w:ascii="Angsana New" w:hAnsi="Angsana New"/>
                <w:bCs/>
                <w:sz w:val="30"/>
                <w:szCs w:val="30"/>
              </w:rPr>
              <w:t>64,</w:t>
            </w:r>
            <w:r w:rsidR="00892D28">
              <w:rPr>
                <w:rFonts w:ascii="Angsana New" w:hAnsi="Angsana New"/>
                <w:bCs/>
                <w:sz w:val="30"/>
                <w:szCs w:val="30"/>
              </w:rPr>
              <w:t>160</w:t>
            </w: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65,491</w:t>
            </w:r>
          </w:p>
        </w:tc>
      </w:tr>
    </w:tbl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AC3983">
        <w:rPr>
          <w:rFonts w:ascii="Angsana New" w:hAnsi="Angsana New" w:hint="cs"/>
          <w:sz w:val="30"/>
          <w:szCs w:val="30"/>
          <w:cs/>
        </w:rPr>
        <w:t>งวดหก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E3AEA">
        <w:rPr>
          <w:rFonts w:ascii="Angsana New" w:hAnsi="Angsana New" w:hint="cs"/>
          <w:sz w:val="30"/>
          <w:szCs w:val="30"/>
          <w:cs/>
        </w:rPr>
        <w:t>30 มิถุนายน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81586F">
        <w:rPr>
          <w:rFonts w:ascii="Angsana New" w:hAnsi="Angsana New"/>
          <w:sz w:val="30"/>
          <w:szCs w:val="30"/>
        </w:rPr>
        <w:t>2564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81586F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81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E3AEA" w:rsidRPr="00E24209" w:rsidTr="00783015">
        <w:trPr>
          <w:cantSplit/>
        </w:trPr>
        <w:tc>
          <w:tcPr>
            <w:tcW w:w="4059" w:type="dxa"/>
          </w:tcPr>
          <w:p w:rsidR="007E3AEA" w:rsidRPr="00840E3A" w:rsidRDefault="007E3A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7E3AEA" w:rsidRPr="009909B1" w:rsidRDefault="007E3AE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9B1"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84" w:type="dxa"/>
          </w:tcPr>
          <w:p w:rsidR="007E3AEA" w:rsidRPr="00E24209" w:rsidRDefault="007E3AE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E3AEA" w:rsidRPr="00C97BA7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</w:t>
            </w:r>
            <w:r w:rsidRPr="00C97BA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7E3AEA" w:rsidRPr="00E24209" w:rsidRDefault="007E3AE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E3AEA" w:rsidRPr="009909B1" w:rsidRDefault="007E3AE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9B1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  <w:tc>
          <w:tcPr>
            <w:tcW w:w="284" w:type="dxa"/>
          </w:tcPr>
          <w:p w:rsidR="007E3AEA" w:rsidRPr="00D413D6" w:rsidRDefault="007E3AE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E3AEA" w:rsidRPr="00205572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 w:hint="cs"/>
                <w:b/>
                <w:sz w:val="30"/>
                <w:szCs w:val="30"/>
                <w:cs/>
              </w:rPr>
              <w:t>114,600</w:t>
            </w:r>
          </w:p>
        </w:tc>
      </w:tr>
      <w:tr w:rsidR="009909B1" w:rsidRPr="00E24209" w:rsidTr="00783015">
        <w:trPr>
          <w:cantSplit/>
        </w:trPr>
        <w:tc>
          <w:tcPr>
            <w:tcW w:w="4059" w:type="dxa"/>
          </w:tcPr>
          <w:p w:rsidR="009909B1" w:rsidRPr="00B97542" w:rsidRDefault="009909B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9909B1" w:rsidRPr="00CB6FC6" w:rsidRDefault="009909B1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37,840</w:t>
            </w:r>
          </w:p>
        </w:tc>
        <w:tc>
          <w:tcPr>
            <w:tcW w:w="284" w:type="dxa"/>
          </w:tcPr>
          <w:p w:rsidR="009909B1" w:rsidRPr="00EC7D7C" w:rsidRDefault="009909B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9909B1" w:rsidRPr="00CB6FC6" w:rsidRDefault="009909B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22,88</w:t>
            </w:r>
            <w:r w:rsidRPr="00CB6FC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9909B1" w:rsidRPr="00EC7D7C" w:rsidRDefault="009909B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9909B1" w:rsidRPr="009909B1" w:rsidRDefault="009909B1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9909B1">
              <w:rPr>
                <w:rFonts w:ascii="Angsana New" w:hAnsi="Angsana New"/>
                <w:bCs/>
                <w:sz w:val="30"/>
                <w:szCs w:val="30"/>
              </w:rPr>
              <w:t>9,000</w:t>
            </w:r>
          </w:p>
        </w:tc>
        <w:tc>
          <w:tcPr>
            <w:tcW w:w="284" w:type="dxa"/>
          </w:tcPr>
          <w:p w:rsidR="009909B1" w:rsidRPr="00EC7D7C" w:rsidRDefault="009909B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9909B1" w:rsidRPr="00205572" w:rsidRDefault="009909B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55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09B1" w:rsidRPr="00E24209" w:rsidTr="00862576">
        <w:trPr>
          <w:cantSplit/>
        </w:trPr>
        <w:tc>
          <w:tcPr>
            <w:tcW w:w="4059" w:type="dxa"/>
          </w:tcPr>
          <w:p w:rsidR="009909B1" w:rsidRPr="00B97542" w:rsidRDefault="009909B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909B1" w:rsidRPr="00CB6FC6" w:rsidRDefault="009909B1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(11,160</w:t>
            </w:r>
            <w:r w:rsidRPr="00CB6FC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909B1" w:rsidRPr="00EC7D7C" w:rsidRDefault="009909B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909B1" w:rsidRPr="00CB6FC6" w:rsidRDefault="009909B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(16,35</w:t>
            </w:r>
            <w:r w:rsidRPr="00CB6FC6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83" w:type="dxa"/>
          </w:tcPr>
          <w:p w:rsidR="009909B1" w:rsidRPr="00EC7D7C" w:rsidRDefault="009909B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9909B1" w:rsidRPr="00205572" w:rsidRDefault="009909B1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(83,0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9909B1" w:rsidRPr="00EC7D7C" w:rsidRDefault="009909B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9909B1" w:rsidRPr="00205572" w:rsidRDefault="009909B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(30,100)</w:t>
            </w:r>
          </w:p>
        </w:tc>
      </w:tr>
      <w:tr w:rsidR="007E3AEA" w:rsidRPr="00E24209" w:rsidTr="00862576">
        <w:trPr>
          <w:cantSplit/>
        </w:trPr>
        <w:tc>
          <w:tcPr>
            <w:tcW w:w="4059" w:type="dxa"/>
          </w:tcPr>
          <w:p w:rsidR="007E3AEA" w:rsidRPr="00840E3A" w:rsidRDefault="007E3AEA" w:rsidP="007E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3AEA" w:rsidRPr="009909B1" w:rsidRDefault="009909B1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,46</w:t>
            </w:r>
            <w:r w:rsidR="007E3AEA" w:rsidRPr="009909B1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</w:p>
        </w:tc>
        <w:tc>
          <w:tcPr>
            <w:tcW w:w="284" w:type="dxa"/>
          </w:tcPr>
          <w:p w:rsidR="007E3AEA" w:rsidRPr="00EC7D7C" w:rsidRDefault="007E3AE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E3AEA" w:rsidRPr="00CB6FC6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138,26</w:t>
            </w:r>
            <w:r w:rsidRPr="00CB6FC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7E3AEA" w:rsidRPr="00EC7D7C" w:rsidRDefault="007E3AE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3AEA" w:rsidRPr="009909B1" w:rsidRDefault="009909B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7E3AEA" w:rsidRPr="009909B1">
              <w:rPr>
                <w:rFonts w:ascii="Angsana New" w:hAnsi="Angsana New" w:hint="cs"/>
                <w:b/>
                <w:sz w:val="30"/>
                <w:szCs w:val="30"/>
                <w:cs/>
              </w:rPr>
              <w:t>,500</w:t>
            </w:r>
          </w:p>
        </w:tc>
        <w:tc>
          <w:tcPr>
            <w:tcW w:w="284" w:type="dxa"/>
          </w:tcPr>
          <w:p w:rsidR="007E3AEA" w:rsidRPr="00EC7D7C" w:rsidRDefault="007E3A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7E3AEA" w:rsidRPr="00205572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84</w:t>
            </w:r>
            <w:r w:rsidRPr="0020557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205572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83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3AEA" w:rsidRPr="00D413D6" w:rsidTr="00FB7FAE">
        <w:trPr>
          <w:cantSplit/>
        </w:trPr>
        <w:tc>
          <w:tcPr>
            <w:tcW w:w="4149" w:type="dxa"/>
          </w:tcPr>
          <w:p w:rsidR="007E3AEA" w:rsidRPr="00F51F88" w:rsidRDefault="007E3AEA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70" w:type="dxa"/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8" w:type="dxa"/>
          </w:tcPr>
          <w:p w:rsidR="007E3AEA" w:rsidRPr="008F38E6" w:rsidRDefault="007E3AEA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7E3AEA" w:rsidRPr="008F38E6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84" w:type="dxa"/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4E551F" w:rsidRPr="002918CA" w:rsidTr="00FB7FAE">
        <w:trPr>
          <w:cantSplit/>
        </w:trPr>
        <w:tc>
          <w:tcPr>
            <w:tcW w:w="4149" w:type="dxa"/>
          </w:tcPr>
          <w:p w:rsidR="004E551F" w:rsidRPr="002918CA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:rsidR="005750F9" w:rsidRPr="00916E4D" w:rsidRDefault="00916E4D" w:rsidP="009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16E4D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16E4D">
              <w:rPr>
                <w:rFonts w:ascii="Angsana New" w:hAnsi="Angsana New"/>
                <w:bCs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:rsidR="005750F9" w:rsidRPr="007E2CE7" w:rsidRDefault="005750F9" w:rsidP="00482755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916E4D" w:rsidRDefault="005750F9" w:rsidP="009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16E4D">
              <w:rPr>
                <w:rFonts w:ascii="Angsana New" w:hAnsi="Angsana New"/>
                <w:bCs/>
                <w:sz w:val="30"/>
                <w:szCs w:val="30"/>
              </w:rPr>
              <w:t>3,428</w:t>
            </w:r>
          </w:p>
        </w:tc>
        <w:tc>
          <w:tcPr>
            <w:tcW w:w="288" w:type="dxa"/>
          </w:tcPr>
          <w:p w:rsidR="005750F9" w:rsidRPr="000233DF" w:rsidRDefault="005750F9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F04BA" w:rsidRPr="00916E4D"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  <w:tc>
          <w:tcPr>
            <w:tcW w:w="284" w:type="dxa"/>
          </w:tcPr>
          <w:p w:rsidR="005750F9" w:rsidRPr="000233DF" w:rsidRDefault="005750F9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39,781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407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348,380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236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665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410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351,808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264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758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226,000</w:t>
            </w:r>
          </w:p>
        </w:tc>
      </w:tr>
      <w:tr w:rsidR="005750F9" w:rsidRPr="002918CA" w:rsidTr="00FB7FAE">
        <w:trPr>
          <w:cantSplit/>
        </w:trPr>
        <w:tc>
          <w:tcPr>
            <w:tcW w:w="4149" w:type="dxa"/>
          </w:tcPr>
          <w:p w:rsidR="005750F9" w:rsidRPr="002918CA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0F9" w:rsidRPr="00916E4D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50F9" w:rsidRPr="002918CA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2918CA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5750F9" w:rsidRPr="00916E4D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5750F9" w:rsidRPr="002918CA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1,804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262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36,127</w:t>
            </w:r>
          </w:p>
        </w:tc>
      </w:tr>
      <w:tr w:rsidR="00916E4D" w:rsidRPr="005F7388" w:rsidTr="00FB7FAE">
        <w:trPr>
          <w:cantSplit/>
        </w:trPr>
        <w:tc>
          <w:tcPr>
            <w:tcW w:w="4149" w:type="dxa"/>
          </w:tcPr>
          <w:p w:rsidR="00916E4D" w:rsidRPr="00161CAE" w:rsidRDefault="00916E4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:rsidR="00916E4D" w:rsidRPr="00916E4D" w:rsidRDefault="00916E4D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:rsidR="00916E4D" w:rsidRPr="00B9369C" w:rsidRDefault="00916E4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916E4D" w:rsidRPr="005750F9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20,436</w:t>
            </w:r>
          </w:p>
        </w:tc>
        <w:tc>
          <w:tcPr>
            <w:tcW w:w="288" w:type="dxa"/>
          </w:tcPr>
          <w:p w:rsidR="00916E4D" w:rsidRPr="00B9369C" w:rsidRDefault="00916E4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916E4D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401</w:t>
            </w:r>
          </w:p>
        </w:tc>
        <w:tc>
          <w:tcPr>
            <w:tcW w:w="284" w:type="dxa"/>
          </w:tcPr>
          <w:p w:rsidR="00916E4D" w:rsidRPr="00B9369C" w:rsidRDefault="00916E4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916E4D" w:rsidRPr="005750F9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20,436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:rsidR="005750F9" w:rsidRPr="00916E4D" w:rsidRDefault="004D4BA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916E4D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16E4D">
              <w:rPr>
                <w:rFonts w:ascii="Angsana New" w:hAnsi="Angsana New"/>
                <w:bCs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14,559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,6</w:t>
            </w:r>
            <w:r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10,620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13,931</w:t>
            </w:r>
          </w:p>
        </w:tc>
        <w:tc>
          <w:tcPr>
            <w:tcW w:w="288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737</w:t>
            </w:r>
          </w:p>
        </w:tc>
        <w:tc>
          <w:tcPr>
            <w:tcW w:w="284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8,332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</w:t>
            </w:r>
            <w:r w:rsidR="004670F4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50,730</w:t>
            </w:r>
          </w:p>
        </w:tc>
        <w:tc>
          <w:tcPr>
            <w:tcW w:w="288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066</w:t>
            </w:r>
          </w:p>
        </w:tc>
        <w:tc>
          <w:tcPr>
            <w:tcW w:w="284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75,515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464</w:t>
            </w:r>
            <w:r w:rsidR="004670F4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402,538</w:t>
            </w:r>
          </w:p>
        </w:tc>
        <w:tc>
          <w:tcPr>
            <w:tcW w:w="288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916E4D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314</w:t>
            </w:r>
            <w:r w:rsidR="005750F9" w:rsidRPr="00916E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E0BE1" w:rsidRPr="00916E4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  <w:tc>
          <w:tcPr>
            <w:tcW w:w="284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301,515</w:t>
            </w:r>
          </w:p>
        </w:tc>
      </w:tr>
    </w:tbl>
    <w:p w:rsidR="005750F9" w:rsidRDefault="005750F9" w:rsidP="00575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2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:rsidTr="00FB7FAE">
        <w:trPr>
          <w:cantSplit/>
        </w:trPr>
        <w:tc>
          <w:tcPr>
            <w:tcW w:w="4149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:rsidTr="00FB7FAE">
        <w:trPr>
          <w:cantSplit/>
        </w:trPr>
        <w:tc>
          <w:tcPr>
            <w:tcW w:w="4149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3AEA" w:rsidRPr="00D413D6" w:rsidTr="00FB7FAE">
        <w:trPr>
          <w:cantSplit/>
        </w:trPr>
        <w:tc>
          <w:tcPr>
            <w:tcW w:w="4149" w:type="dxa"/>
          </w:tcPr>
          <w:p w:rsidR="007E3AEA" w:rsidRPr="00F51F88" w:rsidRDefault="007E3AEA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70" w:type="dxa"/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8" w:type="dxa"/>
          </w:tcPr>
          <w:p w:rsidR="007E3AEA" w:rsidRPr="008F38E6" w:rsidRDefault="007E3AEA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7E3AEA" w:rsidRPr="008F38E6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84" w:type="dxa"/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FC6AA5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5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291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251,211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149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081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122,405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:rsidR="005750F9" w:rsidRPr="00EB7051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EB7051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110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731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89,318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377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61,665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5,203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141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1,126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5" w:type="dxa"/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4,639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EB7051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51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EB7051">
              <w:rPr>
                <w:rFonts w:ascii="Angsana New" w:hAnsi="Angsana New"/>
                <w:bCs/>
                <w:sz w:val="30"/>
                <w:szCs w:val="30"/>
              </w:rPr>
              <w:t>413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329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26,024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928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13,560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376,395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249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940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201,085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5" w:type="dxa"/>
          </w:tcPr>
          <w:p w:rsidR="005750F9" w:rsidRPr="00EB7051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EB7051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5" w:type="dxa"/>
          </w:tcPr>
          <w:p w:rsidR="005750F9" w:rsidRPr="00EB7051" w:rsidRDefault="004520F9" w:rsidP="00EB7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51">
              <w:rPr>
                <w:rFonts w:ascii="Angsana New" w:hAnsi="Angsana New"/>
                <w:bCs/>
                <w:sz w:val="30"/>
                <w:szCs w:val="30"/>
              </w:rPr>
              <w:t xml:space="preserve">   (2</w:t>
            </w:r>
            <w:r w:rsidR="00EB7051">
              <w:rPr>
                <w:rFonts w:ascii="Angsana New" w:hAnsi="Angsana New"/>
                <w:bCs/>
                <w:sz w:val="30"/>
                <w:szCs w:val="30"/>
              </w:rPr>
              <w:t>5,267</w:t>
            </w:r>
            <w:r w:rsidR="005750F9" w:rsidRPr="00EB705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(28,015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(13,275</w:t>
            </w:r>
            <w:r w:rsidR="005750F9" w:rsidRPr="00EB705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7536">
              <w:rPr>
                <w:rFonts w:ascii="Angsana New" w:hAnsi="Angsana New"/>
                <w:bCs/>
                <w:sz w:val="30"/>
                <w:szCs w:val="30"/>
              </w:rPr>
              <w:t xml:space="preserve">   (1</w:t>
            </w:r>
            <w:r>
              <w:rPr>
                <w:rFonts w:ascii="Angsana New" w:hAnsi="Angsana New"/>
                <w:bCs/>
                <w:sz w:val="30"/>
                <w:szCs w:val="30"/>
              </w:rPr>
              <w:t>4,866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407</w:t>
            </w:r>
            <w:r w:rsidR="00575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EB7051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236</w:t>
            </w:r>
            <w:r w:rsidR="004520F9" w:rsidRPr="00EB70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665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</w:tr>
    </w:tbl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A5003" w:rsidRPr="005A5003" w:rsidRDefault="005A5003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0D641F" w:rsidRPr="00F27901" w:rsidRDefault="000D641F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0D641F" w:rsidRPr="00F27901" w:rsidSect="00141E0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4"/>
          <w:cols w:space="720"/>
          <w:titlePg/>
          <w:docGrid w:linePitch="245"/>
        </w:sectPr>
      </w:pPr>
    </w:p>
    <w:p w:rsidR="004E0F56" w:rsidRDefault="006353B5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5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E3AEA">
        <w:rPr>
          <w:rFonts w:ascii="Angsana New" w:hAnsi="Angsana New"/>
          <w:sz w:val="30"/>
          <w:szCs w:val="30"/>
        </w:rPr>
        <w:t xml:space="preserve">30 </w:t>
      </w:r>
      <w:r w:rsidR="007E3AEA">
        <w:rPr>
          <w:rFonts w:ascii="Angsana New" w:hAnsi="Angsana New" w:hint="cs"/>
          <w:sz w:val="30"/>
          <w:szCs w:val="30"/>
          <w:cs/>
        </w:rPr>
        <w:t>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645819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</w:t>
      </w:r>
      <w:r w:rsidR="00645819">
        <w:rPr>
          <w:rFonts w:ascii="Angsana New" w:hAnsi="Angsana New" w:hint="cs"/>
          <w:sz w:val="30"/>
          <w:szCs w:val="30"/>
          <w:cs/>
        </w:rPr>
        <w:t>3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639" w:type="dxa"/>
        <w:tblInd w:w="-72" w:type="dxa"/>
        <w:tblLayout w:type="fixed"/>
        <w:tblLook w:val="0000"/>
      </w:tblPr>
      <w:tblGrid>
        <w:gridCol w:w="3582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65"/>
        <w:gridCol w:w="1152"/>
        <w:gridCol w:w="236"/>
        <w:gridCol w:w="1182"/>
      </w:tblGrid>
      <w:tr w:rsidR="004E0F56" w:rsidRPr="00D02D1D" w:rsidTr="009C5CEF">
        <w:trPr>
          <w:cantSplit/>
        </w:trPr>
        <w:tc>
          <w:tcPr>
            <w:tcW w:w="3582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9C5CEF">
        <w:trPr>
          <w:cantSplit/>
        </w:trPr>
        <w:tc>
          <w:tcPr>
            <w:tcW w:w="3582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65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0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9C5CEF" w:rsidRPr="00D02D1D" w:rsidTr="009C5CEF">
        <w:trPr>
          <w:cantSplit/>
        </w:trPr>
        <w:tc>
          <w:tcPr>
            <w:tcW w:w="3582" w:type="dxa"/>
          </w:tcPr>
          <w:p w:rsidR="009C5CEF" w:rsidRPr="00D02D1D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5CEF" w:rsidRPr="008F38E6" w:rsidRDefault="009C5CEF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C5CEF" w:rsidRPr="008F38E6" w:rsidRDefault="009C5CEF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5CEF" w:rsidRPr="008F38E6" w:rsidRDefault="009C5CEF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9C5CEF" w:rsidRPr="00D02D1D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8F38E6" w:rsidRDefault="009C5CEF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84" w:type="dxa"/>
          </w:tcPr>
          <w:p w:rsidR="009C5CEF" w:rsidRPr="008F38E6" w:rsidRDefault="009C5CE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8F38E6" w:rsidRDefault="009C5CEF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9C5CEF" w:rsidRPr="00D02D1D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8F38E6" w:rsidRDefault="009C5CEF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84" w:type="dxa"/>
          </w:tcPr>
          <w:p w:rsidR="009C5CEF" w:rsidRPr="008F38E6" w:rsidRDefault="009C5CE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5CEF" w:rsidRPr="008F38E6" w:rsidRDefault="009C5CEF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65" w:type="dxa"/>
          </w:tcPr>
          <w:p w:rsidR="009C5CEF" w:rsidRPr="00D02D1D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C5CEF" w:rsidRPr="008F38E6" w:rsidRDefault="009C5CEF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36" w:type="dxa"/>
          </w:tcPr>
          <w:p w:rsidR="009C5CEF" w:rsidRPr="00D02D1D" w:rsidRDefault="009C5CEF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9C5CEF" w:rsidRPr="008F38E6" w:rsidRDefault="009C5CEF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2563</w:t>
            </w:r>
          </w:p>
        </w:tc>
      </w:tr>
      <w:tr w:rsidR="009C5CEF" w:rsidRPr="00D02D1D" w:rsidTr="009C5CEF">
        <w:trPr>
          <w:cantSplit/>
        </w:trPr>
        <w:tc>
          <w:tcPr>
            <w:tcW w:w="3582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5CEF" w:rsidRPr="00E25899" w:rsidTr="009C5CEF">
        <w:trPr>
          <w:cantSplit/>
        </w:trPr>
        <w:tc>
          <w:tcPr>
            <w:tcW w:w="3582" w:type="dxa"/>
            <w:vAlign w:val="center"/>
          </w:tcPr>
          <w:p w:rsidR="009C5CEF" w:rsidRPr="00E25899" w:rsidRDefault="009C5CE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134" w:type="dxa"/>
            <w:shd w:val="clear" w:color="auto" w:fill="auto"/>
          </w:tcPr>
          <w:p w:rsidR="009C5CEF" w:rsidRPr="00934625" w:rsidRDefault="009C5CE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10</w:t>
            </w:r>
            <w:r w:rsidRPr="0093462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93462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8D73D5" w:rsidRDefault="009C5CE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C5CEF" w:rsidRPr="00934625" w:rsidRDefault="009C5CE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8D73D5" w:rsidRDefault="009C5CE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3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C5CEF" w:rsidRPr="00934625" w:rsidRDefault="009C5CEF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84" w:type="dxa"/>
          </w:tcPr>
          <w:p w:rsidR="009C5CEF" w:rsidRPr="00D96202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8D73D5" w:rsidRDefault="009C5CE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65" w:type="dxa"/>
          </w:tcPr>
          <w:p w:rsidR="009C5CEF" w:rsidRPr="00D96202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9C5CEF" w:rsidRPr="00AC7D8F" w:rsidRDefault="009C5CE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D8F"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  <w:tc>
          <w:tcPr>
            <w:tcW w:w="236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C5CEF" w:rsidRPr="00EA6300" w:rsidRDefault="009C5CEF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AC7D8F" w:rsidRPr="00E25899" w:rsidTr="009C5CEF">
        <w:trPr>
          <w:cantSplit/>
        </w:trPr>
        <w:tc>
          <w:tcPr>
            <w:tcW w:w="3582" w:type="dxa"/>
            <w:vAlign w:val="center"/>
          </w:tcPr>
          <w:p w:rsidR="00AC7D8F" w:rsidRPr="00E25899" w:rsidRDefault="00AC7D8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134" w:type="dxa"/>
            <w:shd w:val="clear" w:color="auto" w:fill="auto"/>
          </w:tcPr>
          <w:p w:rsidR="00AC7D8F" w:rsidRPr="00934625" w:rsidRDefault="00AC7D8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AC7D8F" w:rsidRPr="00B9369C" w:rsidRDefault="00AC7D8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C7D8F" w:rsidRPr="008D73D5" w:rsidRDefault="00AC7D8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AC7D8F" w:rsidRPr="00B9369C" w:rsidRDefault="00AC7D8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C7D8F" w:rsidRPr="00934625" w:rsidRDefault="00AC7D8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AC7D8F" w:rsidRPr="00B9369C" w:rsidRDefault="00AC7D8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C7D8F" w:rsidRPr="008D73D5" w:rsidRDefault="00AC7D8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3" w:type="dxa"/>
          </w:tcPr>
          <w:p w:rsidR="00AC7D8F" w:rsidRPr="00B9369C" w:rsidRDefault="00AC7D8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C7D8F" w:rsidRPr="00934625" w:rsidRDefault="00AC7D8F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84" w:type="dxa"/>
          </w:tcPr>
          <w:p w:rsidR="00AC7D8F" w:rsidRPr="00D96202" w:rsidRDefault="00AC7D8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C7D8F" w:rsidRPr="008D73D5" w:rsidRDefault="00AC7D8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65" w:type="dxa"/>
          </w:tcPr>
          <w:p w:rsidR="00AC7D8F" w:rsidRPr="00D96202" w:rsidRDefault="00AC7D8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AC7D8F" w:rsidRPr="00EA6300" w:rsidRDefault="00AC7D8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420</w:t>
            </w:r>
          </w:p>
        </w:tc>
        <w:tc>
          <w:tcPr>
            <w:tcW w:w="236" w:type="dxa"/>
          </w:tcPr>
          <w:p w:rsidR="00AC7D8F" w:rsidRPr="00B9369C" w:rsidRDefault="00AC7D8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AC7D8F" w:rsidRPr="00EA6300" w:rsidRDefault="00AC7D8F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9C5CEF" w:rsidRPr="00E25899" w:rsidTr="009C5CEF">
        <w:trPr>
          <w:cantSplit/>
        </w:trPr>
        <w:tc>
          <w:tcPr>
            <w:tcW w:w="3582" w:type="dxa"/>
            <w:vAlign w:val="center"/>
          </w:tcPr>
          <w:p w:rsidR="009C5CEF" w:rsidRPr="00E25899" w:rsidRDefault="009C5CE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134" w:type="dxa"/>
            <w:shd w:val="clear" w:color="auto" w:fill="auto"/>
          </w:tcPr>
          <w:p w:rsidR="009C5CEF" w:rsidRPr="00934625" w:rsidRDefault="009C5CE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8D73D5" w:rsidRDefault="009C5CE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C5CEF" w:rsidRPr="00934625" w:rsidRDefault="009C5CEF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8D73D5" w:rsidRDefault="009C5CE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3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C5CEF" w:rsidRPr="00934625" w:rsidRDefault="009C5CEF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84" w:type="dxa"/>
          </w:tcPr>
          <w:p w:rsidR="009C5CEF" w:rsidRPr="00D96202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8D73D5" w:rsidRDefault="009C5CE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65" w:type="dxa"/>
          </w:tcPr>
          <w:p w:rsidR="009C5CEF" w:rsidRPr="00D96202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9C5CEF" w:rsidRPr="00AC7D8F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D8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C5CEF" w:rsidRPr="00EA6300" w:rsidRDefault="009C5CEF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C7D8F" w:rsidRPr="00E25899" w:rsidTr="009C5CEF">
        <w:trPr>
          <w:cantSplit/>
        </w:trPr>
        <w:tc>
          <w:tcPr>
            <w:tcW w:w="3582" w:type="dxa"/>
            <w:vAlign w:val="center"/>
          </w:tcPr>
          <w:p w:rsidR="00AC7D8F" w:rsidRPr="00E25899" w:rsidRDefault="00AC7D8F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34" w:type="dxa"/>
          </w:tcPr>
          <w:p w:rsidR="00AC7D8F" w:rsidRPr="00934625" w:rsidRDefault="00AC7D8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:rsidR="00AC7D8F" w:rsidRPr="00B9369C" w:rsidRDefault="00AC7D8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C7D8F" w:rsidRPr="008D73D5" w:rsidRDefault="00AC7D8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AC7D8F" w:rsidRPr="00B9369C" w:rsidRDefault="00AC7D8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C7D8F" w:rsidRPr="00934625" w:rsidRDefault="00AC7D8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625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84" w:type="dxa"/>
          </w:tcPr>
          <w:p w:rsidR="00AC7D8F" w:rsidRPr="00B9369C" w:rsidRDefault="00AC7D8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C7D8F" w:rsidRPr="008D73D5" w:rsidRDefault="00AC7D8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83" w:type="dxa"/>
          </w:tcPr>
          <w:p w:rsidR="00AC7D8F" w:rsidRPr="00B9369C" w:rsidRDefault="00AC7D8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C7D8F" w:rsidRPr="00934625" w:rsidRDefault="00AC7D8F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353</w:t>
            </w:r>
            <w:r w:rsidRPr="0093462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84" w:type="dxa"/>
          </w:tcPr>
          <w:p w:rsidR="00AC7D8F" w:rsidRPr="00D96202" w:rsidRDefault="00AC7D8F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C7D8F" w:rsidRPr="008D73D5" w:rsidRDefault="00AC7D8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65" w:type="dxa"/>
          </w:tcPr>
          <w:p w:rsidR="00AC7D8F" w:rsidRPr="00D96202" w:rsidRDefault="00AC7D8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AC7D8F" w:rsidRPr="00EA6300" w:rsidRDefault="00AC7D8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261</w:t>
            </w:r>
          </w:p>
        </w:tc>
        <w:tc>
          <w:tcPr>
            <w:tcW w:w="236" w:type="dxa"/>
          </w:tcPr>
          <w:p w:rsidR="00AC7D8F" w:rsidRPr="00B9369C" w:rsidRDefault="00AC7D8F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AC7D8F" w:rsidRPr="00EA6300" w:rsidRDefault="00AC7D8F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9C5CEF" w:rsidRPr="00E25899" w:rsidTr="009C5CEF">
        <w:trPr>
          <w:cantSplit/>
        </w:trPr>
        <w:tc>
          <w:tcPr>
            <w:tcW w:w="3582" w:type="dxa"/>
          </w:tcPr>
          <w:p w:rsidR="009C5CEF" w:rsidRPr="00E25899" w:rsidRDefault="009C5CE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B9369C" w:rsidRDefault="009C5CE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5CEF" w:rsidRPr="00934625" w:rsidRDefault="00934625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143</w:t>
            </w:r>
          </w:p>
        </w:tc>
        <w:tc>
          <w:tcPr>
            <w:tcW w:w="284" w:type="dxa"/>
          </w:tcPr>
          <w:p w:rsidR="009C5CEF" w:rsidRPr="00D96202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C5CEF" w:rsidRPr="008D73D5" w:rsidRDefault="009C5CE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65" w:type="dxa"/>
          </w:tcPr>
          <w:p w:rsidR="009C5CEF" w:rsidRPr="00D96202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5CEF" w:rsidRPr="00AC7D8F" w:rsidRDefault="00AC7D8F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236" w:type="dxa"/>
          </w:tcPr>
          <w:p w:rsidR="009C5CEF" w:rsidRPr="00B9369C" w:rsidRDefault="009C5CE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9C5CEF" w:rsidRPr="00EA6300" w:rsidRDefault="009C5CEF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97329" w:rsidRPr="00946FCD" w:rsidRDefault="00697329" w:rsidP="0015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>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 xml:space="preserve">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>ชนิดระบุช</w:t>
      </w:r>
      <w:r>
        <w:rPr>
          <w:rFonts w:ascii="Angsana New" w:hAnsi="Angsana New"/>
          <w:sz w:val="30"/>
          <w:szCs w:val="30"/>
          <w:cs/>
        </w:rPr>
        <w:t xml:space="preserve">ื่อผู้ถือและสามารถเปลี่ยนมือได้ให้แก่ผู้ถือหุ้นเดิมจำนวน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</w:t>
      </w:r>
      <w:r>
        <w:rPr>
          <w:rFonts w:ascii="Angsana New" w:hAnsi="Angsana New"/>
          <w:sz w:val="30"/>
          <w:szCs w:val="30"/>
          <w:cs/>
        </w:rPr>
        <w:t>โดยไม่คิดมูลค่า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>หน่วย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มีสิทธิซื้อหุ้นสามัญเพิ่มทุนของบริษัท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>ได้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3B4B67">
        <w:rPr>
          <w:rFonts w:ascii="Angsana New" w:hAnsi="Angsana New"/>
          <w:sz w:val="30"/>
          <w:szCs w:val="30"/>
        </w:rPr>
        <w:t xml:space="preserve">1.50 </w:t>
      </w:r>
      <w:r w:rsidRPr="003B4B67">
        <w:rPr>
          <w:rFonts w:ascii="Angsana New" w:hAnsi="Angsana New"/>
          <w:sz w:val="30"/>
          <w:szCs w:val="30"/>
          <w:cs/>
        </w:rPr>
        <w:t>บาท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3B4B67">
        <w:rPr>
          <w:rFonts w:ascii="Angsana New" w:hAnsi="Angsana New"/>
          <w:sz w:val="30"/>
          <w:szCs w:val="30"/>
        </w:rPr>
        <w:t xml:space="preserve">2 </w:t>
      </w:r>
      <w:r w:rsidRPr="003B4B67">
        <w:rPr>
          <w:rFonts w:ascii="Angsana New" w:hAnsi="Angsana New"/>
          <w:sz w:val="30"/>
          <w:szCs w:val="30"/>
          <w:cs/>
        </w:rPr>
        <w:t>ปี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นับจากวันที่ออกใบสำคัญแสดงสิทธิ (ตั้งแต่</w:t>
      </w:r>
      <w:r>
        <w:rPr>
          <w:rFonts w:ascii="Angsana New" w:hAnsi="Angsana New"/>
          <w:sz w:val="30"/>
          <w:szCs w:val="30"/>
          <w:cs/>
        </w:rPr>
        <w:t xml:space="preserve">วันที่ 4 ตุลาคม 2562 ถึงวันที่ </w:t>
      </w:r>
      <w:r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 xml:space="preserve">ได้ 4 ครั้ง ได้แก่ วันทำการสุดท้ายของเดือนพฤษภาคม 2563 </w:t>
      </w:r>
      <w:r>
        <w:rPr>
          <w:rFonts w:ascii="Angsana New" w:hAnsi="Angsana New"/>
          <w:sz w:val="30"/>
          <w:szCs w:val="30"/>
          <w:cs/>
        </w:rPr>
        <w:t xml:space="preserve">เดือนพฤศจิกายน 2563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 xml:space="preserve">เดือนพฤษภาคม 2564 และวันที่ </w:t>
      </w:r>
      <w:r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 </w:t>
      </w:r>
      <w:r w:rsidRPr="00946FC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 xml:space="preserve">นำใบสำคัญแสดงสิทธิดังกล่าวเข้าจดทะเบียนกับตลาดหลักทรัพย์ เอ็ม เอ ไอ เมื่อวันที่ </w:t>
      </w:r>
      <w:r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</w:p>
    <w:p w:rsidR="007F7D23" w:rsidRDefault="007F7D23" w:rsidP="0015481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F93611" w:rsidRPr="00E24B9C" w:rsidRDefault="00F93611" w:rsidP="0015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/>
          <w:szCs w:val="30"/>
          <w:cs/>
        </w:rPr>
        <w:t>ในที่ประชุม</w:t>
      </w:r>
      <w:r w:rsidRPr="00E24B9C">
        <w:rPr>
          <w:rFonts w:ascii="Angsana New" w:hAnsi="Angsana New" w:hint="cs"/>
          <w:szCs w:val="30"/>
          <w:cs/>
        </w:rPr>
        <w:t xml:space="preserve">สามัญผู้ถือหุ้นประจำปี 2564 </w:t>
      </w:r>
      <w:r w:rsidRPr="00F11E2D">
        <w:rPr>
          <w:rFonts w:ascii="Angsana New" w:hAnsi="Angsana New" w:hint="cs"/>
          <w:szCs w:val="30"/>
          <w:cs/>
        </w:rPr>
        <w:t>ของบริษัทย่อย</w:t>
      </w:r>
      <w:r w:rsidRPr="00E24B9C">
        <w:rPr>
          <w:rFonts w:ascii="Angsana New" w:hAnsi="Angsana New" w:hint="cs"/>
          <w:szCs w:val="30"/>
          <w:cs/>
        </w:rPr>
        <w:t xml:space="preserve">เมื่อวันที่ 22 เมษายน </w:t>
      </w:r>
      <w:r w:rsidRPr="00E24B9C">
        <w:rPr>
          <w:rFonts w:ascii="Angsana New" w:hAnsi="Angsana New"/>
          <w:szCs w:val="30"/>
          <w:cs/>
        </w:rPr>
        <w:t>256</w:t>
      </w:r>
      <w:r w:rsidRPr="00E24B9C">
        <w:rPr>
          <w:rFonts w:ascii="Angsana New" w:hAnsi="Angsana New" w:hint="cs"/>
          <w:szCs w:val="30"/>
          <w:cs/>
        </w:rPr>
        <w:t>4</w:t>
      </w:r>
      <w:r w:rsidRPr="00E24B9C">
        <w:rPr>
          <w:rFonts w:ascii="Angsana New" w:hAnsi="Angsana New"/>
          <w:szCs w:val="30"/>
          <w:cs/>
        </w:rPr>
        <w:t xml:space="preserve"> </w:t>
      </w:r>
      <w:r w:rsidRPr="00E24B9C">
        <w:rPr>
          <w:rFonts w:ascii="Angsana New" w:hAnsi="Angsana New" w:hint="cs"/>
          <w:szCs w:val="30"/>
          <w:cs/>
        </w:rPr>
        <w:t>ผู้ถือหุ้น</w:t>
      </w:r>
      <w:r w:rsidRPr="00E24B9C">
        <w:rPr>
          <w:rFonts w:ascii="Angsana New" w:hAnsi="Angsana New"/>
          <w:szCs w:val="30"/>
          <w:cs/>
        </w:rPr>
        <w:t>ได้มีมติ</w:t>
      </w:r>
      <w:r w:rsidRPr="00E24B9C">
        <w:rPr>
          <w:rFonts w:ascii="Angsana New" w:hAnsi="Angsana New" w:hint="cs"/>
          <w:szCs w:val="30"/>
          <w:cs/>
        </w:rPr>
        <w:t>อนุมัติ</w:t>
      </w:r>
      <w:r w:rsidRPr="00E24B9C">
        <w:rPr>
          <w:rFonts w:ascii="Angsana New" w:hAnsi="Angsana New"/>
          <w:szCs w:val="30"/>
          <w:cs/>
        </w:rPr>
        <w:t>เรื่องดังต่อไปนี้</w:t>
      </w:r>
    </w:p>
    <w:p w:rsidR="00F93611" w:rsidRPr="008E5ACD" w:rsidRDefault="00F93611" w:rsidP="0015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521FCB" w:rsidRDefault="00F93611" w:rsidP="0015481E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 w:hint="cs"/>
          <w:szCs w:val="30"/>
          <w:cs/>
        </w:rPr>
        <w:t>ก)</w:t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/>
          <w:szCs w:val="30"/>
          <w:cs/>
        </w:rPr>
        <w:t>เปลี่ยนแปลงมูลค่าหุ้นสามัญที่ตราไว้จาก 1 บาทต่อหุ้น</w:t>
      </w:r>
      <w:r w:rsidRPr="00E24B9C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/>
          <w:szCs w:val="30"/>
          <w:cs/>
        </w:rPr>
        <w:t xml:space="preserve">เป็น 0.50 บาทต่อหุ้น </w:t>
      </w:r>
      <w:r w:rsidRPr="00E24B9C">
        <w:rPr>
          <w:rFonts w:ascii="Angsana New" w:hAnsi="Angsana New" w:hint="cs"/>
          <w:szCs w:val="30"/>
          <w:cs/>
        </w:rPr>
        <w:t>ทำให้</w:t>
      </w:r>
      <w:r w:rsidRPr="00E24B9C">
        <w:rPr>
          <w:rFonts w:ascii="Angsana New" w:hAnsi="Angsana New"/>
          <w:szCs w:val="30"/>
          <w:cs/>
        </w:rPr>
        <w:t>จำนวนหุ้น</w:t>
      </w:r>
      <w:r w:rsidRPr="00E24B9C">
        <w:rPr>
          <w:rFonts w:ascii="Angsana New" w:hAnsi="Angsana New" w:hint="cs"/>
          <w:szCs w:val="30"/>
          <w:cs/>
        </w:rPr>
        <w:t>ทุนจดทะเบียน</w:t>
      </w:r>
      <w:r w:rsidRPr="00E24B9C">
        <w:rPr>
          <w:rFonts w:ascii="Angsana New" w:hAnsi="Angsana New"/>
          <w:szCs w:val="30"/>
          <w:cs/>
        </w:rPr>
        <w:t>ของบริษัท</w:t>
      </w:r>
      <w:r w:rsidRPr="00F11E2D">
        <w:rPr>
          <w:rFonts w:ascii="Angsana New" w:hAnsi="Angsana New" w:hint="cs"/>
          <w:szCs w:val="30"/>
          <w:cs/>
        </w:rPr>
        <w:t>ย่อย</w:t>
      </w:r>
      <w:r w:rsidRPr="00E24B9C">
        <w:rPr>
          <w:rFonts w:ascii="Angsana New" w:hAnsi="Angsana New" w:hint="cs"/>
          <w:szCs w:val="30"/>
          <w:cs/>
        </w:rPr>
        <w:t>เพิ่มขึ้นเป็น</w:t>
      </w:r>
      <w:r w:rsidRPr="00E24B9C">
        <w:rPr>
          <w:rFonts w:ascii="Angsana New" w:hAnsi="Angsana New"/>
          <w:szCs w:val="30"/>
          <w:cs/>
        </w:rPr>
        <w:t xml:space="preserve"> </w:t>
      </w:r>
      <w:r w:rsidRPr="00E24B9C">
        <w:rPr>
          <w:rFonts w:ascii="Angsana New" w:hAnsi="Angsana New"/>
          <w:szCs w:val="30"/>
        </w:rPr>
        <w:t xml:space="preserve">1,104,000,576 </w:t>
      </w:r>
      <w:r w:rsidRPr="00E24B9C">
        <w:rPr>
          <w:rFonts w:ascii="Angsana New" w:hAnsi="Angsana New"/>
          <w:szCs w:val="30"/>
          <w:cs/>
        </w:rPr>
        <w:t>หุ้น</w:t>
      </w:r>
    </w:p>
    <w:p w:rsidR="00F93611" w:rsidRPr="00160516" w:rsidRDefault="00F93611" w:rsidP="0015481E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</w:p>
    <w:p w:rsidR="00F93611" w:rsidRDefault="00F93611" w:rsidP="0015481E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  <w:t xml:space="preserve">       </w:t>
      </w:r>
      <w:r w:rsidRPr="00E24B9C">
        <w:rPr>
          <w:rFonts w:ascii="Angsana New" w:hAnsi="Angsana New"/>
          <w:szCs w:val="30"/>
          <w:cs/>
        </w:rPr>
        <w:t>ลดทุนจดทะเบียนของบริษัท</w:t>
      </w:r>
      <w:r w:rsidRPr="00F11E2D">
        <w:rPr>
          <w:rFonts w:ascii="Angsana New" w:hAnsi="Angsana New" w:hint="cs"/>
          <w:szCs w:val="30"/>
          <w:cs/>
        </w:rPr>
        <w:t>ย่อย</w:t>
      </w:r>
      <w:r w:rsidRPr="00E24B9C">
        <w:rPr>
          <w:rFonts w:ascii="Angsana New" w:hAnsi="Angsana New"/>
          <w:szCs w:val="30"/>
          <w:cs/>
        </w:rPr>
        <w:t>จำนวน 370</w:t>
      </w:r>
      <w:r w:rsidRPr="00E24B9C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/>
          <w:szCs w:val="30"/>
          <w:cs/>
        </w:rPr>
        <w:t xml:space="preserve">บาท </w:t>
      </w:r>
      <w:r w:rsidRPr="00E24B9C">
        <w:rPr>
          <w:rFonts w:ascii="Angsana New" w:hAnsi="Angsana New" w:hint="cs"/>
          <w:szCs w:val="30"/>
          <w:cs/>
        </w:rPr>
        <w:t>จากทุนจดทะเบียน 552</w:t>
      </w:r>
      <w:proofErr w:type="gramStart"/>
      <w:r w:rsidRPr="00E24B9C">
        <w:rPr>
          <w:rFonts w:ascii="Angsana New" w:hAnsi="Angsana New"/>
          <w:szCs w:val="30"/>
        </w:rPr>
        <w:t>,000,288</w:t>
      </w:r>
      <w:proofErr w:type="gramEnd"/>
      <w:r w:rsidRPr="00E24B9C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 w:hint="cs"/>
          <w:szCs w:val="30"/>
          <w:cs/>
        </w:rPr>
        <w:t xml:space="preserve">บาท เป็น </w:t>
      </w:r>
      <w:r w:rsidRPr="00E24B9C">
        <w:rPr>
          <w:rFonts w:ascii="Angsana New" w:hAnsi="Angsana New"/>
          <w:szCs w:val="30"/>
        </w:rPr>
        <w:t xml:space="preserve">551,999,918 </w:t>
      </w:r>
      <w:r w:rsidRPr="00E24B9C">
        <w:rPr>
          <w:rFonts w:ascii="Angsana New" w:hAnsi="Angsana New" w:hint="cs"/>
          <w:szCs w:val="30"/>
          <w:cs/>
        </w:rPr>
        <w:t>บาท โดยลด</w:t>
      </w:r>
      <w:r w:rsidRPr="00E24B9C">
        <w:rPr>
          <w:rFonts w:ascii="Angsana New" w:hAnsi="Angsana New"/>
          <w:szCs w:val="30"/>
          <w:cs/>
        </w:rPr>
        <w:t xml:space="preserve">หุ้นสามัญจำนวน </w:t>
      </w:r>
      <w:r w:rsidRPr="00E24B9C">
        <w:rPr>
          <w:rFonts w:ascii="Angsana New" w:hAnsi="Angsana New"/>
          <w:szCs w:val="30"/>
        </w:rPr>
        <w:t xml:space="preserve">740 </w:t>
      </w:r>
      <w:r w:rsidRPr="00E24B9C">
        <w:rPr>
          <w:rFonts w:ascii="Angsana New" w:hAnsi="Angsana New"/>
          <w:szCs w:val="30"/>
          <w:cs/>
        </w:rPr>
        <w:t xml:space="preserve">หุ้น มูลค่าหุ้นละ 0.50 บาทซึ่งเป็นหุ้นที่ยังไม่ได้จำหน่ายและไม่ได้มีไว้เพื่อรองรับการใช้สิทธิของ </w:t>
      </w:r>
      <w:r w:rsidRPr="00E24B9C">
        <w:rPr>
          <w:rFonts w:ascii="Angsana New" w:hAnsi="Angsana New"/>
          <w:szCs w:val="30"/>
        </w:rPr>
        <w:t xml:space="preserve">SMART-W2 </w:t>
      </w:r>
    </w:p>
    <w:p w:rsidR="00F93611" w:rsidRPr="00F93611" w:rsidRDefault="00F93611" w:rsidP="0015481E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F93611" w:rsidRPr="00C33EA4" w:rsidRDefault="00F93611" w:rsidP="0015481E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C03C1E">
        <w:rPr>
          <w:rFonts w:ascii="Angsana New" w:hAnsi="Angsana New" w:hint="cs"/>
          <w:szCs w:val="30"/>
          <w:cs/>
        </w:rPr>
        <w:t>ค)</w:t>
      </w:r>
      <w:r w:rsidRPr="00C03C1E">
        <w:rPr>
          <w:rFonts w:ascii="Angsana New" w:hAnsi="Angsana New" w:hint="cs"/>
          <w:szCs w:val="30"/>
          <w:cs/>
        </w:rPr>
        <w:tab/>
        <w:t xml:space="preserve">      </w:t>
      </w:r>
      <w:r w:rsidR="00C33EA4" w:rsidRPr="009F35C4">
        <w:rPr>
          <w:rFonts w:ascii="Angsana New" w:hAnsi="Angsana New"/>
          <w:szCs w:val="30"/>
          <w:cs/>
        </w:rPr>
        <w:t>เพิ่มทุนจดทะเบียน</w:t>
      </w:r>
      <w:r w:rsidR="00C33EA4" w:rsidRPr="00E24B9C">
        <w:rPr>
          <w:rFonts w:ascii="Angsana New" w:hAnsi="Angsana New"/>
          <w:szCs w:val="30"/>
          <w:cs/>
        </w:rPr>
        <w:t>ของบริษัท</w:t>
      </w:r>
      <w:r w:rsidR="00C33EA4" w:rsidRPr="00C33EA4">
        <w:rPr>
          <w:rFonts w:ascii="Angsana New" w:hAnsi="Angsana New" w:hint="cs"/>
          <w:szCs w:val="30"/>
          <w:cs/>
        </w:rPr>
        <w:t>ย่อย</w:t>
      </w:r>
      <w:r w:rsidR="00C33EA4" w:rsidRPr="009F35C4">
        <w:rPr>
          <w:rFonts w:ascii="Angsana New" w:hAnsi="Angsana New"/>
          <w:szCs w:val="30"/>
          <w:cs/>
        </w:rPr>
        <w:t>จำนวน 12</w:t>
      </w:r>
      <w:proofErr w:type="gramStart"/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739</w:t>
      </w:r>
      <w:r w:rsidR="00C33EA4" w:rsidRPr="009F35C4">
        <w:rPr>
          <w:rFonts w:ascii="Angsana New" w:hAnsi="Angsana New" w:hint="cs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195.5</w:t>
      </w:r>
      <w:r w:rsidR="00C33EA4" w:rsidRPr="009F35C4">
        <w:rPr>
          <w:rFonts w:ascii="Angsana New" w:hAnsi="Angsana New"/>
          <w:szCs w:val="30"/>
          <w:cs/>
        </w:rPr>
        <w:t>0</w:t>
      </w:r>
      <w:proofErr w:type="gramEnd"/>
      <w:r w:rsidR="00C33EA4" w:rsidRPr="009F35C4">
        <w:rPr>
          <w:rFonts w:ascii="Angsana New" w:hAnsi="Angsana New"/>
          <w:szCs w:val="30"/>
        </w:rPr>
        <w:t xml:space="preserve"> </w:t>
      </w:r>
      <w:r w:rsidR="00C33EA4" w:rsidRPr="009F35C4">
        <w:rPr>
          <w:rFonts w:ascii="Angsana New" w:hAnsi="Angsana New"/>
          <w:szCs w:val="30"/>
          <w:cs/>
        </w:rPr>
        <w:t xml:space="preserve">บาท </w:t>
      </w:r>
      <w:r w:rsidR="00C33EA4" w:rsidRPr="009F35C4">
        <w:rPr>
          <w:rFonts w:ascii="Angsana New" w:hAnsi="Angsana New" w:hint="cs"/>
          <w:szCs w:val="30"/>
          <w:cs/>
        </w:rPr>
        <w:t>จากทุนจดทะเบียน 551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999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918 บาท เป็น 564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739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113.50 บาท</w:t>
      </w:r>
      <w:r w:rsidR="00C33EA4" w:rsidRPr="009F35C4">
        <w:rPr>
          <w:rFonts w:ascii="Angsana New" w:hAnsi="Angsana New"/>
          <w:szCs w:val="30"/>
        </w:rPr>
        <w:t xml:space="preserve">  </w:t>
      </w:r>
      <w:r w:rsidR="00C33EA4" w:rsidRPr="009F35C4">
        <w:rPr>
          <w:rFonts w:ascii="Angsana New" w:hAnsi="Angsana New"/>
          <w:szCs w:val="30"/>
          <w:cs/>
        </w:rPr>
        <w:t>โดยการออกหุ้นสามัญเพิ่มทุนจำนวน 25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/>
          <w:szCs w:val="30"/>
          <w:cs/>
        </w:rPr>
        <w:t>478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/>
          <w:szCs w:val="30"/>
          <w:cs/>
        </w:rPr>
        <w:t>391</w:t>
      </w:r>
      <w:r w:rsidR="00C33EA4" w:rsidRPr="009F35C4">
        <w:rPr>
          <w:rFonts w:ascii="Angsana New" w:hAnsi="Angsana New"/>
          <w:szCs w:val="30"/>
        </w:rPr>
        <w:t xml:space="preserve"> </w:t>
      </w:r>
      <w:r w:rsidR="00C33EA4" w:rsidRPr="009F35C4">
        <w:rPr>
          <w:rFonts w:ascii="Angsana New" w:hAnsi="Angsana New"/>
          <w:szCs w:val="30"/>
          <w:cs/>
        </w:rPr>
        <w:t>หุ้น มูลค่าหุ้นละ 0.50 บาท เพื่อรองรับการ</w:t>
      </w:r>
      <w:r w:rsidR="00C33EA4" w:rsidRPr="009F35C4">
        <w:rPr>
          <w:rFonts w:ascii="Angsana New" w:hAnsi="Angsana New" w:hint="cs"/>
          <w:szCs w:val="30"/>
          <w:cs/>
        </w:rPr>
        <w:t>ปรับการ</w:t>
      </w:r>
      <w:r w:rsidR="00C33EA4" w:rsidRPr="009F35C4">
        <w:rPr>
          <w:rFonts w:ascii="Angsana New" w:hAnsi="Angsana New"/>
          <w:szCs w:val="30"/>
          <w:cs/>
        </w:rPr>
        <w:t xml:space="preserve">ใช้สิทธิของ </w:t>
      </w:r>
      <w:r w:rsidR="00C33EA4" w:rsidRPr="009F35C4">
        <w:rPr>
          <w:rFonts w:ascii="Angsana New" w:hAnsi="Angsana New"/>
          <w:szCs w:val="30"/>
        </w:rPr>
        <w:t xml:space="preserve">SMART-W2 </w:t>
      </w:r>
      <w:r w:rsidR="00C33EA4">
        <w:rPr>
          <w:rFonts w:ascii="Angsana New" w:hAnsi="Angsana New" w:hint="cs"/>
          <w:szCs w:val="30"/>
          <w:cs/>
        </w:rPr>
        <w:t xml:space="preserve"> และ</w:t>
      </w:r>
    </w:p>
    <w:p w:rsidR="0015481E" w:rsidRPr="00C33EA4" w:rsidRDefault="0015481E" w:rsidP="00F93611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F93611" w:rsidRPr="009F35C4" w:rsidRDefault="00F93611" w:rsidP="0015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ง</w:t>
      </w:r>
      <w:r w:rsidRPr="009F35C4">
        <w:rPr>
          <w:rFonts w:ascii="Angsana New" w:hAnsi="Angsana New" w:hint="cs"/>
          <w:szCs w:val="30"/>
          <w:cs/>
        </w:rPr>
        <w:t>)</w:t>
      </w:r>
      <w:r w:rsidR="00C33EA4">
        <w:rPr>
          <w:rFonts w:ascii="Angsana New" w:hAnsi="Angsana New" w:hint="cs"/>
          <w:szCs w:val="30"/>
          <w:cs/>
        </w:rPr>
        <w:tab/>
      </w:r>
      <w:r w:rsidR="00C33EA4" w:rsidRPr="00C03C1E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="00C33EA4" w:rsidRPr="00C03C1E">
        <w:rPr>
          <w:rFonts w:ascii="Angsana New" w:hAnsi="Angsana New" w:hint="cs"/>
          <w:szCs w:val="30"/>
          <w:cs/>
        </w:rPr>
        <w:t>หุ้นละ</w:t>
      </w:r>
      <w:r w:rsidR="00C33EA4">
        <w:rPr>
          <w:rFonts w:ascii="Angsana New" w:hAnsi="Angsana New"/>
          <w:szCs w:val="30"/>
          <w:cs/>
        </w:rPr>
        <w:t xml:space="preserve"> 0.</w:t>
      </w:r>
      <w:r w:rsidR="00C33EA4">
        <w:rPr>
          <w:rFonts w:ascii="Angsana New" w:hAnsi="Angsana New" w:hint="cs"/>
          <w:szCs w:val="30"/>
          <w:cs/>
        </w:rPr>
        <w:t>12</w:t>
      </w:r>
      <w:r w:rsidR="00C33EA4" w:rsidRPr="00C03C1E">
        <w:rPr>
          <w:rFonts w:ascii="Angsana New" w:hAnsi="Angsana New"/>
          <w:szCs w:val="30"/>
          <w:cs/>
        </w:rPr>
        <w:t xml:space="preserve"> บาท</w:t>
      </w:r>
      <w:r w:rsidR="00C33EA4">
        <w:rPr>
          <w:rFonts w:ascii="Angsana New" w:hAnsi="Angsana New" w:hint="cs"/>
          <w:szCs w:val="30"/>
          <w:cs/>
        </w:rPr>
        <w:t xml:space="preserve"> (มูลค่าที่ตราไว้หุ้นละ 1 บาท)</w:t>
      </w:r>
      <w:r w:rsidR="00C33EA4" w:rsidRPr="00C03C1E">
        <w:rPr>
          <w:rFonts w:ascii="Angsana New" w:hAnsi="Angsana New" w:hint="cs"/>
          <w:szCs w:val="30"/>
          <w:cs/>
        </w:rPr>
        <w:t xml:space="preserve"> </w:t>
      </w:r>
      <w:r w:rsidR="00C33EA4" w:rsidRPr="00C03C1E">
        <w:rPr>
          <w:rFonts w:ascii="Angsana New" w:hAnsi="Angsana New"/>
          <w:szCs w:val="30"/>
          <w:cs/>
        </w:rPr>
        <w:t>เงินปันผลระหว่าง</w:t>
      </w:r>
      <w:r w:rsidR="00C33EA4">
        <w:rPr>
          <w:rFonts w:ascii="Angsana New" w:hAnsi="Angsana New" w:hint="cs"/>
          <w:szCs w:val="30"/>
          <w:cs/>
        </w:rPr>
        <w:t>กาล</w:t>
      </w:r>
      <w:r w:rsidR="00C33EA4" w:rsidRPr="00C03C1E">
        <w:rPr>
          <w:rFonts w:ascii="Angsana New" w:hAnsi="Angsana New" w:hint="cs"/>
          <w:szCs w:val="30"/>
          <w:cs/>
        </w:rPr>
        <w:t>ใ</w:t>
      </w:r>
      <w:r w:rsidR="00C33EA4" w:rsidRPr="00C03C1E">
        <w:rPr>
          <w:rFonts w:ascii="Angsana New" w:hAnsi="Angsana New"/>
          <w:szCs w:val="30"/>
          <w:cs/>
        </w:rPr>
        <w:t>นอัตรา</w:t>
      </w:r>
      <w:r w:rsidR="00C33EA4" w:rsidRPr="00C03C1E">
        <w:rPr>
          <w:rFonts w:ascii="Angsana New" w:hAnsi="Angsana New" w:hint="cs"/>
          <w:szCs w:val="30"/>
          <w:cs/>
        </w:rPr>
        <w:t>หุ้นละ</w:t>
      </w:r>
      <w:r w:rsidR="00C33EA4">
        <w:rPr>
          <w:rFonts w:ascii="Angsana New" w:hAnsi="Angsana New"/>
          <w:szCs w:val="30"/>
          <w:cs/>
        </w:rPr>
        <w:t xml:space="preserve"> 0.0</w:t>
      </w:r>
      <w:r w:rsidR="00C33EA4" w:rsidRPr="00C03C1E">
        <w:rPr>
          <w:rFonts w:ascii="Angsana New" w:hAnsi="Angsana New"/>
          <w:szCs w:val="30"/>
          <w:cs/>
        </w:rPr>
        <w:t>5 บาท (มูลค่าหุ้นที่ตราไว้</w:t>
      </w:r>
      <w:r w:rsidR="00C33EA4" w:rsidRPr="00C03C1E">
        <w:rPr>
          <w:rFonts w:ascii="Angsana New" w:hAnsi="Angsana New" w:hint="cs"/>
          <w:szCs w:val="30"/>
          <w:cs/>
        </w:rPr>
        <w:t>หุ้นละ</w:t>
      </w:r>
      <w:r w:rsidR="00C33EA4">
        <w:rPr>
          <w:rFonts w:ascii="Angsana New" w:hAnsi="Angsana New" w:hint="cs"/>
          <w:szCs w:val="30"/>
          <w:cs/>
        </w:rPr>
        <w:t xml:space="preserve">1 </w:t>
      </w:r>
      <w:r w:rsidR="00C33EA4" w:rsidRPr="00C03C1E">
        <w:rPr>
          <w:rFonts w:ascii="Angsana New" w:hAnsi="Angsana New"/>
          <w:szCs w:val="30"/>
          <w:cs/>
        </w:rPr>
        <w:t>บาท</w:t>
      </w:r>
      <w:r w:rsidR="00C33EA4" w:rsidRPr="00C03C1E">
        <w:rPr>
          <w:rFonts w:ascii="Angsana New" w:hAnsi="Angsana New" w:hint="cs"/>
          <w:szCs w:val="30"/>
          <w:cs/>
        </w:rPr>
        <w:t xml:space="preserve">) ได้จ่ายไปแล้วเมื่อวันที่ 5 มิถุนายน 2563 </w:t>
      </w:r>
      <w:r w:rsidR="00C33EA4" w:rsidRPr="00C03C1E">
        <w:rPr>
          <w:rFonts w:ascii="Angsana New" w:hAnsi="Angsana New"/>
          <w:szCs w:val="30"/>
          <w:cs/>
        </w:rPr>
        <w:t>เงินปันผลส่วนที่</w:t>
      </w:r>
      <w:r w:rsidR="00C33EA4" w:rsidRPr="00C03C1E">
        <w:rPr>
          <w:rFonts w:ascii="Angsana New" w:hAnsi="Angsana New" w:hint="cs"/>
          <w:szCs w:val="30"/>
          <w:cs/>
        </w:rPr>
        <w:t>เ</w:t>
      </w:r>
      <w:r w:rsidR="00C33EA4" w:rsidRPr="00C03C1E">
        <w:rPr>
          <w:rFonts w:ascii="Angsana New" w:hAnsi="Angsana New"/>
          <w:szCs w:val="30"/>
          <w:cs/>
        </w:rPr>
        <w:t>หลือ</w:t>
      </w:r>
      <w:r w:rsidR="00C33EA4" w:rsidRPr="00C03C1E">
        <w:rPr>
          <w:rFonts w:ascii="Angsana New" w:hAnsi="Angsana New" w:hint="cs"/>
          <w:szCs w:val="30"/>
          <w:cs/>
        </w:rPr>
        <w:t>จำนวนหุ้นละ</w:t>
      </w:r>
      <w:r w:rsidR="00C33EA4" w:rsidRPr="00C03C1E">
        <w:rPr>
          <w:rFonts w:ascii="Angsana New" w:hAnsi="Angsana New"/>
          <w:szCs w:val="30"/>
          <w:cs/>
        </w:rPr>
        <w:t xml:space="preserve"> 0.0</w:t>
      </w:r>
      <w:r w:rsidR="00C33EA4">
        <w:rPr>
          <w:rFonts w:ascii="Angsana New" w:hAnsi="Angsana New" w:hint="cs"/>
          <w:szCs w:val="30"/>
          <w:cs/>
        </w:rPr>
        <w:t>7</w:t>
      </w:r>
      <w:r w:rsidR="00C33EA4" w:rsidRPr="00C03C1E">
        <w:rPr>
          <w:rFonts w:ascii="Angsana New" w:hAnsi="Angsana New"/>
          <w:szCs w:val="30"/>
          <w:cs/>
        </w:rPr>
        <w:t xml:space="preserve"> บาท</w:t>
      </w:r>
      <w:r w:rsidR="00C33EA4">
        <w:rPr>
          <w:rFonts w:ascii="Angsana New" w:hAnsi="Angsana New" w:hint="cs"/>
          <w:szCs w:val="30"/>
          <w:cs/>
        </w:rPr>
        <w:t xml:space="preserve"> </w:t>
      </w:r>
      <w:r w:rsidR="00C33EA4" w:rsidRPr="00C03C1E">
        <w:rPr>
          <w:rFonts w:ascii="Angsana New" w:hAnsi="Angsana New"/>
          <w:szCs w:val="30"/>
          <w:cs/>
        </w:rPr>
        <w:t>(มูลค่าหุ้นที่ตราไว้</w:t>
      </w:r>
      <w:r w:rsidR="00C33EA4" w:rsidRPr="00C03C1E">
        <w:rPr>
          <w:rFonts w:ascii="Angsana New" w:hAnsi="Angsana New" w:hint="cs"/>
          <w:szCs w:val="30"/>
          <w:cs/>
        </w:rPr>
        <w:t>หุ้นละ</w:t>
      </w:r>
      <w:r w:rsidR="00C33EA4">
        <w:rPr>
          <w:rFonts w:ascii="Angsana New" w:hAnsi="Angsana New" w:hint="cs"/>
          <w:szCs w:val="30"/>
          <w:cs/>
        </w:rPr>
        <w:t xml:space="preserve">1 </w:t>
      </w:r>
      <w:r w:rsidR="00C33EA4" w:rsidRPr="00C03C1E">
        <w:rPr>
          <w:rFonts w:ascii="Angsana New" w:hAnsi="Angsana New"/>
          <w:szCs w:val="30"/>
          <w:cs/>
        </w:rPr>
        <w:t>บาท</w:t>
      </w:r>
      <w:r w:rsidR="00C33EA4" w:rsidRPr="00C03C1E">
        <w:rPr>
          <w:rFonts w:ascii="Angsana New" w:hAnsi="Angsana New" w:hint="cs"/>
          <w:szCs w:val="30"/>
          <w:cs/>
        </w:rPr>
        <w:t xml:space="preserve">) </w:t>
      </w:r>
      <w:r w:rsidR="00C33EA4">
        <w:rPr>
          <w:rFonts w:ascii="Angsana New" w:hAnsi="Angsana New" w:hint="cs"/>
          <w:szCs w:val="30"/>
          <w:cs/>
        </w:rPr>
        <w:t>หลังจากการเปลี่ยนแปลงมูลค่าหุ้นที่ตราไว้เป็น 0.50 บาทต่อหุ้น อัตราจ่ายเงินปันผลจะเท่ากับ 0.035 บาทต่อหุ้น</w:t>
      </w:r>
      <w:r w:rsidR="00C33EA4" w:rsidRPr="00C03C1E">
        <w:rPr>
          <w:rFonts w:ascii="Angsana New" w:hAnsi="Angsana New" w:hint="cs"/>
          <w:szCs w:val="30"/>
          <w:cs/>
        </w:rPr>
        <w:t xml:space="preserve"> </w:t>
      </w:r>
      <w:r w:rsidR="00C33EA4" w:rsidRPr="00C03C1E">
        <w:rPr>
          <w:rFonts w:ascii="Angsana New" w:hAnsi="Angsana New"/>
          <w:szCs w:val="30"/>
          <w:cs/>
        </w:rPr>
        <w:t xml:space="preserve">เป็นจำนวนเงินรวม </w:t>
      </w:r>
      <w:r w:rsidR="00C33EA4" w:rsidRPr="00C33EA4">
        <w:rPr>
          <w:rFonts w:ascii="Angsana New" w:hAnsi="Angsana New"/>
          <w:sz w:val="30"/>
          <w:szCs w:val="30"/>
          <w:cs/>
        </w:rPr>
        <w:t>32</w:t>
      </w:r>
      <w:proofErr w:type="gramStart"/>
      <w:r w:rsidR="00C33EA4" w:rsidRPr="00C33EA4">
        <w:rPr>
          <w:rFonts w:ascii="Angsana New" w:hAnsi="Angsana New"/>
          <w:sz w:val="30"/>
          <w:szCs w:val="30"/>
        </w:rPr>
        <w:t>,200,016.8</w:t>
      </w:r>
      <w:r w:rsidR="00C33EA4" w:rsidRPr="00C33EA4">
        <w:rPr>
          <w:rFonts w:ascii="Angsana New" w:hAnsi="Angsana New" w:hint="cs"/>
          <w:sz w:val="30"/>
          <w:szCs w:val="30"/>
          <w:cs/>
        </w:rPr>
        <w:t>6</w:t>
      </w:r>
      <w:proofErr w:type="gramEnd"/>
      <w:r w:rsidR="00C33EA4" w:rsidRPr="00C03C1E">
        <w:rPr>
          <w:rFonts w:ascii="Angsana New" w:hAnsi="Angsana New"/>
          <w:szCs w:val="30"/>
        </w:rPr>
        <w:t xml:space="preserve"> </w:t>
      </w:r>
      <w:r w:rsidR="00C33EA4" w:rsidRPr="00C03C1E">
        <w:rPr>
          <w:rFonts w:ascii="Angsana New" w:hAnsi="Angsana New"/>
          <w:szCs w:val="30"/>
          <w:cs/>
        </w:rPr>
        <w:t xml:space="preserve">บาท </w:t>
      </w:r>
      <w:r w:rsidR="00C33EA4" w:rsidRPr="00C03C1E">
        <w:rPr>
          <w:rFonts w:ascii="Angsana New" w:hAnsi="Angsana New" w:hint="cs"/>
          <w:szCs w:val="30"/>
          <w:cs/>
        </w:rPr>
        <w:t>จ่าย</w:t>
      </w:r>
      <w:r w:rsidR="00C33EA4" w:rsidRPr="00C03C1E">
        <w:rPr>
          <w:rFonts w:ascii="Angsana New" w:hAnsi="Angsana New"/>
          <w:szCs w:val="30"/>
          <w:cs/>
        </w:rPr>
        <w:t>ให้กับผู้ถือหุ้นในวันที่ 21 พฤษภาคม 2564</w:t>
      </w:r>
      <w:r w:rsidRPr="009F35C4">
        <w:rPr>
          <w:rFonts w:ascii="Angsana New" w:hAnsi="Angsana New" w:hint="cs"/>
          <w:szCs w:val="30"/>
          <w:cs/>
        </w:rPr>
        <w:tab/>
      </w:r>
    </w:p>
    <w:p w:rsidR="001556F7" w:rsidRPr="001556F7" w:rsidRDefault="001556F7" w:rsidP="00F11E2D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521FCB" w:rsidRDefault="00521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521FCB" w:rsidRDefault="00521FCB" w:rsidP="00F11E2D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>บริษัทย่อยดำ</w:t>
      </w:r>
      <w:r w:rsidRPr="003B4B67">
        <w:rPr>
          <w:rFonts w:ascii="Angsana New" w:hAnsi="Angsana New"/>
          <w:szCs w:val="30"/>
          <w:cs/>
        </w:rPr>
        <w:t>เนินการ</w:t>
      </w:r>
      <w:r w:rsidRPr="009F35C4">
        <w:rPr>
          <w:rFonts w:ascii="Angsana New" w:hAnsi="Angsana New"/>
          <w:szCs w:val="30"/>
          <w:cs/>
        </w:rPr>
        <w:t>แก้ไขหนังสือบริคณห์สนธิเพื่อให้สอดคล้องกับการ</w:t>
      </w:r>
      <w:r>
        <w:rPr>
          <w:rFonts w:ascii="Angsana New" w:hAnsi="Angsana New" w:hint="cs"/>
          <w:szCs w:val="30"/>
          <w:cs/>
        </w:rPr>
        <w:t>เปลี่ยนแปลง</w:t>
      </w:r>
      <w:r w:rsidRPr="009F35C4">
        <w:rPr>
          <w:rFonts w:ascii="Angsana New" w:hAnsi="Angsana New"/>
          <w:szCs w:val="30"/>
          <w:cs/>
        </w:rPr>
        <w:t>ทุนจดทะเบียน</w:t>
      </w:r>
      <w:r>
        <w:rPr>
          <w:rFonts w:ascii="Angsana New" w:hAnsi="Angsana New" w:hint="cs"/>
          <w:szCs w:val="30"/>
          <w:cs/>
        </w:rPr>
        <w:t>ดังกล่าวข้างต้นและ</w:t>
      </w:r>
      <w:r w:rsidRPr="003B4B67">
        <w:rPr>
          <w:rFonts w:ascii="Angsana New" w:hAnsi="Angsana New"/>
          <w:szCs w:val="30"/>
          <w:cs/>
        </w:rPr>
        <w:t>จดทะเบียนกับ</w:t>
      </w:r>
      <w:r>
        <w:rPr>
          <w:rFonts w:ascii="Angsana New" w:hAnsi="Angsana New"/>
          <w:szCs w:val="30"/>
          <w:cs/>
        </w:rPr>
        <w:t xml:space="preserve">กระทรวงพาณิชย์แล้วเมื่อวันที่ </w:t>
      </w:r>
      <w:r>
        <w:rPr>
          <w:rFonts w:ascii="Angsana New" w:hAnsi="Angsana New" w:hint="cs"/>
          <w:szCs w:val="30"/>
          <w:cs/>
        </w:rPr>
        <w:t xml:space="preserve">23 วันที่ 26 และ วันที่ </w:t>
      </w:r>
      <w:r w:rsidRPr="00F93611">
        <w:rPr>
          <w:rFonts w:ascii="Angsana New" w:hAnsi="Angsana New"/>
          <w:szCs w:val="30"/>
        </w:rPr>
        <w:t>27</w:t>
      </w:r>
      <w:r w:rsidRPr="00453576">
        <w:rPr>
          <w:rFonts w:ascii="Angsana New" w:hAnsi="Angsana New"/>
          <w:szCs w:val="30"/>
          <w:cs/>
        </w:rPr>
        <w:t xml:space="preserve"> </w:t>
      </w:r>
      <w:r w:rsidRPr="00453576">
        <w:rPr>
          <w:rFonts w:ascii="Angsana New" w:hAnsi="Angsana New" w:hint="cs"/>
          <w:szCs w:val="30"/>
          <w:cs/>
        </w:rPr>
        <w:t>เมษา</w:t>
      </w:r>
      <w:r w:rsidRPr="00453576">
        <w:rPr>
          <w:rFonts w:ascii="Angsana New" w:hAnsi="Angsana New"/>
          <w:szCs w:val="30"/>
          <w:cs/>
        </w:rPr>
        <w:t>ยน 256</w:t>
      </w:r>
      <w:r w:rsidRPr="00453576">
        <w:rPr>
          <w:rFonts w:ascii="Angsana New" w:hAnsi="Angsana New" w:hint="cs"/>
          <w:szCs w:val="30"/>
          <w:cs/>
        </w:rPr>
        <w:t>4</w:t>
      </w:r>
      <w:r>
        <w:rPr>
          <w:rFonts w:ascii="Angsana New" w:hAnsi="Angsana New" w:hint="cs"/>
          <w:szCs w:val="30"/>
          <w:cs/>
        </w:rPr>
        <w:t xml:space="preserve"> ตามลำดับ</w:t>
      </w:r>
    </w:p>
    <w:p w:rsidR="00521FCB" w:rsidRDefault="00521FCB" w:rsidP="00F11E2D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F11E2D" w:rsidRPr="00E24B9C" w:rsidRDefault="00F11E2D" w:rsidP="00F11E2D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/>
          <w:szCs w:val="30"/>
          <w:cs/>
        </w:rPr>
        <w:t>การ</w:t>
      </w:r>
      <w:r w:rsidRPr="00E24B9C">
        <w:rPr>
          <w:rFonts w:ascii="Angsana New" w:hAnsi="Angsana New" w:hint="cs"/>
          <w:szCs w:val="30"/>
          <w:cs/>
        </w:rPr>
        <w:t>เปลี่ยนแปลง</w:t>
      </w:r>
      <w:r>
        <w:rPr>
          <w:rFonts w:ascii="Angsana New" w:hAnsi="Angsana New" w:hint="cs"/>
          <w:szCs w:val="30"/>
          <w:cs/>
        </w:rPr>
        <w:t>มูลค่าหุ้นสามัญและการจ่ายเงินปันผลดังกล่าวข้างต้น</w:t>
      </w:r>
      <w:r w:rsidRPr="00E24B9C">
        <w:rPr>
          <w:rFonts w:ascii="Angsana New" w:hAnsi="Angsana New" w:hint="cs"/>
          <w:szCs w:val="30"/>
          <w:cs/>
        </w:rPr>
        <w:t>มีผลต่อการ</w:t>
      </w:r>
      <w:r w:rsidRPr="00E24B9C">
        <w:rPr>
          <w:rFonts w:ascii="Angsana New" w:hAnsi="Angsana New"/>
          <w:szCs w:val="30"/>
          <w:cs/>
        </w:rPr>
        <w:t>ปรับ</w:t>
      </w:r>
      <w:r w:rsidRPr="00E24B9C">
        <w:rPr>
          <w:rFonts w:ascii="Angsana New" w:hAnsi="Angsana New" w:hint="cs"/>
          <w:szCs w:val="30"/>
          <w:cs/>
        </w:rPr>
        <w:t>การใช้</w:t>
      </w:r>
      <w:r w:rsidRPr="00E24B9C">
        <w:rPr>
          <w:rFonts w:ascii="Angsana New" w:hAnsi="Angsana New"/>
          <w:szCs w:val="30"/>
          <w:cs/>
        </w:rPr>
        <w:t>สิทธิ</w:t>
      </w:r>
      <w:r w:rsidRPr="00E24B9C">
        <w:rPr>
          <w:rFonts w:ascii="Angsana New" w:hAnsi="Angsana New" w:hint="cs"/>
          <w:szCs w:val="30"/>
          <w:cs/>
        </w:rPr>
        <w:t>ของ</w:t>
      </w:r>
      <w:r w:rsidRPr="00E24B9C">
        <w:rPr>
          <w:rFonts w:ascii="Angsana New" w:hAnsi="Angsana New"/>
          <w:szCs w:val="30"/>
          <w:cs/>
        </w:rPr>
        <w:t xml:space="preserve"> </w:t>
      </w:r>
      <w:r w:rsidRPr="00E24B9C">
        <w:rPr>
          <w:rFonts w:ascii="Angsana New" w:hAnsi="Angsana New"/>
          <w:szCs w:val="30"/>
        </w:rPr>
        <w:t xml:space="preserve">SMART-W2 </w:t>
      </w:r>
      <w:r w:rsidRPr="00E24B9C">
        <w:rPr>
          <w:rFonts w:ascii="Angsana New" w:hAnsi="Angsana New" w:hint="cs"/>
          <w:szCs w:val="30"/>
          <w:cs/>
        </w:rPr>
        <w:t>ดั</w:t>
      </w:r>
      <w:r w:rsidRPr="00E24B9C">
        <w:rPr>
          <w:rFonts w:ascii="Angsana New" w:hAnsi="Angsana New"/>
          <w:szCs w:val="30"/>
          <w:cs/>
        </w:rPr>
        <w:t>งนี้</w:t>
      </w:r>
    </w:p>
    <w:p w:rsidR="00F93611" w:rsidRDefault="00F93611" w:rsidP="00F9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356" w:type="dxa"/>
        <w:tblInd w:w="108" w:type="dxa"/>
        <w:tblLook w:val="04A0"/>
      </w:tblPr>
      <w:tblGrid>
        <w:gridCol w:w="1560"/>
        <w:gridCol w:w="256"/>
        <w:gridCol w:w="3429"/>
        <w:gridCol w:w="275"/>
        <w:gridCol w:w="3836"/>
      </w:tblGrid>
      <w:tr w:rsidR="00F93611" w:rsidRPr="00B279D8" w:rsidTr="00F93611">
        <w:tc>
          <w:tcPr>
            <w:tcW w:w="1560" w:type="dxa"/>
            <w:tcBorders>
              <w:bottom w:val="single" w:sz="4" w:space="0" w:color="auto"/>
            </w:tcBorders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56" w:type="dxa"/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  <w:tcBorders>
              <w:bottom w:val="single" w:sz="4" w:space="0" w:color="auto"/>
            </w:tcBorders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สิทธิใหม่หลังการเปลี่ยนแปลง</w:t>
            </w:r>
          </w:p>
        </w:tc>
      </w:tr>
      <w:tr w:rsidR="00F93611" w:rsidRPr="00B279D8" w:rsidTr="00F93611">
        <w:tc>
          <w:tcPr>
            <w:tcW w:w="1560" w:type="dxa"/>
            <w:tcBorders>
              <w:top w:val="single" w:sz="4" w:space="0" w:color="auto"/>
            </w:tcBorders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  <w:tcBorders>
              <w:top w:val="single" w:sz="4" w:space="0" w:color="auto"/>
            </w:tcBorders>
          </w:tcPr>
          <w:p w:rsidR="00F93611" w:rsidRPr="00E24B9C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4B9C">
              <w:rPr>
                <w:rFonts w:ascii="Angsana New" w:hAnsi="Angsana New"/>
                <w:sz w:val="28"/>
                <w:szCs w:val="28"/>
              </w:rPr>
              <w:t>1.50</w:t>
            </w:r>
            <w:r w:rsidRPr="00E24B9C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  <w:tcBorders>
              <w:top w:val="single" w:sz="4" w:space="0" w:color="auto"/>
            </w:tcBorders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35C4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71406</w:t>
            </w:r>
            <w:r w:rsidRPr="009F35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35C4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F93611" w:rsidRPr="00B279D8" w:rsidTr="00F93611">
        <w:tc>
          <w:tcPr>
            <w:tcW w:w="1560" w:type="dxa"/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</w:tcPr>
          <w:p w:rsidR="00F93611" w:rsidRPr="00E24B9C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4B9C">
              <w:rPr>
                <w:rFonts w:ascii="Angsana New" w:hAnsi="Angsana New"/>
                <w:sz w:val="28"/>
                <w:szCs w:val="28"/>
              </w:rPr>
              <w:t>1</w:t>
            </w:r>
            <w:r w:rsidRPr="00E24B9C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 ต่อ </w:t>
            </w:r>
            <w:r w:rsidRPr="00E24B9C">
              <w:rPr>
                <w:rFonts w:ascii="Angsana New" w:hAnsi="Angsana New"/>
                <w:sz w:val="28"/>
                <w:szCs w:val="28"/>
              </w:rPr>
              <w:t>1</w:t>
            </w:r>
            <w:r w:rsidRPr="00E24B9C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</w:tcPr>
          <w:p w:rsidR="00F93611" w:rsidRPr="009F35C4" w:rsidRDefault="00F9361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10065</w:t>
            </w:r>
            <w:r w:rsidRPr="009F35C4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 ต่อ </w:t>
            </w:r>
            <w:r w:rsidRPr="009F35C4">
              <w:rPr>
                <w:rFonts w:ascii="Angsana New" w:hAnsi="Angsana New"/>
                <w:sz w:val="28"/>
                <w:szCs w:val="28"/>
              </w:rPr>
              <w:t>1</w:t>
            </w:r>
            <w:r w:rsidRPr="009F35C4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</w:tr>
    </w:tbl>
    <w:p w:rsidR="00F93611" w:rsidRPr="00521FCB" w:rsidRDefault="00F93611" w:rsidP="007F7D2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E03EE7" w:rsidRDefault="00233C49" w:rsidP="0023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/>
          <w:sz w:val="30"/>
          <w:szCs w:val="30"/>
        </w:rPr>
        <w:tab/>
      </w:r>
      <w:r w:rsidR="00E03EE7">
        <w:rPr>
          <w:rFonts w:ascii="Angsana New" w:hAnsi="Angsana New" w:hint="cs"/>
          <w:sz w:val="30"/>
          <w:szCs w:val="30"/>
          <w:cs/>
        </w:rPr>
        <w:t>ใน</w:t>
      </w:r>
      <w:r w:rsidR="00FB7FAE">
        <w:rPr>
          <w:rFonts w:ascii="Angsana New" w:hAnsi="Angsana New" w:hint="cs"/>
          <w:sz w:val="30"/>
          <w:szCs w:val="30"/>
          <w:cs/>
        </w:rPr>
        <w:t>ระหว่าง</w:t>
      </w:r>
      <w:r w:rsidR="00E03EE7">
        <w:rPr>
          <w:rFonts w:ascii="Angsana New" w:hAnsi="Angsana New" w:hint="cs"/>
          <w:sz w:val="30"/>
          <w:szCs w:val="30"/>
          <w:cs/>
        </w:rPr>
        <w:t>งวด 256</w:t>
      </w:r>
      <w:r w:rsidR="00697329">
        <w:rPr>
          <w:rFonts w:ascii="Angsana New" w:hAnsi="Angsana New" w:hint="cs"/>
          <w:sz w:val="30"/>
          <w:szCs w:val="30"/>
          <w:cs/>
        </w:rPr>
        <w:t>4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 w:rsidR="00E03EE7">
        <w:rPr>
          <w:rFonts w:ascii="Angsana New" w:hAnsi="Angsana New" w:hint="cs"/>
          <w:sz w:val="30"/>
          <w:szCs w:val="30"/>
          <w:cs/>
        </w:rPr>
        <w:t xml:space="preserve">ดงสิทธิที่ได้รับจัดสรรจำนวน </w:t>
      </w:r>
      <w:r w:rsidR="00F11E2D">
        <w:rPr>
          <w:rFonts w:ascii="Angsana New" w:hAnsi="Angsana New" w:hint="cs"/>
          <w:sz w:val="30"/>
          <w:szCs w:val="30"/>
          <w:cs/>
        </w:rPr>
        <w:t>30.4</w:t>
      </w:r>
      <w:r w:rsidR="00E03EE7" w:rsidRPr="00F11E2D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="005B62EB">
        <w:rPr>
          <w:rFonts w:ascii="Angsana New" w:hAnsi="Angsana New" w:hint="cs"/>
          <w:sz w:val="30"/>
          <w:szCs w:val="30"/>
          <w:cs/>
        </w:rPr>
        <w:t>เป็น</w:t>
      </w:r>
      <w:r w:rsidR="00E03EE7">
        <w:rPr>
          <w:rFonts w:ascii="Angsana New" w:hAnsi="Angsana New" w:hint="cs"/>
          <w:sz w:val="30"/>
          <w:szCs w:val="30"/>
          <w:cs/>
        </w:rPr>
        <w:t>จำนวน</w:t>
      </w:r>
      <w:r w:rsidR="005B62EB">
        <w:rPr>
          <w:rFonts w:ascii="Angsana New" w:hAnsi="Angsana New" w:hint="cs"/>
          <w:sz w:val="30"/>
          <w:szCs w:val="30"/>
          <w:cs/>
        </w:rPr>
        <w:t>เงินรวม</w:t>
      </w:r>
      <w:r w:rsidR="00E03EE7">
        <w:rPr>
          <w:rFonts w:ascii="Angsana New" w:hAnsi="Angsana New" w:hint="cs"/>
          <w:sz w:val="30"/>
          <w:szCs w:val="30"/>
          <w:cs/>
        </w:rPr>
        <w:t xml:space="preserve"> </w:t>
      </w:r>
      <w:r w:rsidR="00F11E2D">
        <w:rPr>
          <w:rFonts w:ascii="Angsana New" w:hAnsi="Angsana New" w:hint="cs"/>
          <w:sz w:val="30"/>
          <w:szCs w:val="30"/>
          <w:cs/>
        </w:rPr>
        <w:t>11.7</w:t>
      </w:r>
      <w:r w:rsidR="00E03EE7" w:rsidRPr="00F11E2D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บาท </w:t>
      </w:r>
    </w:p>
    <w:p w:rsidR="0063599C" w:rsidRDefault="0063599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7329" w:rsidRPr="006178D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697329" w:rsidRP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 w:rsidRPr="006943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C5CEF">
        <w:rPr>
          <w:rFonts w:ascii="Angsana New" w:hAnsi="Angsana New" w:hint="cs"/>
          <w:sz w:val="30"/>
          <w:szCs w:val="30"/>
          <w:cs/>
        </w:rPr>
        <w:t>30 มิถุนายน</w:t>
      </w:r>
      <w:r w:rsidRPr="00694366">
        <w:rPr>
          <w:rFonts w:ascii="Angsana New" w:hAnsi="Angsana New" w:hint="cs"/>
          <w:sz w:val="30"/>
          <w:szCs w:val="30"/>
          <w:cs/>
        </w:rPr>
        <w:t xml:space="preserve"> 2564 และวันที่ 31 ธันวาคม 2563 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Pr="00694366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569" w:type="dxa"/>
        <w:tblLook w:val="01E0"/>
      </w:tblPr>
      <w:tblGrid>
        <w:gridCol w:w="4219"/>
        <w:gridCol w:w="1701"/>
        <w:gridCol w:w="236"/>
        <w:gridCol w:w="1571"/>
        <w:gridCol w:w="271"/>
        <w:gridCol w:w="1571"/>
      </w:tblGrid>
      <w:tr w:rsidR="00697329" w:rsidRPr="001C0017" w:rsidTr="00C33EA4">
        <w:tc>
          <w:tcPr>
            <w:tcW w:w="4219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7329" w:rsidRPr="001C0017" w:rsidTr="00C33EA4">
        <w:tc>
          <w:tcPr>
            <w:tcW w:w="4219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7329" w:rsidRPr="00694366" w:rsidTr="00C33EA4">
        <w:tc>
          <w:tcPr>
            <w:tcW w:w="4219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7329" w:rsidRPr="001C0017" w:rsidTr="00C33EA4">
        <w:tc>
          <w:tcPr>
            <w:tcW w:w="4219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701" w:type="dxa"/>
          </w:tcPr>
          <w:p w:rsidR="00697329" w:rsidRPr="001E7D29" w:rsidRDefault="00D108A9" w:rsidP="00D1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="00697329"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="00697329"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Pr="001E7D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Pr="001E7D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</w:t>
            </w:r>
            <w:r w:rsidR="00697329" w:rsidRPr="001E7D29">
              <w:rPr>
                <w:rFonts w:ascii="Angsana New" w:hAnsi="Angsana New"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</w:t>
            </w:r>
            <w:r w:rsidR="00697329" w:rsidRPr="001E7D29">
              <w:rPr>
                <w:rFonts w:ascii="Angsana New" w:hAnsi="Angsana New"/>
                <w:sz w:val="30"/>
                <w:szCs w:val="30"/>
              </w:rPr>
              <w:t>,</w:t>
            </w:r>
            <w:r w:rsidRPr="001E7D29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97329" w:rsidRPr="00694366" w:rsidTr="00C33EA4">
        <w:tc>
          <w:tcPr>
            <w:tcW w:w="4219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697329" w:rsidRPr="001E7D29" w:rsidRDefault="0069732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108A9" w:rsidRPr="00BE576E" w:rsidTr="00C33EA4">
        <w:tc>
          <w:tcPr>
            <w:tcW w:w="4219" w:type="dxa"/>
          </w:tcPr>
          <w:p w:rsid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701" w:type="dxa"/>
          </w:tcPr>
          <w:p w:rsidR="00D108A9" w:rsidRPr="001E7D2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D108A9" w:rsidRPr="001E7D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1E7D2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:rsidR="00D108A9" w:rsidRPr="001E7D29" w:rsidRDefault="00D108A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1E7D2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692,</w:t>
            </w:r>
            <w:r w:rsidRPr="001E7D2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</w:tr>
    </w:tbl>
    <w:p w:rsid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C0EE0" w:rsidRDefault="006C0EE0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C0EE0" w:rsidRDefault="006C0EE0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C0EE0" w:rsidRDefault="006C0EE0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C0EE0" w:rsidRDefault="006C0EE0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21FCB" w:rsidRDefault="00521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C5CEF" w:rsidRDefault="001556F7" w:rsidP="009C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9C5CEF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9C5CEF" w:rsidRPr="003D20A1">
        <w:rPr>
          <w:rFonts w:ascii="Angsana New" w:hAnsi="Angsana New"/>
          <w:b/>
          <w:bCs/>
          <w:sz w:val="30"/>
          <w:szCs w:val="30"/>
        </w:rPr>
        <w:tab/>
      </w:r>
      <w:r w:rsidR="009C5CEF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:rsidR="009C5CEF" w:rsidRPr="00133FB0" w:rsidRDefault="009C5CEF" w:rsidP="009C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C5CEF" w:rsidRDefault="009C5CEF" w:rsidP="009C5CEF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</w:t>
      </w:r>
      <w:r>
        <w:rPr>
          <w:rFonts w:ascii="Angsana New" w:hAnsi="Angsana New" w:hint="cs"/>
          <w:szCs w:val="30"/>
          <w:cs/>
        </w:rPr>
        <w:t>ครั้งที่ 3/2563 เมื่อวันที่ 15</w:t>
      </w:r>
      <w:r w:rsidRPr="00C12AB0">
        <w:rPr>
          <w:rFonts w:ascii="Angsana New" w:hAnsi="Angsana New" w:hint="cs"/>
          <w:szCs w:val="30"/>
          <w:cs/>
        </w:rPr>
        <w:t xml:space="preserve">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โดยจ่ายจากกำไรสะสม</w:t>
      </w:r>
      <w:r>
        <w:rPr>
          <w:rFonts w:ascii="Angsana New" w:hAnsi="Angsana New"/>
          <w:szCs w:val="30"/>
        </w:rPr>
        <w:t xml:space="preserve"> </w:t>
      </w:r>
      <w:r w:rsidRPr="00AE71D5">
        <w:rPr>
          <w:rFonts w:ascii="Angsana New" w:hAnsi="Angsana New"/>
          <w:szCs w:val="30"/>
          <w:cs/>
        </w:rPr>
        <w:t xml:space="preserve">ในอัตรา </w:t>
      </w:r>
      <w:r>
        <w:rPr>
          <w:rFonts w:ascii="Angsana New" w:hAnsi="Angsana New" w:hint="cs"/>
          <w:szCs w:val="30"/>
          <w:cs/>
        </w:rPr>
        <w:t>0.01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เป็นจำนวนเงินรวม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3A59A0">
        <w:rPr>
          <w:rFonts w:ascii="Angsana New" w:hAnsi="Angsana New"/>
          <w:szCs w:val="22"/>
        </w:rPr>
        <w:t>27,679,736.81</w:t>
      </w:r>
      <w:r w:rsidRPr="001E292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>
        <w:rPr>
          <w:rFonts w:ascii="Angsana New" w:hAnsi="Angsana New"/>
          <w:szCs w:val="30"/>
          <w:cs/>
        </w:rPr>
        <w:t xml:space="preserve">ห้กับผู้ถือหุ้นในวันที่ </w:t>
      </w:r>
      <w:r>
        <w:rPr>
          <w:rFonts w:ascii="Angsana New" w:hAnsi="Angsana New" w:hint="cs"/>
          <w:szCs w:val="30"/>
          <w:cs/>
        </w:rPr>
        <w:t>15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>30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9C5CEF" w:rsidRPr="0043020F" w:rsidRDefault="009C5CEF" w:rsidP="009C5CEF">
      <w:pPr>
        <w:pStyle w:val="NoSpacing"/>
        <w:rPr>
          <w:rFonts w:ascii="Angsana New" w:hAnsi="Angsana New"/>
          <w:sz w:val="16"/>
          <w:szCs w:val="16"/>
        </w:rPr>
      </w:pPr>
    </w:p>
    <w:p w:rsidR="0043020F" w:rsidRDefault="0043020F" w:rsidP="00A6539A">
      <w:pPr>
        <w:pStyle w:val="NoSpacing"/>
        <w:jc w:val="both"/>
        <w:rPr>
          <w:rFonts w:ascii="Angsana New" w:hAnsi="Angsana New"/>
          <w:szCs w:val="30"/>
        </w:rPr>
      </w:pPr>
      <w:r w:rsidRPr="0043020F">
        <w:rPr>
          <w:rFonts w:ascii="Angsana New" w:hAnsi="Angsana New"/>
          <w:szCs w:val="30"/>
          <w:cs/>
        </w:rPr>
        <w:t>ในที่ประชุม</w:t>
      </w:r>
      <w:r w:rsidRPr="0043020F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28 เมษายน </w:t>
      </w:r>
      <w:r w:rsidRPr="0043020F">
        <w:rPr>
          <w:rFonts w:ascii="Angsana New" w:hAnsi="Angsana New"/>
          <w:szCs w:val="30"/>
          <w:cs/>
        </w:rPr>
        <w:t>256</w:t>
      </w:r>
      <w:r w:rsidRPr="0043020F">
        <w:rPr>
          <w:rFonts w:ascii="Angsana New" w:hAnsi="Angsana New" w:hint="cs"/>
          <w:szCs w:val="30"/>
          <w:cs/>
        </w:rPr>
        <w:t>4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ผู้ถือหุ้น</w:t>
      </w:r>
      <w:r w:rsidRPr="0043020F">
        <w:rPr>
          <w:rFonts w:ascii="Angsana New" w:hAnsi="Angsana New"/>
          <w:szCs w:val="30"/>
          <w:cs/>
        </w:rPr>
        <w:t>ได้มีมติ</w:t>
      </w:r>
      <w:r w:rsidRPr="0043020F">
        <w:rPr>
          <w:rFonts w:ascii="Angsana New" w:hAnsi="Angsana New" w:hint="cs"/>
          <w:szCs w:val="30"/>
          <w:cs/>
        </w:rPr>
        <w:t>อนุมัติ</w:t>
      </w:r>
      <w:r w:rsidRPr="0043020F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3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 xml:space="preserve">เงินปันผลระหว่างกาลครั้งที่ </w:t>
      </w:r>
      <w:r w:rsidRPr="0043020F">
        <w:rPr>
          <w:rFonts w:ascii="Angsana New" w:hAnsi="Angsana New"/>
          <w:szCs w:val="30"/>
        </w:rPr>
        <w:t>1/2563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ใ</w:t>
      </w:r>
      <w:r w:rsidRPr="0043020F">
        <w:rPr>
          <w:rFonts w:ascii="Angsana New" w:hAnsi="Angsana New"/>
          <w:szCs w:val="30"/>
          <w:cs/>
        </w:rPr>
        <w:t>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1</w:t>
      </w:r>
      <w:r w:rsidRPr="0043020F">
        <w:rPr>
          <w:rFonts w:ascii="Angsana New" w:hAnsi="Angsana New"/>
          <w:szCs w:val="30"/>
          <w:cs/>
        </w:rPr>
        <w:t xml:space="preserve"> บาท </w:t>
      </w:r>
      <w:r w:rsidRPr="0043020F">
        <w:rPr>
          <w:rFonts w:ascii="Angsana New" w:hAnsi="Angsana New" w:hint="cs"/>
          <w:szCs w:val="30"/>
          <w:cs/>
        </w:rPr>
        <w:t xml:space="preserve">ได้จ่ายไปแล้วเมื่อวันที่ 15 มิถุนายน 2563 </w:t>
      </w:r>
      <w:r w:rsidRPr="0043020F">
        <w:rPr>
          <w:rFonts w:ascii="Angsana New" w:hAnsi="Angsana New"/>
          <w:szCs w:val="30"/>
          <w:cs/>
        </w:rPr>
        <w:t>เงินปันผลส่วนที่</w:t>
      </w:r>
      <w:r w:rsidRPr="0043020F">
        <w:rPr>
          <w:rFonts w:ascii="Angsana New" w:hAnsi="Angsana New" w:hint="cs"/>
          <w:szCs w:val="30"/>
          <w:cs/>
        </w:rPr>
        <w:t>เ</w:t>
      </w:r>
      <w:r w:rsidRPr="0043020F">
        <w:rPr>
          <w:rFonts w:ascii="Angsana New" w:hAnsi="Angsana New"/>
          <w:szCs w:val="30"/>
          <w:cs/>
        </w:rPr>
        <w:t>หลือ</w:t>
      </w:r>
      <w:r w:rsidRPr="0043020F">
        <w:rPr>
          <w:rFonts w:ascii="Angsana New" w:hAnsi="Angsana New" w:hint="cs"/>
          <w:szCs w:val="30"/>
          <w:cs/>
        </w:rPr>
        <w:t>จำนวนหุ้นละ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2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>เป็นจำนวนเงิน</w:t>
      </w:r>
      <w:r w:rsidR="006C0EE0">
        <w:rPr>
          <w:rFonts w:ascii="Angsana New" w:hAnsi="Angsana New" w:hint="cs"/>
          <w:szCs w:val="30"/>
          <w:cs/>
        </w:rPr>
        <w:t>รวม</w:t>
      </w:r>
      <w:r w:rsidRPr="0043020F">
        <w:rPr>
          <w:rFonts w:ascii="Angsana New" w:hAnsi="Angsana New" w:hint="cs"/>
          <w:szCs w:val="30"/>
          <w:cs/>
        </w:rPr>
        <w:t xml:space="preserve"> 55</w:t>
      </w:r>
      <w:r w:rsidR="006C0EE0">
        <w:rPr>
          <w:rFonts w:ascii="Angsana New" w:hAnsi="Angsana New"/>
          <w:szCs w:val="30"/>
        </w:rPr>
        <w:t>,3</w:t>
      </w:r>
      <w:r w:rsidR="006C0EE0">
        <w:rPr>
          <w:rFonts w:ascii="Angsana New" w:hAnsi="Angsana New" w:hint="cs"/>
          <w:szCs w:val="30"/>
          <w:cs/>
        </w:rPr>
        <w:t>57</w:t>
      </w:r>
      <w:r w:rsidR="006C0EE0">
        <w:rPr>
          <w:rFonts w:ascii="Angsana New" w:hAnsi="Angsana New"/>
          <w:szCs w:val="30"/>
        </w:rPr>
        <w:t>,</w:t>
      </w:r>
      <w:r w:rsidR="006C0EE0">
        <w:rPr>
          <w:rFonts w:ascii="Angsana New" w:hAnsi="Angsana New" w:hint="cs"/>
          <w:szCs w:val="30"/>
          <w:cs/>
        </w:rPr>
        <w:t>667</w:t>
      </w:r>
      <w:r w:rsidRPr="0043020F">
        <w:rPr>
          <w:rFonts w:ascii="Angsana New" w:hAnsi="Angsana New"/>
          <w:szCs w:val="30"/>
        </w:rPr>
        <w:t xml:space="preserve">.62 </w:t>
      </w:r>
      <w:r w:rsidRPr="0043020F">
        <w:rPr>
          <w:rFonts w:ascii="Angsana New" w:hAnsi="Angsana New"/>
          <w:szCs w:val="30"/>
          <w:cs/>
        </w:rPr>
        <w:t xml:space="preserve">บาท </w:t>
      </w:r>
      <w:r w:rsidRPr="0043020F">
        <w:rPr>
          <w:rFonts w:ascii="Angsana New" w:hAnsi="Angsana New" w:hint="cs"/>
          <w:szCs w:val="30"/>
          <w:cs/>
        </w:rPr>
        <w:t>จ่าย</w:t>
      </w:r>
      <w:r w:rsidRPr="0043020F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Pr="0043020F">
        <w:rPr>
          <w:rFonts w:ascii="Angsana New" w:hAnsi="Angsana New" w:hint="cs"/>
          <w:szCs w:val="30"/>
          <w:cs/>
        </w:rPr>
        <w:t>25</w:t>
      </w:r>
      <w:r w:rsidRPr="0043020F">
        <w:rPr>
          <w:rFonts w:ascii="Angsana New" w:hAnsi="Angsana New"/>
          <w:szCs w:val="30"/>
          <w:cs/>
        </w:rPr>
        <w:t xml:space="preserve"> พฤษภาคม 2564</w:t>
      </w:r>
    </w:p>
    <w:p w:rsidR="006C0EE0" w:rsidRDefault="006C0EE0" w:rsidP="009C5CEF">
      <w:pPr>
        <w:pStyle w:val="NoSpacing"/>
        <w:rPr>
          <w:rFonts w:ascii="Angsana New" w:hAnsi="Angsana New"/>
          <w:szCs w:val="30"/>
        </w:rPr>
      </w:pPr>
    </w:p>
    <w:p w:rsidR="00C11C3C" w:rsidRPr="006178D6" w:rsidRDefault="001556F7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5CEF"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="009C5CEF"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C5CEF">
        <w:rPr>
          <w:rFonts w:ascii="Angsana New" w:hAnsi="Angsana New" w:hint="cs"/>
          <w:sz w:val="30"/>
          <w:szCs w:val="30"/>
          <w:cs/>
        </w:rPr>
        <w:t>30 มิถุนายน</w:t>
      </w:r>
      <w:r w:rsidR="009C5CEF" w:rsidRPr="00B91A81">
        <w:rPr>
          <w:rFonts w:ascii="Angsana New" w:hAnsi="Angsana New"/>
          <w:sz w:val="30"/>
          <w:szCs w:val="30"/>
          <w:cs/>
        </w:rPr>
        <w:t xml:space="preserve"> </w:t>
      </w:r>
      <w:r w:rsidR="009C5CEF">
        <w:rPr>
          <w:rFonts w:ascii="Angsana New" w:hAnsi="Angsana New"/>
          <w:sz w:val="30"/>
          <w:szCs w:val="30"/>
          <w:cs/>
        </w:rPr>
        <w:t>25</w:t>
      </w:r>
      <w:r w:rsidR="009C5CEF">
        <w:rPr>
          <w:rFonts w:ascii="Angsana New" w:hAnsi="Angsana New" w:hint="cs"/>
          <w:sz w:val="30"/>
          <w:szCs w:val="30"/>
          <w:cs/>
        </w:rPr>
        <w:t>6</w:t>
      </w:r>
      <w:r w:rsidR="005D4BFC">
        <w:rPr>
          <w:rFonts w:ascii="Angsana New" w:hAnsi="Angsana New"/>
          <w:sz w:val="30"/>
          <w:szCs w:val="30"/>
        </w:rPr>
        <w:t>4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5D4BFC">
        <w:rPr>
          <w:rFonts w:ascii="Angsana New" w:hAnsi="Angsana New"/>
          <w:sz w:val="30"/>
          <w:szCs w:val="30"/>
        </w:rPr>
        <w:t>3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090CC2" w:rsidRPr="001556F7" w:rsidRDefault="00090C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</w:t>
      </w:r>
      <w:r w:rsidR="009C5CEF"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="009C5CEF"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C5CEF">
        <w:rPr>
          <w:rFonts w:ascii="Angsana New" w:hAnsi="Angsana New" w:hint="cs"/>
          <w:sz w:val="30"/>
          <w:szCs w:val="30"/>
          <w:cs/>
        </w:rPr>
        <w:t>30 มิถุนายน</w:t>
      </w:r>
      <w:r w:rsidR="009C5CEF" w:rsidRPr="00B91A81">
        <w:rPr>
          <w:rFonts w:ascii="Angsana New" w:hAnsi="Angsana New"/>
          <w:sz w:val="30"/>
          <w:szCs w:val="30"/>
          <w:cs/>
        </w:rPr>
        <w:t xml:space="preserve"> </w:t>
      </w:r>
      <w:r w:rsidR="009C5CEF">
        <w:rPr>
          <w:rFonts w:ascii="Angsana New" w:hAnsi="Angsana New"/>
          <w:sz w:val="30"/>
          <w:szCs w:val="30"/>
          <w:cs/>
        </w:rPr>
        <w:t>25</w:t>
      </w:r>
      <w:r w:rsidR="009C5CEF">
        <w:rPr>
          <w:rFonts w:ascii="Angsana New" w:hAnsi="Angsana New" w:hint="cs"/>
          <w:sz w:val="30"/>
          <w:szCs w:val="30"/>
          <w:cs/>
        </w:rPr>
        <w:t>6</w:t>
      </w:r>
      <w:r w:rsidR="00482755">
        <w:rPr>
          <w:rFonts w:ascii="Angsana New" w:hAnsi="Angsana New" w:hint="cs"/>
          <w:sz w:val="30"/>
          <w:szCs w:val="30"/>
          <w:cs/>
        </w:rPr>
        <w:t>4 และ 2563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556F7" w:rsidRDefault="001556F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556F7" w:rsidRDefault="001556F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556F7" w:rsidRDefault="001556F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556F7" w:rsidRDefault="001556F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556F7" w:rsidRDefault="001556F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556F7" w:rsidRDefault="001556F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556F7" w:rsidRDefault="001556F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556F7" w:rsidRPr="0023553A" w:rsidRDefault="001556F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B50884" w:rsidRPr="00501620" w:rsidTr="00881ED9">
        <w:tc>
          <w:tcPr>
            <w:tcW w:w="4111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B50884" w:rsidRPr="00501620" w:rsidRDefault="00473E8B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C5CEF" w:rsidRPr="00501620" w:rsidTr="00881ED9">
        <w:tc>
          <w:tcPr>
            <w:tcW w:w="4111" w:type="dxa"/>
          </w:tcPr>
          <w:p w:rsidR="009C5CEF" w:rsidRPr="00501620" w:rsidRDefault="009C5CEF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9C5CEF" w:rsidRDefault="009C5CEF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B50884" w:rsidRPr="0050162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82755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482755" w:rsidRPr="006B2360" w:rsidRDefault="00482755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82755" w:rsidRPr="006B2360" w:rsidRDefault="00482755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482755" w:rsidRPr="006B2360" w:rsidRDefault="00482755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482755" w:rsidRPr="006B2360" w:rsidRDefault="00482755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482755" w:rsidRPr="006B2360" w:rsidRDefault="00482755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82755" w:rsidRPr="006B236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482755" w:rsidRPr="006B236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82755" w:rsidRPr="006B236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4A0B7D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4A0B7D" w:rsidRPr="006B2360" w:rsidRDefault="004A0B7D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519B5" w:rsidRPr="009C03E3" w:rsidTr="00D544D9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E519B5" w:rsidRPr="00767D3F" w:rsidRDefault="00E519B5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E519B5" w:rsidRPr="00EA6300" w:rsidRDefault="00E519B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E519B5" w:rsidRPr="006D40AB" w:rsidRDefault="00E519B5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E519B5" w:rsidRPr="007B5B7E" w:rsidRDefault="00E519B5" w:rsidP="00F9361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941</w:t>
            </w:r>
          </w:p>
        </w:tc>
        <w:tc>
          <w:tcPr>
            <w:tcW w:w="283" w:type="dxa"/>
          </w:tcPr>
          <w:p w:rsidR="00E519B5" w:rsidRPr="006D40AB" w:rsidRDefault="00E519B5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E519B5" w:rsidRPr="00EA6300" w:rsidRDefault="00E519B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E519B5" w:rsidRPr="00180C22" w:rsidRDefault="00E519B5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E519B5" w:rsidRPr="007B5B7E" w:rsidRDefault="00E519B5" w:rsidP="00F9361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941</w:t>
            </w:r>
          </w:p>
        </w:tc>
      </w:tr>
    </w:tbl>
    <w:p w:rsidR="00E55B20" w:rsidRPr="00090CC2" w:rsidRDefault="00E55B2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090CC2" w:rsidRPr="00501620" w:rsidTr="00F93611">
        <w:tc>
          <w:tcPr>
            <w:tcW w:w="4111" w:type="dxa"/>
          </w:tcPr>
          <w:p w:rsidR="00090CC2" w:rsidRPr="00501620" w:rsidRDefault="00090CC2" w:rsidP="00F9361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090CC2" w:rsidRPr="00501620" w:rsidRDefault="00090CC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90CC2" w:rsidRPr="00501620" w:rsidTr="00F93611">
        <w:tc>
          <w:tcPr>
            <w:tcW w:w="4111" w:type="dxa"/>
          </w:tcPr>
          <w:p w:rsidR="00090CC2" w:rsidRPr="00501620" w:rsidRDefault="00090CC2" w:rsidP="00F9361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090CC2" w:rsidRDefault="00090CC2" w:rsidP="00090C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090CC2" w:rsidRPr="00501620" w:rsidTr="00F93611">
        <w:tblPrEx>
          <w:tblLook w:val="0000"/>
        </w:tblPrEx>
        <w:trPr>
          <w:cantSplit/>
        </w:trPr>
        <w:tc>
          <w:tcPr>
            <w:tcW w:w="4111" w:type="dxa"/>
          </w:tcPr>
          <w:p w:rsidR="00090CC2" w:rsidRPr="0050162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0CC2" w:rsidRPr="0050162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90CC2" w:rsidRPr="0050162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0CC2" w:rsidRPr="00501620" w:rsidRDefault="00090CC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90CC2" w:rsidRPr="006B2360" w:rsidTr="00F93611">
        <w:tblPrEx>
          <w:tblLook w:val="0000"/>
        </w:tblPrEx>
        <w:trPr>
          <w:cantSplit/>
        </w:trPr>
        <w:tc>
          <w:tcPr>
            <w:tcW w:w="4111" w:type="dxa"/>
          </w:tcPr>
          <w:p w:rsidR="00090CC2" w:rsidRPr="006B236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090CC2" w:rsidRPr="006B236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090CC2" w:rsidRPr="006B2360" w:rsidTr="00F93611">
        <w:tblPrEx>
          <w:tblLook w:val="0000"/>
        </w:tblPrEx>
        <w:trPr>
          <w:cantSplit/>
        </w:trPr>
        <w:tc>
          <w:tcPr>
            <w:tcW w:w="4111" w:type="dxa"/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090CC2" w:rsidRPr="006B2360" w:rsidRDefault="00090CC2" w:rsidP="00F9361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090CC2" w:rsidRPr="006B2360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090CC2" w:rsidRPr="006B2360" w:rsidRDefault="00090CC2" w:rsidP="00F9361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90CC2" w:rsidRPr="006B2360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090CC2" w:rsidRPr="006B2360" w:rsidRDefault="00090CC2" w:rsidP="00F9361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090CC2" w:rsidRPr="006B2360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090CC2" w:rsidRPr="006B2360" w:rsidRDefault="00090CC2" w:rsidP="00F9361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519B5" w:rsidRPr="009C03E3" w:rsidTr="00F9361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E519B5" w:rsidRPr="00767D3F" w:rsidRDefault="00E519B5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E519B5" w:rsidRPr="00EA6300" w:rsidRDefault="00E519B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E519B5" w:rsidRPr="006D40AB" w:rsidRDefault="00E519B5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E519B5" w:rsidRPr="00EA6300" w:rsidRDefault="00E519B5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E519B5" w:rsidRPr="006D40AB" w:rsidRDefault="00E519B5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E519B5" w:rsidRPr="00E519B5" w:rsidRDefault="00E519B5" w:rsidP="00F9361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Pr="00E519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:rsidR="00E519B5" w:rsidRPr="00180C22" w:rsidRDefault="00E519B5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E519B5" w:rsidRPr="007B5B7E" w:rsidRDefault="00E519B5" w:rsidP="00F9361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552</w:t>
            </w:r>
          </w:p>
        </w:tc>
      </w:tr>
    </w:tbl>
    <w:p w:rsidR="00090CC2" w:rsidRPr="001556F7" w:rsidRDefault="00090CC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82755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:rsidR="00482755" w:rsidRPr="00071ADD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482755" w:rsidRPr="004F07C8" w:rsidTr="00723943">
        <w:trPr>
          <w:cantSplit/>
        </w:trPr>
        <w:tc>
          <w:tcPr>
            <w:tcW w:w="3969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090CC2" w:rsidRPr="004F07C8" w:rsidTr="00723943">
        <w:trPr>
          <w:cantSplit/>
        </w:trPr>
        <w:tc>
          <w:tcPr>
            <w:tcW w:w="3969" w:type="dxa"/>
          </w:tcPr>
          <w:p w:rsidR="00090CC2" w:rsidRPr="004F07C8" w:rsidRDefault="00090CC2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090CC2" w:rsidRDefault="00090CC2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482755" w:rsidRPr="004F07C8" w:rsidTr="00723943">
        <w:trPr>
          <w:cantSplit/>
        </w:trPr>
        <w:tc>
          <w:tcPr>
            <w:tcW w:w="3969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71ADD" w:rsidRPr="00F51F88" w:rsidTr="00723943">
        <w:trPr>
          <w:cantSplit/>
        </w:trPr>
        <w:tc>
          <w:tcPr>
            <w:tcW w:w="3969" w:type="dxa"/>
          </w:tcPr>
          <w:p w:rsidR="00071ADD" w:rsidRPr="00F51F88" w:rsidRDefault="00071ADD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ADD" w:rsidRPr="00836535" w:rsidRDefault="00071AD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071ADD" w:rsidRPr="00F51F88" w:rsidRDefault="00071AD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71ADD" w:rsidRPr="00F51F88" w:rsidRDefault="00071AD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71ADD" w:rsidRPr="00F51F88" w:rsidRDefault="00071ADD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ADD" w:rsidRPr="00836535" w:rsidRDefault="00071ADD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071ADD" w:rsidRPr="00F51F88" w:rsidRDefault="00071ADD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ADD" w:rsidRPr="00F51F88" w:rsidRDefault="00071ADD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482755" w:rsidRPr="0040703F" w:rsidTr="00723943">
        <w:trPr>
          <w:cantSplit/>
        </w:trPr>
        <w:tc>
          <w:tcPr>
            <w:tcW w:w="3969" w:type="dxa"/>
          </w:tcPr>
          <w:p w:rsidR="00482755" w:rsidRPr="00AA5D9C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482755" w:rsidRPr="001E535E" w:rsidRDefault="00482755" w:rsidP="004827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82755" w:rsidRPr="001E535E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482755" w:rsidRPr="00280C12" w:rsidRDefault="00280C1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598</w:t>
            </w:r>
            <w:r w:rsidR="002B084E"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672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82755" w:rsidRPr="002A59AD" w:rsidRDefault="002A59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580,259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482755" w:rsidRPr="00280C12" w:rsidRDefault="00280C1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343</w:t>
            </w:r>
            <w:r w:rsidR="002B084E"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109</w:t>
            </w: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482755" w:rsidRPr="002A59AD" w:rsidRDefault="002A59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348,671</w:t>
            </w: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82755" w:rsidRPr="00280C12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0C12">
              <w:rPr>
                <w:rFonts w:ascii="Angsana New" w:hAnsi="Angsana New"/>
                <w:bCs/>
                <w:sz w:val="30"/>
                <w:szCs w:val="30"/>
              </w:rPr>
              <w:t>19,</w:t>
            </w:r>
            <w:r w:rsidR="00280C12">
              <w:rPr>
                <w:rFonts w:ascii="Angsana New" w:hAnsi="Angsana New"/>
                <w:bCs/>
                <w:sz w:val="30"/>
                <w:szCs w:val="30"/>
              </w:rPr>
              <w:t>942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82755" w:rsidRPr="002A59AD" w:rsidRDefault="002A59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18,687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280C12" w:rsidRDefault="00280C1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2B084E"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176</w:t>
            </w: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2A59AD" w:rsidRDefault="002A59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16,542</w:t>
            </w: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755" w:rsidRPr="00280C12" w:rsidRDefault="00280C1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618</w:t>
            </w:r>
            <w:r w:rsidR="002B084E"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614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82755" w:rsidRPr="002A59AD" w:rsidRDefault="002A59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598,946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755" w:rsidRPr="00280C12" w:rsidRDefault="00280C1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="002B084E"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285</w:t>
            </w: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755" w:rsidRPr="002A59AD" w:rsidRDefault="002A59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365,213</w:t>
            </w: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482755" w:rsidRPr="00280C12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482755" w:rsidRPr="002A59AD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82755" w:rsidRPr="00090CC2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:rsidR="00482755" w:rsidRPr="00280C12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482755" w:rsidRPr="002A59AD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6A4F8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280C12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0C12">
              <w:rPr>
                <w:rFonts w:ascii="Angsana New" w:hAnsi="Angsana New"/>
                <w:bCs/>
                <w:sz w:val="30"/>
                <w:szCs w:val="30"/>
              </w:rPr>
              <w:t>1,53</w:t>
            </w:r>
            <w:r w:rsidR="00280C1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2755" w:rsidRPr="002A59AD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9AD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A59AD">
              <w:rPr>
                <w:rFonts w:ascii="Angsana New" w:hAnsi="Angsana New"/>
                <w:bCs/>
                <w:sz w:val="30"/>
                <w:szCs w:val="30"/>
              </w:rPr>
              <w:t>446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280C12" w:rsidRDefault="00482755" w:rsidP="0048275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0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2A59AD" w:rsidRDefault="00482755" w:rsidP="0048275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59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0C12" w:rsidRPr="00FE6E1F" w:rsidTr="00723943">
        <w:trPr>
          <w:cantSplit/>
        </w:trPr>
        <w:tc>
          <w:tcPr>
            <w:tcW w:w="3969" w:type="dxa"/>
          </w:tcPr>
          <w:p w:rsidR="00280C12" w:rsidRDefault="00280C1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80C12" w:rsidRDefault="00280C1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620,150</w:t>
            </w:r>
          </w:p>
        </w:tc>
        <w:tc>
          <w:tcPr>
            <w:tcW w:w="284" w:type="dxa"/>
          </w:tcPr>
          <w:p w:rsidR="00280C12" w:rsidRPr="00090CC2" w:rsidRDefault="00280C12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A59AD" w:rsidRDefault="00280C1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600,392</w:t>
            </w:r>
          </w:p>
        </w:tc>
        <w:tc>
          <w:tcPr>
            <w:tcW w:w="284" w:type="dxa"/>
          </w:tcPr>
          <w:p w:rsidR="00280C12" w:rsidRPr="00090CC2" w:rsidRDefault="00280C12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80C12" w:rsidRDefault="00280C12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285</w:t>
            </w:r>
          </w:p>
        </w:tc>
        <w:tc>
          <w:tcPr>
            <w:tcW w:w="283" w:type="dxa"/>
          </w:tcPr>
          <w:p w:rsidR="00280C12" w:rsidRPr="00090CC2" w:rsidRDefault="00280C12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A59AD" w:rsidRDefault="00280C12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365,213</w:t>
            </w:r>
          </w:p>
        </w:tc>
      </w:tr>
    </w:tbl>
    <w:p w:rsidR="00090CC2" w:rsidRDefault="00090CC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D60537" w:rsidRDefault="00D60537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556F7" w:rsidRDefault="001556F7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556F7" w:rsidRPr="00090CC2" w:rsidRDefault="001556F7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090CC2" w:rsidRPr="004F07C8" w:rsidTr="00F93611">
        <w:trPr>
          <w:cantSplit/>
        </w:trPr>
        <w:tc>
          <w:tcPr>
            <w:tcW w:w="3969" w:type="dxa"/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090CC2" w:rsidRPr="004F07C8" w:rsidRDefault="00090CC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090CC2" w:rsidRPr="004F07C8" w:rsidTr="00F93611">
        <w:trPr>
          <w:cantSplit/>
        </w:trPr>
        <w:tc>
          <w:tcPr>
            <w:tcW w:w="3969" w:type="dxa"/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090CC2" w:rsidRDefault="00090CC2" w:rsidP="00090C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090CC2" w:rsidRPr="004F07C8" w:rsidTr="00F93611">
        <w:trPr>
          <w:cantSplit/>
        </w:trPr>
        <w:tc>
          <w:tcPr>
            <w:tcW w:w="3969" w:type="dxa"/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0CC2" w:rsidRPr="004F07C8" w:rsidRDefault="00090CC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90CC2" w:rsidRPr="00F51F88" w:rsidTr="00F93611">
        <w:trPr>
          <w:cantSplit/>
        </w:trPr>
        <w:tc>
          <w:tcPr>
            <w:tcW w:w="3969" w:type="dxa"/>
          </w:tcPr>
          <w:p w:rsidR="00090CC2" w:rsidRPr="00F51F8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836535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090CC2" w:rsidRPr="00F51F88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0CC2" w:rsidRPr="00F51F88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90CC2" w:rsidRPr="00F51F8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836535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090CC2" w:rsidRPr="00F51F88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F51F88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090CC2" w:rsidRPr="0040703F" w:rsidTr="00F93611">
        <w:trPr>
          <w:cantSplit/>
        </w:trPr>
        <w:tc>
          <w:tcPr>
            <w:tcW w:w="3969" w:type="dxa"/>
          </w:tcPr>
          <w:p w:rsidR="00090CC2" w:rsidRPr="00AA5D9C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090CC2" w:rsidRPr="001E535E" w:rsidRDefault="00090CC2" w:rsidP="00F936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90CC2" w:rsidRPr="001E535E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Pr="007C5763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090CC2" w:rsidRP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1,249,720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90CC2" w:rsidRPr="002A59AD" w:rsidRDefault="002A59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1,275,561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090CC2" w:rsidRP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708,415</w:t>
            </w: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090CC2" w:rsidRPr="002A59AD" w:rsidRDefault="002A59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761,497</w:t>
            </w: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Pr="007C5763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90CC2" w:rsidRP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39,656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CC2" w:rsidRPr="002A59AD" w:rsidRDefault="002A59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39,147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33,226</w:t>
            </w: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2A59AD" w:rsidRDefault="002A59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34,626</w:t>
            </w: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Pr="007C5763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0CC2" w:rsidRP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1,289,376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90CC2" w:rsidRPr="002A59AD" w:rsidRDefault="002A59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1,314,708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0CC2" w:rsidRP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741,641</w:t>
            </w: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0CC2" w:rsidRPr="002A59AD" w:rsidRDefault="002A59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796,123</w:t>
            </w: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090CC2" w:rsidRPr="00280C12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090CC2" w:rsidRPr="002A59AD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0CC2" w:rsidRPr="00090CC2" w:rsidRDefault="00090CC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:rsidR="00090CC2" w:rsidRPr="00280C12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090CC2" w:rsidRPr="002A59AD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Pr="007C5763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3,075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90CC2" w:rsidRPr="002A59AD" w:rsidRDefault="002A59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2,965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280C12" w:rsidRDefault="00090CC2" w:rsidP="00F93611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0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2A59AD" w:rsidRDefault="00090CC2" w:rsidP="00F93611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59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0C12" w:rsidRPr="00FE6E1F" w:rsidTr="002A59AD">
        <w:trPr>
          <w:cantSplit/>
        </w:trPr>
        <w:tc>
          <w:tcPr>
            <w:tcW w:w="3969" w:type="dxa"/>
          </w:tcPr>
          <w:p w:rsid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1,292,451</w:t>
            </w:r>
          </w:p>
        </w:tc>
        <w:tc>
          <w:tcPr>
            <w:tcW w:w="284" w:type="dxa"/>
          </w:tcPr>
          <w:p w:rsidR="00280C12" w:rsidRPr="00090CC2" w:rsidRDefault="00280C1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0C12" w:rsidRPr="002A59AD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1,317,673</w:t>
            </w:r>
          </w:p>
        </w:tc>
        <w:tc>
          <w:tcPr>
            <w:tcW w:w="284" w:type="dxa"/>
          </w:tcPr>
          <w:p w:rsidR="00280C12" w:rsidRPr="00090CC2" w:rsidRDefault="00280C1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80C12" w:rsidRDefault="00280C12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741,641</w:t>
            </w:r>
          </w:p>
        </w:tc>
        <w:tc>
          <w:tcPr>
            <w:tcW w:w="283" w:type="dxa"/>
          </w:tcPr>
          <w:p w:rsidR="00280C12" w:rsidRPr="00090CC2" w:rsidRDefault="00280C1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A59AD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796,123</w:t>
            </w:r>
          </w:p>
        </w:tc>
      </w:tr>
    </w:tbl>
    <w:p w:rsidR="00B87072" w:rsidRDefault="00B8707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1556F7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4746D8" w:rsidRPr="0052223E" w:rsidRDefault="009C0940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2223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230A3" w:rsidRPr="0052223E">
        <w:rPr>
          <w:rFonts w:ascii="Angsana New" w:hAnsi="Angsana New"/>
          <w:sz w:val="30"/>
          <w:szCs w:val="30"/>
        </w:rPr>
        <w:t xml:space="preserve">30 </w:t>
      </w:r>
      <w:r w:rsidR="005230A3" w:rsidRPr="0052223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230A3" w:rsidRPr="0052223E">
        <w:rPr>
          <w:rFonts w:ascii="Angsana New" w:hAnsi="Angsana New"/>
          <w:sz w:val="30"/>
          <w:szCs w:val="30"/>
        </w:rPr>
        <w:t>256</w:t>
      </w:r>
      <w:r w:rsidR="005230A3" w:rsidRPr="0052223E">
        <w:rPr>
          <w:rFonts w:ascii="Angsana New" w:hAnsi="Angsana New" w:hint="cs"/>
          <w:sz w:val="30"/>
          <w:szCs w:val="30"/>
          <w:cs/>
        </w:rPr>
        <w:t>4</w:t>
      </w:r>
      <w:r w:rsidR="004746D8" w:rsidRPr="0052223E">
        <w:rPr>
          <w:rFonts w:ascii="Angsana New" w:hAnsi="Angsana New"/>
          <w:sz w:val="30"/>
          <w:szCs w:val="30"/>
        </w:rPr>
        <w:t xml:space="preserve"> </w:t>
      </w:r>
      <w:r w:rsidR="004746D8" w:rsidRPr="0052223E">
        <w:rPr>
          <w:rFonts w:ascii="Angsana New" w:hAnsi="Angsana New" w:hint="cs"/>
          <w:sz w:val="30"/>
          <w:szCs w:val="30"/>
          <w:cs/>
        </w:rPr>
        <w:t>กลุ่ม</w:t>
      </w:r>
      <w:r w:rsidR="004746D8" w:rsidRPr="0052223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ED3647" w:rsidRPr="0052223E">
        <w:rPr>
          <w:rFonts w:ascii="Angsana New" w:hAnsi="Angsana New" w:hint="cs"/>
          <w:sz w:val="30"/>
          <w:szCs w:val="30"/>
          <w:cs/>
        </w:rPr>
        <w:t>ก่อสร้าง</w:t>
      </w:r>
      <w:r w:rsidR="00DB405D">
        <w:rPr>
          <w:rFonts w:ascii="Angsana New" w:hAnsi="Angsana New" w:hint="cs"/>
          <w:sz w:val="30"/>
          <w:szCs w:val="30"/>
          <w:cs/>
        </w:rPr>
        <w:t xml:space="preserve">และปรับปรุงสิ่งปลูกสร้าง และสัญญาซื้อยานพาหนะ </w:t>
      </w:r>
      <w:r w:rsidR="00005A29" w:rsidRPr="0052223E">
        <w:rPr>
          <w:rFonts w:ascii="Angsana New" w:hAnsi="Angsana New" w:hint="cs"/>
          <w:sz w:val="30"/>
          <w:szCs w:val="30"/>
          <w:cs/>
        </w:rPr>
        <w:t>เครื่องจักรและอุปกรณ์</w:t>
      </w:r>
      <w:r w:rsidR="004746D8" w:rsidRPr="0052223E">
        <w:rPr>
          <w:rFonts w:ascii="Angsana New" w:hAnsi="Angsana New" w:hint="cs"/>
          <w:sz w:val="30"/>
          <w:szCs w:val="30"/>
          <w:cs/>
        </w:rPr>
        <w:t>เป็น</w:t>
      </w:r>
      <w:r w:rsidR="004746D8" w:rsidRPr="0052223E">
        <w:rPr>
          <w:rFonts w:ascii="Angsana New" w:hAnsi="Angsana New"/>
          <w:sz w:val="30"/>
          <w:szCs w:val="30"/>
          <w:cs/>
        </w:rPr>
        <w:t>จำนวนเงิน</w:t>
      </w:r>
      <w:r w:rsidR="004746D8" w:rsidRPr="0052223E">
        <w:rPr>
          <w:rFonts w:ascii="Angsana New" w:hAnsi="Angsana New" w:hint="cs"/>
          <w:sz w:val="30"/>
          <w:szCs w:val="30"/>
          <w:cs/>
        </w:rPr>
        <w:t>รวมประมาณ</w:t>
      </w:r>
      <w:r w:rsidR="004746D8" w:rsidRPr="0052223E">
        <w:rPr>
          <w:rFonts w:ascii="Angsana New" w:hAnsi="Angsana New"/>
          <w:sz w:val="30"/>
          <w:szCs w:val="30"/>
          <w:cs/>
        </w:rPr>
        <w:t xml:space="preserve"> </w:t>
      </w:r>
      <w:r w:rsidR="0052223E">
        <w:rPr>
          <w:rFonts w:ascii="Angsana New" w:hAnsi="Angsana New"/>
          <w:sz w:val="30"/>
          <w:szCs w:val="30"/>
        </w:rPr>
        <w:t>3</w:t>
      </w:r>
      <w:r w:rsidR="0052223E">
        <w:rPr>
          <w:rFonts w:ascii="Angsana New" w:hAnsi="Angsana New" w:hint="cs"/>
          <w:sz w:val="30"/>
          <w:szCs w:val="30"/>
          <w:cs/>
        </w:rPr>
        <w:t>7.9</w:t>
      </w:r>
      <w:r w:rsidR="004746D8" w:rsidRPr="0052223E">
        <w:rPr>
          <w:rFonts w:ascii="Angsana New" w:hAnsi="Angsana New"/>
          <w:sz w:val="30"/>
          <w:szCs w:val="30"/>
        </w:rPr>
        <w:t xml:space="preserve"> </w:t>
      </w:r>
      <w:r w:rsidR="004746D8" w:rsidRPr="0052223E">
        <w:rPr>
          <w:rFonts w:ascii="Angsana New" w:hAnsi="Angsana New"/>
          <w:sz w:val="30"/>
          <w:szCs w:val="30"/>
          <w:cs/>
        </w:rPr>
        <w:t>ล้าน</w:t>
      </w:r>
      <w:r w:rsidR="004746D8" w:rsidRPr="0052223E">
        <w:rPr>
          <w:rFonts w:ascii="Angsana New" w:hAnsi="Angsana New" w:hint="cs"/>
          <w:sz w:val="30"/>
          <w:szCs w:val="30"/>
          <w:cs/>
        </w:rPr>
        <w:t>บาท</w:t>
      </w:r>
      <w:r w:rsidR="0052223E">
        <w:rPr>
          <w:rFonts w:ascii="Angsana New" w:hAnsi="Angsana New" w:hint="cs"/>
          <w:sz w:val="30"/>
          <w:szCs w:val="30"/>
          <w:cs/>
        </w:rPr>
        <w:t xml:space="preserve"> 0.7 ล้านยูโร และ 0.1 </w:t>
      </w:r>
      <w:r w:rsidR="0052223E" w:rsidRPr="00385306">
        <w:rPr>
          <w:rFonts w:ascii="Angsana New" w:hAnsi="Angsana New" w:hint="cs"/>
          <w:sz w:val="30"/>
          <w:szCs w:val="30"/>
          <w:cs/>
          <w:lang w:val="th-TH"/>
        </w:rPr>
        <w:t>ล้านเหรียญ</w:t>
      </w:r>
      <w:r w:rsidR="0052223E" w:rsidRPr="00385306">
        <w:rPr>
          <w:rFonts w:ascii="Angsana New" w:hAnsi="Angsana New" w:hint="cs"/>
          <w:sz w:val="30"/>
          <w:szCs w:val="30"/>
          <w:cs/>
        </w:rPr>
        <w:t>ดอลลาร์</w:t>
      </w:r>
      <w:r w:rsidR="0052223E" w:rsidRPr="00385306">
        <w:rPr>
          <w:rFonts w:ascii="Angsana New" w:hAnsi="Angsana New" w:hint="cs"/>
          <w:sz w:val="30"/>
          <w:szCs w:val="30"/>
          <w:cs/>
          <w:lang w:val="th-TH"/>
        </w:rPr>
        <w:t>สหรัฐอเมริกา</w:t>
      </w:r>
    </w:p>
    <w:p w:rsidR="00B50884" w:rsidRPr="0052223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sz w:val="30"/>
          <w:szCs w:val="30"/>
        </w:rPr>
      </w:pPr>
    </w:p>
    <w:p w:rsidR="00B50884" w:rsidRPr="00B16D19" w:rsidRDefault="00090CC2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556F7">
        <w:rPr>
          <w:rFonts w:ascii="Angsana New" w:hAnsi="Angsana New"/>
          <w:b/>
          <w:bCs/>
          <w:sz w:val="30"/>
          <w:szCs w:val="30"/>
        </w:rPr>
        <w:t>0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230A3">
        <w:rPr>
          <w:rFonts w:ascii="Angsana New" w:hAnsi="Angsana New"/>
          <w:sz w:val="30"/>
          <w:szCs w:val="30"/>
        </w:rPr>
        <w:t xml:space="preserve">30 </w:t>
      </w:r>
      <w:r w:rsidR="005230A3">
        <w:rPr>
          <w:rFonts w:ascii="Angsana New" w:hAnsi="Angsana New" w:hint="cs"/>
          <w:sz w:val="30"/>
          <w:szCs w:val="30"/>
          <w:cs/>
        </w:rPr>
        <w:t>มิถุนายน</w:t>
      </w:r>
      <w:r w:rsidR="00043004">
        <w:rPr>
          <w:rFonts w:ascii="Angsana New" w:hAnsi="Angsana New" w:hint="cs"/>
          <w:sz w:val="30"/>
          <w:szCs w:val="30"/>
          <w:cs/>
        </w:rPr>
        <w:t xml:space="preserve"> </w:t>
      </w:r>
      <w:r w:rsidR="00071ADD">
        <w:rPr>
          <w:rFonts w:ascii="Angsana New" w:hAnsi="Angsana New"/>
          <w:sz w:val="30"/>
          <w:szCs w:val="30"/>
        </w:rPr>
        <w:t>256</w:t>
      </w:r>
      <w:r w:rsidR="00071ADD">
        <w:rPr>
          <w:rFonts w:ascii="Angsana New" w:hAnsi="Angsana New" w:hint="cs"/>
          <w:sz w:val="30"/>
          <w:szCs w:val="30"/>
          <w:cs/>
        </w:rPr>
        <w:t>4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Pr="00322330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</w:t>
      </w:r>
      <w:r w:rsidRPr="00B93605">
        <w:rPr>
          <w:rFonts w:ascii="Angsana New" w:hAnsi="Angsana New"/>
          <w:sz w:val="30"/>
          <w:szCs w:val="30"/>
          <w:cs/>
        </w:rPr>
        <w:t>รวม</w:t>
      </w:r>
      <w:r w:rsidRPr="00E519B5">
        <w:rPr>
          <w:rFonts w:ascii="Angsana New" w:hAnsi="Angsana New" w:hint="cs"/>
          <w:sz w:val="30"/>
          <w:szCs w:val="30"/>
          <w:cs/>
        </w:rPr>
        <w:t>ประมาณ</w:t>
      </w:r>
      <w:r w:rsidRPr="00E519B5">
        <w:rPr>
          <w:rFonts w:ascii="Angsana New" w:hAnsi="Angsana New"/>
          <w:sz w:val="30"/>
          <w:szCs w:val="30"/>
        </w:rPr>
        <w:t xml:space="preserve"> </w:t>
      </w:r>
      <w:r w:rsidR="00E519B5">
        <w:rPr>
          <w:rFonts w:ascii="Angsana New" w:hAnsi="Angsana New"/>
          <w:sz w:val="30"/>
          <w:szCs w:val="30"/>
        </w:rPr>
        <w:t>158.5</w:t>
      </w:r>
      <w:r w:rsidRPr="00E519B5">
        <w:rPr>
          <w:rFonts w:ascii="Angsana New" w:hAnsi="Angsana New"/>
          <w:sz w:val="30"/>
          <w:szCs w:val="30"/>
        </w:rPr>
        <w:t xml:space="preserve"> </w:t>
      </w:r>
      <w:r w:rsidRPr="00E519B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090CC2" w:rsidRDefault="00090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B405D" w:rsidRDefault="00DB4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95F61" w:rsidRPr="00B972AD" w:rsidRDefault="001556F7" w:rsidP="00195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195F61" w:rsidRPr="00590072">
        <w:rPr>
          <w:rFonts w:ascii="Angsana New" w:hAnsi="Angsana New"/>
          <w:b/>
          <w:bCs/>
          <w:sz w:val="30"/>
          <w:szCs w:val="30"/>
        </w:rPr>
        <w:t>.</w:t>
      </w:r>
      <w:r w:rsidR="00195F61" w:rsidRPr="00590072">
        <w:rPr>
          <w:rFonts w:ascii="Angsana New" w:hAnsi="Angsana New"/>
          <w:b/>
          <w:bCs/>
          <w:sz w:val="30"/>
          <w:szCs w:val="30"/>
        </w:rPr>
        <w:tab/>
      </w:r>
      <w:r w:rsidR="00195F61" w:rsidRPr="00B972AD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195F61" w:rsidRPr="00B972AD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:rsidR="00195F61" w:rsidRPr="00B972AD" w:rsidRDefault="00195F61" w:rsidP="00195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195F61" w:rsidRDefault="00195F61" w:rsidP="00195F61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B972AD">
        <w:rPr>
          <w:rFonts w:ascii="Angsana New" w:hAnsi="Angsana New"/>
          <w:szCs w:val="30"/>
          <w:cs/>
        </w:rPr>
        <w:t>บริษัทได</w:t>
      </w:r>
      <w:r>
        <w:rPr>
          <w:rFonts w:ascii="Angsana New" w:hAnsi="Angsana New"/>
          <w:szCs w:val="30"/>
          <w:cs/>
        </w:rPr>
        <w:t>้จัดประเภทรายการบัญชีบางรายการใ</w:t>
      </w:r>
      <w:r>
        <w:rPr>
          <w:rFonts w:ascii="Angsana New" w:hAnsi="Angsana New" w:hint="cs"/>
          <w:szCs w:val="30"/>
          <w:cs/>
        </w:rPr>
        <w:t>นงบกำไรขาดทุนเบ็ดเสร็จรวมและงบกำไรขาดทุนเบ็ดเสร็จเฉพาะกิจการสำหรับ</w:t>
      </w:r>
      <w:r w:rsidR="00E22524">
        <w:rPr>
          <w:rFonts w:ascii="Angsana New" w:hAnsi="Angsana New" w:hint="cs"/>
          <w:szCs w:val="30"/>
          <w:cs/>
        </w:rPr>
        <w:t>งวดสามเดือนและหกเดือน</w:t>
      </w:r>
      <w:r>
        <w:rPr>
          <w:rFonts w:ascii="Angsana New" w:hAnsi="Angsana New" w:hint="cs"/>
          <w:szCs w:val="30"/>
          <w:cs/>
        </w:rPr>
        <w:t>สิ้นสุดวันที่ 3</w:t>
      </w:r>
      <w:r w:rsidR="00141E0D">
        <w:rPr>
          <w:rFonts w:ascii="Angsana New" w:hAnsi="Angsana New" w:hint="cs"/>
          <w:szCs w:val="30"/>
          <w:cs/>
        </w:rPr>
        <w:t>0</w:t>
      </w:r>
      <w:r>
        <w:rPr>
          <w:rFonts w:ascii="Angsana New" w:hAnsi="Angsana New" w:hint="cs"/>
          <w:szCs w:val="30"/>
          <w:cs/>
        </w:rPr>
        <w:t xml:space="preserve"> </w:t>
      </w:r>
      <w:r w:rsidR="00141E0D">
        <w:rPr>
          <w:rFonts w:ascii="Angsana New" w:hAnsi="Angsana New" w:hint="cs"/>
          <w:szCs w:val="30"/>
          <w:cs/>
        </w:rPr>
        <w:t>มิถุนายน</w:t>
      </w:r>
      <w:r>
        <w:rPr>
          <w:rFonts w:ascii="Angsana New" w:hAnsi="Angsana New" w:hint="cs"/>
          <w:szCs w:val="30"/>
          <w:cs/>
        </w:rPr>
        <w:t xml:space="preserve"> 2563 </w:t>
      </w:r>
      <w:r w:rsidRPr="00B972AD">
        <w:rPr>
          <w:rFonts w:ascii="Angsana New" w:hAnsi="Angsana New"/>
          <w:szCs w:val="30"/>
          <w:cs/>
        </w:rPr>
        <w:t>ใหม่</w:t>
      </w:r>
      <w:r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เพื่อให้สอดคล้องกับการ</w:t>
      </w:r>
      <w:r w:rsidRPr="00B972AD">
        <w:rPr>
          <w:rFonts w:ascii="Angsana New" w:hAnsi="Angsana New" w:hint="cs"/>
          <w:szCs w:val="30"/>
          <w:cs/>
        </w:rPr>
        <w:t>แสดงรายการ</w:t>
      </w:r>
      <w:r w:rsidRPr="00B972AD"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C07C38">
        <w:rPr>
          <w:rFonts w:ascii="Angsana New" w:hAnsi="Angsana New" w:hint="cs"/>
          <w:szCs w:val="30"/>
          <w:cs/>
        </w:rPr>
        <w:t>และหกเดือน</w:t>
      </w:r>
      <w:r>
        <w:rPr>
          <w:rFonts w:ascii="Angsana New" w:hAnsi="Angsana New" w:hint="cs"/>
          <w:szCs w:val="30"/>
          <w:cs/>
        </w:rPr>
        <w:t xml:space="preserve">สิ้นสุดวันที่ </w:t>
      </w:r>
      <w:r w:rsidR="00462EED">
        <w:rPr>
          <w:rFonts w:ascii="Angsana New" w:hAnsi="Angsana New" w:hint="cs"/>
          <w:szCs w:val="30"/>
          <w:cs/>
        </w:rPr>
        <w:t xml:space="preserve">               </w:t>
      </w:r>
      <w:r w:rsidR="00141E0D">
        <w:rPr>
          <w:rFonts w:ascii="Angsana New" w:hAnsi="Angsana New" w:hint="cs"/>
          <w:szCs w:val="30"/>
          <w:cs/>
        </w:rPr>
        <w:t>30 มิถุนายน</w:t>
      </w:r>
      <w:r>
        <w:rPr>
          <w:rFonts w:ascii="Angsana New" w:hAnsi="Angsana New" w:hint="cs"/>
          <w:szCs w:val="30"/>
          <w:cs/>
        </w:rPr>
        <w:t xml:space="preserve"> 2564 </w:t>
      </w:r>
      <w:r w:rsidRPr="00B972AD">
        <w:rPr>
          <w:rFonts w:ascii="Angsana New" w:hAnsi="Angsana New" w:hint="cs"/>
          <w:szCs w:val="30"/>
          <w:cs/>
        </w:rPr>
        <w:t>โดย</w:t>
      </w:r>
      <w:r w:rsidRPr="00B972AD">
        <w:rPr>
          <w:rFonts w:ascii="Angsana New" w:hAnsi="Angsana New"/>
          <w:szCs w:val="30"/>
          <w:cs/>
        </w:rPr>
        <w:t>ไม่มีผลกระทบต่อกำไร</w:t>
      </w:r>
      <w:r w:rsidRPr="00B972AD">
        <w:rPr>
          <w:rFonts w:ascii="Angsana New" w:hAnsi="Angsana New" w:hint="cs"/>
          <w:szCs w:val="30"/>
          <w:cs/>
        </w:rPr>
        <w:t>ขาดทุนเบ็ดเสร็จ</w:t>
      </w:r>
      <w:r w:rsidRPr="00B972AD">
        <w:rPr>
          <w:rFonts w:ascii="Angsana New" w:hAnsi="Angsana New"/>
          <w:szCs w:val="30"/>
          <w:cs/>
        </w:rPr>
        <w:t>หรือส่วนของผู้ถือหุ้น</w:t>
      </w:r>
      <w:r w:rsidRPr="00B972AD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การจัดประเภทรายการ</w:t>
      </w:r>
      <w:r w:rsidRPr="00B972AD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:rsidR="00195F61" w:rsidRPr="00575C1C" w:rsidRDefault="00195F61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1702"/>
        <w:gridCol w:w="1276"/>
        <w:gridCol w:w="283"/>
        <w:gridCol w:w="992"/>
        <w:gridCol w:w="284"/>
        <w:gridCol w:w="1276"/>
        <w:gridCol w:w="283"/>
        <w:gridCol w:w="1276"/>
        <w:gridCol w:w="283"/>
        <w:gridCol w:w="993"/>
        <w:gridCol w:w="283"/>
        <w:gridCol w:w="1276"/>
      </w:tblGrid>
      <w:tr w:rsidR="00723943" w:rsidRPr="00437D04" w:rsidTr="00723943">
        <w:tc>
          <w:tcPr>
            <w:tcW w:w="1702" w:type="dxa"/>
            <w:vAlign w:val="bottom"/>
          </w:tcPr>
          <w:p w:rsidR="00723943" w:rsidRPr="00B972AD" w:rsidRDefault="00723943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505" w:type="dxa"/>
            <w:gridSpan w:val="11"/>
            <w:tcBorders>
              <w:bottom w:val="single" w:sz="4" w:space="0" w:color="auto"/>
            </w:tcBorders>
          </w:tcPr>
          <w:p w:rsidR="00723943" w:rsidRPr="00437D04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723943" w:rsidRPr="00437D04" w:rsidTr="00723943">
        <w:tc>
          <w:tcPr>
            <w:tcW w:w="1702" w:type="dxa"/>
            <w:vAlign w:val="bottom"/>
          </w:tcPr>
          <w:p w:rsidR="00723943" w:rsidRPr="00B972AD" w:rsidRDefault="00723943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505" w:type="dxa"/>
            <w:gridSpan w:val="11"/>
            <w:tcBorders>
              <w:bottom w:val="single" w:sz="4" w:space="0" w:color="auto"/>
            </w:tcBorders>
          </w:tcPr>
          <w:p w:rsidR="00723943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723943" w:rsidRPr="00437D04" w:rsidTr="00723943">
        <w:tc>
          <w:tcPr>
            <w:tcW w:w="1702" w:type="dxa"/>
            <w:vAlign w:val="bottom"/>
          </w:tcPr>
          <w:p w:rsidR="00723943" w:rsidRPr="00B972AD" w:rsidRDefault="00723943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</w:tcBorders>
          </w:tcPr>
          <w:p w:rsidR="00723943" w:rsidRPr="00437D04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23943" w:rsidRPr="00437D04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</w:tcBorders>
          </w:tcPr>
          <w:p w:rsidR="00723943" w:rsidRPr="00437D04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23943" w:rsidRPr="00B972AD" w:rsidTr="009845B0">
        <w:tc>
          <w:tcPr>
            <w:tcW w:w="1702" w:type="dxa"/>
            <w:vAlign w:val="bottom"/>
          </w:tcPr>
          <w:p w:rsidR="00723943" w:rsidRPr="00856CC9" w:rsidRDefault="00723943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23943" w:rsidRPr="00B972AD" w:rsidRDefault="00723943" w:rsidP="00543D9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3" w:type="dxa"/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723943" w:rsidRPr="00B972AD" w:rsidTr="009845B0">
        <w:tc>
          <w:tcPr>
            <w:tcW w:w="1702" w:type="dxa"/>
            <w:vAlign w:val="bottom"/>
          </w:tcPr>
          <w:p w:rsidR="00723943" w:rsidRPr="00B972AD" w:rsidRDefault="00723943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:rsidR="00723943" w:rsidRPr="00B972AD" w:rsidRDefault="00723943" w:rsidP="00543D9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723943" w:rsidRPr="00B972AD" w:rsidRDefault="00723943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ใหม่</w:t>
            </w:r>
          </w:p>
        </w:tc>
        <w:tc>
          <w:tcPr>
            <w:tcW w:w="283" w:type="dxa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723943" w:rsidRPr="00B972AD" w:rsidTr="00723943">
        <w:tc>
          <w:tcPr>
            <w:tcW w:w="1702" w:type="dxa"/>
          </w:tcPr>
          <w:p w:rsidR="00723943" w:rsidRPr="00B078D4" w:rsidRDefault="00723943" w:rsidP="00543D9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:rsidR="00723943" w:rsidRPr="00195F61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6,308</w:t>
            </w:r>
          </w:p>
        </w:tc>
        <w:tc>
          <w:tcPr>
            <w:tcW w:w="283" w:type="dxa"/>
            <w:shd w:val="clear" w:color="auto" w:fill="auto"/>
          </w:tcPr>
          <w:p w:rsidR="00723943" w:rsidRPr="00195F61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723943" w:rsidRPr="00E81245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(1,575</w:t>
            </w:r>
            <w:r w:rsidRPr="00E812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23943" w:rsidRPr="00E81245" w:rsidRDefault="00723943" w:rsidP="00543D99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23943" w:rsidRPr="00E81245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4,733</w:t>
            </w:r>
          </w:p>
        </w:tc>
        <w:tc>
          <w:tcPr>
            <w:tcW w:w="283" w:type="dxa"/>
          </w:tcPr>
          <w:p w:rsidR="00723943" w:rsidRPr="00E81245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8,076</w:t>
            </w:r>
          </w:p>
        </w:tc>
        <w:tc>
          <w:tcPr>
            <w:tcW w:w="283" w:type="dxa"/>
          </w:tcPr>
          <w:p w:rsidR="00723943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(1,062</w:t>
            </w:r>
            <w:r w:rsidRPr="00E812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7,014</w:t>
            </w:r>
          </w:p>
        </w:tc>
      </w:tr>
      <w:tr w:rsidR="00723943" w:rsidRPr="00B972AD" w:rsidTr="00723943">
        <w:tc>
          <w:tcPr>
            <w:tcW w:w="1702" w:type="dxa"/>
          </w:tcPr>
          <w:p w:rsidR="00723943" w:rsidRDefault="00723943" w:rsidP="00543D9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76" w:type="dxa"/>
            <w:vAlign w:val="center"/>
          </w:tcPr>
          <w:p w:rsidR="00723943" w:rsidRPr="00195F61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F6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23943" w:rsidRPr="00195F61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723943" w:rsidRPr="00E81245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1,5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4" w:type="dxa"/>
            <w:shd w:val="clear" w:color="auto" w:fill="auto"/>
          </w:tcPr>
          <w:p w:rsidR="00723943" w:rsidRPr="00E81245" w:rsidRDefault="00723943" w:rsidP="00543D99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23943" w:rsidRPr="00E81245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1,5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3" w:type="dxa"/>
          </w:tcPr>
          <w:p w:rsidR="00723943" w:rsidRPr="00E81245" w:rsidRDefault="00723943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F6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28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062</w:t>
            </w:r>
          </w:p>
        </w:tc>
      </w:tr>
    </w:tbl>
    <w:p w:rsidR="00B87072" w:rsidRDefault="00B87072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1702"/>
        <w:gridCol w:w="1276"/>
        <w:gridCol w:w="283"/>
        <w:gridCol w:w="992"/>
        <w:gridCol w:w="284"/>
        <w:gridCol w:w="1276"/>
        <w:gridCol w:w="283"/>
        <w:gridCol w:w="1276"/>
        <w:gridCol w:w="283"/>
        <w:gridCol w:w="993"/>
        <w:gridCol w:w="283"/>
        <w:gridCol w:w="1276"/>
      </w:tblGrid>
      <w:tr w:rsidR="00723943" w:rsidRPr="00437D04" w:rsidTr="00723943">
        <w:tc>
          <w:tcPr>
            <w:tcW w:w="1702" w:type="dxa"/>
            <w:vAlign w:val="bottom"/>
          </w:tcPr>
          <w:p w:rsidR="00723943" w:rsidRPr="00B972AD" w:rsidRDefault="00723943" w:rsidP="006D1DE0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505" w:type="dxa"/>
            <w:gridSpan w:val="11"/>
            <w:tcBorders>
              <w:bottom w:val="single" w:sz="4" w:space="0" w:color="auto"/>
            </w:tcBorders>
          </w:tcPr>
          <w:p w:rsidR="00723943" w:rsidRPr="00437D04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723943" w:rsidRPr="00437D04" w:rsidTr="00723943">
        <w:tc>
          <w:tcPr>
            <w:tcW w:w="1702" w:type="dxa"/>
            <w:vAlign w:val="bottom"/>
          </w:tcPr>
          <w:p w:rsidR="00723943" w:rsidRPr="00B972AD" w:rsidRDefault="00723943" w:rsidP="006D1DE0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505" w:type="dxa"/>
            <w:gridSpan w:val="11"/>
            <w:tcBorders>
              <w:bottom w:val="single" w:sz="4" w:space="0" w:color="auto"/>
            </w:tcBorders>
          </w:tcPr>
          <w:p w:rsidR="00723943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723943" w:rsidRPr="00437D04" w:rsidTr="00723943">
        <w:tc>
          <w:tcPr>
            <w:tcW w:w="1702" w:type="dxa"/>
            <w:vAlign w:val="bottom"/>
          </w:tcPr>
          <w:p w:rsidR="00723943" w:rsidRPr="00B972AD" w:rsidRDefault="00723943" w:rsidP="006D1DE0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</w:tcBorders>
          </w:tcPr>
          <w:p w:rsidR="00723943" w:rsidRPr="00437D04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23943" w:rsidRPr="00437D04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</w:tcBorders>
          </w:tcPr>
          <w:p w:rsidR="00723943" w:rsidRPr="00437D04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23943" w:rsidRPr="00B972AD" w:rsidTr="009845B0">
        <w:tc>
          <w:tcPr>
            <w:tcW w:w="1702" w:type="dxa"/>
            <w:vAlign w:val="bottom"/>
          </w:tcPr>
          <w:p w:rsidR="00723943" w:rsidRPr="00856CC9" w:rsidRDefault="00723943" w:rsidP="006D1DE0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3" w:type="dxa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723943" w:rsidRPr="00B972AD" w:rsidTr="009845B0">
        <w:tc>
          <w:tcPr>
            <w:tcW w:w="1702" w:type="dxa"/>
            <w:vAlign w:val="bottom"/>
          </w:tcPr>
          <w:p w:rsidR="00723943" w:rsidRPr="00B972AD" w:rsidRDefault="00723943" w:rsidP="006D1DE0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:rsidR="00723943" w:rsidRPr="00B972AD" w:rsidRDefault="00723943" w:rsidP="006D1DE0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ใหม่</w:t>
            </w:r>
          </w:p>
        </w:tc>
        <w:tc>
          <w:tcPr>
            <w:tcW w:w="283" w:type="dxa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23943" w:rsidRPr="00B972AD" w:rsidRDefault="00723943" w:rsidP="006D1DE0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723943" w:rsidRPr="00B972AD" w:rsidTr="00723943">
        <w:tc>
          <w:tcPr>
            <w:tcW w:w="1702" w:type="dxa"/>
          </w:tcPr>
          <w:p w:rsidR="00723943" w:rsidRPr="00B078D4" w:rsidRDefault="00723943" w:rsidP="006D1DE0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7,911</w:t>
            </w:r>
          </w:p>
        </w:tc>
        <w:tc>
          <w:tcPr>
            <w:tcW w:w="283" w:type="dxa"/>
            <w:shd w:val="clear" w:color="auto" w:fill="auto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(3,118</w:t>
            </w:r>
            <w:r w:rsidRPr="00E812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23943" w:rsidRPr="00E81245" w:rsidRDefault="00723943" w:rsidP="006D1DE0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4,793</w:t>
            </w:r>
          </w:p>
        </w:tc>
        <w:tc>
          <w:tcPr>
            <w:tcW w:w="28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12,567</w:t>
            </w:r>
          </w:p>
        </w:tc>
        <w:tc>
          <w:tcPr>
            <w:tcW w:w="283" w:type="dxa"/>
          </w:tcPr>
          <w:p w:rsidR="00723943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(2,328</w:t>
            </w:r>
            <w:r w:rsidRPr="00E812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10,239</w:t>
            </w:r>
          </w:p>
        </w:tc>
      </w:tr>
      <w:tr w:rsidR="00723943" w:rsidRPr="00B972AD" w:rsidTr="00723943">
        <w:tc>
          <w:tcPr>
            <w:tcW w:w="1702" w:type="dxa"/>
          </w:tcPr>
          <w:p w:rsidR="00723943" w:rsidRDefault="00723943" w:rsidP="006D1DE0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76" w:type="dxa"/>
            <w:vAlign w:val="center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F6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3,118</w:t>
            </w:r>
          </w:p>
        </w:tc>
        <w:tc>
          <w:tcPr>
            <w:tcW w:w="284" w:type="dxa"/>
            <w:shd w:val="clear" w:color="auto" w:fill="auto"/>
          </w:tcPr>
          <w:p w:rsidR="00723943" w:rsidRPr="00E81245" w:rsidRDefault="00723943" w:rsidP="006D1DE0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3,118</w:t>
            </w:r>
          </w:p>
        </w:tc>
        <w:tc>
          <w:tcPr>
            <w:tcW w:w="28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F6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23943" w:rsidRPr="00195F61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2,328</w:t>
            </w:r>
          </w:p>
        </w:tc>
        <w:tc>
          <w:tcPr>
            <w:tcW w:w="283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23943" w:rsidRPr="00E81245" w:rsidRDefault="00723943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2,328</w:t>
            </w:r>
          </w:p>
        </w:tc>
      </w:tr>
    </w:tbl>
    <w:p w:rsidR="00090CC2" w:rsidRDefault="00090CC2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DB405D" w:rsidRDefault="00DB4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F2F43" w:rsidRDefault="00090CC2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556F7">
        <w:rPr>
          <w:rFonts w:ascii="Angsana New" w:hAnsi="Angsana New"/>
          <w:b/>
          <w:bCs/>
          <w:sz w:val="30"/>
          <w:szCs w:val="30"/>
        </w:rPr>
        <w:t>2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0F2F43" w:rsidRPr="00D53B4C" w:rsidRDefault="000F2F43" w:rsidP="000F2F43">
      <w:pPr>
        <w:pStyle w:val="NoSpacing"/>
        <w:rPr>
          <w:sz w:val="16"/>
          <w:szCs w:val="16"/>
        </w:rPr>
      </w:pPr>
    </w:p>
    <w:p w:rsidR="000F2F43" w:rsidRPr="00E013E4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575C1C">
        <w:rPr>
          <w:rFonts w:ascii="Angsana New" w:hAnsi="Angsana New"/>
          <w:sz w:val="30"/>
          <w:szCs w:val="30"/>
        </w:rPr>
        <w:t xml:space="preserve"> 2556</w:t>
      </w:r>
      <w:r w:rsidRPr="00575C1C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575C1C">
        <w:rPr>
          <w:rFonts w:ascii="Angsana New" w:hAnsi="Angsana New"/>
          <w:sz w:val="30"/>
          <w:szCs w:val="30"/>
        </w:rPr>
        <w:t>54</w:t>
      </w:r>
      <w:r w:rsidRPr="00575C1C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575C1C">
        <w:rPr>
          <w:rFonts w:ascii="Angsana New" w:hAnsi="Angsana New"/>
          <w:sz w:val="30"/>
          <w:szCs w:val="30"/>
        </w:rPr>
        <w:t>94</w:t>
      </w:r>
      <w:r w:rsidRPr="00575C1C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575C1C">
        <w:rPr>
          <w:rFonts w:ascii="Angsana New" w:hAnsi="Angsana New"/>
          <w:sz w:val="30"/>
          <w:szCs w:val="30"/>
        </w:rPr>
        <w:t>31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1 ตุลาคม 2563 บริษัทย่อยได้ยื่นคำชี้แจงเพิ่มเติมกรณีอุทธรณ์ดังกล่าวต่อคณะกรรมการ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ขณะนี้คำอุทธรณ์อยู่ในกระบวนการพิจารณาของคณะกรรมการ</w:t>
      </w:r>
      <w:r w:rsidRPr="00575C1C">
        <w:rPr>
          <w:rFonts w:ascii="Angsana New" w:hAnsi="Angsana New" w:hint="cs"/>
          <w:sz w:val="30"/>
          <w:szCs w:val="30"/>
          <w:cs/>
        </w:rPr>
        <w:t xml:space="preserve"> ในระหว่างอุทธรณ์ภาษีอากรดังกล่าวบริษัทย่อยวางหลักประกันด้วยการจำนำหนังสือค้ำประกันของบริษัทย่อยจำนวน 1.5 ล้านบาท และจดจำนองที่ดินของกลุ่มบริษัท บุคคลและกิจการที่เกี่ยวข้องกันราคาประเมินรวม 153.8 ล้านบาท </w:t>
      </w:r>
      <w:r w:rsidRPr="00575C1C">
        <w:rPr>
          <w:rFonts w:ascii="Angsana New" w:hAnsi="Angsana New"/>
          <w:sz w:val="30"/>
          <w:szCs w:val="30"/>
          <w:cs/>
        </w:rPr>
        <w:t>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Pr="00575C1C">
        <w:rPr>
          <w:rFonts w:ascii="Angsana New" w:hAnsi="Angsana New" w:hint="cs"/>
          <w:sz w:val="30"/>
          <w:szCs w:val="30"/>
          <w:cs/>
        </w:rPr>
        <w:t>ข้างต้นเป็นจำนวนเงินประมาณ 79.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575C1C">
        <w:rPr>
          <w:rFonts w:ascii="Angsana New" w:hAnsi="Angsana New"/>
          <w:sz w:val="30"/>
          <w:szCs w:val="30"/>
        </w:rPr>
        <w:t xml:space="preserve"> </w:t>
      </w:r>
    </w:p>
    <w:p w:rsidR="00DB405D" w:rsidRDefault="00DB405D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310" w:rsidRPr="00B972AD" w:rsidRDefault="00155310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1556F7">
        <w:rPr>
          <w:rFonts w:ascii="Angsana New" w:hAnsi="Angsana New"/>
          <w:b/>
          <w:bCs/>
          <w:sz w:val="30"/>
          <w:szCs w:val="30"/>
        </w:rPr>
        <w:t>3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54B5C" w:rsidRPr="00B87072">
        <w:rPr>
          <w:rFonts w:ascii="Angsana New" w:hAnsi="Angsana New" w:hint="cs"/>
          <w:sz w:val="30"/>
          <w:szCs w:val="30"/>
          <w:cs/>
        </w:rPr>
        <w:t>1</w:t>
      </w:r>
      <w:r w:rsidR="00B87072" w:rsidRPr="00B87072">
        <w:rPr>
          <w:rFonts w:ascii="Angsana New" w:hAnsi="Angsana New" w:hint="cs"/>
          <w:sz w:val="30"/>
          <w:szCs w:val="30"/>
          <w:cs/>
        </w:rPr>
        <w:t>4</w:t>
      </w:r>
      <w:r w:rsidRPr="00B87072">
        <w:rPr>
          <w:rFonts w:ascii="Angsana New" w:hAnsi="Angsana New" w:hint="cs"/>
          <w:sz w:val="30"/>
          <w:szCs w:val="30"/>
          <w:cs/>
        </w:rPr>
        <w:t xml:space="preserve"> </w:t>
      </w:r>
      <w:r w:rsidR="00141E0D" w:rsidRPr="00B87072">
        <w:rPr>
          <w:rFonts w:ascii="Angsana New" w:hAnsi="Angsana New" w:hint="cs"/>
          <w:sz w:val="30"/>
          <w:szCs w:val="30"/>
          <w:cs/>
        </w:rPr>
        <w:t>สิงหาคม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071ADD">
        <w:rPr>
          <w:rFonts w:ascii="Angsana New" w:hAnsi="Angsana New" w:hint="cs"/>
          <w:sz w:val="30"/>
          <w:szCs w:val="30"/>
          <w:cs/>
        </w:rPr>
        <w:t>4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689" w:rsidRDefault="00403689">
      <w:r>
        <w:separator/>
      </w:r>
    </w:p>
  </w:endnote>
  <w:endnote w:type="continuationSeparator" w:id="0">
    <w:p w:rsidR="00403689" w:rsidRDefault="00403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Default="006F1753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5065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065B">
      <w:rPr>
        <w:rStyle w:val="PageNumber"/>
        <w:noProof/>
      </w:rPr>
      <w:t>26</w:t>
    </w:r>
    <w:r>
      <w:rPr>
        <w:rStyle w:val="PageNumber"/>
      </w:rPr>
      <w:fldChar w:fldCharType="end"/>
    </w:r>
  </w:p>
  <w:p w:rsidR="00C5065B" w:rsidRDefault="00C5065B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Pr="00CD60A0" w:rsidRDefault="006F1753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C5065B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5B62EB">
      <w:rPr>
        <w:rStyle w:val="PageNumber"/>
        <w:rFonts w:ascii="Angsana New" w:hAnsi="Angsana New"/>
        <w:noProof/>
        <w:sz w:val="30"/>
        <w:szCs w:val="30"/>
      </w:rPr>
      <w:t>23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C5065B" w:rsidRDefault="00C5065B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Pr="00792103" w:rsidRDefault="00C5065B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14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Default="006F1753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5065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065B">
      <w:rPr>
        <w:rStyle w:val="PageNumber"/>
        <w:noProof/>
      </w:rPr>
      <w:t>26</w:t>
    </w:r>
    <w:r>
      <w:rPr>
        <w:rStyle w:val="PageNumber"/>
      </w:rPr>
      <w:fldChar w:fldCharType="end"/>
    </w:r>
  </w:p>
  <w:p w:rsidR="00C5065B" w:rsidRDefault="00C5065B" w:rsidP="003242F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Pr="00CD60A0" w:rsidRDefault="006F1753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C5065B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5B62EB">
      <w:rPr>
        <w:rStyle w:val="PageNumber"/>
        <w:rFonts w:ascii="Angsana New" w:hAnsi="Angsana New"/>
        <w:noProof/>
        <w:sz w:val="30"/>
        <w:szCs w:val="30"/>
      </w:rPr>
      <w:t>26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C5065B" w:rsidRDefault="00C5065B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Pr="00792103" w:rsidRDefault="00C5065B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689" w:rsidRDefault="00403689">
      <w:r>
        <w:separator/>
      </w:r>
    </w:p>
  </w:footnote>
  <w:footnote w:type="continuationSeparator" w:id="0">
    <w:p w:rsidR="00403689" w:rsidRDefault="004036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5065B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5065B" w:rsidRPr="005F70D0" w:rsidRDefault="00C5065B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5065B" w:rsidRPr="00D27ADF" w:rsidRDefault="00C5065B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C5065B" w:rsidRDefault="00C5065B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C5065B" w:rsidRDefault="00C5065B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C5065B" w:rsidRDefault="00C5065B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:rsidR="00C5065B" w:rsidRPr="00E55B20" w:rsidRDefault="00C5065B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5065B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5065B" w:rsidRPr="005F70D0" w:rsidRDefault="00C5065B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5065B" w:rsidRPr="00D27ADF" w:rsidRDefault="00C5065B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5065B" w:rsidRDefault="00C5065B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C5065B" w:rsidRPr="00D27ADF" w:rsidRDefault="00C5065B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C5065B" w:rsidRDefault="00C5065B">
    <w:pPr>
      <w:pStyle w:val="Header"/>
      <w:rPr>
        <w:sz w:val="30"/>
        <w:szCs w:val="30"/>
      </w:rPr>
    </w:pPr>
  </w:p>
  <w:p w:rsidR="00C5065B" w:rsidRPr="00E55B20" w:rsidRDefault="00C5065B">
    <w:pPr>
      <w:pStyle w:val="Head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5065B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5065B" w:rsidRPr="005F70D0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5065B" w:rsidRPr="00D27ADF" w:rsidRDefault="00C5065B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C5065B" w:rsidRDefault="00C5065B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C5065B" w:rsidRPr="00D27ADF" w:rsidRDefault="00C5065B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C5065B" w:rsidRDefault="00C5065B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C5065B" w:rsidRPr="00E55B20" w:rsidRDefault="00C5065B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5B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5065B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5065B" w:rsidRPr="005F70D0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5065B" w:rsidRPr="00D27ADF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5065B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C5065B" w:rsidRPr="00D27ADF" w:rsidRDefault="00C5065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C5065B" w:rsidRPr="00CC5926" w:rsidRDefault="00C5065B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5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3"/>
  </w:num>
  <w:num w:numId="15">
    <w:abstractNumId w:val="28"/>
  </w:num>
  <w:num w:numId="16">
    <w:abstractNumId w:val="22"/>
  </w:num>
  <w:num w:numId="17">
    <w:abstractNumId w:val="29"/>
  </w:num>
  <w:num w:numId="18">
    <w:abstractNumId w:val="21"/>
  </w:num>
  <w:num w:numId="19">
    <w:abstractNumId w:val="31"/>
  </w:num>
  <w:num w:numId="20">
    <w:abstractNumId w:val="30"/>
  </w:num>
  <w:num w:numId="21">
    <w:abstractNumId w:val="25"/>
  </w:num>
  <w:num w:numId="22">
    <w:abstractNumId w:val="34"/>
  </w:num>
  <w:num w:numId="23">
    <w:abstractNumId w:val="18"/>
  </w:num>
  <w:num w:numId="24">
    <w:abstractNumId w:val="36"/>
  </w:num>
  <w:num w:numId="25">
    <w:abstractNumId w:val="12"/>
  </w:num>
  <w:num w:numId="26">
    <w:abstractNumId w:val="17"/>
  </w:num>
  <w:num w:numId="27">
    <w:abstractNumId w:val="10"/>
  </w:num>
  <w:num w:numId="28">
    <w:abstractNumId w:val="11"/>
  </w:num>
  <w:num w:numId="29">
    <w:abstractNumId w:val="14"/>
  </w:num>
  <w:num w:numId="30">
    <w:abstractNumId w:val="27"/>
  </w:num>
  <w:num w:numId="31">
    <w:abstractNumId w:val="24"/>
  </w:num>
  <w:num w:numId="32">
    <w:abstractNumId w:val="15"/>
  </w:num>
  <w:num w:numId="33">
    <w:abstractNumId w:val="33"/>
  </w:num>
  <w:num w:numId="34">
    <w:abstractNumId w:val="20"/>
  </w:num>
  <w:num w:numId="35">
    <w:abstractNumId w:val="16"/>
  </w:num>
  <w:num w:numId="36">
    <w:abstractNumId w:val="35"/>
  </w:num>
  <w:num w:numId="37">
    <w:abstractNumId w:val="1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4819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691"/>
    <w:rsid w:val="00015725"/>
    <w:rsid w:val="00016282"/>
    <w:rsid w:val="00016F44"/>
    <w:rsid w:val="000171F1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A3A"/>
    <w:rsid w:val="00056F4A"/>
    <w:rsid w:val="000570E0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2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3F1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4BD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E0D"/>
    <w:rsid w:val="00141F61"/>
    <w:rsid w:val="00141FE3"/>
    <w:rsid w:val="00142274"/>
    <w:rsid w:val="00142F19"/>
    <w:rsid w:val="0014335B"/>
    <w:rsid w:val="0014342E"/>
    <w:rsid w:val="001437F0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2C3"/>
    <w:rsid w:val="001545CA"/>
    <w:rsid w:val="0015481E"/>
    <w:rsid w:val="00155310"/>
    <w:rsid w:val="001556F7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00D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4EF2"/>
    <w:rsid w:val="0018538F"/>
    <w:rsid w:val="001856CC"/>
    <w:rsid w:val="00185EC9"/>
    <w:rsid w:val="001863CD"/>
    <w:rsid w:val="0018644F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A7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4D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D29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837"/>
    <w:rsid w:val="00224DEE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582"/>
    <w:rsid w:val="002376AB"/>
    <w:rsid w:val="002378DD"/>
    <w:rsid w:val="00237ACE"/>
    <w:rsid w:val="0024031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29A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33B"/>
    <w:rsid w:val="002539AA"/>
    <w:rsid w:val="00253D7C"/>
    <w:rsid w:val="00253E97"/>
    <w:rsid w:val="00254357"/>
    <w:rsid w:val="002545E0"/>
    <w:rsid w:val="00254905"/>
    <w:rsid w:val="00254DD0"/>
    <w:rsid w:val="00255C85"/>
    <w:rsid w:val="00255CF9"/>
    <w:rsid w:val="002565F7"/>
    <w:rsid w:val="0025797F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348"/>
    <w:rsid w:val="00263611"/>
    <w:rsid w:val="002639C9"/>
    <w:rsid w:val="002642A8"/>
    <w:rsid w:val="0026453D"/>
    <w:rsid w:val="00264810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0C12"/>
    <w:rsid w:val="0028114B"/>
    <w:rsid w:val="0028173E"/>
    <w:rsid w:val="00281A8F"/>
    <w:rsid w:val="00281CEE"/>
    <w:rsid w:val="00281E31"/>
    <w:rsid w:val="002820A8"/>
    <w:rsid w:val="00283639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3A18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57A3"/>
    <w:rsid w:val="002A59AD"/>
    <w:rsid w:val="002A61B2"/>
    <w:rsid w:val="002A64F9"/>
    <w:rsid w:val="002A67A1"/>
    <w:rsid w:val="002A6DD1"/>
    <w:rsid w:val="002A754E"/>
    <w:rsid w:val="002B00BF"/>
    <w:rsid w:val="002B02B4"/>
    <w:rsid w:val="002B0649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122"/>
    <w:rsid w:val="00304A48"/>
    <w:rsid w:val="00304D5C"/>
    <w:rsid w:val="00304E79"/>
    <w:rsid w:val="00305290"/>
    <w:rsid w:val="0030537D"/>
    <w:rsid w:val="0030681C"/>
    <w:rsid w:val="00306D7D"/>
    <w:rsid w:val="00306FD9"/>
    <w:rsid w:val="00307028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1E5F"/>
    <w:rsid w:val="00312312"/>
    <w:rsid w:val="0031279C"/>
    <w:rsid w:val="003134C7"/>
    <w:rsid w:val="003138C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783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4A7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6085"/>
    <w:rsid w:val="003571DB"/>
    <w:rsid w:val="00357207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EE4"/>
    <w:rsid w:val="00397F4B"/>
    <w:rsid w:val="003A0018"/>
    <w:rsid w:val="003A04D5"/>
    <w:rsid w:val="003A08F5"/>
    <w:rsid w:val="003A092E"/>
    <w:rsid w:val="003A0988"/>
    <w:rsid w:val="003A0E8C"/>
    <w:rsid w:val="003A0FC2"/>
    <w:rsid w:val="003A1557"/>
    <w:rsid w:val="003A15EC"/>
    <w:rsid w:val="003A1822"/>
    <w:rsid w:val="003A1A42"/>
    <w:rsid w:val="003A1B2A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48F"/>
    <w:rsid w:val="003C64BB"/>
    <w:rsid w:val="003C6670"/>
    <w:rsid w:val="003C7BD4"/>
    <w:rsid w:val="003D07F8"/>
    <w:rsid w:val="003D0D2A"/>
    <w:rsid w:val="003D15D3"/>
    <w:rsid w:val="003D1902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EA0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09D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3EA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689"/>
    <w:rsid w:val="00403945"/>
    <w:rsid w:val="00403B4D"/>
    <w:rsid w:val="00403C0D"/>
    <w:rsid w:val="004049EA"/>
    <w:rsid w:val="00404C33"/>
    <w:rsid w:val="00404FBE"/>
    <w:rsid w:val="0040595E"/>
    <w:rsid w:val="00405A5C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20F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02"/>
    <w:rsid w:val="0044757A"/>
    <w:rsid w:val="00447A30"/>
    <w:rsid w:val="004506EB"/>
    <w:rsid w:val="004507D9"/>
    <w:rsid w:val="00450D86"/>
    <w:rsid w:val="004513D1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3B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EED"/>
    <w:rsid w:val="00462F5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2A8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4BA1"/>
    <w:rsid w:val="004D5607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852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804"/>
    <w:rsid w:val="004E68A9"/>
    <w:rsid w:val="004E76CB"/>
    <w:rsid w:val="004E79F1"/>
    <w:rsid w:val="004F0105"/>
    <w:rsid w:val="004F01CE"/>
    <w:rsid w:val="004F04BA"/>
    <w:rsid w:val="004F05CB"/>
    <w:rsid w:val="004F1178"/>
    <w:rsid w:val="004F11E8"/>
    <w:rsid w:val="004F1537"/>
    <w:rsid w:val="004F1A2A"/>
    <w:rsid w:val="004F1E47"/>
    <w:rsid w:val="004F2201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642"/>
    <w:rsid w:val="004F5771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19FB"/>
    <w:rsid w:val="00521FCB"/>
    <w:rsid w:val="00522072"/>
    <w:rsid w:val="0052223E"/>
    <w:rsid w:val="005223A5"/>
    <w:rsid w:val="00522426"/>
    <w:rsid w:val="0052276A"/>
    <w:rsid w:val="00522BB1"/>
    <w:rsid w:val="005230A3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7FD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54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70166"/>
    <w:rsid w:val="0057027F"/>
    <w:rsid w:val="00570370"/>
    <w:rsid w:val="00570423"/>
    <w:rsid w:val="00570700"/>
    <w:rsid w:val="00570CDE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5003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634"/>
    <w:rsid w:val="005B29D0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2EB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5F75D6"/>
    <w:rsid w:val="005F7D4D"/>
    <w:rsid w:val="0060010D"/>
    <w:rsid w:val="00600578"/>
    <w:rsid w:val="006007EB"/>
    <w:rsid w:val="00600A61"/>
    <w:rsid w:val="00600C49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695"/>
    <w:rsid w:val="00655BC0"/>
    <w:rsid w:val="00655CF1"/>
    <w:rsid w:val="0065621D"/>
    <w:rsid w:val="006563FC"/>
    <w:rsid w:val="00656737"/>
    <w:rsid w:val="00656F01"/>
    <w:rsid w:val="006574CA"/>
    <w:rsid w:val="006578CC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CE7"/>
    <w:rsid w:val="00666DAB"/>
    <w:rsid w:val="00666EC1"/>
    <w:rsid w:val="00667491"/>
    <w:rsid w:val="006677CC"/>
    <w:rsid w:val="00667D01"/>
    <w:rsid w:val="00670362"/>
    <w:rsid w:val="006710F4"/>
    <w:rsid w:val="00671101"/>
    <w:rsid w:val="006713F3"/>
    <w:rsid w:val="00671489"/>
    <w:rsid w:val="006718F2"/>
    <w:rsid w:val="00671944"/>
    <w:rsid w:val="00671A5B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298"/>
    <w:rsid w:val="00677E3F"/>
    <w:rsid w:val="00680036"/>
    <w:rsid w:val="00680974"/>
    <w:rsid w:val="00680D71"/>
    <w:rsid w:val="00680FD4"/>
    <w:rsid w:val="006820EE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0EE0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62"/>
    <w:rsid w:val="006C57BC"/>
    <w:rsid w:val="006C589B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1DE0"/>
    <w:rsid w:val="006D2244"/>
    <w:rsid w:val="006D2427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1753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943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6E0A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0C6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5B0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465"/>
    <w:rsid w:val="007C55B0"/>
    <w:rsid w:val="007C5940"/>
    <w:rsid w:val="007C5969"/>
    <w:rsid w:val="007C6073"/>
    <w:rsid w:val="007C64C0"/>
    <w:rsid w:val="007C6745"/>
    <w:rsid w:val="007C6B0D"/>
    <w:rsid w:val="007C6E86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39D7"/>
    <w:rsid w:val="007E3AEA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D36"/>
    <w:rsid w:val="007E6FFB"/>
    <w:rsid w:val="007E7062"/>
    <w:rsid w:val="007E7324"/>
    <w:rsid w:val="007E7404"/>
    <w:rsid w:val="007E7C6E"/>
    <w:rsid w:val="007E7ED7"/>
    <w:rsid w:val="007E7F85"/>
    <w:rsid w:val="007F05B0"/>
    <w:rsid w:val="007F0A83"/>
    <w:rsid w:val="007F0FC6"/>
    <w:rsid w:val="007F10D7"/>
    <w:rsid w:val="007F16AC"/>
    <w:rsid w:val="007F1C8D"/>
    <w:rsid w:val="007F1EC7"/>
    <w:rsid w:val="007F2982"/>
    <w:rsid w:val="007F317F"/>
    <w:rsid w:val="007F399F"/>
    <w:rsid w:val="007F4333"/>
    <w:rsid w:val="007F471C"/>
    <w:rsid w:val="007F48AE"/>
    <w:rsid w:val="007F5324"/>
    <w:rsid w:val="007F538B"/>
    <w:rsid w:val="007F5921"/>
    <w:rsid w:val="007F59B9"/>
    <w:rsid w:val="007F5B83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49DE"/>
    <w:rsid w:val="0081515A"/>
    <w:rsid w:val="008151D8"/>
    <w:rsid w:val="00815420"/>
    <w:rsid w:val="0081586F"/>
    <w:rsid w:val="00815D08"/>
    <w:rsid w:val="008160D6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267F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2B7D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52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C8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2E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28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C5A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ACD"/>
    <w:rsid w:val="008E5C9A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6E4D"/>
    <w:rsid w:val="0091719F"/>
    <w:rsid w:val="009175A7"/>
    <w:rsid w:val="00917623"/>
    <w:rsid w:val="00917E1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625"/>
    <w:rsid w:val="009348B6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543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A35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5B0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9B1"/>
    <w:rsid w:val="00990D7D"/>
    <w:rsid w:val="00991ABD"/>
    <w:rsid w:val="00991C08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57EA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5CEF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331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122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39A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8AA"/>
    <w:rsid w:val="00A90BB1"/>
    <w:rsid w:val="00A9122C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4FD5"/>
    <w:rsid w:val="00A95542"/>
    <w:rsid w:val="00A95A7A"/>
    <w:rsid w:val="00A95B0B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1C34"/>
    <w:rsid w:val="00AB242E"/>
    <w:rsid w:val="00AB27F3"/>
    <w:rsid w:val="00AB2A0B"/>
    <w:rsid w:val="00AB2EE3"/>
    <w:rsid w:val="00AB3136"/>
    <w:rsid w:val="00AB34D9"/>
    <w:rsid w:val="00AB360A"/>
    <w:rsid w:val="00AB3C87"/>
    <w:rsid w:val="00AB4F8F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983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8F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B03"/>
    <w:rsid w:val="00AD40BD"/>
    <w:rsid w:val="00AD428F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346"/>
    <w:rsid w:val="00AD6744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9FE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C45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464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C10"/>
    <w:rsid w:val="00B87072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5DC5"/>
    <w:rsid w:val="00BD6374"/>
    <w:rsid w:val="00BD653A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8B0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381B"/>
    <w:rsid w:val="00C043AC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C38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CD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3EA4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65B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225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A16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CE"/>
    <w:rsid w:val="00CB543C"/>
    <w:rsid w:val="00CB558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32EC"/>
    <w:rsid w:val="00D0338A"/>
    <w:rsid w:val="00D033C5"/>
    <w:rsid w:val="00D03726"/>
    <w:rsid w:val="00D03A04"/>
    <w:rsid w:val="00D03D26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2E27"/>
    <w:rsid w:val="00D42FEA"/>
    <w:rsid w:val="00D43558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004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37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1523"/>
    <w:rsid w:val="00D717C2"/>
    <w:rsid w:val="00D71AB5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CEC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0F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05D"/>
    <w:rsid w:val="00DB4552"/>
    <w:rsid w:val="00DB498B"/>
    <w:rsid w:val="00DB4DFD"/>
    <w:rsid w:val="00DB5B8B"/>
    <w:rsid w:val="00DB5DF4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50F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ED"/>
    <w:rsid w:val="00DD3887"/>
    <w:rsid w:val="00DD40C6"/>
    <w:rsid w:val="00DD515D"/>
    <w:rsid w:val="00DD570D"/>
    <w:rsid w:val="00DD5992"/>
    <w:rsid w:val="00DD59CC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746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524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19B5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B2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79A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051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2AEC"/>
    <w:rsid w:val="00ED2F84"/>
    <w:rsid w:val="00ED3647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6D7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8F1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77E"/>
    <w:rsid w:val="00F10C74"/>
    <w:rsid w:val="00F10C95"/>
    <w:rsid w:val="00F11210"/>
    <w:rsid w:val="00F1194D"/>
    <w:rsid w:val="00F11E2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6DBF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11F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F50"/>
    <w:rsid w:val="00F6520C"/>
    <w:rsid w:val="00F65476"/>
    <w:rsid w:val="00F657C1"/>
    <w:rsid w:val="00F658B4"/>
    <w:rsid w:val="00F665DE"/>
    <w:rsid w:val="00F6682E"/>
    <w:rsid w:val="00F6786C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91F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611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AA"/>
    <w:rsid w:val="00FB1791"/>
    <w:rsid w:val="00FB1A85"/>
    <w:rsid w:val="00FB1BBD"/>
    <w:rsid w:val="00FB1F78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40EF"/>
    <w:rsid w:val="00FE45AE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50D"/>
    <w:rsid w:val="00FF2AF7"/>
    <w:rsid w:val="00FF3B98"/>
    <w:rsid w:val="00FF41A7"/>
    <w:rsid w:val="00FF41C4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819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"/>
    <w:aliases w:val="EmailStyle94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7D0EE-9DC1-4DE7-BFF4-87ECB2D1E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3548</TotalTime>
  <Pages>18</Pages>
  <Words>3004</Words>
  <Characters>17124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452</cp:revision>
  <cp:lastPrinted>2021-08-13T07:06:00Z</cp:lastPrinted>
  <dcterms:created xsi:type="dcterms:W3CDTF">2017-07-31T09:20:00Z</dcterms:created>
  <dcterms:modified xsi:type="dcterms:W3CDTF">2021-08-13T07:10:00Z</dcterms:modified>
</cp:coreProperties>
</file>