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BD12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D42B45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8CEF4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C53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AF40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D58341" w14:textId="77777777"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D1921F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837DF69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2829637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6C9720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92768C8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EB9806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33F015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8DF73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51216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7AC63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412A0D1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9B0494B" w14:textId="77777777" w:rsidR="00CA76C3" w:rsidRPr="00AE7F1C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E7F1C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AE7F1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AE7F1C">
        <w:rPr>
          <w:rFonts w:ascii="Angsana New" w:hAnsi="Angsana New"/>
          <w:b/>
          <w:bCs/>
          <w:sz w:val="52"/>
          <w:szCs w:val="52"/>
        </w:rPr>
        <w:t>(</w:t>
      </w:r>
      <w:r w:rsidRPr="00AE7F1C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E7F1C">
        <w:rPr>
          <w:rFonts w:ascii="Angsana New" w:hAnsi="Angsana New"/>
          <w:b/>
          <w:bCs/>
          <w:sz w:val="52"/>
          <w:szCs w:val="52"/>
        </w:rPr>
        <w:t xml:space="preserve">) </w:t>
      </w:r>
      <w:r w:rsidRPr="00AE7F1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AE7F1C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C7650" w14:textId="77777777" w:rsidR="00940FFC" w:rsidRPr="00AE7F1C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FD3C5AF" w14:textId="05D28DC3" w:rsidR="00940FFC" w:rsidRPr="00AE7F1C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1708C" w:rsidRPr="00AE7F1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1708C" w:rsidRPr="00AE7F1C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A53B6A0" w14:textId="77777777" w:rsidR="00940FFC" w:rsidRPr="00AE7F1C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891C8C1" w14:textId="77777777" w:rsidR="00940FFC" w:rsidRPr="00AE7F1C" w:rsidRDefault="00940FFC" w:rsidP="00940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AE7F1C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690EE64C" w14:textId="77777777" w:rsidR="00AE569A" w:rsidRPr="00AE7F1C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BA5E299" w14:textId="77777777" w:rsidR="00AE569A" w:rsidRPr="00AE7F1C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5F3047D" w14:textId="77777777" w:rsidR="00AE569A" w:rsidRPr="00AE7F1C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7000174" w14:textId="77777777" w:rsidR="00AE569A" w:rsidRPr="00AE7F1C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E569A" w:rsidRPr="00AE7F1C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5644BB5F" w14:textId="77777777" w:rsidR="0009267B" w:rsidRPr="00AE7F1C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AE7F1C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AE7F1C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AE7F1C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AE7F1C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92C9480" w14:textId="77777777" w:rsidR="0009267B" w:rsidRPr="00AE7F1C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AE7F1C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AE7F1C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7E7A06" w14:textId="2C1FCAEF" w:rsidR="00940FFC" w:rsidRPr="00AE7F1C" w:rsidRDefault="00940FFC" w:rsidP="00940F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E7F1C">
        <w:rPr>
          <w:rFonts w:ascii="Angsana New" w:hAnsi="Angsana New"/>
          <w:sz w:val="30"/>
          <w:szCs w:val="30"/>
        </w:rPr>
        <w:t xml:space="preserve">                    </w:t>
      </w:r>
      <w:r w:rsidRPr="00AE7F1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AE7F1C">
        <w:rPr>
          <w:rFonts w:ascii="Angsana New" w:hAnsi="Angsana New"/>
          <w:sz w:val="30"/>
          <w:szCs w:val="30"/>
          <w:cs/>
        </w:rPr>
        <w:t>สำหรับงวด</w:t>
      </w:r>
      <w:r w:rsidRPr="00AE7F1C">
        <w:rPr>
          <w:rFonts w:ascii="Angsana New" w:hAnsi="Angsana New" w:hint="cs"/>
          <w:sz w:val="30"/>
          <w:szCs w:val="30"/>
          <w:cs/>
        </w:rPr>
        <w:t>หกเดือน</w:t>
      </w:r>
      <w:r w:rsidRPr="00AE7F1C">
        <w:rPr>
          <w:rFonts w:ascii="Angsana New" w:hAnsi="Angsana New"/>
          <w:sz w:val="30"/>
          <w:szCs w:val="30"/>
          <w:cs/>
        </w:rPr>
        <w:t>สิ้นสุดวัน</w:t>
      </w:r>
      <w:r w:rsidRPr="00AE7F1C">
        <w:rPr>
          <w:rFonts w:ascii="Angsana New" w:hAnsi="Angsana New" w:hint="cs"/>
          <w:sz w:val="30"/>
          <w:szCs w:val="30"/>
          <w:cs/>
        </w:rPr>
        <w:t>ที่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="0021708C" w:rsidRPr="00AE7F1C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="0021708C" w:rsidRPr="00AE7F1C">
        <w:rPr>
          <w:rFonts w:ascii="Angsana New" w:hAnsi="Angsana New"/>
          <w:sz w:val="30"/>
          <w:szCs w:val="30"/>
        </w:rPr>
        <w:t>2564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</w:t>
      </w:r>
      <w:r w:rsidRPr="00AE7F1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AE7F1C">
        <w:rPr>
          <w:rFonts w:ascii="Angsana New" w:hAnsi="Angsana New" w:hint="cs"/>
          <w:sz w:val="30"/>
          <w:szCs w:val="30"/>
          <w:cs/>
        </w:rPr>
        <w:t xml:space="preserve"> (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 xml:space="preserve">) </w:t>
      </w:r>
      <w:r w:rsidRPr="00AE7F1C">
        <w:rPr>
          <w:rFonts w:ascii="Angsana New" w:hAnsi="Angsana New"/>
          <w:sz w:val="30"/>
          <w:szCs w:val="30"/>
          <w:cs/>
        </w:rPr>
        <w:t>ของบริษัท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จำกัด</w:t>
      </w:r>
      <w:r w:rsidRPr="00AE7F1C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E7F1C">
        <w:rPr>
          <w:rFonts w:ascii="Angsana New" w:hAnsi="Angsana New" w:hint="cs"/>
          <w:sz w:val="30"/>
          <w:szCs w:val="30"/>
          <w:cs/>
        </w:rPr>
        <w:t>นำเสนอ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>เหล่านี้</w:t>
      </w:r>
      <w:r w:rsidRPr="00AE7F1C">
        <w:rPr>
          <w:rFonts w:ascii="Angsana New" w:hAnsi="Angsana New"/>
          <w:sz w:val="30"/>
          <w:szCs w:val="30"/>
          <w:cs/>
        </w:rPr>
        <w:t>ตาม</w:t>
      </w:r>
      <w:r w:rsidRPr="00AE7F1C">
        <w:rPr>
          <w:rFonts w:ascii="Angsana New" w:hAnsi="Angsana New" w:hint="cs"/>
          <w:sz w:val="30"/>
          <w:szCs w:val="30"/>
          <w:cs/>
        </w:rPr>
        <w:t>มาตรฐาน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21708C" w:rsidRPr="00AE7F1C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E7F1C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AE7F1C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AE7F1C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AE7F1C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AE7F1C"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AE7F1C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05F5C" w14:textId="77777777" w:rsidR="001E5D9B" w:rsidRPr="00AE7F1C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7F1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AE7F1C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D5F8B2" w14:textId="2D83B72D" w:rsidR="001E5D9B" w:rsidRPr="00AE7F1C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รหัส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21708C" w:rsidRPr="00AE7F1C">
        <w:rPr>
          <w:rFonts w:ascii="Angsana New" w:hAnsi="Angsana New"/>
          <w:sz w:val="30"/>
          <w:szCs w:val="30"/>
        </w:rPr>
        <w:t>2410</w:t>
      </w:r>
      <w:r w:rsidRPr="00AE7F1C">
        <w:rPr>
          <w:rFonts w:ascii="Angsana New" w:hAnsi="Angsana New"/>
          <w:sz w:val="30"/>
          <w:szCs w:val="30"/>
        </w:rPr>
        <w:t xml:space="preserve"> “</w:t>
      </w:r>
      <w:r w:rsidRPr="00AE7F1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7F1C">
        <w:rPr>
          <w:rFonts w:ascii="Angsana New" w:hAnsi="Angsana New"/>
          <w:sz w:val="30"/>
          <w:szCs w:val="30"/>
        </w:rPr>
        <w:t>”</w:t>
      </w:r>
      <w:r w:rsidRPr="00AE7F1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AE7F1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AE7F1C">
        <w:rPr>
          <w:rFonts w:ascii="Angsana New" w:hAnsi="Angsana New"/>
          <w:sz w:val="30"/>
          <w:szCs w:val="30"/>
          <w:cs/>
        </w:rPr>
        <w:t>รับผิดชอบ</w:t>
      </w:r>
      <w:r w:rsidRPr="00AE7F1C">
        <w:rPr>
          <w:rFonts w:ascii="Angsana New" w:hAnsi="Angsana New" w:hint="cs"/>
          <w:sz w:val="30"/>
          <w:szCs w:val="30"/>
          <w:cs/>
        </w:rPr>
        <w:t>ด้าน</w:t>
      </w:r>
      <w:r w:rsidRPr="00AE7F1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E7F1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AE7F1C">
        <w:rPr>
          <w:rFonts w:ascii="Angsana New" w:hAnsi="Angsana New"/>
          <w:sz w:val="30"/>
          <w:szCs w:val="30"/>
          <w:cs/>
        </w:rPr>
        <w:t>ไม่สามารถ</w:t>
      </w:r>
      <w:r w:rsidRPr="00AE7F1C">
        <w:rPr>
          <w:rFonts w:ascii="Angsana New" w:hAnsi="Angsana New" w:hint="cs"/>
          <w:sz w:val="30"/>
          <w:szCs w:val="30"/>
          <w:cs/>
        </w:rPr>
        <w:t>ได้</w:t>
      </w:r>
      <w:r w:rsidRPr="00AE7F1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AE7F1C">
        <w:rPr>
          <w:rFonts w:ascii="Angsana New" w:hAnsi="Angsana New" w:hint="cs"/>
          <w:sz w:val="30"/>
          <w:szCs w:val="30"/>
          <w:cs/>
        </w:rPr>
        <w:t>พบ</w:t>
      </w:r>
      <w:r w:rsidRPr="00AE7F1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E7F1C">
        <w:rPr>
          <w:rFonts w:ascii="Angsana New" w:hAnsi="Angsana New" w:hint="cs"/>
          <w:sz w:val="30"/>
          <w:szCs w:val="30"/>
          <w:cs/>
        </w:rPr>
        <w:t>ข้อมูลทาง</w:t>
      </w:r>
      <w:r w:rsidRPr="00AE7F1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EB2C769" w14:textId="77777777" w:rsidR="009629BB" w:rsidRPr="00AE7F1C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B990600" w14:textId="77777777" w:rsidR="009629BB" w:rsidRPr="00AE7F1C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887F569" w14:textId="77777777" w:rsidR="00517596" w:rsidRPr="00AE7F1C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RPr="00AE7F1C" w:rsidSect="009629B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AAA61AE" w14:textId="77777777" w:rsidR="00C01DF7" w:rsidRDefault="00C01DF7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DE7498" w14:textId="531DD612" w:rsidR="001E5D9B" w:rsidRPr="00AE7F1C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7F1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AE7F1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B2BAE95" w14:textId="77777777" w:rsidR="0071316E" w:rsidRPr="00AE7F1C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548EC" w14:textId="5D64A8D1" w:rsidR="00302649" w:rsidRPr="00AE7F1C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E7F1C">
        <w:rPr>
          <w:rFonts w:ascii="Angsana New" w:hAnsi="Angsana New" w:hint="cs"/>
          <w:sz w:val="30"/>
          <w:szCs w:val="30"/>
          <w:cs/>
        </w:rPr>
        <w:t>ข้อมูลทาง</w:t>
      </w:r>
      <w:r w:rsidRPr="00AE7F1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AE7F1C">
        <w:rPr>
          <w:rFonts w:ascii="Angsana New" w:hAnsi="Angsana New"/>
          <w:sz w:val="30"/>
          <w:szCs w:val="30"/>
          <w:cs/>
        </w:rPr>
        <w:t>ตาม</w:t>
      </w:r>
      <w:r w:rsidR="004B6414" w:rsidRPr="00AE7F1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AE7F1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21708C" w:rsidRPr="00AE7F1C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 w:rsidRPr="00AE7F1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AE7F1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AE7F1C">
        <w:rPr>
          <w:rFonts w:ascii="Angsana New" w:hAnsi="Angsana New"/>
          <w:i/>
          <w:iCs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AE7F1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25B5875" w14:textId="77777777" w:rsidR="001E5D9B" w:rsidRPr="00AE7F1C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18EA7" w14:textId="77777777" w:rsidR="003075C7" w:rsidRPr="00AE7F1C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A8FFC" w14:textId="77777777" w:rsidR="001E5D9B" w:rsidRPr="00AE7F1C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27F00" w14:textId="77777777" w:rsidR="001E5D9B" w:rsidRPr="00AE7F1C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9F15A4" w14:textId="77777777" w:rsidR="001E5D9B" w:rsidRPr="00AE7F1C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0E0AF9" w14:textId="77777777" w:rsidR="001E5D9B" w:rsidRPr="00AE7F1C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AE7F1C">
        <w:rPr>
          <w:rFonts w:ascii="Angsana New" w:hAnsi="Angsana New"/>
          <w:cs/>
          <w:lang w:val="en-US"/>
        </w:rPr>
        <w:t>(</w:t>
      </w:r>
      <w:r w:rsidR="002800EE" w:rsidRPr="00AE7F1C">
        <w:rPr>
          <w:rFonts w:ascii="Angsana New" w:hAnsi="Angsana New" w:hint="cs"/>
          <w:cs/>
        </w:rPr>
        <w:t>มาริษา ธราธรบรรพกุล</w:t>
      </w:r>
      <w:r w:rsidRPr="00AE7F1C">
        <w:rPr>
          <w:rFonts w:ascii="Angsana New" w:hAnsi="Angsana New" w:hint="cs"/>
          <w:cs/>
          <w:lang w:val="en-US"/>
        </w:rPr>
        <w:t>)</w:t>
      </w:r>
    </w:p>
    <w:p w14:paraId="6EC7B67D" w14:textId="77777777" w:rsidR="001E5D9B" w:rsidRPr="00AE7F1C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AE7F1C">
        <w:rPr>
          <w:rFonts w:ascii="Angsana New" w:hAnsi="Angsana New"/>
          <w:cs/>
          <w:lang w:val="en-US"/>
        </w:rPr>
        <w:t>ผู้สอบบัญชีรับอนุญาต</w:t>
      </w:r>
    </w:p>
    <w:p w14:paraId="7EB0D6E9" w14:textId="4230B132" w:rsidR="001E5D9B" w:rsidRPr="00AE7F1C" w:rsidRDefault="001E5D9B" w:rsidP="001E5D9B">
      <w:pPr>
        <w:pStyle w:val="T0"/>
        <w:ind w:left="0" w:right="29"/>
        <w:jc w:val="both"/>
        <w:rPr>
          <w:rFonts w:ascii="Angsana New" w:hAnsi="Angsana New"/>
          <w:cs/>
          <w:lang w:val="en-US"/>
        </w:rPr>
      </w:pPr>
      <w:r w:rsidRPr="00AE7F1C">
        <w:rPr>
          <w:rFonts w:ascii="Angsana New" w:hAnsi="Angsana New"/>
          <w:cs/>
          <w:lang w:val="en-US"/>
        </w:rPr>
        <w:t xml:space="preserve">เลขทะเบียน </w:t>
      </w:r>
      <w:r w:rsidR="0021708C" w:rsidRPr="00AE7F1C">
        <w:rPr>
          <w:rFonts w:ascii="Angsana New" w:hAnsi="Angsana New"/>
          <w:lang w:val="en-US"/>
        </w:rPr>
        <w:t>5752</w:t>
      </w:r>
    </w:p>
    <w:p w14:paraId="6131B270" w14:textId="77777777" w:rsidR="001E5D9B" w:rsidRPr="00AE7F1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A974E06" w14:textId="77777777" w:rsidR="001E5D9B" w:rsidRPr="00AE7F1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AE7F1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26764B" w14:textId="7BC13A9F" w:rsidR="00710575" w:rsidRPr="00AE7F1C" w:rsidRDefault="0021708C" w:rsidP="00BA1D0B">
      <w:pPr>
        <w:pStyle w:val="T0"/>
        <w:ind w:left="0" w:right="29"/>
        <w:jc w:val="both"/>
        <w:rPr>
          <w:sz w:val="24"/>
          <w:szCs w:val="24"/>
          <w:cs/>
        </w:rPr>
      </w:pPr>
      <w:r w:rsidRPr="00AE7F1C">
        <w:rPr>
          <w:rFonts w:ascii="Angsana New" w:hAnsi="Angsana New"/>
          <w:lang w:val="en-US"/>
        </w:rPr>
        <w:t>16</w:t>
      </w:r>
      <w:r w:rsidR="00DC3EC8" w:rsidRPr="00AE7F1C">
        <w:rPr>
          <w:rFonts w:ascii="Angsana New" w:hAnsi="Angsana New" w:hint="cs"/>
          <w:cs/>
          <w:lang w:val="en-US"/>
        </w:rPr>
        <w:t xml:space="preserve"> สิงหาคม</w:t>
      </w:r>
      <w:r w:rsidR="0072599E" w:rsidRPr="00AE7F1C">
        <w:rPr>
          <w:rFonts w:ascii="Angsana New" w:hAnsi="Angsana New" w:hint="cs"/>
          <w:cs/>
        </w:rPr>
        <w:t xml:space="preserve"> </w:t>
      </w:r>
      <w:r w:rsidRPr="00AE7F1C">
        <w:rPr>
          <w:rFonts w:ascii="Angsana New" w:hAnsi="Angsana New"/>
          <w:lang w:val="en-US"/>
        </w:rPr>
        <w:t>2564</w:t>
      </w:r>
    </w:p>
    <w:p w14:paraId="6694ED4A" w14:textId="77777777" w:rsidR="00710575" w:rsidRPr="00AE7F1C" w:rsidRDefault="00710575" w:rsidP="00710575">
      <w:pPr>
        <w:rPr>
          <w:cs/>
          <w:lang w:val="th-TH"/>
        </w:rPr>
      </w:pPr>
    </w:p>
    <w:p w14:paraId="7A602C1C" w14:textId="77777777" w:rsidR="00710575" w:rsidRPr="00AE7F1C" w:rsidRDefault="00710575" w:rsidP="00710575">
      <w:pPr>
        <w:rPr>
          <w:cs/>
          <w:lang w:val="th-TH"/>
        </w:rPr>
      </w:pPr>
    </w:p>
    <w:p w14:paraId="56893484" w14:textId="77777777" w:rsidR="00710575" w:rsidRPr="00AE7F1C" w:rsidRDefault="00710575" w:rsidP="00710575">
      <w:pPr>
        <w:rPr>
          <w:cs/>
          <w:lang w:val="th-TH"/>
        </w:rPr>
      </w:pPr>
    </w:p>
    <w:p w14:paraId="68B0A004" w14:textId="77777777" w:rsidR="00710575" w:rsidRPr="00AE7F1C" w:rsidRDefault="00710575" w:rsidP="00710575">
      <w:pPr>
        <w:rPr>
          <w:cs/>
          <w:lang w:val="th-TH"/>
        </w:rPr>
      </w:pPr>
    </w:p>
    <w:p w14:paraId="5AF7A127" w14:textId="77777777" w:rsidR="00710575" w:rsidRPr="00AE7F1C" w:rsidRDefault="00710575" w:rsidP="00710575">
      <w:pPr>
        <w:rPr>
          <w:cs/>
          <w:lang w:val="th-TH"/>
        </w:rPr>
      </w:pPr>
    </w:p>
    <w:p w14:paraId="68EE3DFE" w14:textId="77777777" w:rsidR="00710575" w:rsidRPr="00AE7F1C" w:rsidRDefault="00710575" w:rsidP="00710575">
      <w:pPr>
        <w:rPr>
          <w:cs/>
          <w:lang w:val="th-TH"/>
        </w:rPr>
      </w:pPr>
    </w:p>
    <w:p w14:paraId="16CD1789" w14:textId="77777777" w:rsidR="00710575" w:rsidRPr="00AE7F1C" w:rsidRDefault="00710575" w:rsidP="00710575">
      <w:pPr>
        <w:rPr>
          <w:cs/>
          <w:lang w:val="th-TH"/>
        </w:rPr>
      </w:pPr>
    </w:p>
    <w:p w14:paraId="550CA993" w14:textId="77777777" w:rsidR="00710575" w:rsidRPr="00AE7F1C" w:rsidRDefault="00710575" w:rsidP="00710575">
      <w:pPr>
        <w:rPr>
          <w:cs/>
          <w:lang w:val="th-TH"/>
        </w:rPr>
      </w:pPr>
    </w:p>
    <w:p w14:paraId="293D5351" w14:textId="4EEE502C" w:rsidR="0043424B" w:rsidRPr="007B32D3" w:rsidRDefault="0043424B" w:rsidP="00F0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3424B" w:rsidRPr="007B32D3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2B5F7" w14:textId="77777777" w:rsidR="009E43D7" w:rsidRDefault="009E43D7" w:rsidP="00900EE2">
      <w:r>
        <w:separator/>
      </w:r>
    </w:p>
  </w:endnote>
  <w:endnote w:type="continuationSeparator" w:id="0">
    <w:p w14:paraId="02D45C14" w14:textId="77777777" w:rsidR="009E43D7" w:rsidRDefault="009E43D7" w:rsidP="00900EE2">
      <w:r>
        <w:continuationSeparator/>
      </w:r>
    </w:p>
  </w:endnote>
  <w:endnote w:type="continuationNotice" w:id="1">
    <w:p w14:paraId="67AF3F2E" w14:textId="77777777" w:rsidR="009E43D7" w:rsidRDefault="009E43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B9EFC" w14:textId="0E58C71C" w:rsidR="009E43D7" w:rsidRDefault="009E43D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1708C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9E43D7" w:rsidRDefault="009E43D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F0D2" w14:textId="38A9F034" w:rsidR="009E43D7" w:rsidRPr="00EE2DC5" w:rsidRDefault="009E43D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1708C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9E43D7" w:rsidRDefault="009E43D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E15E5" w14:textId="77777777" w:rsidR="009E43D7" w:rsidRDefault="009E43D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9E43D7" w:rsidRPr="00C562FA" w:rsidRDefault="009E43D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F92B0" w14:textId="3E5BD896" w:rsidR="009E43D7" w:rsidRPr="007E2578" w:rsidRDefault="009E43D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1708C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9E43D7" w:rsidRPr="00B411AC" w:rsidRDefault="009E43D7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B0734" w14:textId="77777777" w:rsidR="009E43D7" w:rsidRPr="007C0E01" w:rsidRDefault="009E43D7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C151A" w14:textId="3BB92945" w:rsidR="009E43D7" w:rsidRPr="007E2578" w:rsidRDefault="009E43D7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1708C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9E43D7" w:rsidRPr="00984B6E" w:rsidRDefault="009E43D7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5C8CA" w14:textId="77777777" w:rsidR="009E43D7" w:rsidRDefault="009E43D7" w:rsidP="00900EE2">
      <w:r>
        <w:separator/>
      </w:r>
    </w:p>
  </w:footnote>
  <w:footnote w:type="continuationSeparator" w:id="0">
    <w:p w14:paraId="347ACFBB" w14:textId="77777777" w:rsidR="009E43D7" w:rsidRDefault="009E43D7" w:rsidP="00900EE2">
      <w:r>
        <w:continuationSeparator/>
      </w:r>
    </w:p>
  </w:footnote>
  <w:footnote w:type="continuationNotice" w:id="1">
    <w:p w14:paraId="5782E873" w14:textId="77777777" w:rsidR="009E43D7" w:rsidRDefault="009E43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7AABA" w14:textId="77777777" w:rsidR="009E43D7" w:rsidRDefault="009E43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3FAAE" w14:textId="77777777" w:rsidR="009E43D7" w:rsidRPr="00B411AC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9E43D7" w:rsidRPr="00B411AC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9E43D7" w:rsidRPr="00B411AC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9E43D7" w:rsidRPr="00B411AC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9E43D7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9E43D7" w:rsidRPr="00B411AC" w:rsidRDefault="009E43D7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9E43D7" w:rsidRDefault="009E43D7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60A55" w14:textId="77777777" w:rsidR="009E43D7" w:rsidRDefault="009E4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130C9" w14:textId="6FCE6284" w:rsidR="009E43D7" w:rsidRDefault="009E43D7" w:rsidP="00BE6579">
    <w:pPr>
      <w:pStyle w:val="Header"/>
      <w:rPr>
        <w:rFonts w:ascii="Angsana New" w:hAnsi="Angsana New"/>
        <w:sz w:val="32"/>
        <w:szCs w:val="32"/>
      </w:rPr>
    </w:pPr>
  </w:p>
  <w:p w14:paraId="5BA666CD" w14:textId="19C2A243" w:rsidR="00E673B4" w:rsidRDefault="00E673B4" w:rsidP="00BE6579">
    <w:pPr>
      <w:pStyle w:val="Header"/>
      <w:rPr>
        <w:rFonts w:ascii="Angsana New" w:hAnsi="Angsana New"/>
        <w:sz w:val="32"/>
        <w:szCs w:val="32"/>
      </w:rPr>
    </w:pPr>
  </w:p>
  <w:p w14:paraId="5AD7AB5F" w14:textId="77777777" w:rsidR="00E673B4" w:rsidRPr="00DE6A98" w:rsidRDefault="00E673B4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47B2" w14:textId="77777777" w:rsidR="009E43D7" w:rsidRDefault="009E4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19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4"/>
  </w:num>
  <w:num w:numId="20">
    <w:abstractNumId w:val="18"/>
  </w:num>
  <w:num w:numId="21">
    <w:abstractNumId w:val="22"/>
  </w:num>
  <w:num w:numId="22">
    <w:abstractNumId w:val="13"/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34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4FC3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07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4C05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DF8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A3F"/>
    <w:rsid w:val="004B1B98"/>
    <w:rsid w:val="004B1F2E"/>
    <w:rsid w:val="004B1FC5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359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C0"/>
    <w:rsid w:val="00690C25"/>
    <w:rsid w:val="00690C5E"/>
    <w:rsid w:val="006915F7"/>
    <w:rsid w:val="00691A6B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0A"/>
    <w:rsid w:val="007341E3"/>
    <w:rsid w:val="0073444B"/>
    <w:rsid w:val="007348D1"/>
    <w:rsid w:val="00734921"/>
    <w:rsid w:val="00734A2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2C3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B9D"/>
    <w:rsid w:val="00873DD9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709B"/>
    <w:rsid w:val="00BC7220"/>
    <w:rsid w:val="00BC7490"/>
    <w:rsid w:val="00BC75DA"/>
    <w:rsid w:val="00BC765B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1DF7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BB2"/>
    <w:rsid w:val="00C33CED"/>
    <w:rsid w:val="00C33D5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FA"/>
    <w:rsid w:val="00D9153B"/>
    <w:rsid w:val="00D91676"/>
    <w:rsid w:val="00D91D52"/>
    <w:rsid w:val="00D91D93"/>
    <w:rsid w:val="00D921CA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3B4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292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C7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0FC9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420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5</cp:revision>
  <cp:lastPrinted>2021-08-06T05:22:00Z</cp:lastPrinted>
  <dcterms:created xsi:type="dcterms:W3CDTF">2021-08-16T02:23:00Z</dcterms:created>
  <dcterms:modified xsi:type="dcterms:W3CDTF">2021-08-16T02:28:00Z</dcterms:modified>
</cp:coreProperties>
</file>